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8"/>
        <w:gridCol w:w="7992"/>
      </w:tblGrid>
      <w:tr w:rsidR="00691F82" w:rsidRPr="00A03B2F" w14:paraId="743C00EF" w14:textId="77777777" w:rsidTr="00226489">
        <w:trPr>
          <w:trHeight w:val="410"/>
        </w:trPr>
        <w:tc>
          <w:tcPr>
            <w:tcW w:w="1259" w:type="dxa"/>
          </w:tcPr>
          <w:p w14:paraId="7A364B00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14:paraId="0FE82907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92" w:type="dxa"/>
          </w:tcPr>
          <w:p w14:paraId="587AA5EB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91F82" w:rsidRPr="00A03B2F" w14:paraId="198DF367" w14:textId="77777777" w:rsidTr="00226489">
        <w:trPr>
          <w:trHeight w:val="398"/>
        </w:trPr>
        <w:tc>
          <w:tcPr>
            <w:tcW w:w="1259" w:type="dxa"/>
          </w:tcPr>
          <w:p w14:paraId="3CFCC57D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311F35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F870315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F82" w:rsidRPr="00A03B2F" w14:paraId="555815D9" w14:textId="77777777" w:rsidTr="00226489">
        <w:trPr>
          <w:trHeight w:val="386"/>
        </w:trPr>
        <w:tc>
          <w:tcPr>
            <w:tcW w:w="1259" w:type="dxa"/>
          </w:tcPr>
          <w:p w14:paraId="75BF87CA" w14:textId="44FAED5E" w:rsidR="00691F82" w:rsidRPr="00A03B2F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bookmarkStart w:id="0" w:name="_Hlk158385764"/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FC93443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992" w:type="dxa"/>
          </w:tcPr>
          <w:p w14:paraId="74E6CD1F" w14:textId="495F144B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91F82" w:rsidRPr="00A03B2F" w14:paraId="79A64F6A" w14:textId="77777777" w:rsidTr="00226489">
        <w:trPr>
          <w:trHeight w:val="398"/>
        </w:trPr>
        <w:tc>
          <w:tcPr>
            <w:tcW w:w="1259" w:type="dxa"/>
          </w:tcPr>
          <w:p w14:paraId="2F4AFBC7" w14:textId="147FD688" w:rsidR="00691F82" w:rsidRPr="00A03B2F" w:rsidRDefault="001E1B1A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AA9C1E1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D7FC49C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91F82" w:rsidRPr="00A03B2F" w14:paraId="71176459" w14:textId="77777777" w:rsidTr="00226489">
        <w:trPr>
          <w:trHeight w:val="386"/>
        </w:trPr>
        <w:tc>
          <w:tcPr>
            <w:tcW w:w="1259" w:type="dxa"/>
          </w:tcPr>
          <w:p w14:paraId="7C417EEE" w14:textId="68A70146" w:rsidR="00691F82" w:rsidRPr="00A03B2F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77AF602D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E0997F5" w14:textId="123EB4A0" w:rsidR="00691F82" w:rsidRPr="00A03B2F" w:rsidRDefault="000A4058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691F82" w:rsidRPr="00A03B2F" w14:paraId="4D8FF4EC" w14:textId="77777777" w:rsidTr="00226489">
        <w:trPr>
          <w:trHeight w:val="386"/>
        </w:trPr>
        <w:tc>
          <w:tcPr>
            <w:tcW w:w="1259" w:type="dxa"/>
          </w:tcPr>
          <w:p w14:paraId="29719C13" w14:textId="22B6E5F1" w:rsidR="00691F82" w:rsidRPr="00A03B2F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067D548E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1218249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91F82" w:rsidRPr="00A03B2F" w14:paraId="68BB93CB" w14:textId="77777777" w:rsidTr="00226489">
        <w:trPr>
          <w:trHeight w:val="398"/>
        </w:trPr>
        <w:tc>
          <w:tcPr>
            <w:tcW w:w="1259" w:type="dxa"/>
          </w:tcPr>
          <w:p w14:paraId="26B3E9BD" w14:textId="405E656A" w:rsidR="00691F82" w:rsidRPr="00A03B2F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5F1AAFA1" w14:textId="77777777" w:rsidR="00691F82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DD0A7A1" w14:textId="77777777" w:rsidR="004271FB" w:rsidRPr="00A03B2F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271FB" w:rsidRPr="00A03B2F" w14:paraId="472FD433" w14:textId="77777777" w:rsidTr="00226489">
        <w:trPr>
          <w:trHeight w:val="398"/>
        </w:trPr>
        <w:tc>
          <w:tcPr>
            <w:tcW w:w="1259" w:type="dxa"/>
          </w:tcPr>
          <w:p w14:paraId="465533F0" w14:textId="4F4BB38E" w:rsidR="004271FB" w:rsidRPr="00A03B2F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4DB65A33" w14:textId="77777777" w:rsidR="004271FB" w:rsidRPr="00A03B2F" w:rsidRDefault="004271F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7AF3276" w14:textId="61EF1A84" w:rsidR="004271FB" w:rsidRPr="00A03B2F" w:rsidRDefault="00676D6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A6363" w:rsidRPr="00A03B2F" w14:paraId="493CD477" w14:textId="77777777" w:rsidTr="00226489">
        <w:trPr>
          <w:trHeight w:val="386"/>
        </w:trPr>
        <w:tc>
          <w:tcPr>
            <w:tcW w:w="1259" w:type="dxa"/>
          </w:tcPr>
          <w:p w14:paraId="1462F58F" w14:textId="1380638F" w:rsidR="004A6363" w:rsidRPr="00A03B2F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33731982" w14:textId="77777777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1A670A8" w14:textId="55D57146" w:rsidR="004A6363" w:rsidRPr="00A03B2F" w:rsidRDefault="004A6363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F22E1D" w:rsidRPr="00A03B2F" w14:paraId="68647B12" w14:textId="77777777" w:rsidTr="00226489">
        <w:trPr>
          <w:trHeight w:val="386"/>
        </w:trPr>
        <w:tc>
          <w:tcPr>
            <w:tcW w:w="1259" w:type="dxa"/>
          </w:tcPr>
          <w:p w14:paraId="160DFF9F" w14:textId="71D24976" w:rsidR="00F22E1D" w:rsidRPr="00A03B2F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3214370D" w14:textId="77777777" w:rsidR="00F22E1D" w:rsidRPr="00A03B2F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C90C1B8" w14:textId="75E19D6F" w:rsidR="00F22E1D" w:rsidRPr="00A03B2F" w:rsidRDefault="00F22E1D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อสังหาริมทรัพย์พัฒนาเพื่อขาย</w:t>
            </w:r>
          </w:p>
        </w:tc>
      </w:tr>
      <w:tr w:rsidR="004A6363" w:rsidRPr="00A03B2F" w14:paraId="69FC2137" w14:textId="77777777" w:rsidTr="00226489">
        <w:trPr>
          <w:trHeight w:val="386"/>
        </w:trPr>
        <w:tc>
          <w:tcPr>
            <w:tcW w:w="1259" w:type="dxa"/>
          </w:tcPr>
          <w:p w14:paraId="613841A5" w14:textId="68EE7A6B" w:rsidR="004A6363" w:rsidRPr="00A03B2F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</w:tcPr>
          <w:p w14:paraId="463B50C6" w14:textId="77777777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C96A31B" w14:textId="3213F604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6363" w:rsidRPr="00A03B2F" w14:paraId="22C1CDBB" w14:textId="77777777" w:rsidTr="00226489">
        <w:trPr>
          <w:trHeight w:val="386"/>
        </w:trPr>
        <w:tc>
          <w:tcPr>
            <w:tcW w:w="1259" w:type="dxa"/>
          </w:tcPr>
          <w:p w14:paraId="08933617" w14:textId="651A1CDE" w:rsidR="004A6363" w:rsidRPr="00A03B2F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8" w:type="dxa"/>
          </w:tcPr>
          <w:p w14:paraId="128ED48B" w14:textId="77777777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C7C9737" w14:textId="02ED233D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A6363" w:rsidRPr="00A03B2F" w14:paraId="2BA35A3C" w14:textId="77777777" w:rsidTr="00226489">
        <w:trPr>
          <w:trHeight w:val="398"/>
        </w:trPr>
        <w:tc>
          <w:tcPr>
            <w:tcW w:w="1259" w:type="dxa"/>
          </w:tcPr>
          <w:p w14:paraId="7FFE53F9" w14:textId="6462D6D3" w:rsidR="004A6363" w:rsidRPr="00A03B2F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5AE87DE1" w14:textId="77777777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2431F57C" w14:textId="73269E02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6363" w:rsidRPr="00A03B2F" w14:paraId="3D13DA62" w14:textId="77777777" w:rsidTr="00226489">
        <w:trPr>
          <w:trHeight w:val="386"/>
        </w:trPr>
        <w:tc>
          <w:tcPr>
            <w:tcW w:w="1259" w:type="dxa"/>
          </w:tcPr>
          <w:p w14:paraId="34C96E83" w14:textId="03786708" w:rsidR="004A6363" w:rsidRPr="00A03B2F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2EA172B4" w14:textId="77777777" w:rsidR="004A6363" w:rsidRPr="00A03B2F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2BA3870" w14:textId="7ADBE0C6" w:rsidR="004A6363" w:rsidRPr="00A03B2F" w:rsidRDefault="00430B3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B2FC7" w:rsidRPr="00A03B2F" w14:paraId="0575A51B" w14:textId="77777777" w:rsidTr="00964F55">
        <w:trPr>
          <w:trHeight w:val="386"/>
        </w:trPr>
        <w:tc>
          <w:tcPr>
            <w:tcW w:w="1259" w:type="dxa"/>
          </w:tcPr>
          <w:p w14:paraId="53B67320" w14:textId="69EAF349" w:rsidR="004B2FC7" w:rsidRPr="00A03B2F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196B687F" w14:textId="77777777" w:rsidR="004B2FC7" w:rsidRPr="00A03B2F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89489C2" w14:textId="4400BC62" w:rsidR="004B2FC7" w:rsidRPr="00A03B2F" w:rsidRDefault="004B2FC7" w:rsidP="004B2FC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B2FC7" w:rsidRPr="00A03B2F" w14:paraId="19A85957" w14:textId="77777777" w:rsidTr="00226489">
        <w:trPr>
          <w:trHeight w:val="386"/>
        </w:trPr>
        <w:tc>
          <w:tcPr>
            <w:tcW w:w="1259" w:type="dxa"/>
          </w:tcPr>
          <w:p w14:paraId="2A1C26AD" w14:textId="6977C71D" w:rsidR="004B2FC7" w:rsidRPr="00A03B2F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5048DA5" w14:textId="77777777" w:rsidR="004B2FC7" w:rsidRPr="00A03B2F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ABAC1C4" w14:textId="2AF8C48A" w:rsidR="004B2FC7" w:rsidRPr="00A03B2F" w:rsidRDefault="004B2FC7" w:rsidP="00965C9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</w:t>
            </w:r>
            <w:r w:rsidR="00A443F5"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</w:t>
            </w: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5A6A3B" w:rsidRPr="00A03B2F" w14:paraId="51EDC9AC" w14:textId="77777777" w:rsidTr="00226489">
        <w:trPr>
          <w:trHeight w:val="386"/>
        </w:trPr>
        <w:tc>
          <w:tcPr>
            <w:tcW w:w="1259" w:type="dxa"/>
          </w:tcPr>
          <w:p w14:paraId="26C4EF1B" w14:textId="4D2947C5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8" w:type="dxa"/>
          </w:tcPr>
          <w:p w14:paraId="6C15B187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7487644" w14:textId="3410025E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5A6A3B" w:rsidRPr="00A03B2F" w14:paraId="4121D3D0" w14:textId="77777777" w:rsidTr="00226489">
        <w:trPr>
          <w:trHeight w:val="386"/>
        </w:trPr>
        <w:tc>
          <w:tcPr>
            <w:tcW w:w="1259" w:type="dxa"/>
          </w:tcPr>
          <w:p w14:paraId="2182A98E" w14:textId="28906A75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8" w:type="dxa"/>
          </w:tcPr>
          <w:p w14:paraId="2CAF7DF6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38003E2" w14:textId="24A65365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5A6A3B" w:rsidRPr="00A03B2F" w14:paraId="3B489ADA" w14:textId="77777777" w:rsidTr="00226489">
        <w:trPr>
          <w:trHeight w:val="386"/>
        </w:trPr>
        <w:tc>
          <w:tcPr>
            <w:tcW w:w="1259" w:type="dxa"/>
          </w:tcPr>
          <w:p w14:paraId="3866830A" w14:textId="23C58BDE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  <w:t>17</w:t>
            </w:r>
          </w:p>
        </w:tc>
        <w:tc>
          <w:tcPr>
            <w:tcW w:w="268" w:type="dxa"/>
          </w:tcPr>
          <w:p w14:paraId="4FBDD7D2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10D6E2D" w14:textId="15002A3A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5A6A3B" w:rsidRPr="00A03B2F" w14:paraId="4C3FF98E" w14:textId="77777777" w:rsidTr="00226489">
        <w:trPr>
          <w:trHeight w:val="398"/>
        </w:trPr>
        <w:tc>
          <w:tcPr>
            <w:tcW w:w="1259" w:type="dxa"/>
          </w:tcPr>
          <w:p w14:paraId="3EDDBC74" w14:textId="70DF874C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8" w:type="dxa"/>
          </w:tcPr>
          <w:p w14:paraId="5B938581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5759E20" w14:textId="126EC8B0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</w:p>
        </w:tc>
      </w:tr>
      <w:tr w:rsidR="005A6A3B" w:rsidRPr="00A03B2F" w14:paraId="12A2D896" w14:textId="77777777" w:rsidTr="00226489">
        <w:trPr>
          <w:trHeight w:val="386"/>
        </w:trPr>
        <w:tc>
          <w:tcPr>
            <w:tcW w:w="1259" w:type="dxa"/>
          </w:tcPr>
          <w:p w14:paraId="677B7F88" w14:textId="178CA6F6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07D871F5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598668C" w14:textId="40B51851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5A6A3B" w:rsidRPr="00A03B2F" w14:paraId="3A00304B" w14:textId="77777777" w:rsidTr="00226489">
        <w:trPr>
          <w:trHeight w:val="386"/>
        </w:trPr>
        <w:tc>
          <w:tcPr>
            <w:tcW w:w="1259" w:type="dxa"/>
          </w:tcPr>
          <w:p w14:paraId="1760005A" w14:textId="06BE684E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8" w:type="dxa"/>
          </w:tcPr>
          <w:p w14:paraId="58FA46E0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47DD279" w14:textId="116D05B5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A6A3B" w:rsidRPr="00A03B2F" w14:paraId="67D0EB58" w14:textId="77777777" w:rsidTr="00226489">
        <w:trPr>
          <w:trHeight w:val="386"/>
        </w:trPr>
        <w:tc>
          <w:tcPr>
            <w:tcW w:w="1259" w:type="dxa"/>
          </w:tcPr>
          <w:p w14:paraId="344979E6" w14:textId="0AD8DB85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8" w:type="dxa"/>
          </w:tcPr>
          <w:p w14:paraId="01D63F6E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34C0E65" w14:textId="47B64247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ต่อหุ้นขั้นพื้นฐาน</w:t>
            </w:r>
          </w:p>
        </w:tc>
      </w:tr>
      <w:tr w:rsidR="005A6A3B" w:rsidRPr="00A03B2F" w14:paraId="7217CE78" w14:textId="77777777" w:rsidTr="00226489">
        <w:trPr>
          <w:trHeight w:val="386"/>
        </w:trPr>
        <w:tc>
          <w:tcPr>
            <w:tcW w:w="1259" w:type="dxa"/>
          </w:tcPr>
          <w:p w14:paraId="41737910" w14:textId="4FC7D9F6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14:paraId="05F82332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B6AFA7A" w14:textId="0BB300A5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A6A3B" w:rsidRPr="00A03B2F" w14:paraId="1C90F0D5" w14:textId="77777777" w:rsidTr="00226489">
        <w:trPr>
          <w:trHeight w:val="386"/>
        </w:trPr>
        <w:tc>
          <w:tcPr>
            <w:tcW w:w="1259" w:type="dxa"/>
          </w:tcPr>
          <w:p w14:paraId="012CA58D" w14:textId="75C563E5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8" w:type="dxa"/>
          </w:tcPr>
          <w:p w14:paraId="28D7B3F1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61EF459" w14:textId="5E2EDF5E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A6A3B" w:rsidRPr="00A03B2F" w14:paraId="31C87C98" w14:textId="77777777" w:rsidTr="00226489">
        <w:trPr>
          <w:trHeight w:val="386"/>
        </w:trPr>
        <w:tc>
          <w:tcPr>
            <w:tcW w:w="1259" w:type="dxa"/>
          </w:tcPr>
          <w:p w14:paraId="2E25CB17" w14:textId="0DBADB2B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8" w:type="dxa"/>
          </w:tcPr>
          <w:p w14:paraId="7AECFF47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10A4365" w14:textId="633E9610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5A6A3B" w:rsidRPr="00A03B2F" w14:paraId="4BAD9E43" w14:textId="77777777" w:rsidTr="00226489">
        <w:trPr>
          <w:trHeight w:val="386"/>
        </w:trPr>
        <w:tc>
          <w:tcPr>
            <w:tcW w:w="1259" w:type="dxa"/>
          </w:tcPr>
          <w:p w14:paraId="084D9695" w14:textId="67D1214C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2396951F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2E37934" w14:textId="3E7B3AE0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5A6A3B" w:rsidRPr="00A03B2F" w14:paraId="5562E35C" w14:textId="77777777" w:rsidTr="00226489">
        <w:trPr>
          <w:trHeight w:val="386"/>
        </w:trPr>
        <w:tc>
          <w:tcPr>
            <w:tcW w:w="1259" w:type="dxa"/>
          </w:tcPr>
          <w:p w14:paraId="40099500" w14:textId="15E2E46C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8" w:type="dxa"/>
          </w:tcPr>
          <w:p w14:paraId="4AA60973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5EC5628F" w14:textId="2B331200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5A6A3B" w:rsidRPr="00A03B2F" w14:paraId="39539E61" w14:textId="77777777" w:rsidTr="00226489">
        <w:trPr>
          <w:trHeight w:val="386"/>
        </w:trPr>
        <w:tc>
          <w:tcPr>
            <w:tcW w:w="1259" w:type="dxa"/>
          </w:tcPr>
          <w:p w14:paraId="0DAFCBF4" w14:textId="0EC1B23A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8" w:type="dxa"/>
          </w:tcPr>
          <w:p w14:paraId="2C301866" w14:textId="77777777" w:rsidR="005A6A3B" w:rsidRPr="00A03B2F" w:rsidRDefault="005A6A3B" w:rsidP="005A6A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C24C2D7" w14:textId="64B03DEE" w:rsidR="005A6A3B" w:rsidRPr="00A03B2F" w:rsidRDefault="005A6A3B" w:rsidP="005A6A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3167E4" w:rsidRPr="00A03B2F" w14:paraId="2571AA65" w14:textId="77777777" w:rsidTr="00226489">
        <w:trPr>
          <w:trHeight w:val="386"/>
        </w:trPr>
        <w:tc>
          <w:tcPr>
            <w:tcW w:w="1259" w:type="dxa"/>
          </w:tcPr>
          <w:p w14:paraId="007C0166" w14:textId="0E3F87F4" w:rsidR="003167E4" w:rsidRPr="00A03B2F" w:rsidRDefault="00A75F9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8" w:type="dxa"/>
          </w:tcPr>
          <w:p w14:paraId="304E5EDA" w14:textId="77777777" w:rsidR="003167E4" w:rsidRPr="00A03B2F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9999EE6" w14:textId="52E5A12B" w:rsidR="003167E4" w:rsidRPr="00A03B2F" w:rsidRDefault="00A75F9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A75F94" w:rsidRPr="00A03B2F" w14:paraId="5D856347" w14:textId="77777777" w:rsidTr="00226489">
        <w:trPr>
          <w:trHeight w:val="386"/>
        </w:trPr>
        <w:tc>
          <w:tcPr>
            <w:tcW w:w="1259" w:type="dxa"/>
          </w:tcPr>
          <w:p w14:paraId="39932CF9" w14:textId="77777777" w:rsidR="00A75F94" w:rsidRPr="00A03B2F" w:rsidRDefault="00A75F9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E31246C" w14:textId="77777777" w:rsidR="00A75F94" w:rsidRPr="00A03B2F" w:rsidRDefault="00A75F9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E4F2684" w14:textId="77777777" w:rsidR="00A75F94" w:rsidRPr="00A03B2F" w:rsidRDefault="00A75F9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bookmarkEnd w:id="0"/>
    </w:tbl>
    <w:p w14:paraId="318DA2C5" w14:textId="77777777" w:rsidR="00EE58D9" w:rsidRPr="00A03B2F" w:rsidRDefault="00EE58D9" w:rsidP="005F3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0D1614A" w14:textId="1D250DC3" w:rsidR="002572A6" w:rsidRPr="00A03B2F" w:rsidRDefault="002572A6" w:rsidP="005F3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6B8E28A0" w14:textId="77777777" w:rsidR="002572A6" w:rsidRPr="00A03B2F" w:rsidRDefault="002572A6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B96CAC" w14:textId="58F5270F" w:rsidR="000A10DE" w:rsidRPr="00A03B2F" w:rsidRDefault="001C45A1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0A10DE" w:rsidRPr="00A03B2F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ได้รับอนุมัติให้ออกงบการเงินจากคณะกรรมการเมื่อวันที่</w:t>
      </w:r>
      <w:r w:rsidR="00351C28"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="004215E8" w:rsidRPr="00A03B2F">
        <w:rPr>
          <w:rFonts w:asciiTheme="majorBidi" w:hAnsiTheme="majorBidi" w:cstheme="majorBidi"/>
          <w:sz w:val="30"/>
          <w:szCs w:val="30"/>
        </w:rPr>
        <w:t>25</w:t>
      </w:r>
      <w:r w:rsidR="00B17378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E78" w:rsidRPr="00A03B2F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4956EF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B1A" w:rsidRPr="00A03B2F">
        <w:rPr>
          <w:rFonts w:asciiTheme="majorBidi" w:hAnsiTheme="majorBidi" w:cstheme="majorBidi"/>
          <w:sz w:val="30"/>
          <w:szCs w:val="30"/>
        </w:rPr>
        <w:t>256</w:t>
      </w:r>
      <w:r w:rsidR="007540C4" w:rsidRPr="00A03B2F">
        <w:rPr>
          <w:rFonts w:asciiTheme="majorBidi" w:hAnsiTheme="majorBidi" w:cstheme="majorBidi"/>
          <w:sz w:val="30"/>
          <w:szCs w:val="30"/>
        </w:rPr>
        <w:t>9</w:t>
      </w:r>
    </w:p>
    <w:p w14:paraId="2F8AE7B7" w14:textId="77777777" w:rsidR="000A10DE" w:rsidRPr="00A03B2F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E81A2A" w14:textId="77777777" w:rsidR="000A10DE" w:rsidRPr="00A03B2F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940B06D" w14:textId="77777777" w:rsidR="000A10DE" w:rsidRPr="00A03B2F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BD001E" w14:textId="6674074F" w:rsidR="000A10DE" w:rsidRPr="00A03B2F" w:rsidRDefault="000A10DE" w:rsidP="000A10D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บริษัท หาดทิพย์ จำกัด (มหาชน) “บริษัท” เป็นนิติบุคคลที่จัดตั้งขึ้นในประเทศไทย </w:t>
      </w:r>
      <w:r w:rsidR="004956EF" w:rsidRPr="00A03B2F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3644AC" w:rsidRPr="00A03B2F">
        <w:rPr>
          <w:rFonts w:asciiTheme="majorBidi" w:hAnsiTheme="majorBidi" w:cstheme="majorBidi"/>
          <w:sz w:val="30"/>
          <w:szCs w:val="30"/>
          <w:cs/>
        </w:rPr>
        <w:br/>
      </w:r>
      <w:r w:rsidR="004956EF" w:rsidRPr="00A03B2F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ตลาดหลักทรัพย์แห่งประเทศไทยเมื่อเดือนธันวาคม </w:t>
      </w:r>
      <w:r w:rsidR="001E1B1A" w:rsidRPr="00A03B2F">
        <w:rPr>
          <w:rFonts w:asciiTheme="majorBidi" w:hAnsiTheme="majorBidi" w:cstheme="majorBidi"/>
          <w:sz w:val="30"/>
          <w:szCs w:val="30"/>
        </w:rPr>
        <w:t>253</w:t>
      </w:r>
      <w:r w:rsidR="005C5BE4" w:rsidRPr="00A03B2F">
        <w:rPr>
          <w:rFonts w:asciiTheme="majorBidi" w:hAnsiTheme="majorBidi" w:cstheme="majorBidi"/>
          <w:sz w:val="30"/>
          <w:szCs w:val="30"/>
        </w:rPr>
        <w:t>1</w:t>
      </w:r>
      <w:r w:rsidR="004956EF" w:rsidRPr="00A03B2F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B1A" w:rsidRPr="00A03B2F">
        <w:rPr>
          <w:rFonts w:asciiTheme="majorBidi" w:hAnsiTheme="majorBidi" w:cstheme="majorBidi"/>
          <w:sz w:val="30"/>
          <w:szCs w:val="30"/>
        </w:rPr>
        <w:t>87</w:t>
      </w:r>
      <w:r w:rsidRPr="00A03B2F">
        <w:rPr>
          <w:rFonts w:asciiTheme="majorBidi" w:hAnsiTheme="majorBidi" w:cstheme="majorBidi"/>
          <w:sz w:val="30"/>
          <w:szCs w:val="30"/>
          <w:cs/>
        </w:rPr>
        <w:t>/</w:t>
      </w:r>
      <w:r w:rsidR="005C5BE4" w:rsidRPr="00A03B2F">
        <w:rPr>
          <w:rFonts w:asciiTheme="majorBidi" w:hAnsiTheme="majorBidi" w:cstheme="majorBidi"/>
          <w:sz w:val="30"/>
          <w:szCs w:val="30"/>
        </w:rPr>
        <w:t>1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44AC" w:rsidRPr="00A03B2F">
        <w:rPr>
          <w:rFonts w:asciiTheme="majorBidi" w:hAnsiTheme="majorBidi" w:cstheme="majorBidi"/>
          <w:sz w:val="30"/>
          <w:szCs w:val="30"/>
          <w:cs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>ถนนกาญจนวนิช ตำบลบ้านพรุ อำเภอหาดใหญ่ จังหวัดสงขลา ประเทศไทย</w:t>
      </w:r>
    </w:p>
    <w:p w14:paraId="3ABA536B" w14:textId="77777777" w:rsidR="000A10DE" w:rsidRPr="00A03B2F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1F0584" w14:textId="7B1CAFDB" w:rsidR="000A10DE" w:rsidRPr="00A03B2F" w:rsidRDefault="000A10DE" w:rsidP="000A10D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D776CE" w:rsidRPr="00A03B2F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ได้แก่ ครอบครัวรัตตกุล (ถือหุ้นร้อยละ </w:t>
      </w:r>
      <w:r w:rsidR="001E1B1A" w:rsidRPr="00A03B2F">
        <w:rPr>
          <w:rFonts w:asciiTheme="majorBidi" w:hAnsiTheme="majorBidi" w:cstheme="majorBidi"/>
          <w:sz w:val="30"/>
          <w:szCs w:val="30"/>
        </w:rPr>
        <w:t>35</w:t>
      </w:r>
      <w:r w:rsidR="0085649B" w:rsidRPr="00A03B2F">
        <w:rPr>
          <w:rFonts w:asciiTheme="majorBidi" w:hAnsiTheme="majorBidi" w:cstheme="majorBidi"/>
          <w:sz w:val="30"/>
          <w:szCs w:val="30"/>
          <w:cs/>
        </w:rPr>
        <w:t>.</w:t>
      </w:r>
      <w:r w:rsidR="001E1B1A" w:rsidRPr="00A03B2F">
        <w:rPr>
          <w:rFonts w:asciiTheme="majorBidi" w:hAnsiTheme="majorBidi" w:cstheme="majorBidi"/>
          <w:sz w:val="30"/>
          <w:szCs w:val="30"/>
        </w:rPr>
        <w:t>63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) และ </w:t>
      </w:r>
      <w:r w:rsidR="00674F25" w:rsidRPr="00A03B2F">
        <w:rPr>
          <w:rFonts w:asciiTheme="majorBidi" w:hAnsiTheme="majorBidi" w:cstheme="majorBidi"/>
          <w:sz w:val="30"/>
          <w:szCs w:val="30"/>
        </w:rPr>
        <w:t xml:space="preserve">Gutsche Family Investments </w:t>
      </w:r>
      <w:r w:rsidR="00674F25" w:rsidRPr="00A03B2F">
        <w:rPr>
          <w:rFonts w:asciiTheme="majorBidi" w:hAnsiTheme="majorBidi" w:cstheme="majorBidi"/>
          <w:sz w:val="30"/>
          <w:szCs w:val="30"/>
          <w:cs/>
        </w:rPr>
        <w:t>(</w:t>
      </w:r>
      <w:r w:rsidR="00674F25" w:rsidRPr="00A03B2F">
        <w:rPr>
          <w:rFonts w:asciiTheme="majorBidi" w:hAnsiTheme="majorBidi" w:cstheme="majorBidi"/>
          <w:sz w:val="30"/>
          <w:szCs w:val="30"/>
        </w:rPr>
        <w:t>Proprietary</w:t>
      </w:r>
      <w:r w:rsidR="00674F25" w:rsidRPr="00A03B2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674F25" w:rsidRPr="00A03B2F">
        <w:rPr>
          <w:rFonts w:asciiTheme="majorBidi" w:hAnsiTheme="majorBidi" w:cstheme="majorBidi"/>
          <w:sz w:val="30"/>
          <w:szCs w:val="30"/>
        </w:rPr>
        <w:t>Limited</w:t>
      </w:r>
      <w:r w:rsidR="00674F25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1984" w:rsidRPr="00A03B2F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1E1B1A" w:rsidRPr="00A03B2F">
        <w:rPr>
          <w:rFonts w:asciiTheme="majorBidi" w:hAnsiTheme="majorBidi" w:cstheme="majorBidi"/>
          <w:sz w:val="30"/>
          <w:szCs w:val="30"/>
        </w:rPr>
        <w:t>24</w:t>
      </w:r>
      <w:r w:rsidR="00847690" w:rsidRPr="00A03B2F">
        <w:rPr>
          <w:rFonts w:asciiTheme="majorBidi" w:hAnsiTheme="majorBidi" w:cstheme="majorBidi"/>
          <w:sz w:val="30"/>
          <w:szCs w:val="30"/>
          <w:cs/>
        </w:rPr>
        <w:t>.</w:t>
      </w:r>
      <w:r w:rsidR="001E1B1A" w:rsidRPr="00A03B2F">
        <w:rPr>
          <w:rFonts w:asciiTheme="majorBidi" w:hAnsiTheme="majorBidi" w:cstheme="majorBidi"/>
          <w:sz w:val="30"/>
          <w:szCs w:val="30"/>
        </w:rPr>
        <w:t>4</w:t>
      </w:r>
      <w:r w:rsidR="005C5BE4" w:rsidRPr="00A03B2F">
        <w:rPr>
          <w:rFonts w:asciiTheme="majorBidi" w:hAnsiTheme="majorBidi" w:cstheme="majorBidi"/>
          <w:sz w:val="30"/>
          <w:szCs w:val="30"/>
        </w:rPr>
        <w:t>0</w:t>
      </w:r>
      <w:r w:rsidRPr="00A03B2F">
        <w:rPr>
          <w:rFonts w:asciiTheme="majorBidi" w:hAnsiTheme="majorBidi" w:cstheme="majorBidi"/>
          <w:sz w:val="30"/>
          <w:szCs w:val="30"/>
          <w:cs/>
        </w:rPr>
        <w:t>) ซึ่งเป็นนิติบุคคล</w:t>
      </w:r>
      <w:r w:rsidR="0043720A" w:rsidRPr="00A03B2F">
        <w:rPr>
          <w:rFonts w:asciiTheme="majorBidi" w:hAnsiTheme="majorBidi" w:cstheme="majorBidi"/>
          <w:sz w:val="30"/>
          <w:szCs w:val="30"/>
          <w:cs/>
        </w:rPr>
        <w:t>ที่จัดตั้งขึ้นในประเทศแอ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ฟริกาใต้   </w:t>
      </w:r>
    </w:p>
    <w:p w14:paraId="56236408" w14:textId="77777777" w:rsidR="000A10DE" w:rsidRPr="00A03B2F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C160E6" w14:textId="2249E0A7" w:rsidR="000A10DE" w:rsidRPr="00A03B2F" w:rsidRDefault="000A10DE" w:rsidP="000A10D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</w:t>
      </w:r>
      <w:r w:rsidR="0039565D" w:rsidRPr="00A03B2F">
        <w:rPr>
          <w:rFonts w:asciiTheme="majorBidi" w:hAnsiTheme="majorBidi" w:cstheme="majorBidi"/>
          <w:sz w:val="30"/>
          <w:szCs w:val="30"/>
          <w:cs/>
        </w:rPr>
        <w:t>กับการผลิตและจำหน่ายเครื่</w:t>
      </w:r>
      <w:r w:rsidRPr="00A03B2F">
        <w:rPr>
          <w:rFonts w:asciiTheme="majorBidi" w:hAnsiTheme="majorBidi" w:cstheme="majorBidi"/>
          <w:sz w:val="30"/>
          <w:szCs w:val="30"/>
          <w:cs/>
        </w:rPr>
        <w:t>องดื่ม ร</w:t>
      </w:r>
      <w:r w:rsidR="00086048" w:rsidRPr="00A03B2F">
        <w:rPr>
          <w:rFonts w:asciiTheme="majorBidi" w:hAnsiTheme="majorBidi" w:cstheme="majorBidi"/>
          <w:sz w:val="30"/>
          <w:szCs w:val="30"/>
          <w:cs/>
        </w:rPr>
        <w:t xml:space="preserve">ายละเอียดของบริษัทย่อย ณ วันที่ </w:t>
      </w:r>
      <w:r w:rsidR="001E1B1A" w:rsidRPr="00A03B2F">
        <w:rPr>
          <w:rFonts w:asciiTheme="majorBidi" w:hAnsiTheme="majorBidi" w:cstheme="majorBidi"/>
          <w:sz w:val="30"/>
          <w:szCs w:val="30"/>
        </w:rPr>
        <w:t>3</w:t>
      </w:r>
      <w:r w:rsidR="005C5BE4" w:rsidRPr="00A03B2F">
        <w:rPr>
          <w:rFonts w:asciiTheme="majorBidi" w:hAnsiTheme="majorBidi" w:cstheme="majorBidi"/>
          <w:sz w:val="30"/>
          <w:szCs w:val="30"/>
        </w:rPr>
        <w:t>1</w:t>
      </w:r>
      <w:r w:rsidR="00086048" w:rsidRPr="00A03B2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E1B1A" w:rsidRPr="00A03B2F">
        <w:rPr>
          <w:rFonts w:asciiTheme="majorBidi" w:hAnsiTheme="majorBidi" w:cstheme="majorBidi"/>
          <w:sz w:val="30"/>
          <w:szCs w:val="30"/>
        </w:rPr>
        <w:t>256</w:t>
      </w:r>
      <w:r w:rsidR="00CA1BDB" w:rsidRPr="00A03B2F">
        <w:rPr>
          <w:rFonts w:asciiTheme="majorBidi" w:hAnsiTheme="majorBidi" w:cstheme="majorBidi"/>
          <w:sz w:val="30"/>
          <w:szCs w:val="30"/>
        </w:rPr>
        <w:t>8</w:t>
      </w:r>
      <w:r w:rsidR="00F77433" w:rsidRPr="00A03B2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E1B1A" w:rsidRPr="00A03B2F">
        <w:rPr>
          <w:rFonts w:asciiTheme="majorBidi" w:hAnsiTheme="majorBidi" w:cstheme="majorBidi"/>
          <w:sz w:val="30"/>
          <w:szCs w:val="30"/>
        </w:rPr>
        <w:t>256</w:t>
      </w:r>
      <w:r w:rsidR="00CA1BDB" w:rsidRPr="00A03B2F">
        <w:rPr>
          <w:rFonts w:asciiTheme="majorBidi" w:hAnsiTheme="majorBidi" w:cstheme="majorBidi"/>
          <w:sz w:val="30"/>
          <w:szCs w:val="30"/>
        </w:rPr>
        <w:t>7</w:t>
      </w:r>
      <w:r w:rsidR="00B65FCE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852F27" w:rsidRPr="00A03B2F">
        <w:rPr>
          <w:rFonts w:asciiTheme="majorBidi" w:hAnsiTheme="majorBidi" w:cstheme="majorBidi"/>
          <w:sz w:val="30"/>
          <w:szCs w:val="30"/>
        </w:rPr>
        <w:t>9</w:t>
      </w:r>
    </w:p>
    <w:p w14:paraId="63AF10CC" w14:textId="77777777" w:rsidR="000A10DE" w:rsidRPr="00A03B2F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0D4FA5" w14:textId="57841373" w:rsidR="000A10DE" w:rsidRPr="00A03B2F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524BC6AC" w14:textId="77777777" w:rsidR="00A53D5E" w:rsidRPr="00A03B2F" w:rsidRDefault="00A53D5E" w:rsidP="00A53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00B52B36" w14:textId="0C2FFBD3" w:rsidR="000A10DE" w:rsidRPr="00A03B2F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</w:t>
      </w:r>
      <w:r w:rsidR="0058568C" w:rsidRPr="00A03B2F">
        <w:rPr>
          <w:rFonts w:asciiTheme="majorBidi" w:hAnsiTheme="majorBidi" w:cstheme="majorBidi"/>
          <w:sz w:val="30"/>
          <w:szCs w:val="30"/>
          <w:cs/>
        </w:rPr>
        <w:t>รายงานทางการเงิน</w:t>
      </w:r>
      <w:r w:rsidR="00793F6B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956F0" w:rsidRPr="00A03B2F">
        <w:rPr>
          <w:rFonts w:asciiTheme="majorBidi" w:hAnsiTheme="majorBidi" w:cstheme="majorBidi"/>
          <w:sz w:val="30"/>
          <w:szCs w:val="30"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44631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04E0" w:rsidRPr="00A03B2F">
        <w:rPr>
          <w:rFonts w:asciiTheme="majorBidi" w:hAnsiTheme="majorBidi" w:cstheme="majorBidi"/>
          <w:sz w:val="30"/>
          <w:szCs w:val="30"/>
          <w:cs/>
        </w:rPr>
        <w:br/>
      </w:r>
      <w:r w:rsidR="00D44631" w:rsidRPr="00A03B2F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AA2C41" w:rsidRPr="00A03B2F">
        <w:rPr>
          <w:rFonts w:asciiTheme="majorBidi" w:hAnsiTheme="majorBidi" w:cstheme="majorBidi"/>
          <w:sz w:val="30"/>
          <w:szCs w:val="30"/>
          <w:cs/>
        </w:rPr>
        <w:t>นำเสนอเป็นเงินบาทซึ่ง</w:t>
      </w:r>
      <w:r w:rsidR="006204E0" w:rsidRPr="00A03B2F">
        <w:rPr>
          <w:rFonts w:asciiTheme="majorBidi" w:hAnsiTheme="majorBidi" w:cstheme="majorBidi"/>
          <w:sz w:val="30"/>
          <w:szCs w:val="30"/>
          <w:cs/>
        </w:rPr>
        <w:t xml:space="preserve">เป็นสกุลเงินที่ใช้ในการดำเนินงานของบริษัท </w:t>
      </w:r>
      <w:r w:rsidR="004215E8" w:rsidRPr="00A03B2F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414767EC" w14:textId="77777777" w:rsidR="000A10DE" w:rsidRPr="00A03B2F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01F367" w14:textId="5814D729" w:rsidR="00945192" w:rsidRPr="00A03B2F" w:rsidRDefault="00122590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F26DCE" w:rsidRPr="00A03B2F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A03B2F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A09C3D9" w14:textId="77777777" w:rsidR="00201AFB" w:rsidRPr="00A03B2F" w:rsidRDefault="00201AF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A035AC" w14:textId="2446D1BB" w:rsidR="001A036E" w:rsidRPr="00A03B2F" w:rsidRDefault="000A4058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03B2F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3337B112" w14:textId="77777777" w:rsidR="001A036E" w:rsidRPr="00A03B2F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90D21B" w14:textId="77777777" w:rsidR="001A036E" w:rsidRPr="00A03B2F" w:rsidRDefault="001A036E" w:rsidP="00201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0D95C75" w14:textId="153D105A" w:rsidR="00201AFB" w:rsidRPr="00A03B2F" w:rsidRDefault="00201AFB" w:rsidP="00386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p w14:paraId="4DBCB7B7" w14:textId="77777777" w:rsidR="001A036E" w:rsidRPr="00A03B2F" w:rsidRDefault="001A036E" w:rsidP="001A0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BE0BEB2" w14:textId="77777777" w:rsidR="001A036E" w:rsidRPr="00A03B2F" w:rsidRDefault="001A036E" w:rsidP="00201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8009CFC" w14:textId="6F28F0CC" w:rsidR="001A036E" w:rsidRPr="00A03B2F" w:rsidRDefault="001A036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567FB" w:rsidRPr="00A03B2F">
        <w:rPr>
          <w:rFonts w:asciiTheme="majorBidi" w:hAnsiTheme="majorBidi" w:cstheme="majorBidi"/>
          <w:sz w:val="30"/>
          <w:szCs w:val="30"/>
          <w:cs/>
        </w:rPr>
        <w:t>รวมประกอบด้วยงบการเงินของบริษัท</w:t>
      </w:r>
      <w:r w:rsidRPr="00A03B2F">
        <w:rPr>
          <w:rFonts w:asciiTheme="majorBidi" w:hAnsiTheme="majorBidi" w:cstheme="majorBidi"/>
          <w:sz w:val="30"/>
          <w:szCs w:val="30"/>
          <w:cs/>
        </w:rPr>
        <w:t>และบริษัทย่อย (รวมกันเรียกว่า “กลุ่มบริษัท”)</w:t>
      </w:r>
    </w:p>
    <w:p w14:paraId="2BDCAEBB" w14:textId="77777777" w:rsidR="00852912" w:rsidRPr="00A03B2F" w:rsidRDefault="00852912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E3B2D3" w14:textId="74EE47FB" w:rsidR="0094007F" w:rsidRPr="00A03B2F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</w:t>
      </w:r>
      <w:r w:rsidR="003567FB" w:rsidRPr="00A03B2F">
        <w:rPr>
          <w:rFonts w:asciiTheme="majorBidi" w:hAnsiTheme="majorBidi" w:cstheme="majorBidi"/>
          <w:sz w:val="30"/>
          <w:szCs w:val="30"/>
          <w:cs/>
        </w:rPr>
        <w:t>วม</w:t>
      </w:r>
      <w:r w:rsidR="00AE0795" w:rsidRPr="00A03B2F">
        <w:rPr>
          <w:rFonts w:asciiTheme="majorBidi" w:hAnsiTheme="majorBidi" w:cstheme="majorBidi"/>
          <w:sz w:val="30"/>
          <w:szCs w:val="30"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2988C05" w14:textId="77777777" w:rsidR="00A9366C" w:rsidRPr="00A03B2F" w:rsidRDefault="00A9366C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D9A128" w14:textId="40C92BD8" w:rsidR="007A61DB" w:rsidRPr="00A03B2F" w:rsidRDefault="00895DE7" w:rsidP="00201A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AE0795" w:rsidRPr="00A03B2F">
        <w:rPr>
          <w:rFonts w:asciiTheme="majorBidi" w:hAnsiTheme="majorBidi" w:cstheme="majorBidi"/>
          <w:sz w:val="30"/>
          <w:szCs w:val="30"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</w:t>
      </w:r>
      <w:r w:rsidR="00515E3A" w:rsidRPr="00A03B2F">
        <w:rPr>
          <w:rFonts w:asciiTheme="majorBidi" w:hAnsiTheme="majorBidi" w:cstheme="majorBidi"/>
          <w:sz w:val="30"/>
          <w:szCs w:val="30"/>
          <w:cs/>
        </w:rPr>
        <w:t>รวม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148C6E" w14:textId="77777777" w:rsidR="00201AFB" w:rsidRPr="00A03B2F" w:rsidRDefault="00201AF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56B638" w14:textId="7F6B6070" w:rsidR="007A61DB" w:rsidRPr="00A03B2F" w:rsidRDefault="007A61DB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04B7E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6285818" w14:textId="3AAD6F68" w:rsidR="00E73F4E" w:rsidRPr="00A03B2F" w:rsidRDefault="00E73F4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20AC14" w14:textId="2A97BF8D" w:rsidR="00DB06BE" w:rsidRPr="00A03B2F" w:rsidRDefault="00E73F4E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7067F1" w:rsidRPr="00A03B2F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วัดมูลค่าด้วยราคาทุนหักค่าเผื่อการด้อยค่า</w:t>
      </w:r>
      <w:r w:rsidR="003739EE" w:rsidRPr="00A03B2F">
        <w:rPr>
          <w:rFonts w:asciiTheme="majorBidi" w:hAnsiTheme="majorBidi" w:cstheme="majorBidi"/>
          <w:sz w:val="30"/>
          <w:szCs w:val="30"/>
          <w:cs/>
        </w:rPr>
        <w:t xml:space="preserve"> เงินปันผลรับ</w:t>
      </w:r>
      <w:r w:rsidR="00C862CC" w:rsidRPr="00A03B2F">
        <w:rPr>
          <w:rFonts w:asciiTheme="majorBidi" w:hAnsiTheme="majorBidi" w:cstheme="majorBidi"/>
          <w:sz w:val="30"/>
          <w:szCs w:val="30"/>
          <w:cs/>
        </w:rPr>
        <w:t>บันทึกในกำไร</w:t>
      </w:r>
      <w:r w:rsidR="00DB06BE" w:rsidRPr="00A03B2F">
        <w:rPr>
          <w:rFonts w:asciiTheme="majorBidi" w:hAnsiTheme="majorBidi" w:cstheme="majorBidi"/>
          <w:sz w:val="30"/>
          <w:szCs w:val="30"/>
          <w:cs/>
        </w:rPr>
        <w:t>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3037C4" w:rsidRPr="00A03B2F">
        <w:rPr>
          <w:rFonts w:asciiTheme="majorBidi" w:hAnsiTheme="majorBidi" w:cstheme="majorBidi"/>
          <w:sz w:val="30"/>
          <w:szCs w:val="30"/>
          <w:cs/>
        </w:rPr>
        <w:t>หรือ</w:t>
      </w:r>
      <w:r w:rsidR="00DB06BE" w:rsidRPr="00A03B2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ขาดทุนจากการขายเงินลงทุนบันทึกในกำไรหรือขาดทุน </w:t>
      </w:r>
      <w:r w:rsidR="0052331D" w:rsidRPr="00A03B2F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52331D" w:rsidRPr="00A03B2F">
        <w:rPr>
          <w:rFonts w:asciiTheme="majorBidi" w:hAnsiTheme="majorBidi" w:cstheme="majorBidi"/>
          <w:sz w:val="30"/>
          <w:szCs w:val="30"/>
        </w:rPr>
        <w:t>9</w:t>
      </w:r>
    </w:p>
    <w:p w14:paraId="66DF46CC" w14:textId="77777777" w:rsidR="003037C4" w:rsidRPr="00A03B2F" w:rsidRDefault="003037C4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621F0E" w14:textId="00232E6D" w:rsidR="00897C0B" w:rsidRPr="00A03B2F" w:rsidRDefault="00514631" w:rsidP="0089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010C3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54E474E" w14:textId="77777777" w:rsidR="00897C0B" w:rsidRPr="00A03B2F" w:rsidRDefault="00897C0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50B1BA" w14:textId="03313583" w:rsidR="00A749EA" w:rsidRPr="00A03B2F" w:rsidRDefault="001A036E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214DD3" w:rsidRPr="00A03B2F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7B139C" w:rsidRPr="00A03B2F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037C4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แปลงค่าเป็น</w:t>
      </w:r>
      <w:r w:rsidR="00DD21F9" w:rsidRPr="00A03B2F">
        <w:rPr>
          <w:rFonts w:asciiTheme="majorBidi" w:hAnsiTheme="majorBidi" w:cstheme="majorBidi"/>
          <w:sz w:val="30"/>
          <w:szCs w:val="30"/>
          <w:cs/>
        </w:rPr>
        <w:t>สกุล</w:t>
      </w:r>
      <w:r w:rsidRPr="00A03B2F">
        <w:rPr>
          <w:rFonts w:asciiTheme="majorBidi" w:hAnsiTheme="majorBidi" w:cstheme="majorBidi"/>
          <w:sz w:val="30"/>
          <w:szCs w:val="30"/>
          <w:cs/>
        </w:rPr>
        <w:t>เงิน</w:t>
      </w:r>
      <w:r w:rsidR="00DD21F9" w:rsidRPr="00A03B2F">
        <w:rPr>
          <w:rFonts w:asciiTheme="majorBidi" w:hAnsiTheme="majorBidi" w:cstheme="majorBidi"/>
          <w:sz w:val="30"/>
          <w:szCs w:val="30"/>
          <w:cs/>
        </w:rPr>
        <w:t>ที</w:t>
      </w:r>
      <w:r w:rsidR="0039225B" w:rsidRPr="00A03B2F">
        <w:rPr>
          <w:rFonts w:asciiTheme="majorBidi" w:hAnsiTheme="majorBidi" w:cstheme="majorBidi"/>
          <w:sz w:val="30"/>
          <w:szCs w:val="30"/>
          <w:cs/>
        </w:rPr>
        <w:t>่ใช้ในการดำเนินงาน</w:t>
      </w:r>
      <w:r w:rsidR="00DA32C3" w:rsidRPr="00A03B2F">
        <w:rPr>
          <w:rFonts w:asciiTheme="majorBidi" w:hAnsiTheme="majorBidi" w:cstheme="majorBidi"/>
          <w:sz w:val="30"/>
          <w:szCs w:val="30"/>
          <w:cs/>
        </w:rPr>
        <w:t>ของแต่ละบริษัทในกลุ่มบริษัท</w:t>
      </w:r>
      <w:r w:rsidRPr="00A03B2F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="00214DD3" w:rsidRPr="00A03B2F">
        <w:rPr>
          <w:rFonts w:asciiTheme="majorBidi" w:hAnsiTheme="majorBidi" w:cstheme="majorBidi"/>
          <w:sz w:val="30"/>
          <w:szCs w:val="30"/>
          <w:cs/>
        </w:rPr>
        <w:t xml:space="preserve"> สำหรับ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="00C62E25" w:rsidRPr="00A03B2F">
        <w:rPr>
          <w:rFonts w:asciiTheme="majorBidi" w:hAnsiTheme="majorBidi" w:cstheme="majorBidi"/>
          <w:sz w:val="30"/>
          <w:szCs w:val="30"/>
          <w:cs/>
        </w:rPr>
        <w:t>แปลงค่าโดยใช้อัตราแลกเปลี่ยน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ณ วันที่รายงาน</w:t>
      </w:r>
    </w:p>
    <w:p w14:paraId="7E69FC33" w14:textId="77777777" w:rsidR="003037C4" w:rsidRPr="00A03B2F" w:rsidRDefault="003037C4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2C4C1D" w14:textId="1B8C6ADA" w:rsidR="0081425C" w:rsidRPr="00A03B2F" w:rsidRDefault="009D0478" w:rsidP="00201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ผลต่างของอัตราแลก</w:t>
      </w:r>
      <w:r w:rsidR="00950384" w:rsidRPr="00A03B2F">
        <w:rPr>
          <w:rFonts w:asciiTheme="majorBidi" w:hAnsiTheme="majorBidi" w:cstheme="majorBidi"/>
          <w:sz w:val="30"/>
          <w:szCs w:val="30"/>
          <w:cs/>
        </w:rPr>
        <w:t>เปลี่ยนที่เกิดขึ้นจากการแปลงค่า</w:t>
      </w:r>
      <w:r w:rsidRPr="00A03B2F">
        <w:rPr>
          <w:rFonts w:asciiTheme="majorBidi" w:hAnsiTheme="majorBidi" w:cstheme="majorBidi"/>
          <w:sz w:val="30"/>
          <w:szCs w:val="30"/>
          <w:cs/>
        </w:rPr>
        <w:t>ให้รับรู้เป็น</w:t>
      </w:r>
      <w:r w:rsidR="00DA32C3" w:rsidRPr="00A03B2F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A03B2F">
        <w:rPr>
          <w:rFonts w:asciiTheme="majorBidi" w:hAnsiTheme="majorBidi" w:cstheme="majorBidi"/>
          <w:sz w:val="30"/>
          <w:szCs w:val="30"/>
          <w:cs/>
        </w:rPr>
        <w:t>ในงวดบัญชีนั้น</w:t>
      </w:r>
    </w:p>
    <w:p w14:paraId="6EF7DACB" w14:textId="77777777" w:rsidR="00201AFB" w:rsidRPr="00A03B2F" w:rsidRDefault="00201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cs/>
        </w:rPr>
        <w:br w:type="page"/>
      </w:r>
    </w:p>
    <w:p w14:paraId="2915A833" w14:textId="6D79A690" w:rsidR="00D8196A" w:rsidRPr="00A03B2F" w:rsidRDefault="008F585B" w:rsidP="00201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C32801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BA5018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92702F1" w14:textId="77777777" w:rsidR="003A5B50" w:rsidRPr="00A03B2F" w:rsidRDefault="003A5B50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A6493E" w14:textId="62F874AB" w:rsidR="00D8196A" w:rsidRPr="00A03B2F" w:rsidRDefault="00BA5018" w:rsidP="00C76C4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027BCC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5C5BE4" w:rsidRPr="00A03B2F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DF6D64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F4AC21" w14:textId="77777777" w:rsidR="003A5B50" w:rsidRPr="00A03B2F" w:rsidRDefault="003A5B50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F43046" w14:textId="3B1DDA88" w:rsidR="00BA5018" w:rsidRPr="00A03B2F" w:rsidRDefault="00A70192" w:rsidP="00DE5B8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037C4" w:rsidRPr="00A03B2F">
        <w:rPr>
          <w:rFonts w:asciiTheme="majorBidi" w:hAnsiTheme="majorBidi" w:cstheme="majorBidi"/>
          <w:sz w:val="30"/>
          <w:szCs w:val="30"/>
        </w:rPr>
        <w:t>3</w:t>
      </w:r>
      <w:r w:rsidR="003037C4" w:rsidRPr="00A03B2F">
        <w:rPr>
          <w:rFonts w:asciiTheme="majorBidi" w:hAnsiTheme="majorBidi" w:cstheme="majorBidi"/>
          <w:sz w:val="30"/>
          <w:szCs w:val="30"/>
          <w:cs/>
        </w:rPr>
        <w:t>(ฉ</w:t>
      </w:r>
      <w:r w:rsidRPr="00A03B2F">
        <w:rPr>
          <w:rFonts w:asciiTheme="majorBidi" w:hAnsiTheme="majorBidi" w:cstheme="majorBidi"/>
          <w:sz w:val="30"/>
          <w:szCs w:val="30"/>
          <w:cs/>
        </w:rPr>
        <w:t>))</w:t>
      </w:r>
      <w:r w:rsidR="00852F27" w:rsidRPr="00A03B2F">
        <w:rPr>
          <w:rFonts w:asciiTheme="majorBidi" w:hAnsiTheme="majorBidi" w:cstheme="majorBidi"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A5219F" w:rsidRPr="00A03B2F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</w:t>
      </w:r>
      <w:r w:rsidR="00A5219F" w:rsidRPr="00A03B2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  <w:r w:rsidR="00805E4F" w:rsidRPr="00A03B2F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</w:t>
      </w:r>
      <w:r w:rsidRPr="00A03B2F">
        <w:rPr>
          <w:rFonts w:asciiTheme="majorBidi" w:hAnsiTheme="majorBidi" w:cstheme="majorBidi"/>
          <w:sz w:val="30"/>
          <w:szCs w:val="30"/>
          <w:cs/>
        </w:rPr>
        <w:t>ที่</w:t>
      </w:r>
      <w:r w:rsidR="00A5219F" w:rsidRPr="00A03B2F">
        <w:rPr>
          <w:rFonts w:asciiTheme="majorBidi" w:hAnsiTheme="majorBidi" w:cstheme="majorBidi"/>
          <w:sz w:val="30"/>
          <w:szCs w:val="30"/>
          <w:cs/>
        </w:rPr>
        <w:t>ไม่ได้</w:t>
      </w:r>
      <w:r w:rsidRPr="00A03B2F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 จะ</w:t>
      </w:r>
      <w:r w:rsidR="00A5219F" w:rsidRPr="00A03B2F">
        <w:rPr>
          <w:rFonts w:asciiTheme="majorBidi" w:hAnsiTheme="majorBidi" w:cstheme="majorBidi"/>
          <w:sz w:val="30"/>
          <w:szCs w:val="30"/>
          <w:cs/>
        </w:rPr>
        <w:t>รวมหรือหัก</w:t>
      </w:r>
      <w:r w:rsidRPr="00A03B2F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5219F" w:rsidRPr="00A03B2F">
        <w:rPr>
          <w:rFonts w:asciiTheme="majorBidi" w:hAnsiTheme="majorBidi" w:cstheme="majorBidi"/>
          <w:sz w:val="30"/>
          <w:szCs w:val="30"/>
          <w:cs/>
        </w:rPr>
        <w:t>ด้วย</w:t>
      </w:r>
    </w:p>
    <w:p w14:paraId="287ABFDC" w14:textId="77777777" w:rsidR="00DE5B8B" w:rsidRPr="00A03B2F" w:rsidRDefault="00DE5B8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FF2886" w14:textId="03557411" w:rsidR="00BA5018" w:rsidRPr="00A03B2F" w:rsidRDefault="00BA5018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805E4F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A03B2F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52F27" w:rsidRPr="00A03B2F">
        <w:rPr>
          <w:rFonts w:asciiTheme="majorBidi" w:hAnsiTheme="majorBidi" w:cstheme="majorBidi"/>
          <w:sz w:val="30"/>
          <w:szCs w:val="30"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E0C7A75" w14:textId="77777777" w:rsidR="0054292D" w:rsidRPr="00A03B2F" w:rsidRDefault="0054292D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5D80D9" w14:textId="7924D3F4" w:rsidR="006A55D3" w:rsidRPr="00A03B2F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9DE4A1A" w14:textId="77777777" w:rsidR="00D60051" w:rsidRPr="00A03B2F" w:rsidRDefault="00D60051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D911ED" w14:textId="072C05DC" w:rsidR="00D60051" w:rsidRPr="00A03B2F" w:rsidRDefault="00D60051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 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F195AD2" w14:textId="77777777" w:rsidR="006A55D3" w:rsidRPr="00A03B2F" w:rsidRDefault="006A55D3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FD0116" w14:textId="37ABE608" w:rsidR="00DE16C5" w:rsidRPr="00A03B2F" w:rsidRDefault="00544215" w:rsidP="00FD638D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Pr="00A03B2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A03B2F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</w:t>
      </w:r>
      <w:r w:rsidR="005C6BFA" w:rsidRPr="00A03B2F">
        <w:rPr>
          <w:rFonts w:asciiTheme="majorBidi" w:hAnsiTheme="majorBidi" w:cstheme="majorBidi"/>
          <w:sz w:val="30"/>
          <w:szCs w:val="30"/>
          <w:cs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09212CB" w14:textId="77777777" w:rsidR="00DE16C5" w:rsidRPr="00A03B2F" w:rsidRDefault="00DE16C5" w:rsidP="00DE16C5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9215495" w14:textId="77777777" w:rsidR="00633FF8" w:rsidRPr="00A03B2F" w:rsidRDefault="00633FF8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16C0E70" w14:textId="2901F2DE" w:rsidR="001F3E45" w:rsidRPr="00A03B2F" w:rsidRDefault="00BA5018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5569AE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463C96" w:rsidRPr="00A03B2F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DF6D64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การตัดรายการออกจากบัญชี</w:t>
      </w:r>
      <w:r w:rsidR="00463C96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38B6DE22" w14:textId="77777777" w:rsidR="00C324D4" w:rsidRPr="00A03B2F" w:rsidRDefault="00C324D4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D94E3C" w14:textId="0DD03081" w:rsidR="00166D74" w:rsidRPr="00A03B2F" w:rsidRDefault="00BA5018" w:rsidP="00166D74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728DB" w:rsidRPr="00A03B2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6441C58" w14:textId="77777777" w:rsidR="007F3D91" w:rsidRPr="00A03B2F" w:rsidRDefault="007F3D91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BF9699" w14:textId="7A86AD28" w:rsidR="00BA5018" w:rsidRPr="00A03B2F" w:rsidRDefault="00BA5018" w:rsidP="002C27B8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97606D" w:rsidRPr="00A03B2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3011F35" w14:textId="77777777" w:rsidR="00BA5018" w:rsidRPr="00A03B2F" w:rsidRDefault="00BA5018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86DECF" w14:textId="3906543F" w:rsidR="00F97FF6" w:rsidRPr="00A03B2F" w:rsidRDefault="00BA5018" w:rsidP="002C2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C26A4E" w:rsidRPr="00A03B2F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ต้องจ่ายรับรู้ในกำไรหรือขาดทุน </w:t>
      </w:r>
    </w:p>
    <w:p w14:paraId="598B1865" w14:textId="77777777" w:rsidR="000E6628" w:rsidRPr="00A03B2F" w:rsidRDefault="000E6628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333FB5" w14:textId="16F7251C" w:rsidR="00BA5018" w:rsidRPr="00A03B2F" w:rsidRDefault="00BA501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31749C" w:rsidRPr="00A03B2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221BD3D1" w14:textId="77777777" w:rsidR="007777F5" w:rsidRPr="00A03B2F" w:rsidRDefault="007777F5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D52B96" w14:textId="753011FD" w:rsidR="007777F5" w:rsidRPr="00A03B2F" w:rsidRDefault="007777F5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EA322F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3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DF6D64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</w:t>
      </w:r>
      <w:r w:rsidR="00187A00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02F1DDB" w14:textId="77777777" w:rsidR="00DF6D64" w:rsidRPr="00A03B2F" w:rsidRDefault="00DF6D64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F791C9" w14:textId="2A460828" w:rsidR="005F5D81" w:rsidRPr="00A03B2F" w:rsidRDefault="00A86C55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5F5D81" w:rsidRPr="00A03B2F">
        <w:rPr>
          <w:rFonts w:asciiTheme="majorBidi" w:hAnsiTheme="majorBidi" w:cstheme="majorBidi"/>
          <w:sz w:val="30"/>
          <w:szCs w:val="30"/>
          <w:cs/>
        </w:rPr>
        <w:t>จ</w:t>
      </w:r>
      <w:r w:rsidRPr="00A03B2F">
        <w:rPr>
          <w:rFonts w:asciiTheme="majorBidi" w:hAnsiTheme="majorBidi" w:cstheme="majorBidi"/>
          <w:sz w:val="30"/>
          <w:szCs w:val="30"/>
          <w:cs/>
        </w:rPr>
        <w:t>ากการวัดมูลค่ายุติธรรมใหม่จะรับรู้ในกำไรหรือขาดทุนทันที</w:t>
      </w:r>
    </w:p>
    <w:p w14:paraId="2508E872" w14:textId="77777777" w:rsidR="00201AFB" w:rsidRPr="00A03B2F" w:rsidRDefault="00201AF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ED694A" w14:textId="22A1B959" w:rsidR="00516A0E" w:rsidRPr="00A03B2F" w:rsidRDefault="00A70AE0" w:rsidP="005655EE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735A14" w:rsidRPr="00A03B2F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DF6D64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 </w:t>
      </w:r>
      <w:r w:rsidR="00516A0E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B02802D" w14:textId="77777777" w:rsidR="00516A0E" w:rsidRPr="00A03B2F" w:rsidRDefault="00516A0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ECE58C" w14:textId="330DC1E6" w:rsidR="00516A0E" w:rsidRPr="00A03B2F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182EDF0A" w14:textId="77777777" w:rsidR="00516A0E" w:rsidRPr="00A03B2F" w:rsidRDefault="00516A0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2F386E" w14:textId="4A6A0B7B" w:rsidR="00516A0E" w:rsidRPr="00A03B2F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C1A7F" w:rsidRPr="00A03B2F">
        <w:rPr>
          <w:rFonts w:asciiTheme="majorBidi" w:hAnsiTheme="majorBidi" w:cstheme="majorBidi"/>
          <w:sz w:val="30"/>
          <w:szCs w:val="30"/>
        </w:rPr>
        <w:t>12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94BDD7" w14:textId="77777777" w:rsidR="00516A0E" w:rsidRPr="00A03B2F" w:rsidRDefault="00516A0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C438777" w14:textId="1CA52290" w:rsidR="00516A0E" w:rsidRPr="00A03B2F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5B0E06F" w14:textId="77777777" w:rsidR="00516A0E" w:rsidRPr="00A03B2F" w:rsidRDefault="00516A0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FBBBFA8" w14:textId="7C9FA689" w:rsidR="00516A0E" w:rsidRPr="00A03B2F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75DD9" w:rsidRPr="00A03B2F">
        <w:rPr>
          <w:rFonts w:asciiTheme="majorBidi" w:hAnsiTheme="majorBidi" w:cstheme="majorBidi"/>
          <w:sz w:val="30"/>
          <w:szCs w:val="30"/>
        </w:rPr>
        <w:t>30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</w:t>
      </w:r>
      <w:r w:rsidR="00E002A5" w:rsidRPr="00A03B2F">
        <w:rPr>
          <w:rFonts w:asciiTheme="majorBidi" w:hAnsiTheme="majorBidi" w:cstheme="majorBidi"/>
          <w:sz w:val="30"/>
          <w:szCs w:val="30"/>
          <w:cs/>
        </w:rPr>
        <w:t>ของ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60B48285" w14:textId="77777777" w:rsidR="00516A0E" w:rsidRPr="00A03B2F" w:rsidRDefault="00516A0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08001724" w14:textId="5427BDE4" w:rsidR="00516A0E" w:rsidRPr="00A03B2F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068465FF" w14:textId="1118135C" w:rsidR="00516A0E" w:rsidRPr="00A03B2F" w:rsidRDefault="005655EE" w:rsidP="00E65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</w:rPr>
        <w:tab/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>-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583710"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>ได้เต็มจำนวน อีกทั้ง</w:t>
      </w:r>
      <w:r w:rsidR="00583710"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7F249B63" w14:textId="169AA7ED" w:rsidR="00F60895" w:rsidRPr="00A03B2F" w:rsidRDefault="00856E09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ab/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>-</w:t>
      </w:r>
      <w:r w:rsidR="005655EE" w:rsidRPr="00A03B2F">
        <w:rPr>
          <w:rFonts w:asciiTheme="majorBidi" w:hAnsiTheme="majorBidi" w:cstheme="majorBidi"/>
          <w:sz w:val="30"/>
          <w:szCs w:val="30"/>
        </w:rPr>
        <w:tab/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072628" w:rsidRPr="00A03B2F">
        <w:rPr>
          <w:rFonts w:asciiTheme="majorBidi" w:hAnsiTheme="majorBidi" w:cstheme="majorBidi"/>
          <w:sz w:val="30"/>
          <w:szCs w:val="30"/>
        </w:rPr>
        <w:t>90</w:t>
      </w:r>
      <w:r w:rsidR="00516A0E" w:rsidRPr="00A03B2F">
        <w:rPr>
          <w:rFonts w:asciiTheme="majorBidi" w:hAnsiTheme="majorBidi" w:cstheme="majorBidi"/>
          <w:sz w:val="30"/>
          <w:szCs w:val="30"/>
          <w:cs/>
        </w:rPr>
        <w:t xml:space="preserve"> วั</w:t>
      </w:r>
      <w:r w:rsidR="00F60895" w:rsidRPr="00A03B2F">
        <w:rPr>
          <w:rFonts w:asciiTheme="majorBidi" w:hAnsiTheme="majorBidi" w:cstheme="majorBidi"/>
          <w:sz w:val="30"/>
          <w:szCs w:val="30"/>
          <w:cs/>
        </w:rPr>
        <w:t>น</w:t>
      </w:r>
    </w:p>
    <w:p w14:paraId="72F950F6" w14:textId="77777777" w:rsidR="006B1DAD" w:rsidRPr="00A03B2F" w:rsidRDefault="006B1DAD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12FED63A" w14:textId="79E56E80" w:rsidR="00735A14" w:rsidRPr="00A03B2F" w:rsidRDefault="00735A14" w:rsidP="00735A14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  การตัดจำหน่าย</w:t>
      </w:r>
    </w:p>
    <w:p w14:paraId="556D3281" w14:textId="77777777" w:rsidR="00735A14" w:rsidRPr="00A03B2F" w:rsidRDefault="00735A14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9376AFC" w14:textId="77777777" w:rsidR="00735A14" w:rsidRPr="00A03B2F" w:rsidRDefault="00735A14" w:rsidP="00735A1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1008DA" w14:textId="77777777" w:rsidR="003117F2" w:rsidRPr="00A03B2F" w:rsidRDefault="003117F2" w:rsidP="006E754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8350A47" w14:textId="7FB19BF6" w:rsidR="005F5D81" w:rsidRPr="00A03B2F" w:rsidRDefault="00516A0E" w:rsidP="00F60895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  </w:t>
      </w:r>
      <w:r w:rsidR="005F5D81" w:rsidRPr="00A03B2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6B0C5F2" w14:textId="77777777" w:rsidR="00DF6D64" w:rsidRPr="00A03B2F" w:rsidRDefault="00DF6D64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05D83298" w14:textId="42078176" w:rsidR="005F5D81" w:rsidRPr="00A03B2F" w:rsidRDefault="005F5D81" w:rsidP="00DF6D6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1696E35" w14:textId="77777777" w:rsidR="006E7543" w:rsidRPr="00A03B2F" w:rsidRDefault="006E7543" w:rsidP="006E754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135F9ADB" w14:textId="30AF7151" w:rsidR="001A036E" w:rsidRPr="00A03B2F" w:rsidRDefault="00BA5018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84179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A036E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5C4917C" w14:textId="77777777" w:rsidR="001A036E" w:rsidRPr="00A03B2F" w:rsidRDefault="001A036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20CB467" w14:textId="55707284" w:rsidR="003B6BAB" w:rsidRPr="00A03B2F" w:rsidRDefault="001A036E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A03B2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ยอดเงินฝากธนาคาร และเงินลงทุนระยะสั้นที่มีสภาพคล่องสูง</w:t>
      </w:r>
      <w:r w:rsidR="00B36100" w:rsidRPr="00A03B2F">
        <w:rPr>
          <w:rFonts w:asciiTheme="majorBidi" w:hAnsiTheme="majorBidi" w:cstheme="majorBidi"/>
          <w:sz w:val="30"/>
          <w:szCs w:val="30"/>
          <w:cs/>
        </w:rPr>
        <w:t>ซึ่งมีระยะเวลาครบ</w:t>
      </w:r>
      <w:r w:rsidR="00595810" w:rsidRPr="00A03B2F">
        <w:rPr>
          <w:rFonts w:asciiTheme="majorBidi" w:hAnsiTheme="majorBidi" w:cstheme="majorBidi"/>
          <w:sz w:val="30"/>
          <w:szCs w:val="30"/>
          <w:cs/>
        </w:rPr>
        <w:t>กำหนดไม่เกินสามเดือน</w:t>
      </w:r>
      <w:r w:rsidR="005635C4" w:rsidRPr="00A03B2F">
        <w:rPr>
          <w:rFonts w:asciiTheme="majorBidi" w:hAnsiTheme="majorBidi" w:cstheme="majorBidi"/>
          <w:sz w:val="30"/>
          <w:szCs w:val="30"/>
          <w:cs/>
        </w:rPr>
        <w:t>นับแต่วันที่</w:t>
      </w:r>
      <w:r w:rsidR="00953A7A" w:rsidRPr="00A03B2F">
        <w:rPr>
          <w:rFonts w:asciiTheme="majorBidi" w:hAnsiTheme="majorBidi" w:cstheme="majorBidi"/>
          <w:sz w:val="30"/>
          <w:szCs w:val="30"/>
          <w:cs/>
        </w:rPr>
        <w:t>ได้มาเป็นรายการเทียบเท่าเงินสด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14A82E81" w14:textId="48FD6153" w:rsidR="001A036E" w:rsidRPr="00A03B2F" w:rsidRDefault="00F54706" w:rsidP="00257065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lang w:bidi="ar-SA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54323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="001A036E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1A036E"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A036E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30CD50C" w14:textId="77777777" w:rsidR="001A036E" w:rsidRPr="00A03B2F" w:rsidRDefault="001A036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C1731F" w14:textId="52C04BF9" w:rsidR="00F54706" w:rsidRPr="00A03B2F" w:rsidRDefault="00852912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A4F1D" w:rsidRPr="00A03B2F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5A4F1D" w:rsidRPr="00A03B2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C57087" w:rsidRPr="00A03B2F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5A4F1D" w:rsidRPr="00A03B2F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F54706" w:rsidRPr="00A03B2F">
        <w:rPr>
          <w:rFonts w:asciiTheme="majorBidi" w:hAnsiTheme="majorBidi" w:cstheme="majorBidi"/>
          <w:sz w:val="30"/>
          <w:szCs w:val="30"/>
          <w:cs/>
        </w:rPr>
        <w:t xml:space="preserve"> หนี้สูญจะถูกตัดจำหน่ายเมื่อ</w:t>
      </w:r>
      <w:r w:rsidR="00556F46"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D463C" w:rsidRPr="00A03B2F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F54706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609646" w14:textId="0271E349" w:rsidR="00F57C0E" w:rsidRPr="00A03B2F" w:rsidRDefault="00F57C0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D67B3C" w14:textId="3E667682" w:rsidR="0081425C" w:rsidRPr="00A03B2F" w:rsidRDefault="00F57C0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03B2F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133C03" w14:textId="77777777" w:rsidR="006B1DAD" w:rsidRPr="00A03B2F" w:rsidRDefault="006B1DAD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1E2013" w14:textId="6C6992B8" w:rsidR="001A036E" w:rsidRPr="00A03B2F" w:rsidRDefault="001A036E" w:rsidP="00245FFB">
      <w:pPr>
        <w:pStyle w:val="Heading6"/>
        <w:tabs>
          <w:tab w:val="left" w:pos="540"/>
        </w:tabs>
        <w:spacing w:line="240" w:lineRule="atLeast"/>
        <w:rPr>
          <w:rFonts w:asciiTheme="majorBidi" w:hAnsiTheme="majorBidi" w:cstheme="majorBidi"/>
          <w:i/>
          <w:iCs/>
          <w:lang w:bidi="ar-SA"/>
        </w:rPr>
      </w:pPr>
      <w:r w:rsidRPr="00A03B2F">
        <w:rPr>
          <w:rFonts w:asciiTheme="majorBidi" w:hAnsiTheme="majorBidi" w:cstheme="majorBidi"/>
          <w:i/>
          <w:iCs/>
          <w:cs/>
        </w:rPr>
        <w:t>(</w:t>
      </w:r>
      <w:r w:rsidR="00341DC5" w:rsidRPr="00A03B2F">
        <w:rPr>
          <w:rFonts w:asciiTheme="majorBidi" w:hAnsiTheme="majorBidi" w:cstheme="majorBidi"/>
          <w:i/>
          <w:iCs/>
          <w:cs/>
        </w:rPr>
        <w:t>ช</w:t>
      </w:r>
      <w:r w:rsidRPr="00A03B2F">
        <w:rPr>
          <w:rFonts w:asciiTheme="majorBidi" w:hAnsiTheme="majorBidi" w:cstheme="majorBidi"/>
          <w:i/>
          <w:iCs/>
          <w:cs/>
        </w:rPr>
        <w:t>)</w:t>
      </w:r>
      <w:r w:rsidRPr="00A03B2F">
        <w:rPr>
          <w:rFonts w:asciiTheme="majorBidi" w:hAnsiTheme="majorBidi" w:cstheme="majorBidi"/>
          <w:i/>
          <w:iCs/>
          <w:cs/>
        </w:rPr>
        <w:tab/>
        <w:t>สินค้าคงเหลือ</w:t>
      </w:r>
    </w:p>
    <w:p w14:paraId="35C1276F" w14:textId="77777777" w:rsidR="001A036E" w:rsidRPr="00A03B2F" w:rsidRDefault="001A036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853CCF1" w14:textId="0324E943" w:rsidR="006B7AE2" w:rsidRPr="00A03B2F" w:rsidRDefault="001A036E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A749EA" w:rsidRPr="00A03B2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A03B2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295BA5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</w:t>
      </w:r>
      <w:r w:rsidR="00805E4F" w:rsidRPr="00A03B2F">
        <w:rPr>
          <w:rFonts w:asciiTheme="majorBidi" w:hAnsiTheme="majorBidi" w:cstheme="majorBidi"/>
          <w:sz w:val="30"/>
          <w:szCs w:val="30"/>
          <w:cs/>
        </w:rPr>
        <w:t>ถ่วงน้ำหนัก</w:t>
      </w:r>
      <w:r w:rsidR="00F279D8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6F46" w:rsidRPr="00A03B2F">
        <w:rPr>
          <w:rFonts w:asciiTheme="majorBidi" w:hAnsiTheme="majorBidi" w:cstheme="majorBidi"/>
          <w:sz w:val="30"/>
          <w:szCs w:val="30"/>
          <w:cs/>
        </w:rPr>
        <w:t xml:space="preserve">ในกรณีที่เป็นสินค้าที่ผลิตและสินค้าระหว่างผลิต ต้นทุนประกอบด้วยค่าใช้จ่ายการผลิตที่ปันส่วนอย่างเหมาะสมอ้างอิงจากฐานกำลังการผลิตปกติ </w:t>
      </w:r>
    </w:p>
    <w:p w14:paraId="7733EBD5" w14:textId="77777777" w:rsidR="006B7AE2" w:rsidRPr="00A03B2F" w:rsidRDefault="006B7AE2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598AC2" w14:textId="2F746BC3" w:rsidR="006B7AE2" w:rsidRPr="00A03B2F" w:rsidRDefault="00F279D8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67CD325" w14:textId="77777777" w:rsidR="00201AFB" w:rsidRPr="00A03B2F" w:rsidRDefault="00201AF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F35353" w14:textId="4E242A67" w:rsidR="001A5B79" w:rsidRPr="00A03B2F" w:rsidRDefault="00B60CDF" w:rsidP="00F60895">
      <w:pPr>
        <w:pStyle w:val="Heading6"/>
        <w:tabs>
          <w:tab w:val="left" w:pos="540"/>
        </w:tabs>
        <w:spacing w:line="240" w:lineRule="atLeast"/>
        <w:rPr>
          <w:rFonts w:asciiTheme="majorBidi" w:hAnsiTheme="majorBidi" w:cstheme="majorBidi"/>
          <w:b w:val="0"/>
          <w:bCs w:val="0"/>
        </w:rPr>
      </w:pPr>
      <w:r w:rsidRPr="00A03B2F">
        <w:rPr>
          <w:rFonts w:asciiTheme="majorBidi" w:hAnsiTheme="majorBidi" w:cstheme="majorBidi"/>
          <w:i/>
          <w:iCs/>
          <w:cs/>
        </w:rPr>
        <w:t>(ซ)</w:t>
      </w:r>
      <w:r w:rsidRPr="00A03B2F">
        <w:rPr>
          <w:rFonts w:asciiTheme="majorBidi" w:hAnsiTheme="majorBidi" w:cstheme="majorBidi"/>
          <w:i/>
          <w:iCs/>
        </w:rPr>
        <w:tab/>
      </w:r>
      <w:r w:rsidR="001A5B79" w:rsidRPr="00A03B2F">
        <w:rPr>
          <w:rFonts w:asciiTheme="majorBidi" w:hAnsiTheme="majorBidi" w:cstheme="majorBidi"/>
          <w:i/>
          <w:iCs/>
          <w:cs/>
        </w:rPr>
        <w:t>อสังหาริมทรัพย์พัฒนาเพื่อขาย</w:t>
      </w:r>
    </w:p>
    <w:p w14:paraId="37E25B28" w14:textId="77777777" w:rsidR="008B10D3" w:rsidRPr="00A03B2F" w:rsidRDefault="008B10D3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EEC963" w14:textId="4FA09134" w:rsidR="008B10D3" w:rsidRPr="00A03B2F" w:rsidRDefault="008B10D3" w:rsidP="009049F0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อสังหาริมทรัพย์ที่ถือไว้ด้วยความตั้งใจในการพัฒนาเพื่อขายในการดําเนินธุรกิจปกติ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116C39DF" w14:textId="77777777" w:rsidR="00521AFD" w:rsidRPr="00A03B2F" w:rsidRDefault="00521AFD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6BE18F" w14:textId="5D6F4E0D" w:rsidR="001A5B79" w:rsidRPr="00A03B2F" w:rsidRDefault="008B10D3" w:rsidP="0041167C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03B2F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</w:t>
      </w:r>
      <w:r w:rsidR="006C2A23" w:rsidRPr="00A03B2F">
        <w:rPr>
          <w:rFonts w:asciiTheme="majorBidi" w:hAnsiTheme="majorBidi" w:cstheme="majorBidi"/>
          <w:spacing w:val="-2"/>
          <w:sz w:val="30"/>
          <w:szCs w:val="30"/>
          <w:cs/>
        </w:rPr>
        <w:t>ย</w:t>
      </w:r>
      <w:r w:rsidRPr="00A03B2F">
        <w:rPr>
          <w:rFonts w:asciiTheme="majorBidi" w:hAnsiTheme="majorBidi" w:cstheme="majorBidi"/>
          <w:spacing w:val="-2"/>
          <w:sz w:val="30"/>
          <w:szCs w:val="30"/>
          <w:cs/>
        </w:rPr>
        <w:t>ในการพัฒนา ต้นทุนการกู้ยืม และค่าใช้จ่ายอื่น 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ํา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F077F95" w14:textId="77777777" w:rsidR="006C2A23" w:rsidRPr="00A03B2F" w:rsidRDefault="006C2A23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406A35" w14:textId="4609B1A2" w:rsidR="008B10D3" w:rsidRPr="00A03B2F" w:rsidRDefault="008B10D3" w:rsidP="00850AE7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ําเนินธุรกิจปกติหักด้วยประมาณการต้นทุนในกา</w:t>
      </w:r>
      <w:r w:rsidR="000B660C" w:rsidRPr="00A03B2F">
        <w:rPr>
          <w:rFonts w:asciiTheme="majorBidi" w:hAnsiTheme="majorBidi" w:cstheme="majorBidi"/>
          <w:sz w:val="30"/>
          <w:szCs w:val="30"/>
          <w:cs/>
        </w:rPr>
        <w:t>ร</w:t>
      </w:r>
      <w:r w:rsidRPr="00A03B2F">
        <w:rPr>
          <w:rFonts w:asciiTheme="majorBidi" w:hAnsiTheme="majorBidi" w:cstheme="majorBidi"/>
          <w:sz w:val="30"/>
          <w:szCs w:val="30"/>
          <w:cs/>
        </w:rPr>
        <w:t>พัฒนาอสังหาริมทรัพย์จนกระทั่งการพัฒนาสําเร็จและค่าใช้จ่ายที่จําเป็นโดยประมาณในการขาย</w:t>
      </w:r>
    </w:p>
    <w:p w14:paraId="66405572" w14:textId="5677AD13" w:rsidR="008B10D3" w:rsidRPr="00A03B2F" w:rsidRDefault="008B10D3" w:rsidP="00AE0795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เมื่อมีการขายอสังหาริมทรัพย์พัฒนาเพื่อขาย</w:t>
      </w:r>
      <w:r w:rsidR="00AE0795"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57175F11" w14:textId="77777777" w:rsidR="00201AFB" w:rsidRPr="00A03B2F" w:rsidRDefault="00201AF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311C67" w14:textId="5E028E8F" w:rsidR="006B1DAD" w:rsidRPr="00A03B2F" w:rsidRDefault="008B10D3" w:rsidP="00201AFB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A033F9" w:rsidRPr="00A03B2F">
        <w:rPr>
          <w:rFonts w:asciiTheme="majorBidi" w:hAnsiTheme="majorBidi" w:cstheme="majorBidi"/>
          <w:sz w:val="30"/>
          <w:szCs w:val="30"/>
          <w:cs/>
        </w:rPr>
        <w:t>ขาย คำนวณ</w:t>
      </w:r>
      <w:r w:rsidR="00C63924" w:rsidRPr="00A03B2F">
        <w:rPr>
          <w:rFonts w:asciiTheme="majorBidi" w:hAnsiTheme="majorBidi" w:cstheme="majorBidi"/>
          <w:sz w:val="30"/>
          <w:szCs w:val="30"/>
          <w:cs/>
        </w:rPr>
        <w:t>จาก</w:t>
      </w:r>
      <w:r w:rsidR="00A033F9" w:rsidRPr="00A03B2F">
        <w:rPr>
          <w:rFonts w:asciiTheme="majorBidi" w:hAnsiTheme="majorBidi" w:cstheme="majorBidi"/>
          <w:sz w:val="30"/>
          <w:szCs w:val="30"/>
          <w:cs/>
        </w:rPr>
        <w:t>ต้นทุนของที่ดินและสิ่งปลูกสร้างที่ขาย โดยเฉลี่ยต้นทุนตามสัดส่วนของพื้นที่ที่ขาย</w:t>
      </w:r>
    </w:p>
    <w:p w14:paraId="2FDE0C0E" w14:textId="77777777" w:rsidR="006B1DAD" w:rsidRPr="00A03B2F" w:rsidRDefault="006B1DAD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9267B8" w14:textId="1CDE0515" w:rsidR="001A036E" w:rsidRPr="00A03B2F" w:rsidRDefault="001A036E" w:rsidP="00245FFB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lang w:bidi="ar-SA"/>
        </w:rPr>
      </w:pPr>
      <w:bookmarkStart w:id="1" w:name="_Hlk127454690"/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ฌ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17576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bookmarkEnd w:id="1"/>
    <w:p w14:paraId="38A1B644" w14:textId="77777777" w:rsidR="001A036E" w:rsidRPr="00A03B2F" w:rsidRDefault="001A036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0FCEBE" w14:textId="20A751B9" w:rsidR="00E35B8A" w:rsidRPr="00A03B2F" w:rsidRDefault="001B13E5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2E0C99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5965" w:rsidRPr="00A03B2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E6587C7" w14:textId="77777777" w:rsidR="004D4881" w:rsidRPr="00A03B2F" w:rsidRDefault="004D4881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B1C12C" w14:textId="431C2E05" w:rsidR="00633FF8" w:rsidRPr="00A03B2F" w:rsidRDefault="004D4881" w:rsidP="006B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</w:p>
    <w:p w14:paraId="477DBCBE" w14:textId="77777777" w:rsidR="00201AFB" w:rsidRPr="00A03B2F" w:rsidRDefault="00201AF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2EB296" w14:textId="1B646474" w:rsidR="001A036E" w:rsidRPr="00A03B2F" w:rsidRDefault="001A036E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ญ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A03B2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F687C5A" w14:textId="77777777" w:rsidR="00897C0B" w:rsidRPr="00A03B2F" w:rsidRDefault="00897C0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42840B" w14:textId="77777777" w:rsidR="000F693D" w:rsidRPr="00A03B2F" w:rsidRDefault="001A036E" w:rsidP="001F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0921AF" w:rsidRPr="00A03B2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A03B2F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FB5D10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2" w:name="_Hlk180749051"/>
      <w:r w:rsidR="00FB5D10" w:rsidRPr="00A03B2F">
        <w:rPr>
          <w:rFonts w:asciiTheme="majorBidi" w:hAnsiTheme="majorBidi" w:cstheme="majorBidi"/>
          <w:sz w:val="30"/>
          <w:szCs w:val="30"/>
          <w:cs/>
        </w:rPr>
        <w:t>(รวมถึงต้นทุนการกู้ยืม)</w:t>
      </w:r>
      <w:bookmarkEnd w:id="2"/>
      <w:r w:rsidR="00FB5D10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หักขาดทุนจากการด้อยค่า</w:t>
      </w:r>
      <w:r w:rsidR="000F693D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608AE7" w14:textId="77777777" w:rsidR="00201AFB" w:rsidRPr="00A03B2F" w:rsidRDefault="00201AF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AF0533" w14:textId="70D08F08" w:rsidR="00264925" w:rsidRPr="00A03B2F" w:rsidRDefault="00DE7C9B" w:rsidP="001F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726242D" w14:textId="77777777" w:rsidR="00E260BF" w:rsidRPr="00A03B2F" w:rsidRDefault="00E260BF" w:rsidP="00E260B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4DBF26" w14:textId="2AED2082" w:rsidR="001A036E" w:rsidRPr="00A03B2F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ฎ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6ECB908" w14:textId="77777777" w:rsidR="001A036E" w:rsidRPr="00A03B2F" w:rsidRDefault="001A036E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832E56" w14:textId="4D29713F" w:rsidR="001A036E" w:rsidRPr="00A03B2F" w:rsidRDefault="00805E4F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ที่ดิน 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3C4EBA" w:rsidRPr="00A03B2F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 ยกเว้นที่ดินที่</w:t>
      </w:r>
      <w:r w:rsidR="00F20121" w:rsidRPr="00A03B2F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2061C1" w:rsidRPr="00A03B2F">
        <w:rPr>
          <w:rFonts w:asciiTheme="majorBidi" w:hAnsiTheme="majorBidi" w:cstheme="majorBidi"/>
          <w:sz w:val="30"/>
          <w:szCs w:val="30"/>
          <w:cs/>
        </w:rPr>
        <w:br/>
      </w:r>
      <w:r w:rsidR="004A0E0F" w:rsidRPr="00A03B2F">
        <w:rPr>
          <w:rFonts w:asciiTheme="majorBidi" w:hAnsiTheme="majorBidi" w:cstheme="majorBidi"/>
          <w:sz w:val="30"/>
          <w:szCs w:val="30"/>
          <w:cs/>
        </w:rPr>
        <w:t>ณ วันที่มีการตีราคาใหม่</w:t>
      </w:r>
      <w:r w:rsidR="003567FB" w:rsidRPr="00A03B2F">
        <w:rPr>
          <w:rFonts w:asciiTheme="majorBidi" w:hAnsiTheme="majorBidi" w:cstheme="majorBidi"/>
          <w:sz w:val="30"/>
          <w:szCs w:val="30"/>
          <w:cs/>
        </w:rPr>
        <w:t>หัก</w:t>
      </w:r>
      <w:r w:rsidR="00480EF6" w:rsidRPr="00A03B2F">
        <w:rPr>
          <w:rFonts w:asciiTheme="majorBidi" w:hAnsiTheme="majorBidi" w:cstheme="majorBidi"/>
          <w:sz w:val="30"/>
          <w:szCs w:val="30"/>
          <w:cs/>
        </w:rPr>
        <w:t>ค่าเผื่อการด้อยค่าของสินทรัพย์</w:t>
      </w:r>
    </w:p>
    <w:p w14:paraId="6CBB2DC4" w14:textId="77777777" w:rsidR="00015347" w:rsidRPr="00A03B2F" w:rsidRDefault="00015347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5A7FE1" w14:textId="77777777" w:rsidR="00521AFD" w:rsidRPr="00A03B2F" w:rsidRDefault="00521AFD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ราคาทุนรวมถึงต้นทุนการกู้ยืม ต้นทุนในการรื้อถอน การขนย้าย การบูรณะสถานที่ตั้งของสินทรัพย์ </w:t>
      </w:r>
    </w:p>
    <w:p w14:paraId="2FE286BA" w14:textId="77777777" w:rsidR="00521AFD" w:rsidRPr="00A03B2F" w:rsidRDefault="00521AFD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92B4D" w14:textId="34EE19DE" w:rsidR="00170104" w:rsidRPr="00A03B2F" w:rsidRDefault="001A036E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</w:t>
      </w:r>
      <w:r w:rsidR="00F20121" w:rsidRPr="00A03B2F">
        <w:rPr>
          <w:rFonts w:asciiTheme="majorBidi" w:hAnsiTheme="majorBidi" w:cstheme="majorBidi"/>
          <w:sz w:val="30"/>
          <w:szCs w:val="30"/>
          <w:cs/>
        </w:rPr>
        <w:t xml:space="preserve">รับรู้ในกำไรหรือขาดทุน </w:t>
      </w:r>
    </w:p>
    <w:p w14:paraId="6D75E721" w14:textId="2F4931F9" w:rsidR="007813BB" w:rsidRPr="00A03B2F" w:rsidRDefault="007813BB" w:rsidP="0078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สินทรัพย์ที่ตีราคาใหม่</w:t>
      </w:r>
    </w:p>
    <w:p w14:paraId="5F30CBCE" w14:textId="77777777" w:rsidR="007813BB" w:rsidRPr="00A03B2F" w:rsidRDefault="007813BB" w:rsidP="00201AF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4F749D7C" w14:textId="54E1C614" w:rsidR="00F60895" w:rsidRPr="00A03B2F" w:rsidRDefault="007813BB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CD184C"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 “สำรองการตีราคาสินทรัพย์</w:t>
      </w:r>
      <w:r w:rsidR="00A443F5" w:rsidRPr="00A03B2F">
        <w:rPr>
          <w:rFonts w:asciiTheme="majorBidi" w:hAnsiTheme="majorBidi" w:cstheme="majorBidi"/>
          <w:sz w:val="30"/>
          <w:szCs w:val="30"/>
          <w:cs/>
        </w:rPr>
        <w:t>ใหม่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” ในองค์ประกอบอื่นของส่วนของผู้ถือหุ้น </w:t>
      </w:r>
      <w:r w:rsidR="0072752C" w:rsidRPr="00A03B2F">
        <w:rPr>
          <w:rFonts w:asciiTheme="majorBidi" w:hAnsiTheme="majorBidi" w:cstheme="majorBidi"/>
          <w:sz w:val="30"/>
          <w:szCs w:val="30"/>
          <w:cs/>
        </w:rPr>
        <w:t xml:space="preserve"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</w:t>
      </w:r>
      <w:r w:rsidRPr="00A03B2F">
        <w:rPr>
          <w:rFonts w:asciiTheme="majorBidi" w:hAnsiTheme="majorBidi" w:cstheme="majorBidi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2CFAC77" w14:textId="77777777" w:rsidR="00201AFB" w:rsidRPr="00A03B2F" w:rsidRDefault="00201AFB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4E49AF17" w14:textId="25F0D2B2" w:rsidR="00B44877" w:rsidRPr="00A03B2F" w:rsidRDefault="001A036E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3035DA9" w14:textId="77777777" w:rsidR="00A359CC" w:rsidRPr="00A03B2F" w:rsidRDefault="00A359CC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20EA473C" w14:textId="36084E49" w:rsidR="00B44877" w:rsidRPr="00A03B2F" w:rsidRDefault="001A036E" w:rsidP="00B44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015347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DC4617" w:rsidRPr="00A03B2F">
        <w:rPr>
          <w:rFonts w:asciiTheme="majorBidi" w:hAnsiTheme="majorBidi" w:cstheme="majorBidi"/>
          <w:sz w:val="30"/>
          <w:szCs w:val="30"/>
          <w:cs/>
        </w:rPr>
        <w:t>เมื่อ</w:t>
      </w:r>
      <w:r w:rsidR="00374E32" w:rsidRPr="00A03B2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03B2F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7E25BC" w:rsidRPr="00A03B2F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A03B2F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 อาคารและอุปกรณ์รับรู้ในกำไรหรือขาดทุนเมื่อเกิดขึ้น</w:t>
      </w:r>
    </w:p>
    <w:p w14:paraId="4D589E7A" w14:textId="77777777" w:rsidR="00521AFD" w:rsidRPr="00A03B2F" w:rsidRDefault="00521AFD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5C703768" w14:textId="36CB95CE" w:rsidR="005474C8" w:rsidRPr="00A03B2F" w:rsidRDefault="001A036E" w:rsidP="00AE0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468E0D5" w14:textId="77777777" w:rsidR="00A359CC" w:rsidRPr="00A03B2F" w:rsidRDefault="00A359CC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cs/>
        </w:rPr>
      </w:pPr>
    </w:p>
    <w:p w14:paraId="0C027676" w14:textId="22EF115D" w:rsidR="00C80822" w:rsidRPr="00A03B2F" w:rsidRDefault="001A036E" w:rsidP="00C8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E86A48" w:rsidRPr="00A03B2F">
        <w:rPr>
          <w:rFonts w:asciiTheme="majorBidi" w:hAnsiTheme="majorBidi" w:cstheme="majorBidi"/>
          <w:sz w:val="30"/>
          <w:szCs w:val="30"/>
          <w:cs/>
        </w:rPr>
        <w:t>คำน</w:t>
      </w:r>
      <w:r w:rsidR="007D625E" w:rsidRPr="00A03B2F">
        <w:rPr>
          <w:rFonts w:asciiTheme="majorBidi" w:hAnsiTheme="majorBidi" w:cstheme="majorBidi"/>
          <w:sz w:val="30"/>
          <w:szCs w:val="30"/>
          <w:cs/>
        </w:rPr>
        <w:t>วณโดยวิธีเส้นตรงตามเกณฑ์อายุการให้ประโยชน์</w:t>
      </w:r>
      <w:r w:rsidR="00E86A48" w:rsidRPr="00A03B2F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</w:t>
      </w:r>
      <w:r w:rsidR="008E471A" w:rsidRPr="00A03B2F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="007E49E6" w:rsidRPr="00A03B2F">
        <w:rPr>
          <w:rFonts w:asciiTheme="majorBidi" w:hAnsiTheme="majorBidi" w:cstheme="majorBidi"/>
          <w:sz w:val="30"/>
          <w:szCs w:val="30"/>
          <w:cs/>
        </w:rPr>
        <w:t xml:space="preserve"> ทั้งนี้</w:t>
      </w:r>
      <w:r w:rsidR="00805E4F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49E6" w:rsidRPr="00A03B2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229A1B43" w14:textId="77777777" w:rsidR="006E7543" w:rsidRPr="00A03B2F" w:rsidRDefault="006E7543" w:rsidP="006E754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cs/>
        </w:rPr>
      </w:pPr>
    </w:p>
    <w:p w14:paraId="580A70C3" w14:textId="1A5D6543" w:rsidR="001A036E" w:rsidRPr="00A03B2F" w:rsidRDefault="00E86A48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7D625E" w:rsidRPr="00A03B2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A03B2F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240"/>
        <w:gridCol w:w="450"/>
      </w:tblGrid>
      <w:tr w:rsidR="001A036E" w:rsidRPr="00A03B2F" w14:paraId="0D20DC89" w14:textId="77777777" w:rsidTr="00715F69">
        <w:tc>
          <w:tcPr>
            <w:tcW w:w="5310" w:type="dxa"/>
          </w:tcPr>
          <w:p w14:paraId="20E891C0" w14:textId="77777777" w:rsidR="001A036E" w:rsidRPr="00A03B2F" w:rsidRDefault="001A036E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3240" w:type="dxa"/>
          </w:tcPr>
          <w:p w14:paraId="152C3956" w14:textId="60B2ABAE" w:rsidR="001A036E" w:rsidRPr="00A03B2F" w:rsidRDefault="005C5BE4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CA04FC3" w14:textId="77777777" w:rsidR="001A036E" w:rsidRPr="00A03B2F" w:rsidRDefault="001A036E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036E" w:rsidRPr="00A03B2F" w14:paraId="49FF4B4C" w14:textId="77777777" w:rsidTr="00715F69">
        <w:tc>
          <w:tcPr>
            <w:tcW w:w="5310" w:type="dxa"/>
          </w:tcPr>
          <w:p w14:paraId="40B92E70" w14:textId="77777777" w:rsidR="001A036E" w:rsidRPr="00A03B2F" w:rsidRDefault="001A036E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สิ่งปลูกสร้างและส่วนปรับปรุงอาคารเช่า</w:t>
            </w:r>
          </w:p>
        </w:tc>
        <w:tc>
          <w:tcPr>
            <w:tcW w:w="3240" w:type="dxa"/>
          </w:tcPr>
          <w:p w14:paraId="1B376125" w14:textId="484A66E4" w:rsidR="001A036E" w:rsidRPr="00A03B2F" w:rsidRDefault="001E1B1A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5BE4" w:rsidRPr="00A03B2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69695D8" w14:textId="77777777" w:rsidR="001A036E" w:rsidRPr="00A03B2F" w:rsidRDefault="001A036E" w:rsidP="00805E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036E" w:rsidRPr="00A03B2F" w14:paraId="289DAF32" w14:textId="77777777" w:rsidTr="00715F69">
        <w:tc>
          <w:tcPr>
            <w:tcW w:w="5310" w:type="dxa"/>
          </w:tcPr>
          <w:p w14:paraId="61F8758E" w14:textId="77777777" w:rsidR="001A036E" w:rsidRPr="00A03B2F" w:rsidRDefault="001A036E" w:rsidP="00805E4F">
            <w:pPr>
              <w:pStyle w:val="a"/>
              <w:tabs>
                <w:tab w:val="clear" w:pos="1080"/>
                <w:tab w:val="left" w:pos="540"/>
              </w:tabs>
              <w:ind w:hanging="30"/>
              <w:rPr>
                <w:rFonts w:asciiTheme="majorBidi" w:hAnsiTheme="majorBidi" w:cstheme="majorBidi"/>
                <w:lang w:val="en-US"/>
              </w:rPr>
            </w:pPr>
            <w:r w:rsidRPr="00A03B2F">
              <w:rPr>
                <w:rFonts w:asciiTheme="majorBidi" w:hAnsiTheme="majorBidi" w:cstheme="majorBidi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3C2A55A" w14:textId="163F82F2" w:rsidR="001A036E" w:rsidRPr="00A03B2F" w:rsidRDefault="001E1B1A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13B2"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5C5BE4" w:rsidRPr="00A03B2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A036E"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5BE4" w:rsidRPr="00A03B2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2D4E1C3A" w14:textId="77777777" w:rsidR="001A036E" w:rsidRPr="00A03B2F" w:rsidRDefault="001A036E" w:rsidP="00805E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036E" w:rsidRPr="00A03B2F" w14:paraId="3C97BAEA" w14:textId="77777777" w:rsidTr="00715F69">
        <w:tc>
          <w:tcPr>
            <w:tcW w:w="5310" w:type="dxa"/>
          </w:tcPr>
          <w:p w14:paraId="4456C7A3" w14:textId="77777777" w:rsidR="001A036E" w:rsidRPr="00A03B2F" w:rsidRDefault="001A036E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40" w:type="dxa"/>
          </w:tcPr>
          <w:p w14:paraId="50359414" w14:textId="77B1916A" w:rsidR="001A036E" w:rsidRPr="00A03B2F" w:rsidRDefault="001E1B1A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036E"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327E9144" w14:textId="77777777" w:rsidR="001A036E" w:rsidRPr="00A03B2F" w:rsidRDefault="001A036E" w:rsidP="00805E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036E" w:rsidRPr="00A03B2F" w14:paraId="0C2FEFDD" w14:textId="77777777" w:rsidTr="00715F69">
        <w:tc>
          <w:tcPr>
            <w:tcW w:w="5310" w:type="dxa"/>
          </w:tcPr>
          <w:p w14:paraId="23EA7B5A" w14:textId="77777777" w:rsidR="001A036E" w:rsidRPr="00A03B2F" w:rsidRDefault="001A036E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</w:tcPr>
          <w:p w14:paraId="758AE516" w14:textId="7F7EECBA" w:rsidR="001A036E" w:rsidRPr="00A03B2F" w:rsidRDefault="001E1B1A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C838270" w14:textId="77777777" w:rsidR="001A036E" w:rsidRPr="00A03B2F" w:rsidRDefault="001A036E" w:rsidP="00805E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036E" w:rsidRPr="00A03B2F" w14:paraId="02E70752" w14:textId="77777777" w:rsidTr="00715F69">
        <w:tc>
          <w:tcPr>
            <w:tcW w:w="5310" w:type="dxa"/>
          </w:tcPr>
          <w:p w14:paraId="2611976D" w14:textId="77777777" w:rsidR="001A036E" w:rsidRPr="00A03B2F" w:rsidRDefault="001A036E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3240" w:type="dxa"/>
          </w:tcPr>
          <w:p w14:paraId="0BEAF589" w14:textId="6AB6670F" w:rsidR="001A036E" w:rsidRPr="00A03B2F" w:rsidRDefault="001E1B1A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FDA4071" w14:textId="77777777" w:rsidR="001A036E" w:rsidRPr="00A03B2F" w:rsidRDefault="001A036E" w:rsidP="00805E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036E" w:rsidRPr="00A03B2F" w14:paraId="5A49FA42" w14:textId="77777777" w:rsidTr="00715F69">
        <w:tc>
          <w:tcPr>
            <w:tcW w:w="5310" w:type="dxa"/>
          </w:tcPr>
          <w:p w14:paraId="74108737" w14:textId="77777777" w:rsidR="001A036E" w:rsidRPr="00A03B2F" w:rsidRDefault="001A036E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3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3240" w:type="dxa"/>
          </w:tcPr>
          <w:p w14:paraId="39202C30" w14:textId="7A0776FE" w:rsidR="001A036E" w:rsidRPr="00A03B2F" w:rsidRDefault="001E1B1A" w:rsidP="00805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24C0AE0" w14:textId="77777777" w:rsidR="001A036E" w:rsidRPr="00A03B2F" w:rsidRDefault="001A036E" w:rsidP="00805E4F">
            <w:pPr>
              <w:tabs>
                <w:tab w:val="left" w:pos="1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5DC1B9D" w14:textId="65BF15EF" w:rsidR="001A036E" w:rsidRPr="00A03B2F" w:rsidRDefault="001A036E" w:rsidP="00AE0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ฏ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81C363E" w14:textId="77777777" w:rsidR="001A036E" w:rsidRPr="00A03B2F" w:rsidRDefault="001A036E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E34507" w14:textId="667B11D1" w:rsidR="00181BF8" w:rsidRPr="00A03B2F" w:rsidRDefault="00216201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>ที่</w:t>
      </w:r>
      <w:r w:rsidR="00805E4F" w:rsidRPr="00A03B2F">
        <w:rPr>
          <w:rFonts w:asciiTheme="majorBidi" w:hAnsiTheme="majorBidi" w:cstheme="majorBidi"/>
          <w:sz w:val="30"/>
          <w:szCs w:val="30"/>
          <w:cs/>
        </w:rPr>
        <w:t>กลุ่มบริษัทซื้อมาและ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>มีอายุการใช้งานจำกัด</w:t>
      </w:r>
      <w:r w:rsidR="00805E4F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42EF" w:rsidRPr="00A03B2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402EA5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036E" w:rsidRPr="00A03B2F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3A77D1" w:rsidRPr="00A03B2F">
        <w:rPr>
          <w:rFonts w:asciiTheme="majorBidi" w:hAnsiTheme="majorBidi" w:cstheme="majorBidi"/>
          <w:sz w:val="30"/>
          <w:szCs w:val="30"/>
          <w:cs/>
        </w:rPr>
        <w:t>ในอนาคต</w:t>
      </w:r>
      <w:r w:rsidR="003F6CD7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2F3F95" w14:textId="77777777" w:rsidR="00181BF8" w:rsidRPr="00A03B2F" w:rsidRDefault="00181BF8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B50FC4" w14:textId="19AAEF9B" w:rsidR="001A036E" w:rsidRPr="00A03B2F" w:rsidRDefault="00015347" w:rsidP="00181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181BF8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3F8F" w:rsidRPr="00A03B2F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</w:t>
      </w:r>
      <w:r w:rsidR="00104B67" w:rsidRPr="00A03B2F">
        <w:rPr>
          <w:rFonts w:asciiTheme="majorBidi" w:hAnsiTheme="majorBidi" w:cstheme="majorBidi"/>
          <w:sz w:val="30"/>
          <w:szCs w:val="30"/>
          <w:cs/>
        </w:rPr>
        <w:t>จะได้รับ</w:t>
      </w:r>
      <w:r w:rsidR="00DE5613" w:rsidRPr="00A03B2F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A443F5" w:rsidRPr="00A03B2F">
        <w:rPr>
          <w:rFonts w:asciiTheme="majorBidi" w:hAnsiTheme="majorBidi" w:cstheme="majorBidi"/>
          <w:sz w:val="30"/>
          <w:szCs w:val="30"/>
          <w:cs/>
        </w:rPr>
        <w:t>ของลิขสิทธิ์ซอฟต์แวร์</w:t>
      </w:r>
      <w:r w:rsidR="00633FF8" w:rsidRPr="00A03B2F">
        <w:rPr>
          <w:rFonts w:asciiTheme="majorBidi" w:hAnsiTheme="majorBidi" w:cstheme="majorBidi"/>
          <w:sz w:val="30"/>
          <w:szCs w:val="30"/>
          <w:cs/>
        </w:rPr>
        <w:t xml:space="preserve"> คือ </w:t>
      </w:r>
      <w:r w:rsidR="00633FF8" w:rsidRPr="00A03B2F">
        <w:rPr>
          <w:rFonts w:asciiTheme="majorBidi" w:hAnsiTheme="majorBidi" w:cstheme="majorBidi"/>
          <w:sz w:val="30"/>
          <w:szCs w:val="30"/>
        </w:rPr>
        <w:t>5</w:t>
      </w:r>
      <w:r w:rsidR="00633FF8" w:rsidRPr="00A03B2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7E549A3" w14:textId="2AE5353A" w:rsidR="00C57A00" w:rsidRPr="00A03B2F" w:rsidRDefault="00C57A00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617BD5" w14:textId="4BE431C3" w:rsidR="002A47D5" w:rsidRPr="00A03B2F" w:rsidRDefault="002A47D5" w:rsidP="002A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</w:t>
      </w:r>
      <w:r w:rsidR="00391799" w:rsidRPr="00A03B2F">
        <w:rPr>
          <w:rFonts w:asciiTheme="majorBidi" w:hAnsiTheme="majorBidi" w:cstheme="majorBidi"/>
          <w:sz w:val="30"/>
          <w:szCs w:val="30"/>
          <w:cs/>
        </w:rPr>
        <w:t>น</w:t>
      </w:r>
      <w:r w:rsidRPr="00A03B2F">
        <w:rPr>
          <w:rFonts w:asciiTheme="majorBidi" w:hAnsiTheme="majorBidi" w:cstheme="majorBidi"/>
          <w:sz w:val="30"/>
          <w:szCs w:val="30"/>
          <w:cs/>
        </w:rPr>
        <w:t>บันทึกใน</w:t>
      </w:r>
      <w:r w:rsidR="007155A9" w:rsidRPr="00A03B2F">
        <w:rPr>
          <w:rFonts w:asciiTheme="majorBidi" w:hAnsiTheme="majorBidi" w:cstheme="majorBidi"/>
          <w:sz w:val="30"/>
          <w:szCs w:val="30"/>
          <w:cs/>
        </w:rPr>
        <w:t>ต้นทุนขายและ</w:t>
      </w:r>
      <w:r w:rsidRPr="00A03B2F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14:paraId="515EC933" w14:textId="77777777" w:rsidR="00AE0795" w:rsidRPr="00A03B2F" w:rsidRDefault="00AE0795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FCE89D" w14:textId="5AADF3C0" w:rsidR="00D17B38" w:rsidRPr="00A03B2F" w:rsidRDefault="009743D6" w:rsidP="007155A9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ฐ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0A2DE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6A7A928A" w14:textId="77777777" w:rsidR="00C57A00" w:rsidRPr="00A03B2F" w:rsidRDefault="00C57A00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28CBFD8" w14:textId="0EAAF6C7" w:rsidR="00B269BE" w:rsidRPr="00A03B2F" w:rsidRDefault="00B269BE" w:rsidP="007155A9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</w:t>
      </w:r>
      <w:r w:rsidR="003F6CD7" w:rsidRPr="00A03B2F">
        <w:rPr>
          <w:rFonts w:asciiTheme="majorBidi" w:hAnsiTheme="majorBidi" w:cstheme="majorBidi"/>
          <w:sz w:val="30"/>
          <w:szCs w:val="30"/>
          <w:cs/>
        </w:rPr>
        <w:t>หรือประกอบด้วยสัญญาเช่า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0ABA" w:rsidRPr="00A03B2F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A03B2F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3F6CD7" w:rsidRPr="00A03B2F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</w:t>
      </w:r>
      <w:r w:rsidR="00D01451" w:rsidRPr="00A03B2F">
        <w:rPr>
          <w:rFonts w:asciiTheme="majorBidi" w:hAnsiTheme="majorBidi" w:cstheme="majorBidi"/>
          <w:sz w:val="30"/>
          <w:szCs w:val="30"/>
          <w:cs/>
        </w:rPr>
        <w:t>ิ่ง</w:t>
      </w:r>
      <w:r w:rsidR="003F6CD7" w:rsidRPr="00A03B2F">
        <w:rPr>
          <w:rFonts w:asciiTheme="majorBidi" w:hAnsiTheme="majorBidi" w:cstheme="majorBidi"/>
          <w:sz w:val="30"/>
          <w:szCs w:val="30"/>
          <w:cs/>
        </w:rPr>
        <w:t>ตอบแทน</w:t>
      </w:r>
    </w:p>
    <w:p w14:paraId="2CA8910B" w14:textId="41B1B7C4" w:rsidR="00B269BE" w:rsidRPr="00A03B2F" w:rsidRDefault="00B269BE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66E066" w14:textId="59E3AAF9" w:rsidR="005474C8" w:rsidRPr="00A03B2F" w:rsidRDefault="00B269BE" w:rsidP="005474C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51E56BA" w14:textId="77777777" w:rsidR="00B70CA8" w:rsidRPr="00A03B2F" w:rsidRDefault="00B70CA8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8AF938" w14:textId="77777777" w:rsidR="000A037B" w:rsidRPr="00A03B2F" w:rsidRDefault="00B269BE" w:rsidP="000A037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040ABA" w:rsidRPr="00A03B2F">
        <w:rPr>
          <w:rFonts w:asciiTheme="majorBidi" w:hAnsiTheme="majorBidi" w:cstheme="majorBidi"/>
          <w:sz w:val="30"/>
          <w:szCs w:val="30"/>
          <w:cs/>
        </w:rPr>
        <w:t>ของแต่ละส่วนประกอบ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040ABA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040ABA" w:rsidRPr="00A03B2F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A41BBB" w14:textId="77777777" w:rsidR="000A037B" w:rsidRPr="00A03B2F" w:rsidRDefault="000A037B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6A8DCD" w14:textId="4104CECD" w:rsidR="00B269BE" w:rsidRPr="00A03B2F" w:rsidRDefault="00B269BE" w:rsidP="00A245A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</w:t>
      </w:r>
      <w:r w:rsidR="00E55113" w:rsidRPr="00A03B2F">
        <w:rPr>
          <w:rFonts w:asciiTheme="majorBidi" w:hAnsiTheme="majorBidi" w:cstheme="majorBidi"/>
          <w:sz w:val="30"/>
          <w:szCs w:val="30"/>
          <w:cs/>
        </w:rPr>
        <w:t>ผล</w:t>
      </w:r>
      <w:r w:rsidR="0002655D" w:rsidRPr="00A03B2F">
        <w:rPr>
          <w:rFonts w:asciiTheme="majorBidi" w:hAnsiTheme="majorBidi" w:cstheme="majorBidi"/>
          <w:sz w:val="30"/>
          <w:szCs w:val="30"/>
          <w:cs/>
        </w:rPr>
        <w:t xml:space="preserve">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07E6889" w14:textId="77777777" w:rsidR="00185554" w:rsidRPr="00A03B2F" w:rsidRDefault="00185554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78718E5" w14:textId="6855B59C" w:rsidR="000E4E1D" w:rsidRPr="00A03B2F" w:rsidRDefault="00B269BE" w:rsidP="000E4E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011B1" w:rsidRPr="00A03B2F">
        <w:rPr>
          <w:rFonts w:asciiTheme="majorBidi" w:hAnsiTheme="majorBidi" w:cstheme="majorBidi"/>
          <w:b/>
          <w:sz w:val="30"/>
          <w:szCs w:val="30"/>
          <w:cs/>
        </w:rPr>
        <w:t>เงิน</w:t>
      </w:r>
      <w:r w:rsidR="0000666C" w:rsidRPr="00A03B2F">
        <w:rPr>
          <w:rFonts w:asciiTheme="majorBidi" w:hAnsiTheme="majorBidi" w:cstheme="majorBidi"/>
          <w:b/>
          <w:sz w:val="30"/>
          <w:szCs w:val="30"/>
          <w:cs/>
        </w:rPr>
        <w:t>จ่ายล่วงหน้า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="00B5481F" w:rsidRPr="00A03B2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615C0C" w:rsidRPr="00A03B2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4514A6" w:rsidRPr="00A03B2F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</w:t>
      </w:r>
      <w:r w:rsidR="00452AC3" w:rsidRPr="00A03B2F">
        <w:rPr>
          <w:rFonts w:asciiTheme="majorBidi" w:hAnsiTheme="majorBidi" w:cstheme="majorBidi"/>
          <w:b/>
          <w:sz w:val="30"/>
          <w:szCs w:val="30"/>
          <w:cs/>
        </w:rPr>
        <w:t>หรือ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กลุ่มบริษัทจะมีการใช้สิทธิในการซื้อสินทรัพย์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D481498" w14:textId="7A452F4E" w:rsidR="004C1FDF" w:rsidRPr="00A03B2F" w:rsidRDefault="00B269BE" w:rsidP="008F55E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6E6C20" w:rsidRPr="00A03B2F">
        <w:rPr>
          <w:rFonts w:asciiTheme="majorBidi" w:hAnsiTheme="majorBidi" w:cstheme="majorBidi"/>
          <w:b/>
          <w:sz w:val="30"/>
          <w:szCs w:val="30"/>
          <w:cs/>
        </w:rPr>
        <w:t>ต้องจ่าย</w:t>
      </w:r>
      <w:r w:rsidR="00916F04" w:rsidRPr="00A03B2F">
        <w:rPr>
          <w:rFonts w:asciiTheme="majorBidi" w:hAnsiTheme="majorBidi" w:cstheme="majorBidi"/>
          <w:b/>
          <w:sz w:val="30"/>
          <w:szCs w:val="30"/>
          <w:cs/>
        </w:rPr>
        <w:t>ทั้งหมดตามสัญญา ทั้งนี้</w:t>
      </w:r>
      <w:r w:rsidR="00602FD9" w:rsidRPr="00A03B2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กลุ่มบริษัทใช้อัตราดอกเบี้ย</w:t>
      </w:r>
      <w:r w:rsidR="002811E1" w:rsidRPr="00A03B2F">
        <w:rPr>
          <w:rFonts w:asciiTheme="majorBidi" w:hAnsiTheme="majorBidi" w:cstheme="majorBidi"/>
          <w:b/>
          <w:sz w:val="30"/>
          <w:szCs w:val="30"/>
          <w:cs/>
        </w:rPr>
        <w:t>ตามนัยของสัญญาเช่า</w:t>
      </w:r>
      <w:r w:rsidR="00A443F5" w:rsidRPr="00A03B2F">
        <w:rPr>
          <w:rFonts w:asciiTheme="majorBidi" w:hAnsiTheme="majorBidi" w:cstheme="majorBidi"/>
          <w:b/>
          <w:sz w:val="30"/>
          <w:szCs w:val="30"/>
          <w:cs/>
        </w:rPr>
        <w:t>หรือ</w:t>
      </w:r>
      <w:r w:rsidR="002811E1" w:rsidRPr="00A03B2F">
        <w:rPr>
          <w:rFonts w:asciiTheme="majorBidi" w:hAnsiTheme="majorBidi" w:cstheme="majorBidi"/>
          <w:b/>
          <w:sz w:val="30"/>
          <w:szCs w:val="30"/>
          <w:cs/>
        </w:rPr>
        <w:t>อัตราดอกเบี้ย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เงินกู้ยืมส่วนเพิ่มของกลุ่มบริษัท</w:t>
      </w:r>
      <w:r w:rsidR="00581B1C" w:rsidRPr="00A03B2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8F55E0" w:rsidRPr="00A03B2F">
        <w:rPr>
          <w:rFonts w:asciiTheme="majorBidi" w:hAnsiTheme="majorBidi" w:cstheme="majorBidi"/>
          <w:b/>
          <w:sz w:val="30"/>
          <w:szCs w:val="30"/>
          <w:cs/>
        </w:rPr>
        <w:t xml:space="preserve">ในการคิดลดเป็นมูลค่าปัจจุบัน </w:t>
      </w:r>
      <w:r w:rsidR="004C1FDF" w:rsidRPr="00A03B2F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14AE727" w14:textId="77777777" w:rsidR="004C1FDF" w:rsidRPr="00A03B2F" w:rsidRDefault="004C1FDF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92BE81" w14:textId="4CCD4C17" w:rsidR="00011B4F" w:rsidRPr="00A03B2F" w:rsidRDefault="004C1FDF" w:rsidP="00011B4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หรือการเปลี่ยนแปลงการประเมินการใช้สิทธิ</w:t>
      </w:r>
      <w:r w:rsidR="00AE496F" w:rsidRPr="00A03B2F">
        <w:rPr>
          <w:rFonts w:asciiTheme="majorBidi" w:hAnsiTheme="majorBidi" w:cstheme="majorBidi"/>
          <w:b/>
          <w:sz w:val="30"/>
          <w:szCs w:val="30"/>
          <w:cs/>
        </w:rPr>
        <w:t>ที่ระบุใน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98F461C" w14:textId="77777777" w:rsidR="00AE0795" w:rsidRPr="00A03B2F" w:rsidRDefault="00AE0795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755BCC9" w14:textId="77777777" w:rsidR="0082147B" w:rsidRPr="00A03B2F" w:rsidRDefault="001C4A17" w:rsidP="00F40369">
      <w:pPr>
        <w:pStyle w:val="BodyText"/>
        <w:tabs>
          <w:tab w:val="left" w:pos="4860"/>
        </w:tabs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6432507" w14:textId="77777777" w:rsidR="00BC4BEE" w:rsidRPr="00A03B2F" w:rsidRDefault="00BC4BEE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911F46" w14:textId="51ABE5FA" w:rsidR="001C4A17" w:rsidRPr="00A03B2F" w:rsidRDefault="001C4A17" w:rsidP="00F06B94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</w:t>
      </w:r>
      <w:r w:rsidR="00081D61" w:rsidRPr="00A03B2F">
        <w:rPr>
          <w:rFonts w:asciiTheme="majorBidi" w:hAnsiTheme="majorBidi" w:cstheme="majorBidi"/>
          <w:b/>
          <w:sz w:val="30"/>
          <w:szCs w:val="30"/>
          <w:cs/>
        </w:rPr>
        <w:t>ให้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เช่าหรือวันที่มีการเปลี่ยนแปลงสัญญาเช่า</w:t>
      </w:r>
      <w:r w:rsidR="00F06B94" w:rsidRPr="00A03B2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กลุ่มบริษัทจะปันส่วนสิ่งตอบแทนที่จะได้รั</w:t>
      </w:r>
      <w:r w:rsidR="00990229" w:rsidRPr="00A03B2F">
        <w:rPr>
          <w:rFonts w:asciiTheme="majorBidi" w:hAnsiTheme="majorBidi" w:cstheme="majorBidi"/>
          <w:b/>
          <w:sz w:val="30"/>
          <w:szCs w:val="30"/>
          <w:cs/>
        </w:rPr>
        <w:t>บ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ตามสัญญาให้กับแต่ละส่วนประกอบ</w:t>
      </w:r>
      <w:r w:rsidR="00844E8E" w:rsidRPr="00A03B2F">
        <w:rPr>
          <w:rFonts w:asciiTheme="majorBidi" w:hAnsiTheme="majorBidi" w:cstheme="majorBidi"/>
          <w:b/>
          <w:sz w:val="30"/>
          <w:szCs w:val="30"/>
          <w:cs/>
        </w:rPr>
        <w:t>ของสัญญา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 xml:space="preserve">ตามเกณฑ์ราคาขายที่เป็นเอกเทศ </w:t>
      </w:r>
    </w:p>
    <w:p w14:paraId="72460979" w14:textId="77777777" w:rsidR="00F06B94" w:rsidRPr="00A03B2F" w:rsidRDefault="00F06B94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866143" w14:textId="6436EB87" w:rsidR="001C4A17" w:rsidRPr="00A03B2F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5F41C7" w:rsidRPr="00A03B2F">
        <w:rPr>
          <w:rFonts w:asciiTheme="majorBidi" w:hAnsiTheme="majorBidi" w:cstheme="majorBidi"/>
          <w:b/>
          <w:sz w:val="30"/>
          <w:szCs w:val="30"/>
          <w:cs/>
        </w:rPr>
        <w:t>ให้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602FD9" w:rsidRPr="00A03B2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115DCC" w:rsidRPr="00A03B2F">
        <w:rPr>
          <w:rFonts w:asciiTheme="majorBidi" w:hAnsiTheme="majorBidi" w:cstheme="majorBidi"/>
          <w:b/>
          <w:sz w:val="30"/>
          <w:szCs w:val="30"/>
          <w:cs/>
        </w:rPr>
        <w:t>กลุ่มบริษัทพิจารณาจัดประเภทสัญญาเช่าที่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4F0CC9" w:rsidRPr="00A03B2F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="00C579FC" w:rsidRPr="00A03B2F">
        <w:rPr>
          <w:rFonts w:asciiTheme="majorBidi" w:hAnsiTheme="majorBidi" w:cstheme="majorBidi"/>
          <w:b/>
          <w:sz w:val="30"/>
          <w:szCs w:val="30"/>
          <w:cs/>
        </w:rPr>
        <w:t>ไม่</w:t>
      </w:r>
      <w:r w:rsidR="002D098E" w:rsidRPr="00A03B2F">
        <w:rPr>
          <w:rFonts w:asciiTheme="majorBidi" w:hAnsiTheme="majorBidi" w:cstheme="majorBidi"/>
          <w:b/>
          <w:sz w:val="30"/>
          <w:szCs w:val="30"/>
          <w:cs/>
        </w:rPr>
        <w:t>เข้าเงื่อนไข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49973C73" w14:textId="77777777" w:rsidR="006E7543" w:rsidRPr="00A03B2F" w:rsidRDefault="006E7543" w:rsidP="006E754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7C5FAE" w14:textId="01654B78" w:rsidR="0081425C" w:rsidRPr="00A03B2F" w:rsidRDefault="001C4A17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235748" w:rsidRPr="00A03B2F">
        <w:rPr>
          <w:rFonts w:asciiTheme="majorBidi" w:hAnsiTheme="majorBidi" w:cstheme="majorBidi"/>
          <w:b/>
          <w:sz w:val="30"/>
          <w:szCs w:val="30"/>
          <w:cs/>
        </w:rPr>
        <w:t>ในกำไรหรือขาดทุน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03B2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</w:t>
      </w:r>
      <w:r w:rsidR="00235748" w:rsidRPr="00A03B2F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1FC32FD0" w14:textId="77777777" w:rsidR="00521AFD" w:rsidRPr="00A03B2F" w:rsidRDefault="00521AFD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858C7E" w14:textId="15D39E21" w:rsidR="00203E99" w:rsidRPr="00A03B2F" w:rsidRDefault="001A036E" w:rsidP="000A037B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ฑ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  <w:r w:rsidR="00F512D0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</w:t>
      </w:r>
      <w:r w:rsidR="00203E99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ที่ไม่ใช่สินทรัพย์ทางการเงิน</w:t>
      </w:r>
    </w:p>
    <w:p w14:paraId="580B2DAF" w14:textId="77777777" w:rsidR="003F1087" w:rsidRPr="00A03B2F" w:rsidRDefault="003F1087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BA482D" w14:textId="35264F9C" w:rsidR="000556C0" w:rsidRPr="00A03B2F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AE0795" w:rsidRPr="00A03B2F">
        <w:rPr>
          <w:rFonts w:asciiTheme="majorBidi" w:hAnsiTheme="majorBidi" w:cstheme="majorBidi"/>
          <w:sz w:val="30"/>
          <w:szCs w:val="30"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6A6E9A4E" w14:textId="77777777" w:rsidR="006B1DAD" w:rsidRPr="00A03B2F" w:rsidRDefault="006B1DAD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0CE02F" w14:textId="77777777" w:rsidR="006E7543" w:rsidRPr="00A03B2F" w:rsidRDefault="006E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35F850" w14:textId="5CCBD08F" w:rsidR="000556C0" w:rsidRPr="00A03B2F" w:rsidRDefault="000556C0" w:rsidP="00AB4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B5310F" w:rsidRPr="00A03B2F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A03B2F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หรือมูลค่าตามบัญชีของหน่วยสินทรัพย์ที่ก่อให้เกิดเงินสดสูงกว่ามูลค่าที่จะได้รับ</w:t>
      </w:r>
      <w:r w:rsidR="00A443F5" w:rsidRPr="00A03B2F">
        <w:rPr>
          <w:rFonts w:asciiTheme="majorBidi" w:hAnsiTheme="majorBidi" w:cstheme="majorBidi"/>
          <w:sz w:val="30"/>
          <w:szCs w:val="30"/>
          <w:cs/>
        </w:rPr>
        <w:t>คืน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="002123BE" w:rsidRPr="00A03B2F">
        <w:rPr>
          <w:rFonts w:asciiTheme="majorBidi" w:hAnsiTheme="majorBidi" w:cstheme="majorBidi"/>
          <w:sz w:val="30"/>
          <w:szCs w:val="30"/>
          <w:cs/>
        </w:rPr>
        <w:t>จะ</w:t>
      </w:r>
      <w:r w:rsidRPr="00A03B2F">
        <w:rPr>
          <w:rFonts w:asciiTheme="majorBidi" w:hAnsiTheme="majorBidi" w:cstheme="majorBidi"/>
          <w:sz w:val="30"/>
          <w:szCs w:val="30"/>
          <w:cs/>
        </w:rPr>
        <w:t>รับรู้ในส่วนของผู้ถือหุ้น</w:t>
      </w:r>
      <w:r w:rsidR="00805E4F" w:rsidRPr="00A03B2F">
        <w:rPr>
          <w:rFonts w:asciiTheme="majorBidi" w:hAnsiTheme="majorBidi" w:cstheme="majorBidi"/>
          <w:sz w:val="30"/>
          <w:szCs w:val="30"/>
          <w:cs/>
        </w:rPr>
        <w:t xml:space="preserve"> มูลค่าที่คาดว่าจะได้รับคืนคำนวณโดยใช้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00AA05BC" w14:textId="77777777" w:rsidR="00F33D39" w:rsidRPr="00A03B2F" w:rsidRDefault="00F33D39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1778AC" w14:textId="6CAE4455" w:rsidR="000556C0" w:rsidRPr="00A03B2F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="00AB4A69" w:rsidRPr="00A03B2F">
        <w:rPr>
          <w:rFonts w:asciiTheme="majorBidi" w:hAnsiTheme="majorBidi" w:cstheme="majorBidi"/>
          <w:sz w:val="30"/>
          <w:szCs w:val="30"/>
          <w:cs/>
        </w:rPr>
        <w:t>า</w:t>
      </w:r>
      <w:r w:rsidRPr="00A03B2F">
        <w:rPr>
          <w:rFonts w:asciiTheme="majorBidi" w:hAnsiTheme="majorBidi" w:cstheme="majorBidi"/>
          <w:sz w:val="30"/>
          <w:szCs w:val="30"/>
          <w:cs/>
        </w:rPr>
        <w:t>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="00AB4A69" w:rsidRPr="00A03B2F">
        <w:rPr>
          <w:rFonts w:asciiTheme="majorBidi" w:hAnsiTheme="majorBidi" w:cstheme="majorBidi"/>
          <w:sz w:val="30"/>
          <w:szCs w:val="30"/>
          <w:cs/>
        </w:rPr>
        <w:t>แต่</w:t>
      </w:r>
      <w:r w:rsidRPr="00A03B2F">
        <w:rPr>
          <w:rFonts w:asciiTheme="majorBidi" w:hAnsiTheme="majorBidi" w:cstheme="majorBidi"/>
          <w:sz w:val="30"/>
          <w:szCs w:val="30"/>
          <w:cs/>
        </w:rPr>
        <w:t>ไม่เกินกว่ามูลค่าตามบัญชีภายหลังหักค่าเสื่อมราคา เสมือนหนึ่งไม่เคยมีการบันทึกขาดทุนจากการด้อยค่ามาก่อน</w:t>
      </w:r>
    </w:p>
    <w:p w14:paraId="17C12980" w14:textId="77777777" w:rsidR="00AE0795" w:rsidRPr="00A03B2F" w:rsidRDefault="00AE0795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02151E" w14:textId="6861E1CC" w:rsidR="00C77616" w:rsidRPr="00A03B2F" w:rsidRDefault="001A036E" w:rsidP="00CB581D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ฒ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77E6E06" w14:textId="77777777" w:rsidR="00AE0795" w:rsidRPr="00A03B2F" w:rsidRDefault="00AE0795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B064AA" w14:textId="184F9713" w:rsidR="00EE368C" w:rsidRPr="00A03B2F" w:rsidRDefault="00EE368C" w:rsidP="00EE368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A03B2F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4EE52F5" w14:textId="77777777" w:rsidR="00AE0795" w:rsidRPr="00A03B2F" w:rsidRDefault="00AE0795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0A0063" w14:textId="33BB16F9" w:rsidR="00FD7D88" w:rsidRPr="00A03B2F" w:rsidRDefault="00EE368C" w:rsidP="00AE0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</w:t>
      </w:r>
      <w:r w:rsidR="00560402" w:rsidRPr="00A03B2F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A03B2F">
        <w:rPr>
          <w:rFonts w:asciiTheme="majorBidi" w:hAnsiTheme="majorBidi" w:cstheme="majorBidi"/>
          <w:sz w:val="30"/>
          <w:szCs w:val="30"/>
          <w:cs/>
        </w:rPr>
        <w:t>จะถูกรับรู้เป็นค่าใช้จ่า</w:t>
      </w:r>
      <w:r w:rsidR="00DB53FC" w:rsidRPr="00A03B2F">
        <w:rPr>
          <w:rFonts w:asciiTheme="majorBidi" w:hAnsiTheme="majorBidi" w:cstheme="majorBidi"/>
          <w:sz w:val="30"/>
          <w:szCs w:val="30"/>
          <w:cs/>
        </w:rPr>
        <w:t>ย</w:t>
      </w:r>
      <w:r w:rsidRPr="00A03B2F">
        <w:rPr>
          <w:rFonts w:asciiTheme="majorBidi" w:hAnsiTheme="majorBidi" w:cstheme="majorBidi"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6EAEFDCE" w14:textId="68760716" w:rsidR="00B20942" w:rsidRPr="00A03B2F" w:rsidRDefault="00B20942" w:rsidP="00AE07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6A30E6B" w14:textId="16BED45A" w:rsidR="00C172DE" w:rsidRPr="00A03B2F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A03B2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D5D136C" w14:textId="77777777" w:rsidR="00B766F4" w:rsidRPr="00A03B2F" w:rsidRDefault="00B766F4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C2DAB0" w14:textId="78114917" w:rsidR="00213AF6" w:rsidRPr="00A03B2F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03B2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B1F43" w:rsidRPr="00A03B2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560402" w:rsidRPr="00A03B2F">
        <w:rPr>
          <w:rFonts w:asciiTheme="majorBidi" w:hAnsiTheme="majorBidi" w:cstheme="majorBidi"/>
          <w:i/>
          <w:sz w:val="30"/>
          <w:szCs w:val="30"/>
          <w:cs/>
        </w:rPr>
        <w:t>ซึ่ง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560402" w:rsidRPr="00A03B2F">
        <w:rPr>
          <w:rFonts w:asciiTheme="majorBidi" w:hAnsiTheme="majorBidi" w:cstheme="majorBidi"/>
          <w:i/>
          <w:sz w:val="30"/>
          <w:szCs w:val="30"/>
          <w:cs/>
        </w:rPr>
        <w:t>เป็นประจำ</w:t>
      </w:r>
      <w:r w:rsidR="003567FB" w:rsidRPr="00A03B2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51C00C7A" w14:textId="77777777" w:rsidR="00BF5286" w:rsidRPr="00A03B2F" w:rsidRDefault="00BF5286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727914" w14:textId="5FE0E1BB" w:rsidR="003F1087" w:rsidRPr="00A03B2F" w:rsidRDefault="00213AF6" w:rsidP="003F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03B2F">
        <w:rPr>
          <w:rFonts w:asciiTheme="majorBidi" w:hAnsiTheme="majorBidi" w:cstheme="majorBidi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60895" w:rsidRPr="00A03B2F">
        <w:rPr>
          <w:rFonts w:asciiTheme="majorBidi" w:hAnsiTheme="majorBidi" w:cstheme="majorBidi"/>
          <w:i/>
          <w:sz w:val="30"/>
          <w:szCs w:val="30"/>
        </w:rPr>
        <w:br/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CB1F43" w:rsidRPr="00A03B2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B1F43" w:rsidRPr="00A03B2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D17297C" w14:textId="77777777" w:rsidR="00256268" w:rsidRPr="00A03B2F" w:rsidRDefault="00256268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333CBDE" w14:textId="3A984385" w:rsidR="00213AF6" w:rsidRPr="00A03B2F" w:rsidRDefault="00B05F34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03B2F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D2381EF" w14:textId="77777777" w:rsidR="006B1DAD" w:rsidRPr="00A03B2F" w:rsidRDefault="006B1DAD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4B243C" w14:textId="77777777" w:rsidR="00C77A1B" w:rsidRPr="00A03B2F" w:rsidRDefault="00C77A1B" w:rsidP="00C77A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A03B2F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14:paraId="0FB9E844" w14:textId="77777777" w:rsidR="00C77A1B" w:rsidRPr="00A03B2F" w:rsidRDefault="00C77A1B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1043B4" w14:textId="2E39C8C5" w:rsidR="00C77A1B" w:rsidRPr="00A03B2F" w:rsidRDefault="00C77A1B" w:rsidP="00C77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0A63F3" w:rsidRPr="00A03B2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1B1206D" w14:textId="77777777" w:rsidR="00C77A1B" w:rsidRPr="00A03B2F" w:rsidRDefault="00C77A1B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5454D9" w14:textId="77777777" w:rsidR="0041044E" w:rsidRPr="00A03B2F" w:rsidRDefault="0041044E" w:rsidP="0041044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A03B2F">
        <w:rPr>
          <w:rFonts w:asciiTheme="majorBidi" w:hAnsiTheme="majorBidi" w:cstheme="majorBidi" w:hint="cs"/>
          <w:iCs/>
          <w:sz w:val="30"/>
          <w:szCs w:val="30"/>
          <w:cs/>
        </w:rPr>
        <w:t xml:space="preserve">ผลประโยชน์เมื่อเลิกจ้าง </w:t>
      </w:r>
    </w:p>
    <w:p w14:paraId="0F7800E2" w14:textId="77777777" w:rsidR="0041044E" w:rsidRPr="00A03B2F" w:rsidRDefault="0041044E" w:rsidP="004104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06D351" w14:textId="5B3C7E23" w:rsidR="003B5F93" w:rsidRPr="00A03B2F" w:rsidRDefault="003B5F93" w:rsidP="003B5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03B2F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A03B2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A03B2F">
        <w:rPr>
          <w:rFonts w:asciiTheme="majorBidi" w:hAnsiTheme="majorBidi" w:cstheme="majorBidi"/>
          <w:i/>
          <w:sz w:val="30"/>
          <w:szCs w:val="30"/>
        </w:rPr>
        <w:br/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Pr="00A03B2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iCs/>
          <w:sz w:val="30"/>
          <w:szCs w:val="30"/>
        </w:rPr>
        <w:t>12</w:t>
      </w:r>
      <w:r w:rsidRPr="00A03B2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71C59A7" w14:textId="77777777" w:rsidR="007B6988" w:rsidRPr="00A03B2F" w:rsidRDefault="007B6988" w:rsidP="007B698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9DCD74" w14:textId="6455B562" w:rsidR="00C77A1B" w:rsidRPr="00A03B2F" w:rsidRDefault="00C77A1B" w:rsidP="00C77A1B">
      <w:pPr>
        <w:ind w:left="227" w:firstLine="313"/>
        <w:rPr>
          <w:rFonts w:asciiTheme="majorBidi" w:hAnsiTheme="majorBidi" w:cstheme="majorBidi"/>
          <w:iCs/>
          <w:sz w:val="30"/>
          <w:szCs w:val="30"/>
        </w:rPr>
      </w:pPr>
      <w:r w:rsidRPr="00A03B2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69F4AFD3" w14:textId="77777777" w:rsidR="00C77A1B" w:rsidRPr="00A03B2F" w:rsidRDefault="00C77A1B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9F311D" w14:textId="20317344" w:rsidR="00256268" w:rsidRPr="00A03B2F" w:rsidRDefault="00C172DE" w:rsidP="007813BB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03B2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213AF6" w:rsidRPr="00A03B2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</w:t>
      </w:r>
      <w:r w:rsidR="00A93463" w:rsidRPr="00A03B2F">
        <w:rPr>
          <w:rFonts w:asciiTheme="majorBidi" w:hAnsiTheme="majorBidi" w:cstheme="majorBidi"/>
          <w:i/>
          <w:sz w:val="30"/>
          <w:szCs w:val="30"/>
          <w:cs/>
        </w:rPr>
        <w:t>วยมูลค่าที่คาดว่าจะจ่ายชำระ</w:t>
      </w:r>
      <w:r w:rsidR="00213AF6" w:rsidRPr="00A03B2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8C62980" w14:textId="0DFCCE81" w:rsidR="00B766F4" w:rsidRPr="00A03B2F" w:rsidRDefault="00B766F4" w:rsidP="007B698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2B7DF25" w14:textId="49A84E06" w:rsidR="001A036E" w:rsidRPr="00A03B2F" w:rsidRDefault="007621DD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ณ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A036E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2F85C11" w14:textId="77777777" w:rsidR="001A036E" w:rsidRPr="00A03B2F" w:rsidRDefault="001A036E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F0D8E9" w14:textId="1A34D824" w:rsidR="009973D9" w:rsidRPr="00A03B2F" w:rsidRDefault="00E47D6A" w:rsidP="00211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57896" w:rsidRPr="00A03B2F">
        <w:rPr>
          <w:rFonts w:asciiTheme="majorBidi" w:hAnsiTheme="majorBidi" w:cstheme="majorBidi"/>
          <w:spacing w:val="-4"/>
          <w:sz w:val="30"/>
          <w:szCs w:val="30"/>
          <w:cs/>
        </w:rPr>
        <w:t>ผูกพัน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8B7D8B" w:rsidRPr="00A03B2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DC9E7A9" w14:textId="741E7083" w:rsidR="007B6988" w:rsidRPr="00A03B2F" w:rsidRDefault="007B6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A03B2F">
        <w:rPr>
          <w:rFonts w:asciiTheme="majorBidi" w:hAnsiTheme="majorBidi" w:cstheme="majorBidi"/>
          <w:cs/>
        </w:rPr>
        <w:br w:type="page"/>
      </w:r>
    </w:p>
    <w:p w14:paraId="570A61E6" w14:textId="0865EE1C" w:rsidR="00CC6E8E" w:rsidRPr="00A03B2F" w:rsidRDefault="00CC6E8E" w:rsidP="003F108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40349F"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58179C" w14:textId="5F548584" w:rsidR="006548A7" w:rsidRPr="00A03B2F" w:rsidRDefault="006548A7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DCD957D" w14:textId="081471EF" w:rsidR="001C1831" w:rsidRPr="00A03B2F" w:rsidRDefault="009B1C5E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03B2F" w:rsidDel="001A6CC8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AAD6B2B" w14:textId="77777777" w:rsidR="00B766F4" w:rsidRPr="00A03B2F" w:rsidRDefault="00B766F4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9BD76F" w14:textId="75D7F673" w:rsidR="001A6439" w:rsidRPr="00A03B2F" w:rsidRDefault="001A6439" w:rsidP="008D61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83B0F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613D9D8" w14:textId="6D92CEDB" w:rsidR="008D61DC" w:rsidRPr="00A03B2F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03B2F" w:rsidDel="001A6CC8">
        <w:rPr>
          <w:rFonts w:asciiTheme="majorBidi" w:eastAsia="Calibri" w:hAnsiTheme="majorBidi" w:cstheme="majorBidi"/>
          <w:sz w:val="30"/>
          <w:szCs w:val="30"/>
          <w:cs/>
        </w:rPr>
        <w:t xml:space="preserve">ข้อมูลระดับ </w:t>
      </w:r>
      <w:r w:rsidR="005C5BE4" w:rsidRPr="00A03B2F">
        <w:rPr>
          <w:rFonts w:asciiTheme="majorBidi" w:eastAsia="Calibri" w:hAnsiTheme="majorBidi" w:cstheme="majorBidi"/>
          <w:sz w:val="30"/>
          <w:szCs w:val="30"/>
        </w:rPr>
        <w:t>1</w:t>
      </w:r>
      <w:r w:rsidRPr="00A03B2F" w:rsidDel="001A6CC8">
        <w:rPr>
          <w:rFonts w:asciiTheme="majorBidi" w:eastAsia="Calibri" w:hAnsiTheme="majorBidi" w:cstheme="majorBidi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35CEEC" w14:textId="63430031" w:rsidR="008D61DC" w:rsidRPr="00A03B2F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03B2F" w:rsidDel="001A6CC8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A03B2F" w:rsidDel="001A6CC8">
        <w:rPr>
          <w:rFonts w:asciiTheme="majorBidi" w:eastAsia="Calibri" w:hAnsiTheme="majorBidi" w:cstheme="majorBidi"/>
          <w:sz w:val="30"/>
          <w:szCs w:val="30"/>
        </w:rPr>
        <w:t xml:space="preserve"> 2  </w:t>
      </w:r>
      <w:r w:rsidRPr="00A03B2F" w:rsidDel="001A6CC8">
        <w:rPr>
          <w:rFonts w:asciiTheme="majorBidi" w:eastAsia="Calibr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C5BE4" w:rsidRPr="00A03B2F">
        <w:rPr>
          <w:rFonts w:asciiTheme="majorBidi" w:eastAsia="Calibri" w:hAnsiTheme="majorBidi" w:cstheme="majorBidi"/>
          <w:sz w:val="30"/>
          <w:szCs w:val="30"/>
        </w:rPr>
        <w:t>1</w:t>
      </w:r>
    </w:p>
    <w:p w14:paraId="6F66167A" w14:textId="4927CB03" w:rsidR="001D7486" w:rsidRPr="00A03B2F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03B2F" w:rsidDel="001A6CC8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A03B2F" w:rsidDel="001A6CC8">
        <w:rPr>
          <w:rFonts w:asciiTheme="majorBidi" w:eastAsia="Calibri" w:hAnsiTheme="majorBidi" w:cstheme="majorBidi"/>
          <w:sz w:val="30"/>
          <w:szCs w:val="30"/>
        </w:rPr>
        <w:t xml:space="preserve"> 3  </w:t>
      </w:r>
      <w:r w:rsidRPr="00A03B2F" w:rsidDel="001A6CC8">
        <w:rPr>
          <w:rFonts w:asciiTheme="majorBidi" w:eastAsia="Calibr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FD4FA1" w14:textId="77777777" w:rsidR="00690A66" w:rsidRPr="00A03B2F" w:rsidRDefault="00690A66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48A147" w14:textId="5140BF2A" w:rsidR="00486880" w:rsidRPr="00A03B2F" w:rsidRDefault="00033683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03B2F" w:rsidDel="001A6CC8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95A6881" w14:textId="77777777" w:rsidR="00521AFD" w:rsidRPr="00A03B2F" w:rsidRDefault="00521AFD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220EBA" w14:textId="3ABF0F41" w:rsidR="008C5E41" w:rsidRPr="00A03B2F" w:rsidRDefault="00032E19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03B2F">
        <w:rPr>
          <w:rFonts w:asciiTheme="majorBidi" w:hAnsiTheme="majorBidi" w:cstheme="majorBidi"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</w:t>
      </w:r>
      <w:r w:rsidR="00AD02E8" w:rsidRPr="00A03B2F">
        <w:rPr>
          <w:rFonts w:asciiTheme="majorBidi" w:hAnsiTheme="majorBidi" w:cstheme="majorBidi"/>
          <w:spacing w:val="-6"/>
          <w:sz w:val="30"/>
          <w:szCs w:val="30"/>
          <w:cs/>
        </w:rPr>
        <w:t>น</w:t>
      </w:r>
      <w:r w:rsidRPr="00A03B2F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75DD9" w:rsidRPr="00A03B2F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A03B2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203B934" w14:textId="77777777" w:rsidR="00006706" w:rsidRPr="00A03B2F" w:rsidRDefault="00006706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04073F5" w14:textId="1B0F7B86" w:rsidR="001A036E" w:rsidRPr="00A03B2F" w:rsidRDefault="00ED7BB1" w:rsidP="0081425C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="001A036E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81425C"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A036E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5E1F6B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3AD4856" w14:textId="77777777" w:rsidR="001A036E" w:rsidRPr="00A03B2F" w:rsidRDefault="001A036E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83D8D9" w14:textId="342F31C8" w:rsidR="00AA4CA7" w:rsidRPr="00A03B2F" w:rsidRDefault="00604BE9" w:rsidP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6F4F13" w:rsidRPr="00A03B2F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A03B2F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1378CE58" w14:textId="40B5147B" w:rsidR="001A036E" w:rsidRPr="00A03B2F" w:rsidRDefault="001A036E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2F0D9F" w14:textId="1B3E9ADA" w:rsidR="002C1D86" w:rsidRPr="00A03B2F" w:rsidRDefault="006D5750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0154A" w:rsidRPr="00A03B2F">
        <w:rPr>
          <w:rFonts w:asciiTheme="majorBidi" w:hAnsiTheme="majorBidi" w:cstheme="majorBidi"/>
          <w:sz w:val="30"/>
          <w:szCs w:val="30"/>
          <w:cs/>
        </w:rPr>
        <w:t>และต้นทุนขายสำหรับสินค้าที่คาดว่าที่จะได้รับคืน</w:t>
      </w:r>
    </w:p>
    <w:p w14:paraId="56A0BBA6" w14:textId="77777777" w:rsidR="008D7C01" w:rsidRPr="00A03B2F" w:rsidRDefault="008D7C01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6AC5F8" w14:textId="1FA28959" w:rsidR="005C67B1" w:rsidRPr="00A03B2F" w:rsidRDefault="00FB008A" w:rsidP="005C6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EF3EEF" w:rsidRPr="00A03B2F">
        <w:rPr>
          <w:rFonts w:asciiTheme="majorBidi" w:hAnsiTheme="majorBidi" w:cstheme="majorBidi"/>
          <w:sz w:val="30"/>
          <w:szCs w:val="30"/>
          <w:cs/>
        </w:rPr>
        <w:t>เมื่อได้ให้บริการ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ขั้นความสำเร็จของงานประเมินโดยใช้วิธีการสำรวจงานที่ได้ทำแล้ว</w:t>
      </w:r>
      <w:r w:rsidR="00A05F9F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4BC3D5A" w14:textId="77777777" w:rsidR="00B766F4" w:rsidRPr="00A03B2F" w:rsidRDefault="00B766F4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B95AA6E" w14:textId="45FE0711" w:rsidR="001A036E" w:rsidRPr="00A03B2F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B60CDF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ถ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47B813D4" w14:textId="77777777" w:rsidR="001A036E" w:rsidRPr="00A03B2F" w:rsidRDefault="001A036E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50A99F" w14:textId="10B63DC9" w:rsidR="00D91BCF" w:rsidRPr="00A03B2F" w:rsidRDefault="00D91BCF" w:rsidP="00164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ค่าใช้จ่ายภาษีเงินไ</w:t>
      </w:r>
      <w:r w:rsidR="00C85DFF" w:rsidRPr="00A03B2F">
        <w:rPr>
          <w:rFonts w:asciiTheme="majorBidi" w:hAnsiTheme="majorBidi" w:cstheme="majorBidi"/>
          <w:b/>
          <w:sz w:val="30"/>
          <w:szCs w:val="30"/>
          <w:cs/>
        </w:rPr>
        <w:t>ด้สำหรับปีประกอบด้วยภาษีเงินได้ของงวดปัจจุบันและภาษีเงินได้รอการตัดบัญชี</w:t>
      </w:r>
      <w:r w:rsidR="003D0B1E" w:rsidRPr="00A03B2F">
        <w:rPr>
          <w:rFonts w:asciiTheme="majorBidi" w:hAnsiTheme="majorBidi" w:cstheme="majorBidi"/>
          <w:b/>
          <w:sz w:val="30"/>
          <w:szCs w:val="30"/>
          <w:cs/>
        </w:rPr>
        <w:t>ซึ่ง</w:t>
      </w:r>
      <w:r w:rsidR="002205D4" w:rsidRPr="00A03B2F">
        <w:rPr>
          <w:rFonts w:asciiTheme="majorBidi" w:hAnsiTheme="majorBidi" w:cstheme="majorBidi"/>
          <w:b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AF85308" w14:textId="77777777" w:rsidR="00B321ED" w:rsidRPr="00A03B2F" w:rsidRDefault="00B321ED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E1C57C" w14:textId="2C9C9450" w:rsidR="003F1087" w:rsidRPr="00A03B2F" w:rsidRDefault="001A036E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3B2F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</w:t>
      </w:r>
      <w:r w:rsidR="00A1783E" w:rsidRPr="00A03B2F">
        <w:rPr>
          <w:rFonts w:asciiTheme="majorBidi" w:hAnsiTheme="majorBidi" w:cstheme="majorBidi"/>
          <w:b/>
          <w:sz w:val="30"/>
          <w:szCs w:val="30"/>
          <w:cs/>
        </w:rPr>
        <w:t>ปัจจุบัน</w:t>
      </w:r>
      <w:r w:rsidR="008269A6" w:rsidRPr="00A03B2F">
        <w:rPr>
          <w:rFonts w:asciiTheme="majorBidi" w:hAnsiTheme="majorBidi" w:cstheme="majorBidi"/>
          <w:b/>
          <w:sz w:val="30"/>
          <w:szCs w:val="30"/>
          <w:cs/>
        </w:rPr>
        <w:t>บันทึก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โดยคำนวณจากกำไร</w:t>
      </w:r>
      <w:r w:rsidR="00A1783E" w:rsidRPr="00A03B2F">
        <w:rPr>
          <w:rFonts w:asciiTheme="majorBidi" w:hAnsiTheme="majorBidi" w:cstheme="majorBidi"/>
          <w:b/>
          <w:sz w:val="30"/>
          <w:szCs w:val="30"/>
          <w:cs/>
        </w:rPr>
        <w:t>หรือขาดทุน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ประจำปีที่ต้องเสียภาษี โดยใช้อัตราภาษีที่ประกาศใช้</w:t>
      </w:r>
      <w:r w:rsidR="00A1783E" w:rsidRPr="00A03B2F">
        <w:rPr>
          <w:rFonts w:asciiTheme="majorBidi" w:hAnsiTheme="majorBidi" w:cstheme="majorBidi"/>
          <w:b/>
          <w:sz w:val="30"/>
          <w:szCs w:val="30"/>
          <w:cs/>
        </w:rPr>
        <w:t>หรือที่คาดว่ามีผลบังคับใช้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 xml:space="preserve"> ณ วันที่รายงาน ตลอดจนการปรับปรุงทางภาษีที่เกี่ยวกับรายการในปีก่อน</w:t>
      </w:r>
      <w:r w:rsidR="001C49D5" w:rsidRPr="00A03B2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b/>
          <w:sz w:val="30"/>
          <w:szCs w:val="30"/>
          <w:cs/>
        </w:rPr>
        <w:t>ๆ</w:t>
      </w:r>
    </w:p>
    <w:p w14:paraId="23F4F00D" w14:textId="77777777" w:rsidR="00030371" w:rsidRPr="00A03B2F" w:rsidRDefault="00030371" w:rsidP="00C26A4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sz w:val="24"/>
          <w:szCs w:val="24"/>
          <w:cs/>
        </w:rPr>
      </w:pPr>
    </w:p>
    <w:p w14:paraId="31718F9F" w14:textId="55F1E2BD" w:rsidR="008F3ED9" w:rsidRPr="00A03B2F" w:rsidRDefault="008F3ED9" w:rsidP="00C26A4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4C44F5" w:rsidRPr="00A03B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C26A4E" w:rsidRPr="00A03B2F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C44905" w:rsidRPr="00A03B2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C44905"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="00C44905" w:rsidRPr="00A03B2F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</w:t>
      </w:r>
      <w:r w:rsidR="00EE1FAB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F43" w:rsidRPr="00A03B2F">
        <w:rPr>
          <w:rFonts w:asciiTheme="majorBidi" w:hAnsiTheme="majorBidi" w:cstheme="majorBidi"/>
          <w:sz w:val="30"/>
          <w:szCs w:val="30"/>
          <w:cs/>
        </w:rPr>
        <w:t>และไม่ทำให้ผลแตกต่างชั่วคราวที่ต้องเสียภาษี</w:t>
      </w:r>
      <w:r w:rsidR="00C44905" w:rsidRPr="00A03B2F">
        <w:rPr>
          <w:rFonts w:asciiTheme="majorBidi" w:hAnsiTheme="majorBidi" w:cstheme="majorBidi"/>
          <w:sz w:val="30"/>
          <w:szCs w:val="30"/>
          <w:cs/>
        </w:rPr>
        <w:t>และผลแตกต่างชั่วคราวที่ใช้หักภาษีมีจำนวนเท่ากัน ณ วันที่เกิดรายการนั้น</w:t>
      </w:r>
      <w:r w:rsidR="00FD638D"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="00CB1F43" w:rsidRPr="00A03B2F">
        <w:rPr>
          <w:rFonts w:asciiTheme="majorBidi" w:hAnsiTheme="majorBidi" w:cstheme="majorBidi"/>
          <w:sz w:val="30"/>
          <w:szCs w:val="30"/>
          <w:cs/>
        </w:rPr>
        <w:t>และผลแตกต่าง</w:t>
      </w:r>
      <w:r w:rsidR="00237B4D" w:rsidRPr="00A03B2F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ที่เกี่ยวข้องกับเงินลงทุนในบริษัทย่อยหากเป็นไปได้ว่าจะไม่มีการกลับรายการในอนาคตอันใกล้ </w:t>
      </w:r>
    </w:p>
    <w:p w14:paraId="6C9F8D1E" w14:textId="77777777" w:rsidR="008F3ED9" w:rsidRPr="00A03B2F" w:rsidRDefault="008F3ED9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162EE0" w14:textId="16639322" w:rsidR="0081425C" w:rsidRPr="00A03B2F" w:rsidRDefault="00CF5CD9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03B2F">
        <w:rPr>
          <w:rFonts w:asciiTheme="majorBidi" w:hAnsiTheme="majorBidi" w:cstheme="majorBidi"/>
          <w:spacing w:val="-2"/>
          <w:sz w:val="30"/>
          <w:szCs w:val="30"/>
          <w:cs/>
        </w:rPr>
        <w:t>การวัดมู</w:t>
      </w:r>
      <w:r w:rsidR="008F3ED9" w:rsidRPr="00A03B2F">
        <w:rPr>
          <w:rFonts w:asciiTheme="majorBidi" w:hAnsiTheme="majorBidi" w:cstheme="majorBidi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E1894" w:rsidRPr="00A03B2F">
        <w:rPr>
          <w:rFonts w:asciiTheme="majorBidi" w:hAnsiTheme="majorBidi" w:cstheme="majorBidi"/>
          <w:spacing w:val="-2"/>
          <w:sz w:val="30"/>
          <w:szCs w:val="30"/>
        </w:rPr>
        <w:br/>
      </w:r>
      <w:r w:rsidR="008F3ED9" w:rsidRPr="00A03B2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5E7661" w:rsidRPr="00A03B2F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6467ED" w14:textId="77777777" w:rsidR="0081425C" w:rsidRPr="00A03B2F" w:rsidRDefault="0081425C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70FBFF" w14:textId="651F95D6" w:rsidR="006470E2" w:rsidRPr="00A03B2F" w:rsidRDefault="008F3ED9" w:rsidP="006470E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7C429BB" w14:textId="2FE6897B" w:rsidR="007B6988" w:rsidRPr="00A03B2F" w:rsidRDefault="007B6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A03B2F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FF9C9E2" w14:textId="22B893CC" w:rsidR="00415FED" w:rsidRPr="00A03B2F" w:rsidRDefault="00415FED" w:rsidP="0041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3" w:name="_Hlk158892483"/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bookmarkEnd w:id="3"/>
    <w:p w14:paraId="09365655" w14:textId="77777777" w:rsidR="00415FED" w:rsidRPr="00A03B2F" w:rsidRDefault="00415FED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5DE7A" w14:textId="6A1F7E9F" w:rsidR="00415FED" w:rsidRPr="00A03B2F" w:rsidRDefault="00415FED" w:rsidP="0041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58892619"/>
      <w:r w:rsidRPr="00A03B2F">
        <w:rPr>
          <w:rFonts w:asciiTheme="majorBidi" w:hAnsiTheme="majorBidi" w:cstheme="majorBidi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เป็นสายงานธุรกิจที่สำคัญที่ยกเลิกหรือถือไว้</w:t>
      </w:r>
      <w:r w:rsidR="001E310D" w:rsidRPr="00A03B2F">
        <w:rPr>
          <w:rFonts w:asciiTheme="majorBidi" w:hAnsiTheme="majorBidi" w:cstheme="majorBidi"/>
          <w:sz w:val="30"/>
          <w:szCs w:val="30"/>
        </w:rPr>
        <w:br/>
      </w:r>
      <w:r w:rsidRPr="00A03B2F">
        <w:rPr>
          <w:rFonts w:asciiTheme="majorBidi" w:hAnsiTheme="majorBidi" w:cstheme="majorBidi"/>
          <w:sz w:val="30"/>
          <w:szCs w:val="30"/>
          <w:cs/>
        </w:rPr>
        <w:t>เพื่อขาย โดยจัดประเภทเป็นการดำเนินงานที่ยกเลิกเมื่อมีการขาย หรือ 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974F0A3" w14:textId="77777777" w:rsidR="00B766F4" w:rsidRPr="00A03B2F" w:rsidRDefault="00B766F4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4"/>
    <w:p w14:paraId="34F9EB53" w14:textId="69DEA880" w:rsidR="00403F07" w:rsidRPr="00A03B2F" w:rsidRDefault="001A036E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415FED"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ธ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0CFA25E3" w14:textId="77777777" w:rsidR="00403F07" w:rsidRPr="00A03B2F" w:rsidRDefault="00403F07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D18097" w14:textId="22792364" w:rsidR="0071367A" w:rsidRPr="00A03B2F" w:rsidRDefault="002C2C18" w:rsidP="002C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การคำนวณ</w:t>
      </w:r>
      <w:r w:rsidR="00901CEB" w:rsidRPr="00A03B2F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FA33DE" w:rsidRPr="00A03B2F">
        <w:rPr>
          <w:rFonts w:asciiTheme="majorBidi" w:hAnsiTheme="majorBidi" w:cstheme="majorBidi"/>
          <w:sz w:val="30"/>
          <w:szCs w:val="30"/>
          <w:cs/>
        </w:rPr>
        <w:t>มาจากกำไร</w:t>
      </w:r>
      <w:r w:rsidR="00901CEB" w:rsidRPr="00A03B2F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</w:t>
      </w:r>
      <w:r w:rsidRPr="00A03B2F">
        <w:rPr>
          <w:rFonts w:asciiTheme="majorBidi" w:hAnsiTheme="majorBidi" w:cstheme="majorBidi"/>
          <w:sz w:val="30"/>
          <w:szCs w:val="30"/>
          <w:cs/>
        </w:rPr>
        <w:t>กับ</w:t>
      </w:r>
      <w:r w:rsidR="00901CEB" w:rsidRPr="00A03B2F">
        <w:rPr>
          <w:rFonts w:asciiTheme="majorBidi" w:hAnsiTheme="majorBidi" w:cstheme="majorBidi"/>
          <w:sz w:val="30"/>
          <w:szCs w:val="30"/>
          <w:cs/>
        </w:rPr>
        <w:t>จำนวนหุ้นสามัญถัวเฉลี่ยถ่วงน้ำหนักที่ออกจำหน่าย</w:t>
      </w:r>
      <w:r w:rsidR="00FD638D" w:rsidRPr="00A03B2F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26E1FBC8" w14:textId="77777777" w:rsidR="009434FF" w:rsidRPr="00A03B2F" w:rsidRDefault="009434FF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166FF5B" w14:textId="6D307033" w:rsidR="000A10DE" w:rsidRPr="00A03B2F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6623286" w14:textId="77777777" w:rsidR="00627FFD" w:rsidRPr="00A03B2F" w:rsidRDefault="00627FFD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B6F480" w14:textId="77777777" w:rsidR="00A55F81" w:rsidRPr="00A03B2F" w:rsidRDefault="00A55F81" w:rsidP="00A55F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2EBED04" w14:textId="394FB7B9" w:rsidR="000330BE" w:rsidRPr="00A03B2F" w:rsidRDefault="000330BE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FD67F74" w14:textId="27911E9E" w:rsidR="000A10DE" w:rsidRPr="00A03B2F" w:rsidRDefault="000A10DE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ความสัมพันธ์ที่มี</w:t>
      </w:r>
      <w:r w:rsidR="003B61E9" w:rsidRPr="00A03B2F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6E7EE6" w:rsidRPr="00A03B2F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F83DF4" w:rsidRPr="00A03B2F">
        <w:rPr>
          <w:rFonts w:asciiTheme="majorBidi" w:hAnsiTheme="majorBidi" w:cstheme="majorBidi"/>
          <w:sz w:val="30"/>
          <w:szCs w:val="30"/>
        </w:rPr>
        <w:t>9</w:t>
      </w:r>
      <w:r w:rsidR="006E7EE6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3AA1" w:rsidRPr="00A03B2F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627FFD" w:rsidRPr="00A03B2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93AA1" w:rsidRPr="00A03B2F">
        <w:rPr>
          <w:rFonts w:asciiTheme="majorBidi" w:hAnsiTheme="majorBidi" w:cstheme="majorBidi"/>
          <w:sz w:val="30"/>
          <w:szCs w:val="30"/>
          <w:cs/>
        </w:rPr>
        <w:t>มีรายการระหว่างกันที่มีนัยสำคัญกับกลุ่มบริษัท ในระหว่างปีมีดังต่อไปนี้</w:t>
      </w:r>
    </w:p>
    <w:p w14:paraId="40FAD726" w14:textId="77777777" w:rsidR="000F1DF9" w:rsidRPr="00A03B2F" w:rsidRDefault="000F1DF9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680"/>
      </w:tblGrid>
      <w:tr w:rsidR="000F1DF9" w:rsidRPr="00A03B2F" w14:paraId="47661973" w14:textId="77777777" w:rsidTr="00CD4302">
        <w:trPr>
          <w:trHeight w:val="20"/>
          <w:tblHeader/>
        </w:trPr>
        <w:tc>
          <w:tcPr>
            <w:tcW w:w="3240" w:type="dxa"/>
          </w:tcPr>
          <w:p w14:paraId="4ADC6CB3" w14:textId="77777777" w:rsidR="000F1DF9" w:rsidRPr="00A03B2F" w:rsidRDefault="000F1DF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0542EF8A" w14:textId="77777777" w:rsidR="000F1DF9" w:rsidRPr="00A03B2F" w:rsidRDefault="000F1DF9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680" w:type="dxa"/>
          </w:tcPr>
          <w:p w14:paraId="73EC32CF" w14:textId="77777777" w:rsidR="000F1DF9" w:rsidRPr="00A03B2F" w:rsidRDefault="000F1DF9" w:rsidP="00964F55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D4302" w:rsidRPr="00A03B2F" w14:paraId="4FA1F134" w14:textId="77777777" w:rsidTr="00CD4302">
        <w:trPr>
          <w:trHeight w:val="20"/>
          <w:tblHeader/>
        </w:trPr>
        <w:tc>
          <w:tcPr>
            <w:tcW w:w="3240" w:type="dxa"/>
          </w:tcPr>
          <w:p w14:paraId="1B4A9D90" w14:textId="0F0A3992" w:rsidR="00CD4302" w:rsidRPr="00A03B2F" w:rsidRDefault="00CD4302" w:rsidP="000F1DF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ริษัท จีวา เรสซิเดนเซส จำกัด</w:t>
            </w:r>
          </w:p>
        </w:tc>
        <w:tc>
          <w:tcPr>
            <w:tcW w:w="1440" w:type="dxa"/>
          </w:tcPr>
          <w:p w14:paraId="188B616D" w14:textId="7BACF425" w:rsidR="00CD4302" w:rsidRPr="00A03B2F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6254A58" w14:textId="0A1A2BC1" w:rsidR="00CD4302" w:rsidRPr="00A03B2F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D4302" w:rsidRPr="00A03B2F" w14:paraId="34EF4C5E" w14:textId="77777777" w:rsidTr="00CD4302">
        <w:trPr>
          <w:trHeight w:val="20"/>
          <w:tblHeader/>
        </w:trPr>
        <w:tc>
          <w:tcPr>
            <w:tcW w:w="3240" w:type="dxa"/>
          </w:tcPr>
          <w:p w14:paraId="0D6D319F" w14:textId="7F5FF368" w:rsidR="00CD4302" w:rsidRPr="00A03B2F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ริษัท ไวศยะ คอนซัลติ้ง จำกัด</w:t>
            </w:r>
          </w:p>
        </w:tc>
        <w:tc>
          <w:tcPr>
            <w:tcW w:w="1440" w:type="dxa"/>
          </w:tcPr>
          <w:p w14:paraId="31155AAF" w14:textId="595856BE" w:rsidR="00CD4302" w:rsidRPr="00A03B2F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1B44AEB6" w14:textId="24DCCCF3" w:rsidR="00CD4302" w:rsidRPr="00A03B2F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D4302" w:rsidRPr="00A03B2F" w14:paraId="66C677B9" w14:textId="77777777" w:rsidTr="00CD4302">
        <w:trPr>
          <w:trHeight w:val="20"/>
          <w:tblHeader/>
        </w:trPr>
        <w:tc>
          <w:tcPr>
            <w:tcW w:w="3240" w:type="dxa"/>
          </w:tcPr>
          <w:p w14:paraId="57EE16D3" w14:textId="6F69C5B8" w:rsidR="00CD4302" w:rsidRPr="00A03B2F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บริษัท คาสเซิล พาร์ทเนอร์ จำกัด</w:t>
            </w:r>
          </w:p>
        </w:tc>
        <w:tc>
          <w:tcPr>
            <w:tcW w:w="1440" w:type="dxa"/>
          </w:tcPr>
          <w:p w14:paraId="63EE77EA" w14:textId="0AE6C901" w:rsidR="00CD4302" w:rsidRPr="00A03B2F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4E7B2EFD" w14:textId="3E116203" w:rsidR="00CD4302" w:rsidRPr="00A03B2F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D4302" w:rsidRPr="00A03B2F" w14:paraId="20E3BDE6" w14:textId="77777777" w:rsidTr="00CD4302">
        <w:trPr>
          <w:trHeight w:val="20"/>
          <w:tblHeader/>
        </w:trPr>
        <w:tc>
          <w:tcPr>
            <w:tcW w:w="3240" w:type="dxa"/>
          </w:tcPr>
          <w:p w14:paraId="3F0FD4AF" w14:textId="455BCEED" w:rsidR="00CD4302" w:rsidRPr="00A03B2F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5D5F183C" w14:textId="680FE628" w:rsidR="00CD4302" w:rsidRPr="00A03B2F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431ADC2" w14:textId="2857C2A5" w:rsidR="00CD4302" w:rsidRPr="00A03B2F" w:rsidRDefault="00CD4302" w:rsidP="007B6988">
            <w:pPr>
              <w:tabs>
                <w:tab w:val="clear" w:pos="227"/>
                <w:tab w:val="clear" w:pos="4451"/>
                <w:tab w:val="clear" w:pos="4678"/>
                <w:tab w:val="left" w:pos="160"/>
                <w:tab w:val="left" w:pos="250"/>
                <w:tab w:val="left" w:pos="3850"/>
                <w:tab w:val="left" w:pos="4120"/>
              </w:tabs>
              <w:spacing w:after="100" w:afterAutospacing="1" w:line="240" w:lineRule="auto"/>
              <w:ind w:left="156" w:right="-20" w:hanging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627FFD"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สั่งการและ</w:t>
            </w:r>
            <w:r w:rsidRPr="00A03B2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ควบคุมกิจกรรมต่าง</w:t>
            </w:r>
            <w:r w:rsidR="00627FFD" w:rsidRPr="00A03B2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="007B6988" w:rsidRPr="00A03B2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ทั้งนี้</w:t>
            </w:r>
            <w:r w:rsidR="00627FFD"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รวมถึงกรรมการของกลุ่มบริษัท</w:t>
            </w:r>
            <w:r w:rsidR="00450B8E"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14:paraId="598CA01C" w14:textId="105F5370" w:rsidR="00A365BE" w:rsidRPr="00A03B2F" w:rsidRDefault="00A365BE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4"/>
        <w:gridCol w:w="1083"/>
        <w:gridCol w:w="271"/>
        <w:gridCol w:w="1079"/>
        <w:gridCol w:w="271"/>
        <w:gridCol w:w="1075"/>
      </w:tblGrid>
      <w:tr w:rsidR="000A10DE" w:rsidRPr="00A03B2F" w14:paraId="1ADC392F" w14:textId="77777777" w:rsidTr="00B52F7E">
        <w:trPr>
          <w:tblHeader/>
        </w:trPr>
        <w:tc>
          <w:tcPr>
            <w:tcW w:w="2281" w:type="pct"/>
          </w:tcPr>
          <w:p w14:paraId="15C96444" w14:textId="22FCA650" w:rsidR="000A10DE" w:rsidRPr="00A03B2F" w:rsidRDefault="00444A64" w:rsidP="001E20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รายการที่สำคัญกับบุคคลหรือกิจการที่เกี่ยวข้อ</w:t>
            </w:r>
            <w:r w:rsidR="00E46226" w:rsidRPr="00A03B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ง</w:t>
            </w:r>
            <w:r w:rsidRPr="00A03B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</w:t>
            </w:r>
          </w:p>
        </w:tc>
        <w:tc>
          <w:tcPr>
            <w:tcW w:w="1265" w:type="pct"/>
            <w:gridSpan w:val="3"/>
          </w:tcPr>
          <w:p w14:paraId="6A183FD2" w14:textId="77777777" w:rsidR="000A10DE" w:rsidRPr="00A03B2F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54131" w14:textId="77777777" w:rsidR="000A10DE" w:rsidRPr="00A03B2F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4B2CFD7" w14:textId="77777777" w:rsidR="000A10DE" w:rsidRPr="00A03B2F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36" w:rsidRPr="00A03B2F" w14:paraId="24B82813" w14:textId="77777777" w:rsidTr="00B52F7E">
        <w:trPr>
          <w:tblHeader/>
        </w:trPr>
        <w:tc>
          <w:tcPr>
            <w:tcW w:w="2281" w:type="pct"/>
          </w:tcPr>
          <w:p w14:paraId="0D8A7DE5" w14:textId="18F1E193" w:rsidR="00A02536" w:rsidRPr="00A03B2F" w:rsidRDefault="00A02536" w:rsidP="00A02536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A03B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A03B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5C5BE4" w:rsidRPr="00A03B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A03B2F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</w:p>
        </w:tc>
        <w:tc>
          <w:tcPr>
            <w:tcW w:w="533" w:type="pct"/>
          </w:tcPr>
          <w:p w14:paraId="150C680D" w14:textId="50E08D7B" w:rsidR="00A02536" w:rsidRPr="00A03B2F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800747F" w14:textId="77777777" w:rsidR="00A02536" w:rsidRPr="00A03B2F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81E155" w14:textId="194A58AD" w:rsidR="00A02536" w:rsidRPr="00A03B2F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5AE78BB" w14:textId="77777777" w:rsidR="00A02536" w:rsidRPr="00A03B2F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5A8BA0" w14:textId="1D51D622" w:rsidR="00A02536" w:rsidRPr="00A03B2F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9AB7655" w14:textId="77777777" w:rsidR="00A02536" w:rsidRPr="00A03B2F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1E76271" w14:textId="30F88530" w:rsidR="00A02536" w:rsidRPr="00A03B2F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02536" w:rsidRPr="00A03B2F" w14:paraId="3365D32E" w14:textId="77777777" w:rsidTr="00B52F7E">
        <w:trPr>
          <w:tblHeader/>
        </w:trPr>
        <w:tc>
          <w:tcPr>
            <w:tcW w:w="2281" w:type="pct"/>
          </w:tcPr>
          <w:p w14:paraId="47E61C06" w14:textId="77777777" w:rsidR="00A02536" w:rsidRPr="00A03B2F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19" w:type="pct"/>
            <w:gridSpan w:val="7"/>
          </w:tcPr>
          <w:p w14:paraId="61CDE8B8" w14:textId="77777777" w:rsidR="00A02536" w:rsidRPr="00A03B2F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536" w:rsidRPr="00A03B2F" w14:paraId="2AE2FD8C" w14:textId="77777777" w:rsidTr="00B52F7E">
        <w:trPr>
          <w:trHeight w:val="317"/>
        </w:trPr>
        <w:tc>
          <w:tcPr>
            <w:tcW w:w="2281" w:type="pct"/>
          </w:tcPr>
          <w:p w14:paraId="64635A9C" w14:textId="77777777" w:rsidR="00A02536" w:rsidRPr="00A03B2F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19" w:type="pct"/>
            <w:gridSpan w:val="7"/>
          </w:tcPr>
          <w:p w14:paraId="5297F6C6" w14:textId="77777777" w:rsidR="00A02536" w:rsidRPr="00A03B2F" w:rsidRDefault="00A02536" w:rsidP="00A02536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7540C4" w:rsidRPr="00A03B2F" w14:paraId="7FB64768" w14:textId="77777777" w:rsidTr="001D2EE3">
        <w:tc>
          <w:tcPr>
            <w:tcW w:w="2281" w:type="pct"/>
          </w:tcPr>
          <w:p w14:paraId="6125A1C0" w14:textId="4E86E174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33" w:type="pct"/>
          </w:tcPr>
          <w:p w14:paraId="7BBB1DEF" w14:textId="0BED8980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54785C33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875EC77" w14:textId="4A023791" w:rsidR="007540C4" w:rsidRPr="00A03B2F" w:rsidRDefault="007540C4" w:rsidP="007540C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EFD6633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468B9D" w14:textId="0A756EE8" w:rsidR="007540C4" w:rsidRPr="00A03B2F" w:rsidRDefault="003759A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46" w:type="pct"/>
          </w:tcPr>
          <w:p w14:paraId="2F67051D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C05C6" w14:textId="0801D21E" w:rsidR="007540C4" w:rsidRPr="00A03B2F" w:rsidRDefault="007540C4" w:rsidP="009F1E08">
            <w:pPr>
              <w:pStyle w:val="a"/>
              <w:tabs>
                <w:tab w:val="clear" w:pos="1080"/>
                <w:tab w:val="decimal" w:pos="78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54</w:t>
            </w:r>
          </w:p>
        </w:tc>
      </w:tr>
      <w:tr w:rsidR="007540C4" w:rsidRPr="00A03B2F" w14:paraId="6EFD0239" w14:textId="77777777" w:rsidTr="001D2EE3">
        <w:tc>
          <w:tcPr>
            <w:tcW w:w="2281" w:type="pct"/>
          </w:tcPr>
          <w:p w14:paraId="252CC8C4" w14:textId="3CC7441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33" w:type="pct"/>
          </w:tcPr>
          <w:p w14:paraId="421ED581" w14:textId="32C0B5BD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33F18896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411AA59" w14:textId="61C85B0B" w:rsidR="007540C4" w:rsidRPr="00A03B2F" w:rsidRDefault="007540C4" w:rsidP="007540C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4C0F997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A33E6DB" w14:textId="5C1BCB7D" w:rsidR="007540C4" w:rsidRPr="00A03B2F" w:rsidRDefault="003759A4" w:rsidP="003759A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42C2098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EB5A88" w14:textId="4EE1EDAA" w:rsidR="007540C4" w:rsidRPr="00A03B2F" w:rsidRDefault="007540C4" w:rsidP="007540C4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42</w:t>
            </w:r>
          </w:p>
        </w:tc>
      </w:tr>
      <w:tr w:rsidR="007540C4" w:rsidRPr="00A03B2F" w14:paraId="697F6C85" w14:textId="77777777" w:rsidTr="001D2EE3">
        <w:tc>
          <w:tcPr>
            <w:tcW w:w="2281" w:type="pct"/>
          </w:tcPr>
          <w:p w14:paraId="45984B16" w14:textId="5E31B904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33" w:type="pct"/>
          </w:tcPr>
          <w:p w14:paraId="7E856401" w14:textId="2608DD04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5E5A7279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EE66C64" w14:textId="3493B81A" w:rsidR="007540C4" w:rsidRPr="00A03B2F" w:rsidRDefault="007540C4" w:rsidP="007540C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8D90966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4A7C6D" w14:textId="014F4F23" w:rsidR="007540C4" w:rsidRPr="00A03B2F" w:rsidRDefault="003759A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612,263</w:t>
            </w:r>
          </w:p>
        </w:tc>
        <w:tc>
          <w:tcPr>
            <w:tcW w:w="146" w:type="pct"/>
          </w:tcPr>
          <w:p w14:paraId="79942A80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F6696" w14:textId="387E6714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621,952</w:t>
            </w:r>
          </w:p>
        </w:tc>
      </w:tr>
      <w:tr w:rsidR="007540C4" w:rsidRPr="00A03B2F" w14:paraId="031051CB" w14:textId="77777777" w:rsidTr="001D2EE3">
        <w:tc>
          <w:tcPr>
            <w:tcW w:w="2281" w:type="pct"/>
          </w:tcPr>
          <w:p w14:paraId="0EDE4FC1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33" w:type="pct"/>
          </w:tcPr>
          <w:p w14:paraId="01A6530B" w14:textId="3D13B5A0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64CC7BC0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3B45BC8" w14:textId="5E4020CC" w:rsidR="007540C4" w:rsidRPr="00A03B2F" w:rsidRDefault="007540C4" w:rsidP="007540C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0931BD3C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355567" w14:textId="1FBA135F" w:rsidR="007540C4" w:rsidRPr="00A03B2F" w:rsidRDefault="003759A4" w:rsidP="003759A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32,669</w:t>
            </w:r>
          </w:p>
        </w:tc>
        <w:tc>
          <w:tcPr>
            <w:tcW w:w="146" w:type="pct"/>
          </w:tcPr>
          <w:p w14:paraId="1D1A2983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738F2" w14:textId="51A5C238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28,689</w:t>
            </w:r>
          </w:p>
        </w:tc>
      </w:tr>
      <w:tr w:rsidR="007540C4" w:rsidRPr="00A03B2F" w14:paraId="29E35702" w14:textId="77777777" w:rsidTr="001D2EE3">
        <w:tc>
          <w:tcPr>
            <w:tcW w:w="2281" w:type="pct"/>
          </w:tcPr>
          <w:p w14:paraId="241E7CD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33" w:type="pct"/>
          </w:tcPr>
          <w:p w14:paraId="40A8F2E5" w14:textId="382B866E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2C7B060C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6A3BF72" w14:textId="281C498C" w:rsidR="007540C4" w:rsidRPr="00A03B2F" w:rsidRDefault="007540C4" w:rsidP="00850AE7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52F43E06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C3C33" w14:textId="0D96F04B" w:rsidR="007540C4" w:rsidRPr="00A03B2F" w:rsidRDefault="003759A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146" w:type="pct"/>
          </w:tcPr>
          <w:p w14:paraId="2D9E706E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4C0833" w14:textId="542AA00E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294</w:t>
            </w:r>
          </w:p>
        </w:tc>
      </w:tr>
      <w:tr w:rsidR="007540C4" w:rsidRPr="00A03B2F" w14:paraId="17B811DB" w14:textId="77777777" w:rsidTr="001D2EE3">
        <w:tc>
          <w:tcPr>
            <w:tcW w:w="2281" w:type="pct"/>
          </w:tcPr>
          <w:p w14:paraId="118DB056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33" w:type="pct"/>
          </w:tcPr>
          <w:p w14:paraId="03B28719" w14:textId="78D0F27D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72F571DE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D1E3CCC" w14:textId="52BEFCCD" w:rsidR="007540C4" w:rsidRPr="00A03B2F" w:rsidRDefault="007540C4" w:rsidP="00850AE7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1C0F2E5C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724782" w14:textId="00B9B758" w:rsidR="007540C4" w:rsidRPr="00A03B2F" w:rsidRDefault="003759A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" w:type="pct"/>
          </w:tcPr>
          <w:p w14:paraId="742DEFA9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501165" w14:textId="13FCACF7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7540C4" w:rsidRPr="00A03B2F" w14:paraId="3AC9BD8E" w14:textId="77777777" w:rsidTr="001D2EE3">
        <w:tc>
          <w:tcPr>
            <w:tcW w:w="2281" w:type="pct"/>
          </w:tcPr>
          <w:p w14:paraId="248E05AA" w14:textId="61F79195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</w:tcPr>
          <w:p w14:paraId="777C1D8D" w14:textId="02F39F06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6F869F68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A9E5C48" w14:textId="13CCA2F6" w:rsidR="007540C4" w:rsidRPr="00A03B2F" w:rsidRDefault="007540C4" w:rsidP="00850AE7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847079A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7FB89CA" w14:textId="2DBFE7D5" w:rsidR="007540C4" w:rsidRPr="00A03B2F" w:rsidRDefault="003759A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1,632</w:t>
            </w:r>
          </w:p>
        </w:tc>
        <w:tc>
          <w:tcPr>
            <w:tcW w:w="146" w:type="pct"/>
          </w:tcPr>
          <w:p w14:paraId="37E20B56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D9ACDE" w14:textId="6D5CE48C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5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2,335</w:t>
            </w:r>
          </w:p>
        </w:tc>
      </w:tr>
      <w:tr w:rsidR="007540C4" w:rsidRPr="00A03B2F" w14:paraId="7D815FBD" w14:textId="77777777" w:rsidTr="001D2EE3">
        <w:trPr>
          <w:trHeight w:val="260"/>
        </w:trPr>
        <w:tc>
          <w:tcPr>
            <w:tcW w:w="2281" w:type="pct"/>
          </w:tcPr>
          <w:p w14:paraId="0B91C0F3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1A3DB34" w14:textId="57285529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361D4B2F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CDA1621" w14:textId="70DA4F3A" w:rsidR="007540C4" w:rsidRPr="00A03B2F" w:rsidRDefault="007540C4" w:rsidP="00850AE7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58FB179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9865B8" w14:textId="45C1BD4E" w:rsidR="007540C4" w:rsidRPr="00A03B2F" w:rsidRDefault="003759A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110,087</w:t>
            </w:r>
          </w:p>
        </w:tc>
        <w:tc>
          <w:tcPr>
            <w:tcW w:w="146" w:type="pct"/>
          </w:tcPr>
          <w:p w14:paraId="058319F1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86DAB7" w14:textId="0E8ADA65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155,189</w:t>
            </w:r>
          </w:p>
        </w:tc>
      </w:tr>
      <w:tr w:rsidR="007540C4" w:rsidRPr="00A03B2F" w14:paraId="2F7B1E5F" w14:textId="77777777" w:rsidTr="001D2EE3">
        <w:trPr>
          <w:trHeight w:val="260"/>
        </w:trPr>
        <w:tc>
          <w:tcPr>
            <w:tcW w:w="2281" w:type="pct"/>
          </w:tcPr>
          <w:p w14:paraId="6FFE8330" w14:textId="50A708C0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</w:tcPr>
          <w:p w14:paraId="11FBCA84" w14:textId="4157F7A3" w:rsidR="007540C4" w:rsidRPr="00A03B2F" w:rsidRDefault="003759A4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0394EA05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2E280E9" w14:textId="77551730" w:rsidR="007540C4" w:rsidRPr="00A03B2F" w:rsidRDefault="007540C4" w:rsidP="00850AE7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6781BDF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D220D2" w14:textId="0D5F8A72" w:rsidR="007540C4" w:rsidRPr="00A03B2F" w:rsidRDefault="009E0287" w:rsidP="009E028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110</w:t>
            </w:r>
          </w:p>
        </w:tc>
        <w:tc>
          <w:tcPr>
            <w:tcW w:w="146" w:type="pct"/>
          </w:tcPr>
          <w:p w14:paraId="0041C480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1C1C6B" w14:textId="2B133DF9" w:rsidR="007540C4" w:rsidRPr="00A03B2F" w:rsidRDefault="007540C4" w:rsidP="007540C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540C4" w:rsidRPr="00A03B2F" w14:paraId="240E004E" w14:textId="77777777" w:rsidTr="001D2EE3">
        <w:trPr>
          <w:trHeight w:val="260"/>
        </w:trPr>
        <w:tc>
          <w:tcPr>
            <w:tcW w:w="2281" w:type="pct"/>
          </w:tcPr>
          <w:p w14:paraId="20625848" w14:textId="1BDC2DD6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3" w:type="pct"/>
          </w:tcPr>
          <w:p w14:paraId="77E19420" w14:textId="56372980" w:rsidR="007540C4" w:rsidRPr="00A03B2F" w:rsidRDefault="00470688" w:rsidP="007540C4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23FC84E4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982DCA5" w14:textId="4DB37772" w:rsidR="007540C4" w:rsidRPr="00A03B2F" w:rsidRDefault="007540C4" w:rsidP="00850AE7">
            <w:pPr>
              <w:pStyle w:val="a"/>
              <w:tabs>
                <w:tab w:val="clear" w:pos="1080"/>
                <w:tab w:val="decimal" w:pos="52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1C577A2A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F65707" w14:textId="11B0AD8B" w:rsidR="007540C4" w:rsidRPr="00A03B2F" w:rsidRDefault="00470688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46" w:type="pct"/>
          </w:tcPr>
          <w:p w14:paraId="1F75831C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337B4C" w14:textId="77442131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20</w:t>
            </w:r>
          </w:p>
        </w:tc>
      </w:tr>
      <w:tr w:rsidR="007540C4" w:rsidRPr="00A03B2F" w14:paraId="43B570C2" w14:textId="77777777" w:rsidTr="001D2EE3">
        <w:trPr>
          <w:trHeight w:val="260"/>
        </w:trPr>
        <w:tc>
          <w:tcPr>
            <w:tcW w:w="2281" w:type="pct"/>
          </w:tcPr>
          <w:p w14:paraId="24ED6ADA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3" w:type="pct"/>
          </w:tcPr>
          <w:p w14:paraId="43290097" w14:textId="77777777" w:rsidR="007540C4" w:rsidRPr="00A03B2F" w:rsidRDefault="007540C4" w:rsidP="007540C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17088111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</w:tcPr>
          <w:p w14:paraId="3C4C2558" w14:textId="0B0615EC" w:rsidR="007540C4" w:rsidRPr="00A03B2F" w:rsidRDefault="007540C4" w:rsidP="007540C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pct"/>
          </w:tcPr>
          <w:p w14:paraId="50417556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2" w:type="pct"/>
          </w:tcPr>
          <w:p w14:paraId="7A3F524F" w14:textId="77777777" w:rsidR="007540C4" w:rsidRPr="00A03B2F" w:rsidRDefault="007540C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14:paraId="6A459A61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B407AD8" w14:textId="77777777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540C4" w:rsidRPr="00A03B2F" w14:paraId="157703ED" w14:textId="77777777" w:rsidTr="001D2EE3">
        <w:trPr>
          <w:trHeight w:val="260"/>
        </w:trPr>
        <w:tc>
          <w:tcPr>
            <w:tcW w:w="2281" w:type="pct"/>
          </w:tcPr>
          <w:p w14:paraId="7B7987E7" w14:textId="19E35EC8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33" w:type="pct"/>
          </w:tcPr>
          <w:p w14:paraId="005FAA53" w14:textId="77777777" w:rsidR="007540C4" w:rsidRPr="00A03B2F" w:rsidRDefault="007540C4" w:rsidP="007540C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115D9F0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6E56B755" w14:textId="77777777" w:rsidR="007540C4" w:rsidRPr="00A03B2F" w:rsidRDefault="007540C4" w:rsidP="007540C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FC43CBB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65A875B" w14:textId="77777777" w:rsidR="007540C4" w:rsidRPr="00A03B2F" w:rsidRDefault="007540C4" w:rsidP="007540C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A079B75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E39279" w14:textId="77777777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7540C4" w:rsidRPr="00A03B2F" w14:paraId="2077AB4E" w14:textId="77777777" w:rsidTr="001D2EE3">
        <w:trPr>
          <w:trHeight w:val="260"/>
        </w:trPr>
        <w:tc>
          <w:tcPr>
            <w:tcW w:w="2281" w:type="pct"/>
          </w:tcPr>
          <w:p w14:paraId="554AF64A" w14:textId="6281DCCE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533" w:type="pct"/>
            <w:vAlign w:val="center"/>
          </w:tcPr>
          <w:p w14:paraId="37D75D7C" w14:textId="082A773E" w:rsidR="007540C4" w:rsidRPr="00A03B2F" w:rsidRDefault="00470688" w:rsidP="007540C4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8" w:type="pct"/>
          </w:tcPr>
          <w:p w14:paraId="5C2A2766" w14:textId="77777777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58366D96" w14:textId="0D946F4A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8,178</w:t>
            </w:r>
          </w:p>
        </w:tc>
        <w:tc>
          <w:tcPr>
            <w:tcW w:w="146" w:type="pct"/>
          </w:tcPr>
          <w:p w14:paraId="3B170529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D2DBE6C" w14:textId="01B9AE8D" w:rsidR="007540C4" w:rsidRPr="00A03B2F" w:rsidRDefault="00470688" w:rsidP="007540C4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6" w:type="pct"/>
          </w:tcPr>
          <w:p w14:paraId="5EEF2ED7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E4E6D1" w14:textId="06C35475" w:rsidR="007540C4" w:rsidRPr="00A03B2F" w:rsidRDefault="007540C4" w:rsidP="009F1E0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8,178</w:t>
            </w:r>
          </w:p>
        </w:tc>
      </w:tr>
      <w:tr w:rsidR="007540C4" w:rsidRPr="00A03B2F" w14:paraId="7FAD532D" w14:textId="77777777" w:rsidTr="001D2EE3">
        <w:trPr>
          <w:trHeight w:val="260"/>
        </w:trPr>
        <w:tc>
          <w:tcPr>
            <w:tcW w:w="2281" w:type="pct"/>
          </w:tcPr>
          <w:p w14:paraId="27BFEF12" w14:textId="01274E2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33" w:type="pct"/>
            <w:vAlign w:val="center"/>
          </w:tcPr>
          <w:p w14:paraId="094347B4" w14:textId="7A20727D" w:rsidR="007540C4" w:rsidRPr="00A03B2F" w:rsidRDefault="00470688" w:rsidP="00470688">
            <w:pPr>
              <w:pStyle w:val="a"/>
              <w:tabs>
                <w:tab w:val="clear" w:pos="1080"/>
                <w:tab w:val="decimal" w:pos="610"/>
                <w:tab w:val="decimal" w:pos="704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48" w:type="pct"/>
          </w:tcPr>
          <w:p w14:paraId="752286C6" w14:textId="276061AF" w:rsidR="007540C4" w:rsidRPr="00A03B2F" w:rsidRDefault="007540C4" w:rsidP="007540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48995796" w14:textId="0D5B4B86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46" w:type="pct"/>
          </w:tcPr>
          <w:p w14:paraId="3DC1E07F" w14:textId="77777777" w:rsidR="007540C4" w:rsidRPr="00A03B2F" w:rsidRDefault="007540C4" w:rsidP="007540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CE3B28" w14:textId="15C47D85" w:rsidR="007540C4" w:rsidRPr="00A03B2F" w:rsidRDefault="00470688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46" w:type="pct"/>
          </w:tcPr>
          <w:p w14:paraId="6FC05142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FA481D" w14:textId="240E5DD0" w:rsidR="007540C4" w:rsidRPr="00A03B2F" w:rsidRDefault="007540C4" w:rsidP="007540C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6,000</w:t>
            </w:r>
          </w:p>
        </w:tc>
      </w:tr>
      <w:tr w:rsidR="00E96D3E" w:rsidRPr="00A03B2F" w14:paraId="09F3D006" w14:textId="77777777" w:rsidTr="00B52F7E">
        <w:trPr>
          <w:trHeight w:val="260"/>
        </w:trPr>
        <w:tc>
          <w:tcPr>
            <w:tcW w:w="2281" w:type="pct"/>
          </w:tcPr>
          <w:p w14:paraId="5C4A6605" w14:textId="77777777" w:rsidR="00E96D3E" w:rsidRPr="00A03B2F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</w:tcPr>
          <w:p w14:paraId="2D38AF00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729E5D07" w14:textId="77777777" w:rsidR="00E96D3E" w:rsidRPr="00A03B2F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610"/>
                <w:tab w:val="decimal" w:pos="788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</w:tcPr>
          <w:p w14:paraId="4063C111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14:paraId="4DF275D4" w14:textId="77777777" w:rsidR="00E96D3E" w:rsidRPr="00A03B2F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2" w:type="pct"/>
          </w:tcPr>
          <w:p w14:paraId="699F18E2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14:paraId="178A9243" w14:textId="77777777" w:rsidR="00E96D3E" w:rsidRPr="00A03B2F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3A19C6FE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96D3E" w:rsidRPr="00A03B2F" w14:paraId="641E982B" w14:textId="77777777" w:rsidTr="00B52F7E">
        <w:trPr>
          <w:trHeight w:val="260"/>
        </w:trPr>
        <w:tc>
          <w:tcPr>
            <w:tcW w:w="2281" w:type="pct"/>
          </w:tcPr>
          <w:p w14:paraId="36B0D3B7" w14:textId="1D5A0576" w:rsidR="00E96D3E" w:rsidRPr="00A03B2F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38B6EAB3" w14:textId="21903BE3" w:rsidR="00E96D3E" w:rsidRPr="00A03B2F" w:rsidRDefault="00E96D3E" w:rsidP="00E96D3E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C5698FC" w14:textId="77777777" w:rsidR="00E96D3E" w:rsidRPr="00A03B2F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610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137F216" w14:textId="355639E6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" w:type="pct"/>
          </w:tcPr>
          <w:p w14:paraId="5A4EF71B" w14:textId="77777777" w:rsidR="00E96D3E" w:rsidRPr="00A03B2F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6A9ABB" w14:textId="47F7FC81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EBEC7A8" w14:textId="77777777" w:rsidR="00E96D3E" w:rsidRPr="00A03B2F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FE5C10" w14:textId="0F9EB370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E96D3E" w:rsidRPr="00A03B2F" w14:paraId="7F9F8AD5" w14:textId="77777777" w:rsidTr="00B52F7E">
        <w:trPr>
          <w:trHeight w:val="260"/>
        </w:trPr>
        <w:tc>
          <w:tcPr>
            <w:tcW w:w="2281" w:type="pct"/>
          </w:tcPr>
          <w:p w14:paraId="7750BEE1" w14:textId="50E9E8CF" w:rsidR="00E96D3E" w:rsidRPr="00A03B2F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</w:tcPr>
          <w:p w14:paraId="6FB7C368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7D06EC7" w14:textId="77777777" w:rsidR="00E96D3E" w:rsidRPr="00A03B2F" w:rsidRDefault="00E96D3E" w:rsidP="00E96D3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236CE31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B90F80E" w14:textId="77777777" w:rsidR="00E96D3E" w:rsidRPr="00A03B2F" w:rsidRDefault="00E96D3E" w:rsidP="00E96D3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890B26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B7D9762" w14:textId="77777777" w:rsidR="00E96D3E" w:rsidRPr="00A03B2F" w:rsidRDefault="00E96D3E" w:rsidP="00E9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2557A1" w14:textId="77777777" w:rsidR="00E96D3E" w:rsidRPr="00A03B2F" w:rsidRDefault="00E96D3E" w:rsidP="00E96D3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470688" w:rsidRPr="00A03B2F" w14:paraId="4EC1F6E5" w14:textId="77777777" w:rsidTr="00E947C7">
        <w:trPr>
          <w:trHeight w:val="260"/>
        </w:trPr>
        <w:tc>
          <w:tcPr>
            <w:tcW w:w="2281" w:type="pct"/>
          </w:tcPr>
          <w:p w14:paraId="5280AB90" w14:textId="4B978CDC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 ผลประโยชน์ระยะสั้น</w:t>
            </w:r>
          </w:p>
        </w:tc>
        <w:tc>
          <w:tcPr>
            <w:tcW w:w="533" w:type="pct"/>
          </w:tcPr>
          <w:p w14:paraId="2D428A4E" w14:textId="08096309" w:rsidR="00470688" w:rsidRPr="00A03B2F" w:rsidRDefault="00470688" w:rsidP="00470688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207,802</w:t>
            </w:r>
          </w:p>
        </w:tc>
        <w:tc>
          <w:tcPr>
            <w:tcW w:w="148" w:type="pct"/>
          </w:tcPr>
          <w:p w14:paraId="6CC0A7C0" w14:textId="77777777" w:rsidR="00470688" w:rsidRPr="00A03B2F" w:rsidRDefault="00470688" w:rsidP="00470688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5F073A7" w14:textId="06E3505C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219,542</w:t>
            </w:r>
          </w:p>
        </w:tc>
        <w:tc>
          <w:tcPr>
            <w:tcW w:w="146" w:type="pct"/>
          </w:tcPr>
          <w:p w14:paraId="64918DBB" w14:textId="77777777" w:rsidR="00470688" w:rsidRPr="00A03B2F" w:rsidRDefault="00470688" w:rsidP="004706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F72463" w14:textId="741E872D" w:rsidR="00470688" w:rsidRPr="00A03B2F" w:rsidRDefault="00470688" w:rsidP="00470688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207,802</w:t>
            </w:r>
          </w:p>
        </w:tc>
        <w:tc>
          <w:tcPr>
            <w:tcW w:w="146" w:type="pct"/>
          </w:tcPr>
          <w:p w14:paraId="2A3BC18F" w14:textId="77777777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7D4B63" w14:textId="4F5215BC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219,542</w:t>
            </w:r>
          </w:p>
        </w:tc>
      </w:tr>
      <w:tr w:rsidR="00470688" w:rsidRPr="00A03B2F" w14:paraId="41CA2BCA" w14:textId="77777777" w:rsidTr="00E947C7">
        <w:trPr>
          <w:trHeight w:val="260"/>
        </w:trPr>
        <w:tc>
          <w:tcPr>
            <w:tcW w:w="2281" w:type="pct"/>
          </w:tcPr>
          <w:p w14:paraId="30B1254C" w14:textId="43DE9632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 ผลประโยชน์หลังออกจากงาน</w:t>
            </w:r>
          </w:p>
        </w:tc>
        <w:tc>
          <w:tcPr>
            <w:tcW w:w="533" w:type="pct"/>
          </w:tcPr>
          <w:p w14:paraId="16F0B08D" w14:textId="54A3FED7" w:rsidR="00470688" w:rsidRPr="00A03B2F" w:rsidRDefault="00470688" w:rsidP="00470688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5,911</w:t>
            </w:r>
          </w:p>
        </w:tc>
        <w:tc>
          <w:tcPr>
            <w:tcW w:w="148" w:type="pct"/>
          </w:tcPr>
          <w:p w14:paraId="2AB1BFD4" w14:textId="77777777" w:rsidR="00470688" w:rsidRPr="00A03B2F" w:rsidRDefault="00470688" w:rsidP="00470688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019011C" w14:textId="4EFC2B7D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5,849</w:t>
            </w:r>
          </w:p>
        </w:tc>
        <w:tc>
          <w:tcPr>
            <w:tcW w:w="146" w:type="pct"/>
          </w:tcPr>
          <w:p w14:paraId="5A4C4186" w14:textId="77777777" w:rsidR="00470688" w:rsidRPr="00A03B2F" w:rsidRDefault="00470688" w:rsidP="004706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A7A8DEB" w14:textId="5234B1DF" w:rsidR="00470688" w:rsidRPr="00A03B2F" w:rsidRDefault="00470688" w:rsidP="00470688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5,911</w:t>
            </w:r>
          </w:p>
        </w:tc>
        <w:tc>
          <w:tcPr>
            <w:tcW w:w="146" w:type="pct"/>
          </w:tcPr>
          <w:p w14:paraId="0AA3487E" w14:textId="77777777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20AE44" w14:textId="1C801380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5,849</w:t>
            </w:r>
          </w:p>
        </w:tc>
      </w:tr>
      <w:tr w:rsidR="00470688" w:rsidRPr="00A03B2F" w14:paraId="2F60064C" w14:textId="77777777" w:rsidTr="00E947C7">
        <w:trPr>
          <w:trHeight w:val="260"/>
        </w:trPr>
        <w:tc>
          <w:tcPr>
            <w:tcW w:w="2281" w:type="pct"/>
          </w:tcPr>
          <w:p w14:paraId="4BBCE307" w14:textId="03D9C786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>ผลประโยชน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์ระยะยาวอื่น</w:t>
            </w:r>
          </w:p>
        </w:tc>
        <w:tc>
          <w:tcPr>
            <w:tcW w:w="533" w:type="pct"/>
          </w:tcPr>
          <w:p w14:paraId="285E6840" w14:textId="7270A2E1" w:rsidR="00470688" w:rsidRPr="00A03B2F" w:rsidRDefault="00470688" w:rsidP="00470688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45,499</w:t>
            </w:r>
          </w:p>
        </w:tc>
        <w:tc>
          <w:tcPr>
            <w:tcW w:w="148" w:type="pct"/>
          </w:tcPr>
          <w:p w14:paraId="48D21785" w14:textId="77777777" w:rsidR="00470688" w:rsidRPr="00A03B2F" w:rsidRDefault="00470688" w:rsidP="00470688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EDD32F7" w14:textId="6DEE0471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39,607</w:t>
            </w:r>
          </w:p>
        </w:tc>
        <w:tc>
          <w:tcPr>
            <w:tcW w:w="146" w:type="pct"/>
          </w:tcPr>
          <w:p w14:paraId="46F90BEA" w14:textId="77777777" w:rsidR="00470688" w:rsidRPr="00A03B2F" w:rsidRDefault="00470688" w:rsidP="004706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B4AF635" w14:textId="4A98A0D6" w:rsidR="00470688" w:rsidRPr="00A03B2F" w:rsidRDefault="00470688" w:rsidP="00470688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45,499</w:t>
            </w:r>
          </w:p>
        </w:tc>
        <w:tc>
          <w:tcPr>
            <w:tcW w:w="146" w:type="pct"/>
          </w:tcPr>
          <w:p w14:paraId="65D4462A" w14:textId="77777777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B949D37" w14:textId="4F43F3A7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lang w:val="en-US"/>
              </w:rPr>
              <w:t>39,607</w:t>
            </w:r>
          </w:p>
        </w:tc>
      </w:tr>
      <w:tr w:rsidR="00470688" w:rsidRPr="00A03B2F" w14:paraId="080586AD" w14:textId="77777777" w:rsidTr="00F86951">
        <w:trPr>
          <w:trHeight w:val="260"/>
        </w:trPr>
        <w:tc>
          <w:tcPr>
            <w:tcW w:w="2281" w:type="pct"/>
          </w:tcPr>
          <w:p w14:paraId="4B273E04" w14:textId="19C18D37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3B830BE0" w14:textId="09157351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259,21</w:t>
            </w:r>
            <w:r w:rsidR="003F359B" w:rsidRPr="00A03B2F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48" w:type="pct"/>
          </w:tcPr>
          <w:p w14:paraId="2D6B63D9" w14:textId="77777777" w:rsidR="00470688" w:rsidRPr="00A03B2F" w:rsidRDefault="00470688" w:rsidP="00470688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0BE23CA6" w14:textId="679F5077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264,998</w:t>
            </w:r>
          </w:p>
        </w:tc>
        <w:tc>
          <w:tcPr>
            <w:tcW w:w="146" w:type="pct"/>
          </w:tcPr>
          <w:p w14:paraId="013D645B" w14:textId="77777777" w:rsidR="00470688" w:rsidRPr="00A03B2F" w:rsidRDefault="00470688" w:rsidP="004706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2B3FA571" w14:textId="0E3412D1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259,21</w:t>
            </w:r>
            <w:r w:rsidR="003F359B" w:rsidRPr="00A03B2F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46" w:type="pct"/>
          </w:tcPr>
          <w:p w14:paraId="43BAA43D" w14:textId="77777777" w:rsidR="00470688" w:rsidRPr="00A03B2F" w:rsidRDefault="00470688" w:rsidP="0047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6A3B8260" w14:textId="4B173592" w:rsidR="00470688" w:rsidRPr="00A03B2F" w:rsidRDefault="00470688" w:rsidP="0047068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264,998</w:t>
            </w:r>
          </w:p>
        </w:tc>
      </w:tr>
    </w:tbl>
    <w:p w14:paraId="7C8457A3" w14:textId="4B079793" w:rsidR="00DC36B2" w:rsidRPr="00A03B2F" w:rsidRDefault="00DC36B2" w:rsidP="00B766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6"/>
        <w:gridCol w:w="275"/>
        <w:gridCol w:w="1074"/>
        <w:gridCol w:w="273"/>
        <w:gridCol w:w="1100"/>
        <w:gridCol w:w="273"/>
        <w:gridCol w:w="1056"/>
      </w:tblGrid>
      <w:tr w:rsidR="00807680" w:rsidRPr="00A03B2F" w14:paraId="1FA556EF" w14:textId="77777777" w:rsidTr="00E912AF">
        <w:trPr>
          <w:tblHeader/>
        </w:trPr>
        <w:tc>
          <w:tcPr>
            <w:tcW w:w="2232" w:type="pct"/>
          </w:tcPr>
          <w:p w14:paraId="609DC2B0" w14:textId="401014A5" w:rsidR="00807680" w:rsidRPr="00A03B2F" w:rsidRDefault="004D40F0" w:rsidP="00862D4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1F42BFC4" w14:textId="77777777" w:rsidR="00807680" w:rsidRPr="00A03B2F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EC39645" w14:textId="77777777" w:rsidR="00807680" w:rsidRPr="00A03B2F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068CDA1" w14:textId="77777777" w:rsidR="00807680" w:rsidRPr="00A03B2F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AF" w:rsidRPr="00A03B2F" w14:paraId="6F95CC82" w14:textId="77777777" w:rsidTr="00E912AF">
        <w:trPr>
          <w:tblHeader/>
        </w:trPr>
        <w:tc>
          <w:tcPr>
            <w:tcW w:w="2232" w:type="pct"/>
          </w:tcPr>
          <w:p w14:paraId="2504C034" w14:textId="1988D4BF" w:rsidR="00807680" w:rsidRPr="00A03B2F" w:rsidRDefault="003174BF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ณ วันที่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31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85" w:type="pct"/>
          </w:tcPr>
          <w:p w14:paraId="424E5944" w14:textId="6E9CDAD7" w:rsidR="00807680" w:rsidRPr="00A03B2F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40C4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2C35F64" w14:textId="77777777" w:rsidR="00807680" w:rsidRPr="00A03B2F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C2F696E" w14:textId="7C51117B" w:rsidR="00807680" w:rsidRPr="00A03B2F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40C4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1EC5C3B" w14:textId="77777777" w:rsidR="00807680" w:rsidRPr="00A03B2F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9B10E9" w14:textId="720C5CA3" w:rsidR="00807680" w:rsidRPr="00A03B2F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40C4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EE48D70" w14:textId="77777777" w:rsidR="00807680" w:rsidRPr="00A03B2F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112F6E1" w14:textId="554FF1F2" w:rsidR="00807680" w:rsidRPr="00A03B2F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40C4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7680" w:rsidRPr="00A03B2F" w14:paraId="06C5AA57" w14:textId="77777777" w:rsidTr="00E912AF">
        <w:trPr>
          <w:tblHeader/>
        </w:trPr>
        <w:tc>
          <w:tcPr>
            <w:tcW w:w="2232" w:type="pct"/>
          </w:tcPr>
          <w:p w14:paraId="60D38EF6" w14:textId="77777777" w:rsidR="00807680" w:rsidRPr="00A03B2F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8" w:type="pct"/>
            <w:gridSpan w:val="7"/>
          </w:tcPr>
          <w:p w14:paraId="2F205766" w14:textId="77777777" w:rsidR="00807680" w:rsidRPr="00A03B2F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6CE" w:rsidRPr="00A03B2F" w14:paraId="66CA1B9D" w14:textId="77777777" w:rsidTr="00901113">
        <w:tc>
          <w:tcPr>
            <w:tcW w:w="2232" w:type="pct"/>
          </w:tcPr>
          <w:p w14:paraId="09FDE1ED" w14:textId="4D0E28C3" w:rsidR="001356CE" w:rsidRPr="00A03B2F" w:rsidRDefault="001356CE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</w:t>
            </w:r>
            <w:r w:rsidR="009434FF" w:rsidRPr="00A03B2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</w:t>
            </w:r>
            <w:r w:rsidRPr="00A03B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585" w:type="pct"/>
          </w:tcPr>
          <w:p w14:paraId="6BD0FEE9" w14:textId="77777777" w:rsidR="001356CE" w:rsidRPr="00A03B2F" w:rsidRDefault="001356CE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4BD02B3A" w14:textId="77777777" w:rsidR="001356CE" w:rsidRPr="00A03B2F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</w:tcPr>
          <w:p w14:paraId="0C173035" w14:textId="77777777" w:rsidR="001356CE" w:rsidRPr="00A03B2F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70A11673" w14:textId="77777777" w:rsidR="001356CE" w:rsidRPr="00A03B2F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E738A1" w14:textId="77777777" w:rsidR="001356CE" w:rsidRPr="00A03B2F" w:rsidRDefault="001356CE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37746642" w14:textId="77777777" w:rsidR="001356CE" w:rsidRPr="00A03B2F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783CFDE" w14:textId="77777777" w:rsidR="001356CE" w:rsidRPr="00A03B2F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2730A" w:rsidRPr="00A03B2F" w14:paraId="74D55CE2" w14:textId="77777777" w:rsidTr="00901113">
        <w:tc>
          <w:tcPr>
            <w:tcW w:w="2232" w:type="pct"/>
          </w:tcPr>
          <w:p w14:paraId="27228140" w14:textId="43D30FB3" w:rsidR="0042730A" w:rsidRPr="00A03B2F" w:rsidRDefault="0042730A" w:rsidP="0042730A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1C53DD4" w14:textId="51217C69" w:rsidR="0042730A" w:rsidRPr="00A03B2F" w:rsidRDefault="0009707C" w:rsidP="0042730A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36E1D618" w14:textId="77777777" w:rsidR="0042730A" w:rsidRPr="00A03B2F" w:rsidRDefault="0042730A" w:rsidP="0042730A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0DF15BD" w14:textId="34BCF35E" w:rsidR="0042730A" w:rsidRPr="00A03B2F" w:rsidRDefault="0042730A" w:rsidP="0009707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59519DEB" w14:textId="77777777" w:rsidR="0042730A" w:rsidRPr="00A03B2F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B242B4C" w14:textId="4626F325" w:rsidR="0042730A" w:rsidRPr="00A03B2F" w:rsidRDefault="0009707C" w:rsidP="0042730A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lang w:val="en-US"/>
              </w:rPr>
              <w:t>3,819</w:t>
            </w:r>
          </w:p>
        </w:tc>
        <w:tc>
          <w:tcPr>
            <w:tcW w:w="147" w:type="pct"/>
          </w:tcPr>
          <w:p w14:paraId="259DBDCE" w14:textId="77777777" w:rsidR="0042730A" w:rsidRPr="00A03B2F" w:rsidRDefault="0042730A" w:rsidP="004273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F874E58" w14:textId="624FB53A" w:rsidR="0042730A" w:rsidRPr="00A03B2F" w:rsidRDefault="007540C4" w:rsidP="0042730A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lang w:val="en-US"/>
              </w:rPr>
              <w:t>3,199</w:t>
            </w:r>
          </w:p>
        </w:tc>
      </w:tr>
      <w:tr w:rsidR="00402705" w:rsidRPr="00A03B2F" w14:paraId="1B105C35" w14:textId="77777777" w:rsidTr="00402705">
        <w:tc>
          <w:tcPr>
            <w:tcW w:w="2232" w:type="pct"/>
          </w:tcPr>
          <w:p w14:paraId="02B3F4C0" w14:textId="12122861" w:rsidR="00402705" w:rsidRPr="00A03B2F" w:rsidRDefault="00402705" w:rsidP="0040270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A03B2F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585" w:type="pct"/>
          </w:tcPr>
          <w:p w14:paraId="4CC111C3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25D33F89" w14:textId="77777777" w:rsidR="00402705" w:rsidRPr="00A03B2F" w:rsidRDefault="00402705" w:rsidP="0040270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</w:tcPr>
          <w:p w14:paraId="34391F25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="Angsana New"/>
                <w:b/>
                <w:bCs/>
                <w:cs/>
                <w:lang w:val="en-US"/>
              </w:rPr>
            </w:pPr>
          </w:p>
        </w:tc>
        <w:tc>
          <w:tcPr>
            <w:tcW w:w="147" w:type="pct"/>
          </w:tcPr>
          <w:p w14:paraId="0E6CA703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4FC606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046CCD45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0B718F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02705" w:rsidRPr="00A03B2F" w14:paraId="74040147" w14:textId="77777777" w:rsidTr="00402705">
        <w:tc>
          <w:tcPr>
            <w:tcW w:w="2232" w:type="pct"/>
          </w:tcPr>
          <w:p w14:paraId="5DAE2E40" w14:textId="5DA3BA13" w:rsidR="00402705" w:rsidRPr="00A03B2F" w:rsidRDefault="00402705" w:rsidP="0040270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A03B2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E3134A6" w14:textId="28EFC61D" w:rsidR="00402705" w:rsidRPr="00A03B2F" w:rsidRDefault="00402705" w:rsidP="0040270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40BDB79F" w14:textId="77777777" w:rsidR="00402705" w:rsidRPr="00A03B2F" w:rsidRDefault="00402705" w:rsidP="0040270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93A1738" w14:textId="701F5F15" w:rsidR="00402705" w:rsidRPr="00A03B2F" w:rsidRDefault="00402705" w:rsidP="0009707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="Angsana New"/>
                <w:b/>
                <w:bCs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54998B9F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18E2928" w14:textId="50B8C684" w:rsidR="00402705" w:rsidRPr="00A03B2F" w:rsidRDefault="00402705" w:rsidP="0040270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27,000</w:t>
            </w:r>
          </w:p>
        </w:tc>
        <w:tc>
          <w:tcPr>
            <w:tcW w:w="147" w:type="pct"/>
          </w:tcPr>
          <w:p w14:paraId="65CDA790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DA23CD2" w14:textId="7B8091AB" w:rsidR="00402705" w:rsidRPr="00A03B2F" w:rsidRDefault="00402705" w:rsidP="0009707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</w:tr>
      <w:tr w:rsidR="00402705" w:rsidRPr="00A03B2F" w14:paraId="60B0CCAD" w14:textId="77777777" w:rsidTr="00402705">
        <w:tc>
          <w:tcPr>
            <w:tcW w:w="2232" w:type="pct"/>
          </w:tcPr>
          <w:p w14:paraId="58B1FB73" w14:textId="77777777" w:rsidR="00402705" w:rsidRPr="00A03B2F" w:rsidRDefault="00402705" w:rsidP="0040270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F0851F4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8" w:type="pct"/>
          </w:tcPr>
          <w:p w14:paraId="3D3CDC0D" w14:textId="77777777" w:rsidR="00402705" w:rsidRPr="00A03B2F" w:rsidRDefault="00402705" w:rsidP="0040270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2D2B377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7" w:type="pct"/>
          </w:tcPr>
          <w:p w14:paraId="483BC6C7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845A55F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7" w:type="pct"/>
          </w:tcPr>
          <w:p w14:paraId="62E6089F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DE5B72C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402705" w:rsidRPr="00A03B2F" w14:paraId="35D0F589" w14:textId="77777777" w:rsidTr="00901113">
        <w:tc>
          <w:tcPr>
            <w:tcW w:w="2232" w:type="pct"/>
          </w:tcPr>
          <w:p w14:paraId="772A122B" w14:textId="5B60D0E7" w:rsidR="00402705" w:rsidRPr="00A03B2F" w:rsidRDefault="00402705" w:rsidP="0040270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5" w:type="pct"/>
          </w:tcPr>
          <w:p w14:paraId="2407FB60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6143602C" w14:textId="77777777" w:rsidR="00402705" w:rsidRPr="00A03B2F" w:rsidRDefault="00402705" w:rsidP="0040270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</w:tcPr>
          <w:p w14:paraId="70CD7111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14778766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920F06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26573126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053BB8" w14:textId="77777777" w:rsidR="00402705" w:rsidRPr="00A03B2F" w:rsidRDefault="00402705" w:rsidP="00402705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02705" w:rsidRPr="00A03B2F" w14:paraId="75851124" w14:textId="77777777" w:rsidTr="00901113">
        <w:tc>
          <w:tcPr>
            <w:tcW w:w="2232" w:type="pct"/>
          </w:tcPr>
          <w:p w14:paraId="2C684DA1" w14:textId="77777777" w:rsidR="00402705" w:rsidRPr="00A03B2F" w:rsidRDefault="00402705" w:rsidP="0040270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3876F08E" w14:textId="11908B5A" w:rsidR="00402705" w:rsidRPr="00A03B2F" w:rsidRDefault="005D1827" w:rsidP="0040270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45F753F9" w14:textId="77777777" w:rsidR="00402705" w:rsidRPr="00A03B2F" w:rsidRDefault="00402705" w:rsidP="0040270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C5D4FDF" w14:textId="1BBBBEC1" w:rsidR="00402705" w:rsidRPr="00A03B2F" w:rsidRDefault="00402705" w:rsidP="0009707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62CE04BD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1498A1A0" w14:textId="5502DF00" w:rsidR="00402705" w:rsidRPr="00A03B2F" w:rsidRDefault="0009707C" w:rsidP="0009707C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232,6</w:t>
            </w:r>
            <w:r w:rsidR="003F359B" w:rsidRPr="00A03B2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47" w:type="pct"/>
          </w:tcPr>
          <w:p w14:paraId="3E7D3E3B" w14:textId="77777777" w:rsidR="00402705" w:rsidRPr="00A03B2F" w:rsidRDefault="00402705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5C945BB" w14:textId="62CD102C" w:rsidR="00402705" w:rsidRPr="00A03B2F" w:rsidRDefault="00402705" w:rsidP="00402705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Theme="majorBidi" w:hAnsiTheme="majorBidi" w:cs="Angsana New"/>
                <w:b/>
                <w:bCs/>
                <w:cs/>
                <w:lang w:val="en-US"/>
              </w:rPr>
              <w:t>146</w:t>
            </w:r>
            <w:r w:rsidRPr="00A03B2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A03B2F">
              <w:rPr>
                <w:rFonts w:asciiTheme="majorBidi" w:hAnsiTheme="majorBidi" w:cs="Angsana New"/>
                <w:b/>
                <w:bCs/>
                <w:cs/>
                <w:lang w:val="en-US"/>
              </w:rPr>
              <w:t>725</w:t>
            </w:r>
          </w:p>
        </w:tc>
      </w:tr>
      <w:tr w:rsidR="00B766F4" w:rsidRPr="00A03B2F" w14:paraId="6366FD65" w14:textId="77777777" w:rsidTr="00B766F4">
        <w:tc>
          <w:tcPr>
            <w:tcW w:w="2232" w:type="pct"/>
          </w:tcPr>
          <w:p w14:paraId="6443E791" w14:textId="77777777" w:rsidR="00B766F4" w:rsidRPr="00A03B2F" w:rsidRDefault="00B766F4" w:rsidP="0040270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5" w:type="pct"/>
          </w:tcPr>
          <w:p w14:paraId="1C1795C5" w14:textId="77777777" w:rsidR="00B766F4" w:rsidRPr="00A03B2F" w:rsidRDefault="00B766F4" w:rsidP="0040270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8" w:type="pct"/>
          </w:tcPr>
          <w:p w14:paraId="4FD97637" w14:textId="77777777" w:rsidR="00B766F4" w:rsidRPr="00A03B2F" w:rsidRDefault="00B766F4" w:rsidP="0040270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79" w:type="pct"/>
          </w:tcPr>
          <w:p w14:paraId="6498F90A" w14:textId="77777777" w:rsidR="00B766F4" w:rsidRPr="00A03B2F" w:rsidRDefault="00B766F4" w:rsidP="0009707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7" w:type="pct"/>
          </w:tcPr>
          <w:p w14:paraId="5B96E566" w14:textId="77777777" w:rsidR="00B766F4" w:rsidRPr="00A03B2F" w:rsidRDefault="00B766F4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</w:tcPr>
          <w:p w14:paraId="46EB620E" w14:textId="77777777" w:rsidR="00B766F4" w:rsidRPr="00A03B2F" w:rsidRDefault="00B766F4" w:rsidP="0009707C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7" w:type="pct"/>
          </w:tcPr>
          <w:p w14:paraId="4F1D916C" w14:textId="77777777" w:rsidR="00B766F4" w:rsidRPr="00A03B2F" w:rsidRDefault="00B766F4" w:rsidP="00402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C60AA03" w14:textId="77777777" w:rsidR="00B766F4" w:rsidRPr="00A03B2F" w:rsidRDefault="00B766F4" w:rsidP="00402705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972CEC" w:rsidRPr="00A03B2F" w14:paraId="57654EA5" w14:textId="77777777" w:rsidTr="00972CEC">
        <w:tc>
          <w:tcPr>
            <w:tcW w:w="2232" w:type="pct"/>
          </w:tcPr>
          <w:p w14:paraId="08AD5FFB" w14:textId="22AFF45D" w:rsidR="00972CEC" w:rsidRPr="00A03B2F" w:rsidRDefault="00972CEC" w:rsidP="00942A7F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</w:t>
            </w:r>
            <w:r w:rsidRPr="00A03B2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หมุนเวียนอื่น</w:t>
            </w:r>
          </w:p>
        </w:tc>
        <w:tc>
          <w:tcPr>
            <w:tcW w:w="585" w:type="pct"/>
          </w:tcPr>
          <w:p w14:paraId="7E47E7A9" w14:textId="77777777" w:rsidR="00972CEC" w:rsidRPr="00A03B2F" w:rsidRDefault="00972CEC" w:rsidP="00972CE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278F498A" w14:textId="77777777" w:rsidR="00972CEC" w:rsidRPr="00A03B2F" w:rsidRDefault="00972CEC" w:rsidP="00972CE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</w:tcPr>
          <w:p w14:paraId="3F04F273" w14:textId="77777777" w:rsidR="00972CEC" w:rsidRPr="00A03B2F" w:rsidRDefault="00972CEC" w:rsidP="00972CEC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3BD5EBE9" w14:textId="77777777" w:rsidR="00972CEC" w:rsidRPr="00A03B2F" w:rsidRDefault="00972CEC" w:rsidP="00972C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C82416" w14:textId="77777777" w:rsidR="00972CEC" w:rsidRPr="00A03B2F" w:rsidRDefault="00972CEC" w:rsidP="00972CEC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511D1CAF" w14:textId="77777777" w:rsidR="00972CEC" w:rsidRPr="00A03B2F" w:rsidRDefault="00972CEC" w:rsidP="00972C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4E2445B" w14:textId="77777777" w:rsidR="00972CEC" w:rsidRPr="00A03B2F" w:rsidRDefault="00972CEC" w:rsidP="00972CEC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72CEC" w:rsidRPr="00A03B2F" w14:paraId="645D9172" w14:textId="77777777" w:rsidTr="00972CEC">
        <w:tc>
          <w:tcPr>
            <w:tcW w:w="2232" w:type="pct"/>
          </w:tcPr>
          <w:p w14:paraId="6486E5E2" w14:textId="3CD0F45D" w:rsidR="00972CEC" w:rsidRPr="00A03B2F" w:rsidRDefault="00972CEC" w:rsidP="00972CEC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A03B2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62DF60E" w14:textId="7C11FA01" w:rsidR="00972CEC" w:rsidRPr="00A03B2F" w:rsidRDefault="00972CEC" w:rsidP="00972CEC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4C454097" w14:textId="77777777" w:rsidR="00972CEC" w:rsidRPr="00A03B2F" w:rsidRDefault="00972CEC" w:rsidP="00972CEC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7CBC1F7" w14:textId="15F7FE8D" w:rsidR="00972CEC" w:rsidRPr="00A03B2F" w:rsidRDefault="00972CEC" w:rsidP="0053045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7EDCE3CA" w14:textId="77777777" w:rsidR="00972CEC" w:rsidRPr="00A03B2F" w:rsidRDefault="00972CEC" w:rsidP="00972C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7B1BAC06" w14:textId="498276B7" w:rsidR="00972CEC" w:rsidRPr="00A03B2F" w:rsidRDefault="00530457" w:rsidP="0053045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176</w:t>
            </w:r>
          </w:p>
        </w:tc>
        <w:tc>
          <w:tcPr>
            <w:tcW w:w="147" w:type="pct"/>
          </w:tcPr>
          <w:p w14:paraId="6FA354E4" w14:textId="77777777" w:rsidR="00972CEC" w:rsidRPr="00A03B2F" w:rsidRDefault="00972CEC" w:rsidP="00972C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7FCB2A0" w14:textId="0F30807F" w:rsidR="00972CEC" w:rsidRPr="00A03B2F" w:rsidRDefault="00530457" w:rsidP="0053045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</w:tr>
    </w:tbl>
    <w:p w14:paraId="302043B2" w14:textId="77777777" w:rsidR="00450B8E" w:rsidRPr="00A03B2F" w:rsidRDefault="00450B8E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34BF5404" w14:textId="03A6C6AB" w:rsidR="000A10DE" w:rsidRPr="00A03B2F" w:rsidRDefault="000A10DE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สัญญาสำคัญ</w:t>
      </w:r>
      <w:r w:rsidR="00553373" w:rsidRPr="00A03B2F">
        <w:rPr>
          <w:rFonts w:ascii="Angsana New" w:hAnsi="Angsana New"/>
          <w:b/>
          <w:bCs/>
          <w:sz w:val="30"/>
          <w:szCs w:val="30"/>
          <w:cs/>
        </w:rPr>
        <w:t>ที่ทำกับ</w:t>
      </w:r>
      <w:r w:rsidRPr="00A03B2F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14:paraId="2B06F74B" w14:textId="77777777" w:rsidR="000A10DE" w:rsidRPr="00A03B2F" w:rsidRDefault="000A10DE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4549C9EB" w14:textId="77777777" w:rsidR="000A10DE" w:rsidRPr="00A03B2F" w:rsidRDefault="000A10DE" w:rsidP="00582EBB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A03B2F">
        <w:rPr>
          <w:rFonts w:ascii="Angsana New" w:hAnsi="Angsana New" w:cs="Angsana New" w:hint="cs"/>
          <w:i/>
          <w:iCs/>
          <w:cs/>
          <w:lang w:val="en-US"/>
        </w:rPr>
        <w:t>สัญญาให้บริการใช้พื้นที่</w:t>
      </w:r>
    </w:p>
    <w:p w14:paraId="3AD415C3" w14:textId="77777777" w:rsidR="0055720C" w:rsidRPr="00A03B2F" w:rsidRDefault="0055720C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7553A810" w14:textId="1D7FD157" w:rsidR="00825D77" w:rsidRPr="00A03B2F" w:rsidRDefault="00825D77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03B2F">
        <w:rPr>
          <w:rFonts w:ascii="Angsana New" w:hAnsi="Angsana New" w:cs="Angsana New"/>
          <w:spacing w:val="-6"/>
          <w:cs/>
          <w:lang w:val="en-US"/>
        </w:rPr>
        <w:t>บริษัททำสัญญาให้บริการใช้พื้นที่กับบริษัทย่อยสำหรับโรงงานพุนพิน</w:t>
      </w:r>
      <w:r w:rsidR="00965276" w:rsidRPr="00A03B2F">
        <w:rPr>
          <w:rFonts w:ascii="Angsana New" w:hAnsi="Angsana New" w:cs="Angsana New"/>
          <w:color w:val="FFFFFF"/>
          <w:spacing w:val="-6"/>
          <w:cs/>
          <w:lang w:val="en-US"/>
        </w:rPr>
        <w:t xml:space="preserve"> </w:t>
      </w:r>
      <w:r w:rsidR="001E1B1A" w:rsidRPr="00A03B2F">
        <w:rPr>
          <w:rFonts w:ascii="Angsana New" w:hAnsi="Angsana New" w:cs="Angsana New"/>
          <w:spacing w:val="-6"/>
          <w:lang w:val="en-US"/>
        </w:rPr>
        <w:t>8</w:t>
      </w:r>
      <w:r w:rsidRPr="00A03B2F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A03B2F">
        <w:rPr>
          <w:rFonts w:ascii="Angsana New" w:hAnsi="Angsana New" w:cs="Angsana New"/>
          <w:spacing w:val="-6"/>
          <w:cs/>
          <w:lang w:val="en-US"/>
        </w:rPr>
        <w:t>ปี</w:t>
      </w:r>
      <w:r w:rsidRPr="00A03B2F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สิ้นสุดเดือนกุมภาพันธ์ </w:t>
      </w:r>
      <w:r w:rsidR="005E0518" w:rsidRPr="00A03B2F">
        <w:rPr>
          <w:rFonts w:ascii="Angsana New" w:hAnsi="Angsana New" w:cs="Angsana New"/>
          <w:spacing w:val="-6"/>
          <w:lang w:val="en-US"/>
        </w:rPr>
        <w:t>2564</w:t>
      </w:r>
      <w:r w:rsidR="005E0518" w:rsidRPr="00A03B2F">
        <w:rPr>
          <w:rFonts w:ascii="Angsana New" w:hAnsi="Angsana New" w:cs="Angsana New" w:hint="cs"/>
          <w:spacing w:val="-6"/>
          <w:cs/>
          <w:lang w:val="en-US"/>
        </w:rPr>
        <w:t xml:space="preserve"> และ</w:t>
      </w:r>
      <w:r w:rsidR="00835C0E" w:rsidRPr="00A03B2F">
        <w:rPr>
          <w:rFonts w:ascii="Angsana New" w:hAnsi="Angsana New" w:cs="Angsana New" w:hint="cs"/>
          <w:spacing w:val="-6"/>
          <w:cs/>
          <w:lang w:val="en-US"/>
        </w:rPr>
        <w:t xml:space="preserve">ได้ต่อสัญญาออกไปอีก </w:t>
      </w:r>
      <w:r w:rsidR="00835C0E" w:rsidRPr="00A03B2F">
        <w:rPr>
          <w:rFonts w:ascii="Angsana New" w:hAnsi="Angsana New" w:cs="Angsana New"/>
          <w:spacing w:val="-6"/>
          <w:lang w:val="en-US"/>
        </w:rPr>
        <w:t xml:space="preserve">8 </w:t>
      </w:r>
      <w:r w:rsidR="00835C0E" w:rsidRPr="00A03B2F">
        <w:rPr>
          <w:rFonts w:ascii="Angsana New" w:hAnsi="Angsana New" w:cs="Angsana New" w:hint="cs"/>
          <w:spacing w:val="-6"/>
          <w:cs/>
          <w:lang w:val="en-US"/>
        </w:rPr>
        <w:t>ปี สิ้นสุด</w:t>
      </w:r>
      <w:r w:rsidR="005E0518" w:rsidRPr="00A03B2F">
        <w:rPr>
          <w:rFonts w:ascii="Angsana New" w:hAnsi="Angsana New" w:cs="Angsana New" w:hint="cs"/>
          <w:spacing w:val="-6"/>
          <w:cs/>
          <w:lang w:val="en-US"/>
        </w:rPr>
        <w:t xml:space="preserve">เดือนกุมภาพันธ์ </w:t>
      </w:r>
      <w:r w:rsidR="001E1B1A" w:rsidRPr="00A03B2F">
        <w:rPr>
          <w:rFonts w:ascii="Angsana New" w:hAnsi="Angsana New" w:cs="Angsana New"/>
          <w:spacing w:val="-6"/>
          <w:lang w:val="en-US"/>
        </w:rPr>
        <w:t>25</w:t>
      </w:r>
      <w:r w:rsidR="00E71461" w:rsidRPr="00A03B2F">
        <w:rPr>
          <w:rFonts w:ascii="Angsana New" w:hAnsi="Angsana New" w:cs="Angsana New"/>
          <w:spacing w:val="-6"/>
          <w:lang w:val="en-US"/>
        </w:rPr>
        <w:t>72</w:t>
      </w:r>
      <w:r w:rsidRPr="00A03B2F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A03B2F">
        <w:rPr>
          <w:rFonts w:ascii="Angsana New" w:hAnsi="Angsana New" w:cs="Angsana New"/>
          <w:spacing w:val="-6"/>
          <w:cs/>
          <w:lang w:val="en-US"/>
        </w:rPr>
        <w:t>บริษัทย่อยตกลงจ่ายค่าบริการเป็นจำนวนเงินตามที่ระบุในสัญญา</w:t>
      </w:r>
    </w:p>
    <w:p w14:paraId="4B8EC73A" w14:textId="77777777" w:rsidR="00807B23" w:rsidRPr="00A03B2F" w:rsidRDefault="00807B23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7063F983" w14:textId="77777777" w:rsidR="00E42920" w:rsidRPr="00A03B2F" w:rsidRDefault="00E42920" w:rsidP="001F3E45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A03B2F">
        <w:rPr>
          <w:rFonts w:ascii="Angsana New" w:hAnsi="Angsana New" w:cs="Angsana New" w:hint="cs"/>
          <w:i/>
          <w:iCs/>
          <w:cs/>
          <w:lang w:val="en-US"/>
        </w:rPr>
        <w:t>สัญญาเช่าที่ดิน</w:t>
      </w:r>
    </w:p>
    <w:p w14:paraId="4667FE71" w14:textId="77777777" w:rsidR="00B235CF" w:rsidRPr="00A03B2F" w:rsidRDefault="00B235CF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1E99059A" w14:textId="010636CC" w:rsidR="00E42920" w:rsidRPr="00A03B2F" w:rsidRDefault="00B235CF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5C5BE4" w:rsidRPr="00A03B2F">
        <w:rPr>
          <w:rFonts w:ascii="Angsana New" w:hAnsi="Angsana New" w:cs="Angsana New"/>
          <w:spacing w:val="-6"/>
          <w:lang w:val="en-US"/>
        </w:rPr>
        <w:t>1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A03B2F">
        <w:rPr>
          <w:rFonts w:ascii="Angsana New" w:hAnsi="Angsana New" w:cs="Angsana New"/>
          <w:spacing w:val="-6"/>
          <w:lang w:val="en-US"/>
        </w:rPr>
        <w:t>2557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>บริษัทได้ทำสัญญาให้</w:t>
      </w:r>
      <w:r w:rsidR="005340BA" w:rsidRPr="00A03B2F">
        <w:rPr>
          <w:rFonts w:ascii="Angsana New" w:hAnsi="Angsana New" w:cs="Angsana New" w:hint="cs"/>
          <w:spacing w:val="-6"/>
          <w:cs/>
          <w:lang w:val="en-US"/>
        </w:rPr>
        <w:t>เช่าที่ดินกับบริษัทย่อย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เพื่อนำไปปรับปรุงพื้นที่และก่อสร้างอาคาร โดยมีกำหนดระยะเวลาเช่า </w:t>
      </w:r>
      <w:r w:rsidR="001E1B1A" w:rsidRPr="00A03B2F">
        <w:rPr>
          <w:rFonts w:ascii="Angsana New" w:hAnsi="Angsana New" w:cs="Angsana New"/>
          <w:spacing w:val="-6"/>
          <w:lang w:val="en-US"/>
        </w:rPr>
        <w:t>2</w:t>
      </w:r>
      <w:r w:rsidR="005C5BE4" w:rsidRPr="00A03B2F">
        <w:rPr>
          <w:rFonts w:ascii="Angsana New" w:hAnsi="Angsana New" w:cs="Angsana New"/>
          <w:spacing w:val="-6"/>
          <w:lang w:val="en-US"/>
        </w:rPr>
        <w:t>0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 ปี เริ่มตั้งแต่วันที่ </w:t>
      </w:r>
      <w:r w:rsidR="005C5BE4" w:rsidRPr="00A03B2F">
        <w:rPr>
          <w:rFonts w:ascii="Angsana New" w:hAnsi="Angsana New" w:cs="Angsana New"/>
          <w:spacing w:val="-6"/>
          <w:lang w:val="en-US"/>
        </w:rPr>
        <w:t>1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A03B2F">
        <w:rPr>
          <w:rFonts w:ascii="Angsana New" w:hAnsi="Angsana New" w:cs="Angsana New"/>
          <w:spacing w:val="-6"/>
          <w:lang w:val="en-US"/>
        </w:rPr>
        <w:t>2557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E33EC" w:rsidRPr="00A03B2F">
        <w:rPr>
          <w:rFonts w:ascii="Angsana New" w:hAnsi="Angsana New" w:cs="Angsana New" w:hint="cs"/>
          <w:spacing w:val="-6"/>
          <w:cs/>
          <w:lang w:val="en-US"/>
        </w:rPr>
        <w:t>ถึง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วันที่ </w:t>
      </w:r>
      <w:r w:rsidR="001E1B1A" w:rsidRPr="00A03B2F">
        <w:rPr>
          <w:rFonts w:ascii="Angsana New" w:hAnsi="Angsana New" w:cs="Angsana New"/>
          <w:spacing w:val="-6"/>
          <w:lang w:val="en-US"/>
        </w:rPr>
        <w:t>3</w:t>
      </w:r>
      <w:r w:rsidR="005C5BE4" w:rsidRPr="00A03B2F">
        <w:rPr>
          <w:rFonts w:ascii="Angsana New" w:hAnsi="Angsana New" w:cs="Angsana New"/>
          <w:spacing w:val="-6"/>
          <w:lang w:val="en-US"/>
        </w:rPr>
        <w:t>1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ตุลาคม </w:t>
      </w:r>
      <w:r w:rsidR="001E1B1A" w:rsidRPr="00A03B2F">
        <w:rPr>
          <w:rFonts w:ascii="Angsana New" w:hAnsi="Angsana New" w:cs="Angsana New"/>
          <w:spacing w:val="-6"/>
          <w:lang w:val="en-US"/>
        </w:rPr>
        <w:t>2577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บริษัทย่อยมีสิทธิในลำดับแรกที่จะต่ออายุสัญญาเช่าออกไปอีกคราวละไม่เกิน </w:t>
      </w:r>
      <w:r w:rsidR="005C5BE4" w:rsidRPr="00A03B2F">
        <w:rPr>
          <w:rFonts w:ascii="Angsana New" w:hAnsi="Angsana New" w:cs="Angsana New"/>
          <w:spacing w:val="-6"/>
          <w:lang w:val="en-US"/>
        </w:rPr>
        <w:t>10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>ปี ทั้งนี้บริษัท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>จะต้องบอกกล่าวเจตนาที่จะต่อสัญญา</w:t>
      </w:r>
      <w:r w:rsidR="003E33EC" w:rsidRPr="00A03B2F">
        <w:rPr>
          <w:rFonts w:ascii="Angsana New" w:hAnsi="Angsana New" w:cs="Angsana New" w:hint="cs"/>
          <w:spacing w:val="-6"/>
          <w:cs/>
          <w:lang w:val="en-US"/>
        </w:rPr>
        <w:t>การเช่าแก่บริษัท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 xml:space="preserve">เป็นการล่วงหน้าไม่น้อยกว่า </w:t>
      </w:r>
      <w:r w:rsidR="001E1B1A" w:rsidRPr="00A03B2F">
        <w:rPr>
          <w:rFonts w:ascii="Angsana New" w:hAnsi="Angsana New" w:cs="Angsana New"/>
          <w:spacing w:val="-6"/>
          <w:lang w:val="en-US"/>
        </w:rPr>
        <w:t>3</w:t>
      </w:r>
      <w:r w:rsidR="005C5BE4" w:rsidRPr="00A03B2F">
        <w:rPr>
          <w:rFonts w:ascii="Angsana New" w:hAnsi="Angsana New" w:cs="Angsana New"/>
          <w:spacing w:val="-6"/>
          <w:lang w:val="en-US"/>
        </w:rPr>
        <w:t>0</w:t>
      </w:r>
      <w:r w:rsidR="0030684A"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วัน ก่อนครบกำหนดอายุการเช่า บริษัท</w:t>
      </w:r>
      <w:r w:rsidR="003E33EC" w:rsidRPr="00A03B2F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ตกลงจ่ายค่าเช่าเป็นจำนวนเงินตามที่ระบุในสัญญา โดยให้มีการปรับอัตราการเช่าทุก</w:t>
      </w:r>
      <w:r w:rsidR="003E33EC" w:rsidRPr="00A03B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ๆ</w:t>
      </w:r>
      <w:r w:rsidR="003E33EC" w:rsidRPr="00A03B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A11FA" w:rsidRPr="00A03B2F">
        <w:rPr>
          <w:rFonts w:ascii="Angsana New" w:hAnsi="Angsana New" w:cs="Angsana New" w:hint="cs"/>
          <w:spacing w:val="-6"/>
          <w:cs/>
          <w:lang w:val="en-US"/>
        </w:rPr>
        <w:t>ห้าปี ภายใต้ข้อกำหนดในสัญญา</w:t>
      </w:r>
      <w:r w:rsidR="009E75D7" w:rsidRPr="00A03B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อาคารที่ปลูกสร้างบนที่ดินนี้รวมทั้งสิ่งปลูกสร้างอื่น</w:t>
      </w:r>
      <w:r w:rsidR="007046FB" w:rsidRPr="00A03B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ๆ</w:t>
      </w:r>
      <w:r w:rsidR="007046FB" w:rsidRPr="00A03B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จะตกเป็นกรรมสิทธิ์ของบร</w:t>
      </w:r>
      <w:r w:rsidR="005340BA" w:rsidRPr="00A03B2F">
        <w:rPr>
          <w:rFonts w:ascii="Angsana New" w:hAnsi="Angsana New" w:cs="Angsana New" w:hint="cs"/>
          <w:spacing w:val="-6"/>
          <w:cs/>
          <w:lang w:val="en-US"/>
        </w:rPr>
        <w:t>ิษัททันทีเมื่อสัญญาเช่าที่ดิน</w:t>
      </w:r>
      <w:r w:rsidR="0030684A" w:rsidRPr="00A03B2F">
        <w:rPr>
          <w:rFonts w:ascii="Angsana New" w:hAnsi="Angsana New" w:cs="Angsana New" w:hint="cs"/>
          <w:spacing w:val="-6"/>
          <w:cs/>
          <w:lang w:val="en-US"/>
        </w:rPr>
        <w:t>สิ้นสุดลง</w:t>
      </w:r>
    </w:p>
    <w:p w14:paraId="3C5197CB" w14:textId="77777777" w:rsidR="00DB5045" w:rsidRPr="00A03B2F" w:rsidRDefault="00DB5045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02004774" w14:textId="3418F3E6" w:rsidR="00A14681" w:rsidRPr="00A03B2F" w:rsidRDefault="00A14681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A03B2F">
        <w:rPr>
          <w:rFonts w:ascii="Angsana New" w:hAnsi="Angsana New" w:cs="Angsana New"/>
          <w:i/>
          <w:iCs/>
          <w:cs/>
          <w:lang w:val="en-US"/>
        </w:rPr>
        <w:t>สัญญา</w:t>
      </w:r>
      <w:r w:rsidRPr="00A03B2F">
        <w:rPr>
          <w:rFonts w:ascii="Angsana New" w:hAnsi="Angsana New" w:cs="Angsana New" w:hint="cs"/>
          <w:i/>
          <w:iCs/>
          <w:cs/>
          <w:lang w:val="en-US"/>
        </w:rPr>
        <w:t>ว่าจ้างเป่าภาชนะบรรจุ</w:t>
      </w:r>
    </w:p>
    <w:p w14:paraId="5FC1CCFC" w14:textId="77777777" w:rsidR="00A14681" w:rsidRPr="00A03B2F" w:rsidRDefault="00A14681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135330A3" w14:textId="77777777" w:rsidR="00835C0E" w:rsidRPr="00A03B2F" w:rsidRDefault="00AE49A1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  <w:r w:rsidRPr="00A03B2F">
        <w:rPr>
          <w:rFonts w:ascii="Angsana New" w:hAnsi="Angsana New" w:cs="Angsana New" w:hint="cs"/>
          <w:cs/>
          <w:lang w:val="en-US"/>
        </w:rPr>
        <w:t xml:space="preserve">ในเดือนกุมภาพันธ์ </w:t>
      </w:r>
      <w:r w:rsidR="001E1B1A" w:rsidRPr="00A03B2F">
        <w:rPr>
          <w:rFonts w:ascii="Angsana New" w:hAnsi="Angsana New" w:cs="Angsana New"/>
          <w:lang w:val="en-US"/>
        </w:rPr>
        <w:t>2558</w:t>
      </w:r>
      <w:r w:rsidRPr="00A03B2F">
        <w:rPr>
          <w:rFonts w:ascii="Angsana New" w:hAnsi="Angsana New" w:cs="Angsana New"/>
          <w:cs/>
          <w:lang w:val="en-US"/>
        </w:rPr>
        <w:t xml:space="preserve"> </w:t>
      </w:r>
      <w:r w:rsidR="00A14681" w:rsidRPr="00A03B2F">
        <w:rPr>
          <w:rFonts w:ascii="Angsana New" w:hAnsi="Angsana New" w:cs="Angsana New"/>
          <w:cs/>
          <w:lang w:val="en-US"/>
        </w:rPr>
        <w:t>บริษัท</w:t>
      </w:r>
      <w:r w:rsidRPr="00A03B2F">
        <w:rPr>
          <w:rFonts w:ascii="Angsana New" w:hAnsi="Angsana New" w:cs="Angsana New" w:hint="cs"/>
          <w:cs/>
          <w:lang w:val="en-US"/>
        </w:rPr>
        <w:t>ได้</w:t>
      </w:r>
      <w:r w:rsidR="00A14681" w:rsidRPr="00A03B2F">
        <w:rPr>
          <w:rFonts w:ascii="Angsana New" w:hAnsi="Angsana New" w:cs="Angsana New"/>
          <w:cs/>
          <w:lang w:val="en-US"/>
        </w:rPr>
        <w:t>ทำสัญญา</w:t>
      </w:r>
      <w:r w:rsidR="00A14681" w:rsidRPr="00A03B2F">
        <w:rPr>
          <w:rFonts w:ascii="Angsana New" w:hAnsi="Angsana New" w:cs="Angsana New" w:hint="cs"/>
          <w:cs/>
          <w:lang w:val="en-US"/>
        </w:rPr>
        <w:t>ว่าจ้างเป่าภาชนะบรรจุ</w:t>
      </w:r>
      <w:r w:rsidR="00A14681" w:rsidRPr="00A03B2F">
        <w:rPr>
          <w:rFonts w:ascii="Angsana New" w:hAnsi="Angsana New" w:cs="Angsana New"/>
          <w:cs/>
          <w:lang w:val="en-US"/>
        </w:rPr>
        <w:t>กับบริษัทย่อย โดยบริษัทตกลงจ่าย</w:t>
      </w:r>
      <w:r w:rsidR="00C31984" w:rsidRPr="00A03B2F">
        <w:rPr>
          <w:rFonts w:ascii="Angsana New" w:hAnsi="Angsana New" w:cs="Angsana New"/>
          <w:cs/>
          <w:lang w:val="en-US"/>
        </w:rPr>
        <w:t>ค่าบริการเป็นจำนวนเงินตามที่ระบ</w:t>
      </w:r>
      <w:r w:rsidR="00C31984" w:rsidRPr="00A03B2F">
        <w:rPr>
          <w:rFonts w:ascii="Angsana New" w:hAnsi="Angsana New" w:cs="Angsana New" w:hint="cs"/>
          <w:cs/>
          <w:lang w:val="en-US"/>
        </w:rPr>
        <w:t>ุ</w:t>
      </w:r>
      <w:r w:rsidR="00A14681" w:rsidRPr="00A03B2F">
        <w:rPr>
          <w:rFonts w:ascii="Angsana New" w:hAnsi="Angsana New" w:cs="Angsana New"/>
          <w:cs/>
          <w:lang w:val="en-US"/>
        </w:rPr>
        <w:t>ในสัญญา</w:t>
      </w:r>
      <w:r w:rsidR="00A14681" w:rsidRPr="00A03B2F">
        <w:rPr>
          <w:rFonts w:ascii="Angsana New" w:hAnsi="Angsana New" w:cs="Angsana New" w:hint="cs"/>
          <w:cs/>
          <w:lang w:val="en-US"/>
        </w:rPr>
        <w:t xml:space="preserve"> ทั้งนี้บริษัทย่อยสามารถเปลี่ยนแปลงราคาได้ตามความเหมาะสมโดยไม่ต้องแจ้งให้บริษัททราบล่วงหน้า</w:t>
      </w:r>
      <w:r w:rsidRPr="00A03B2F">
        <w:rPr>
          <w:rFonts w:ascii="Angsana New" w:hAnsi="Angsana New" w:cs="Angsana New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cs/>
          <w:lang w:val="en-US"/>
        </w:rPr>
        <w:t>โดย</w:t>
      </w:r>
      <w:r w:rsidR="00E56D55" w:rsidRPr="00A03B2F">
        <w:rPr>
          <w:rFonts w:ascii="Angsana New" w:hAnsi="Angsana New" w:cs="Angsana New" w:hint="cs"/>
          <w:cs/>
          <w:lang w:val="en-US"/>
        </w:rPr>
        <w:t>บริษัท</w:t>
      </w:r>
      <w:r w:rsidRPr="00A03B2F">
        <w:rPr>
          <w:rFonts w:ascii="Angsana New" w:hAnsi="Angsana New" w:cs="Angsana New" w:hint="cs"/>
          <w:cs/>
          <w:lang w:val="en-US"/>
        </w:rPr>
        <w:t>สามารถบอกเลิกสัญญา ณ เวลาใดก็ได้</w:t>
      </w:r>
    </w:p>
    <w:p w14:paraId="6498B008" w14:textId="718D2341" w:rsidR="00835C0E" w:rsidRPr="00A03B2F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A03B2F">
        <w:rPr>
          <w:rFonts w:ascii="Angsana New" w:hAnsi="Angsana New" w:cs="Angsana New" w:hint="cs"/>
          <w:i/>
          <w:iCs/>
          <w:cs/>
          <w:lang w:val="en-US"/>
        </w:rPr>
        <w:t>สัญญาให้บริกา</w:t>
      </w:r>
      <w:r w:rsidR="00B41713" w:rsidRPr="00A03B2F">
        <w:rPr>
          <w:rFonts w:ascii="Angsana New" w:hAnsi="Angsana New" w:cs="Angsana New" w:hint="cs"/>
          <w:i/>
          <w:iCs/>
          <w:cs/>
          <w:lang w:val="en-US"/>
        </w:rPr>
        <w:t>ร</w:t>
      </w:r>
    </w:p>
    <w:p w14:paraId="0F840785" w14:textId="77777777" w:rsidR="00835C0E" w:rsidRPr="00793ACC" w:rsidRDefault="00835C0E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F76DD9" w14:textId="22732232" w:rsidR="00D057BE" w:rsidRDefault="005132A7" w:rsidP="00C3364D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color w:val="242424"/>
        </w:rPr>
      </w:pPr>
      <w:r w:rsidRPr="00A03B2F">
        <w:rPr>
          <w:rFonts w:ascii="Angsana New" w:hAnsi="Angsana New" w:cs="Angsana New"/>
          <w:color w:val="242424"/>
          <w:cs/>
        </w:rPr>
        <w:t>ในเดือนเมษายน</w:t>
      </w:r>
      <w:r w:rsidRPr="00A03B2F">
        <w:rPr>
          <w:rFonts w:ascii="Angsana New" w:hAnsi="Angsana New" w:cs="Angsana New" w:hint="cs"/>
          <w:color w:val="242424"/>
          <w:cs/>
        </w:rPr>
        <w:t xml:space="preserve"> </w:t>
      </w:r>
      <w:r w:rsidRPr="00A03B2F">
        <w:rPr>
          <w:rFonts w:ascii="Angsana New" w:hAnsi="Angsana New" w:cs="Angsana New"/>
          <w:color w:val="242424"/>
          <w:lang w:val="en-US"/>
        </w:rPr>
        <w:t>2564</w:t>
      </w:r>
      <w:r w:rsidRPr="00A03B2F">
        <w:rPr>
          <w:rFonts w:ascii="Angsana New" w:hAnsi="Angsana New" w:cs="Angsana New"/>
          <w:color w:val="242424"/>
          <w:cs/>
        </w:rPr>
        <w:t xml:space="preserve"> บริษัทได้ทำสัญญาให้บริการด้านการบริหารจัดการ</w:t>
      </w:r>
      <w:r w:rsidR="00B41713" w:rsidRPr="00A03B2F">
        <w:rPr>
          <w:rFonts w:ascii="Angsana New" w:hAnsi="Angsana New" w:cs="Angsana New" w:hint="cs"/>
          <w:color w:val="242424"/>
          <w:cs/>
        </w:rPr>
        <w:t xml:space="preserve"> ให้เช่าพื้นที่สำนักงาน</w:t>
      </w:r>
      <w:r w:rsidRPr="00A03B2F">
        <w:rPr>
          <w:rFonts w:ascii="Angsana New" w:hAnsi="Angsana New" w:cs="Angsana New"/>
          <w:color w:val="242424"/>
          <w:cs/>
        </w:rPr>
        <w:t xml:space="preserve"> ให้บริการขนส่ง ให้บริการด้านการขาย แ</w:t>
      </w:r>
      <w:r w:rsidR="00B41713" w:rsidRPr="00A03B2F">
        <w:rPr>
          <w:rFonts w:ascii="Angsana New" w:hAnsi="Angsana New" w:cs="Angsana New" w:hint="cs"/>
          <w:color w:val="242424"/>
          <w:cs/>
        </w:rPr>
        <w:t>ละ</w:t>
      </w:r>
      <w:r w:rsidRPr="00A03B2F">
        <w:rPr>
          <w:rFonts w:ascii="Angsana New" w:hAnsi="Angsana New" w:cs="Angsana New"/>
          <w:color w:val="242424"/>
          <w:cs/>
        </w:rPr>
        <w:t>ให้บริการจัดการคลังสินค้ากับบริษัทย่อย</w:t>
      </w:r>
      <w:r w:rsidR="00DB5045" w:rsidRPr="00A03B2F">
        <w:rPr>
          <w:rFonts w:ascii="Angsana New" w:hAnsi="Angsana New" w:cs="Angsana New" w:hint="cs"/>
          <w:color w:val="242424"/>
          <w:cs/>
        </w:rPr>
        <w:t>บางแห่ง</w:t>
      </w:r>
      <w:r w:rsidRPr="00A03B2F">
        <w:rPr>
          <w:rFonts w:ascii="Angsana New" w:hAnsi="Angsana New" w:cs="Angsana New"/>
          <w:color w:val="242424"/>
          <w:cs/>
        </w:rPr>
        <w:t xml:space="preserve"> โดยบริษัทจะได้รับค่าบริการตามอัตราที่ระบุในสัญญา</w:t>
      </w:r>
    </w:p>
    <w:p w14:paraId="77E6DC0A" w14:textId="77777777" w:rsidR="00793ACC" w:rsidRPr="00793ACC" w:rsidRDefault="00793ACC" w:rsidP="00793AC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72A87E" w14:textId="7B0537EB" w:rsidR="00793ACC" w:rsidRPr="00793ACC" w:rsidRDefault="00793ACC" w:rsidP="00C3364D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i/>
          <w:iCs/>
          <w:lang w:val="en-US"/>
        </w:rPr>
      </w:pPr>
      <w:r w:rsidRPr="00793ACC">
        <w:rPr>
          <w:rFonts w:ascii="Angsana New" w:hAnsi="Angsana New" w:cs="Angsana New" w:hint="cs"/>
          <w:i/>
          <w:iCs/>
          <w:cs/>
          <w:lang w:val="en-US"/>
        </w:rPr>
        <w:t>สัญญ</w:t>
      </w:r>
      <w:r w:rsidR="00485745">
        <w:rPr>
          <w:rFonts w:ascii="Angsana New" w:hAnsi="Angsana New" w:cs="Angsana New" w:hint="cs"/>
          <w:i/>
          <w:iCs/>
          <w:cs/>
          <w:lang w:val="en-US"/>
        </w:rPr>
        <w:t>าเงิน</w:t>
      </w:r>
      <w:r w:rsidRPr="00793ACC">
        <w:rPr>
          <w:rFonts w:ascii="Angsana New" w:hAnsi="Angsana New" w:cs="Angsana New" w:hint="cs"/>
          <w:i/>
          <w:iCs/>
          <w:cs/>
          <w:lang w:val="en-US"/>
        </w:rPr>
        <w:t>กู้ยืม</w:t>
      </w:r>
    </w:p>
    <w:p w14:paraId="42B887FD" w14:textId="77777777" w:rsidR="00793ACC" w:rsidRPr="00793ACC" w:rsidRDefault="00793ACC" w:rsidP="00793AC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8CBF44" w14:textId="29DC3778" w:rsidR="00793ACC" w:rsidRPr="00793ACC" w:rsidRDefault="00793ACC" w:rsidP="00C3364D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color w:val="242424"/>
          <w:lang w:val="en-US"/>
        </w:rPr>
      </w:pPr>
      <w:r w:rsidRPr="00793ACC">
        <w:rPr>
          <w:rFonts w:ascii="Angsana New" w:hAnsi="Angsana New" w:cs="Angsana New"/>
          <w:color w:val="242424"/>
          <w:cs/>
          <w:lang w:val="en-US"/>
        </w:rPr>
        <w:t xml:space="preserve">ณ วันที่ </w:t>
      </w:r>
      <w:r w:rsidRPr="00793ACC">
        <w:rPr>
          <w:rFonts w:ascii="Angsana New" w:hAnsi="Angsana New" w:cs="Angsana New"/>
          <w:color w:val="242424"/>
          <w:lang w:val="en-US"/>
        </w:rPr>
        <w:t xml:space="preserve">31 </w:t>
      </w:r>
      <w:r w:rsidRPr="00793ACC">
        <w:rPr>
          <w:rFonts w:ascii="Angsana New" w:hAnsi="Angsana New" w:cs="Angsana New"/>
          <w:color w:val="242424"/>
          <w:cs/>
          <w:lang w:val="en-US"/>
        </w:rPr>
        <w:t xml:space="preserve">ธันวาคม </w:t>
      </w:r>
      <w:r w:rsidRPr="00793ACC">
        <w:rPr>
          <w:rFonts w:ascii="Angsana New" w:hAnsi="Angsana New" w:cs="Angsana New"/>
          <w:color w:val="242424"/>
          <w:lang w:val="en-US"/>
        </w:rPr>
        <w:t xml:space="preserve">2568 </w:t>
      </w:r>
      <w:r w:rsidRPr="00793ACC">
        <w:rPr>
          <w:rFonts w:ascii="Angsana New" w:hAnsi="Angsana New" w:cs="Angsana New"/>
          <w:color w:val="242424"/>
          <w:cs/>
          <w:lang w:val="en-US"/>
        </w:rPr>
        <w:t xml:space="preserve">บริษัทมีเงินให้กู้ยืมแก่บริษัทย่อยหนึ่งแห่งเป็นจำนวนเงินทั้งสิ้น </w:t>
      </w:r>
      <w:r w:rsidRPr="00793ACC">
        <w:rPr>
          <w:rFonts w:ascii="Angsana New" w:hAnsi="Angsana New" w:cs="Angsana New"/>
          <w:color w:val="242424"/>
          <w:lang w:val="en-US"/>
        </w:rPr>
        <w:t xml:space="preserve">27 </w:t>
      </w:r>
      <w:r w:rsidRPr="00793ACC">
        <w:rPr>
          <w:rFonts w:ascii="Angsana New" w:hAnsi="Angsana New" w:cs="Angsana New"/>
          <w:color w:val="242424"/>
          <w:cs/>
          <w:lang w:val="en-US"/>
        </w:rPr>
        <w:t xml:space="preserve">ล้านบาท เพื่อใช้ในการดำเนินงานของบริษัทย่อย เงินให้กู้ยืมดังกล่าวมีอัตราดอกเบี้ยร้อยละ </w:t>
      </w:r>
      <w:r w:rsidRPr="00793ACC">
        <w:rPr>
          <w:rFonts w:ascii="Angsana New" w:hAnsi="Angsana New" w:cs="Angsana New"/>
          <w:color w:val="242424"/>
          <w:lang w:val="en-US"/>
        </w:rPr>
        <w:t xml:space="preserve">2.05 - 2.14 </w:t>
      </w:r>
      <w:r w:rsidRPr="00793ACC">
        <w:rPr>
          <w:rFonts w:ascii="Angsana New" w:hAnsi="Angsana New" w:cs="Angsana New"/>
          <w:color w:val="242424"/>
          <w:cs/>
          <w:lang w:val="en-US"/>
        </w:rPr>
        <w:t xml:space="preserve">และมีกำหนดชำระคืนเงินต้นให้เสร็จสิ้นภายในเดือนตุลาคม </w:t>
      </w:r>
      <w:r w:rsidRPr="00793ACC">
        <w:rPr>
          <w:rFonts w:ascii="Angsana New" w:hAnsi="Angsana New" w:cs="Angsana New"/>
          <w:color w:val="242424"/>
          <w:lang w:val="en-US"/>
        </w:rPr>
        <w:t>2569</w:t>
      </w:r>
    </w:p>
    <w:p w14:paraId="5D7FCA62" w14:textId="77777777" w:rsidR="00C3364D" w:rsidRPr="00793ACC" w:rsidRDefault="00C3364D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445F62" w14:textId="112051B8" w:rsidR="00212C5D" w:rsidRPr="00A03B2F" w:rsidRDefault="00212C5D" w:rsidP="0071367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B9514C8" w14:textId="77777777" w:rsidR="00FF6B84" w:rsidRPr="00793ACC" w:rsidRDefault="00FF6B84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12C5D" w:rsidRPr="00A03B2F" w14:paraId="247A9F42" w14:textId="77777777" w:rsidTr="005E2827">
        <w:trPr>
          <w:trHeight w:val="335"/>
        </w:trPr>
        <w:tc>
          <w:tcPr>
            <w:tcW w:w="4500" w:type="dxa"/>
          </w:tcPr>
          <w:p w14:paraId="26DC6F8D" w14:textId="77777777" w:rsidR="00212C5D" w:rsidRPr="00A03B2F" w:rsidRDefault="00212C5D" w:rsidP="0021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1B02F90" w14:textId="77777777" w:rsidR="00212C5D" w:rsidRPr="00A03B2F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F1DA220" w14:textId="77777777" w:rsidR="00212C5D" w:rsidRPr="00A03B2F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EE14E02" w14:textId="77777777" w:rsidR="00212C5D" w:rsidRPr="00A03B2F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1546A" w:rsidRPr="00A03B2F" w14:paraId="531EDB30" w14:textId="77777777" w:rsidTr="005E2827">
        <w:tc>
          <w:tcPr>
            <w:tcW w:w="4500" w:type="dxa"/>
          </w:tcPr>
          <w:p w14:paraId="0F3C7C9F" w14:textId="77777777" w:rsidR="0031546A" w:rsidRPr="00A03B2F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85AAD8" w14:textId="3B4E73FC" w:rsidR="0031546A" w:rsidRPr="00A03B2F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F7D419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907C54" w14:textId="4890F888" w:rsidR="0031546A" w:rsidRPr="00A03B2F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FE73AB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A80FBC" w14:textId="70310E66" w:rsidR="0031546A" w:rsidRPr="00A03B2F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706401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B969DB" w14:textId="63C5DE7C" w:rsidR="0031546A" w:rsidRPr="00A03B2F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1546A" w:rsidRPr="00A03B2F" w14:paraId="6F961ACA" w14:textId="77777777" w:rsidTr="005E2827">
        <w:trPr>
          <w:trHeight w:val="317"/>
        </w:trPr>
        <w:tc>
          <w:tcPr>
            <w:tcW w:w="4500" w:type="dxa"/>
          </w:tcPr>
          <w:p w14:paraId="61CB981A" w14:textId="77777777" w:rsidR="0031546A" w:rsidRPr="00A03B2F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A970B37" w14:textId="77777777" w:rsidR="0031546A" w:rsidRPr="00A03B2F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0C4" w:rsidRPr="00A03B2F" w14:paraId="551FEB7D" w14:textId="77777777" w:rsidTr="005E2827">
        <w:tc>
          <w:tcPr>
            <w:tcW w:w="4500" w:type="dxa"/>
          </w:tcPr>
          <w:p w14:paraId="6C8EA11B" w14:textId="77777777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เงินสดและเช็คในมือ</w:t>
            </w:r>
          </w:p>
        </w:tc>
        <w:tc>
          <w:tcPr>
            <w:tcW w:w="990" w:type="dxa"/>
          </w:tcPr>
          <w:p w14:paraId="36C76E0A" w14:textId="051B5491" w:rsidR="007540C4" w:rsidRPr="00A03B2F" w:rsidRDefault="006E649F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17,586</w:t>
            </w:r>
          </w:p>
        </w:tc>
        <w:tc>
          <w:tcPr>
            <w:tcW w:w="270" w:type="dxa"/>
          </w:tcPr>
          <w:p w14:paraId="1BD53865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14E76" w14:textId="55AA2707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16,8</w:t>
            </w:r>
            <w:r w:rsidR="000F2FA4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278BE18E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8D283" w14:textId="09E508DA" w:rsidR="007540C4" w:rsidRPr="00A03B2F" w:rsidRDefault="006E649F" w:rsidP="007540C4">
            <w:pPr>
              <w:pStyle w:val="acctfourfigures"/>
              <w:tabs>
                <w:tab w:val="clear" w:pos="765"/>
                <w:tab w:val="left" w:pos="767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,519</w:t>
            </w:r>
          </w:p>
        </w:tc>
        <w:tc>
          <w:tcPr>
            <w:tcW w:w="270" w:type="dxa"/>
          </w:tcPr>
          <w:p w14:paraId="3690C1D5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8E4D7" w14:textId="56165A61" w:rsidR="007540C4" w:rsidRPr="00A03B2F" w:rsidRDefault="007540C4" w:rsidP="007540C4">
            <w:pPr>
              <w:pStyle w:val="acctfourfigures"/>
              <w:tabs>
                <w:tab w:val="clear" w:pos="765"/>
                <w:tab w:val="left" w:pos="71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16,763</w:t>
            </w:r>
          </w:p>
        </w:tc>
      </w:tr>
      <w:tr w:rsidR="007540C4" w:rsidRPr="00A03B2F" w14:paraId="45A86705" w14:textId="77777777" w:rsidTr="00490FC2">
        <w:tc>
          <w:tcPr>
            <w:tcW w:w="4500" w:type="dxa"/>
          </w:tcPr>
          <w:p w14:paraId="4499FD04" w14:textId="54CF762F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เงินฝากธนาคา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990" w:type="dxa"/>
          </w:tcPr>
          <w:p w14:paraId="628C5DCA" w14:textId="55434B5E" w:rsidR="007540C4" w:rsidRPr="00A03B2F" w:rsidRDefault="001A7DA6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6E649F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4,555</w:t>
            </w:r>
          </w:p>
        </w:tc>
        <w:tc>
          <w:tcPr>
            <w:tcW w:w="270" w:type="dxa"/>
          </w:tcPr>
          <w:p w14:paraId="3DF6F855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A893" w14:textId="5C18797D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72,439</w:t>
            </w:r>
          </w:p>
        </w:tc>
        <w:tc>
          <w:tcPr>
            <w:tcW w:w="270" w:type="dxa"/>
          </w:tcPr>
          <w:p w14:paraId="42CCE51F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EA84F" w14:textId="2A3DAF28" w:rsidR="007540C4" w:rsidRPr="00A03B2F" w:rsidRDefault="006E649F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203,087</w:t>
            </w:r>
          </w:p>
        </w:tc>
        <w:tc>
          <w:tcPr>
            <w:tcW w:w="270" w:type="dxa"/>
          </w:tcPr>
          <w:p w14:paraId="1B0BB492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FEA9" w14:textId="44B03B0C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51,109</w:t>
            </w:r>
          </w:p>
        </w:tc>
      </w:tr>
      <w:tr w:rsidR="007540C4" w:rsidRPr="00A03B2F" w14:paraId="1D6B077C" w14:textId="77777777" w:rsidTr="005E2827">
        <w:tc>
          <w:tcPr>
            <w:tcW w:w="4500" w:type="dxa"/>
          </w:tcPr>
          <w:p w14:paraId="68850B8C" w14:textId="09E30E7C" w:rsidR="007540C4" w:rsidRPr="00A03B2F" w:rsidRDefault="007540C4" w:rsidP="007540C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18E6CE" w14:textId="792C52CB" w:rsidR="007540C4" w:rsidRPr="00A03B2F" w:rsidRDefault="001A7DA6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3D3FF6" w:rsidRPr="00A03B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32,141</w:t>
            </w:r>
          </w:p>
        </w:tc>
        <w:tc>
          <w:tcPr>
            <w:tcW w:w="270" w:type="dxa"/>
          </w:tcPr>
          <w:p w14:paraId="7D5B4AB8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E6589" w14:textId="4376F8EE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89,27</w:t>
            </w:r>
            <w:r w:rsidR="000F2FA4" w:rsidRPr="00A03B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049A19CE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DCAFEE" w14:textId="67F65610" w:rsidR="007540C4" w:rsidRPr="00A03B2F" w:rsidRDefault="001A7DA6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220,606</w:t>
            </w:r>
          </w:p>
        </w:tc>
        <w:tc>
          <w:tcPr>
            <w:tcW w:w="270" w:type="dxa"/>
          </w:tcPr>
          <w:p w14:paraId="7B560ADC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EB8C1D" w14:textId="2AD2B8E2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67,872</w:t>
            </w:r>
          </w:p>
        </w:tc>
      </w:tr>
    </w:tbl>
    <w:p w14:paraId="7D171D06" w14:textId="4086381C" w:rsidR="00E260BF" w:rsidRDefault="00E260BF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F779C6" w14:textId="6C0790B8" w:rsidR="00793ACC" w:rsidRDefault="0079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236B6879" w14:textId="4CEB61E3" w:rsidR="00E6798F" w:rsidRPr="00A03B2F" w:rsidRDefault="00E6798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013C2" w:rsidRPr="00A03B2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50E74FD" w14:textId="7B901E2F" w:rsidR="003013C2" w:rsidRPr="00793ACC" w:rsidRDefault="003013C2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7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1177"/>
        <w:gridCol w:w="270"/>
        <w:gridCol w:w="990"/>
      </w:tblGrid>
      <w:tr w:rsidR="002C2112" w:rsidRPr="00A03B2F" w14:paraId="35197309" w14:textId="77777777" w:rsidTr="00E853BE">
        <w:trPr>
          <w:trHeight w:val="335"/>
        </w:trPr>
        <w:tc>
          <w:tcPr>
            <w:tcW w:w="4500" w:type="dxa"/>
          </w:tcPr>
          <w:p w14:paraId="003D1B73" w14:textId="77777777" w:rsidR="002C2112" w:rsidRPr="00A03B2F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352B8B5" w14:textId="77777777" w:rsidR="002C2112" w:rsidRPr="00A03B2F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784DEDB" w14:textId="77777777" w:rsidR="002C2112" w:rsidRPr="00A03B2F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F665D63" w14:textId="77777777" w:rsidR="002C2112" w:rsidRPr="00A03B2F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C2112" w:rsidRPr="00A03B2F" w14:paraId="164C1CEA" w14:textId="77777777" w:rsidTr="00E853BE">
        <w:tc>
          <w:tcPr>
            <w:tcW w:w="4500" w:type="dxa"/>
          </w:tcPr>
          <w:p w14:paraId="2C5EF278" w14:textId="3CB2B8F4" w:rsidR="002C2112" w:rsidRPr="00A03B2F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5188A309" w14:textId="7B7A82A0" w:rsidR="002C2112" w:rsidRPr="00A03B2F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E36804" w14:textId="77777777" w:rsidR="002C2112" w:rsidRPr="00A03B2F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A0978" w14:textId="57A32E20" w:rsidR="002C2112" w:rsidRPr="00A03B2F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E9F3EC" w14:textId="77777777" w:rsidR="002C2112" w:rsidRPr="00A03B2F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3F7F76" w14:textId="7ED4D917" w:rsidR="002C2112" w:rsidRPr="00A03B2F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09C182" w14:textId="77777777" w:rsidR="002C2112" w:rsidRPr="00A03B2F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18AF2" w14:textId="76A71478" w:rsidR="002C2112" w:rsidRPr="00A03B2F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C2112" w:rsidRPr="00A03B2F" w14:paraId="71EE9415" w14:textId="77777777" w:rsidTr="00E853BE">
        <w:trPr>
          <w:trHeight w:val="317"/>
        </w:trPr>
        <w:tc>
          <w:tcPr>
            <w:tcW w:w="4500" w:type="dxa"/>
          </w:tcPr>
          <w:p w14:paraId="00FDFCED" w14:textId="77777777" w:rsidR="002C2112" w:rsidRPr="00A03B2F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2ADCC141" w14:textId="77777777" w:rsidR="002C2112" w:rsidRPr="00A03B2F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0C4" w:rsidRPr="00A03B2F" w14:paraId="751FE470" w14:textId="77777777" w:rsidTr="00E853BE">
        <w:tc>
          <w:tcPr>
            <w:tcW w:w="4500" w:type="dxa"/>
          </w:tcPr>
          <w:p w14:paraId="68B3DB2E" w14:textId="3E8D3F69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6EC6B5F" w14:textId="1912741C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773,69</w:t>
            </w:r>
            <w:r w:rsidR="008840CE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6DFF86C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A2A11" w14:textId="6EEACE6A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647,194</w:t>
            </w:r>
          </w:p>
        </w:tc>
        <w:tc>
          <w:tcPr>
            <w:tcW w:w="270" w:type="dxa"/>
          </w:tcPr>
          <w:p w14:paraId="4D3C980E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8A22EAC" w14:textId="3D540D6B" w:rsidR="007540C4" w:rsidRPr="00A03B2F" w:rsidRDefault="005D35C1" w:rsidP="0067083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773,698</w:t>
            </w:r>
          </w:p>
        </w:tc>
        <w:tc>
          <w:tcPr>
            <w:tcW w:w="270" w:type="dxa"/>
          </w:tcPr>
          <w:p w14:paraId="70E5514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CE87E" w14:textId="2B772734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647,147</w:t>
            </w:r>
          </w:p>
        </w:tc>
      </w:tr>
      <w:tr w:rsidR="007540C4" w:rsidRPr="00A03B2F" w14:paraId="526F73A8" w14:textId="77777777" w:rsidTr="00E853BE">
        <w:tc>
          <w:tcPr>
            <w:tcW w:w="4500" w:type="dxa"/>
          </w:tcPr>
          <w:p w14:paraId="084BE749" w14:textId="4BC67C94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62F4974F" w14:textId="74E044E7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DAFF4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33FFF5" w14:textId="589C07B3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EF0517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6A307D6" w14:textId="065727BC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709DB1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E805E" w14:textId="0BE25EAF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540C4" w:rsidRPr="00A03B2F" w14:paraId="489B4334" w14:textId="77777777" w:rsidTr="00E853BE">
        <w:tc>
          <w:tcPr>
            <w:tcW w:w="4500" w:type="dxa"/>
          </w:tcPr>
          <w:p w14:paraId="0ACD4B32" w14:textId="18A62704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A03B2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0CA66C1" w14:textId="10FC7670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6,487</w:t>
            </w:r>
          </w:p>
        </w:tc>
        <w:tc>
          <w:tcPr>
            <w:tcW w:w="270" w:type="dxa"/>
          </w:tcPr>
          <w:p w14:paraId="6FD4A652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FD7813" w14:textId="5DC6F0C4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15,300</w:t>
            </w:r>
          </w:p>
        </w:tc>
        <w:tc>
          <w:tcPr>
            <w:tcW w:w="270" w:type="dxa"/>
          </w:tcPr>
          <w:p w14:paraId="55F43FA7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63ABFD7" w14:textId="2FEE2042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6,487</w:t>
            </w:r>
          </w:p>
        </w:tc>
        <w:tc>
          <w:tcPr>
            <w:tcW w:w="270" w:type="dxa"/>
          </w:tcPr>
          <w:p w14:paraId="66DE4A3C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2C34C" w14:textId="2F317A75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15,300</w:t>
            </w:r>
          </w:p>
        </w:tc>
      </w:tr>
      <w:tr w:rsidR="007540C4" w:rsidRPr="00A03B2F" w14:paraId="1381811C" w14:textId="77777777" w:rsidTr="00E853BE">
        <w:tc>
          <w:tcPr>
            <w:tcW w:w="4500" w:type="dxa"/>
          </w:tcPr>
          <w:p w14:paraId="6BFB9DC0" w14:textId="3933717C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03B2F">
              <w:rPr>
                <w:rFonts w:ascii="Angsana New" w:hAnsi="Angsana New"/>
                <w:sz w:val="30"/>
                <w:szCs w:val="30"/>
              </w:rPr>
              <w:t>6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EDFB807" w14:textId="5112ADDB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805793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7A39FF6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C7BC8" w14:textId="506E2373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1A657236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0DB5131" w14:textId="45E29574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805793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8C69AE5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11B8" w14:textId="1113773B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7540C4" w:rsidRPr="00A03B2F" w14:paraId="0C02B4EC" w14:textId="77777777" w:rsidTr="00E853BE">
        <w:tc>
          <w:tcPr>
            <w:tcW w:w="4500" w:type="dxa"/>
          </w:tcPr>
          <w:p w14:paraId="17A52F79" w14:textId="78FDE3E4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 xml:space="preserve">   6 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03B2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71AED61" w14:textId="3AA4634F" w:rsidR="007540C4" w:rsidRPr="00A03B2F" w:rsidRDefault="005D35C1" w:rsidP="008840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1F117376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5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B874BCE" w14:textId="7FBCF85A" w:rsidR="007540C4" w:rsidRPr="00A03B2F" w:rsidRDefault="007540C4" w:rsidP="007540C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42B27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5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</w:tcPr>
          <w:p w14:paraId="53A840D2" w14:textId="364B56D1" w:rsidR="007540C4" w:rsidRPr="00A03B2F" w:rsidRDefault="005D35C1" w:rsidP="008840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78CBA754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F4910" w14:textId="3811E5BE" w:rsidR="007540C4" w:rsidRPr="00A03B2F" w:rsidRDefault="007540C4" w:rsidP="007540C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40C4" w:rsidRPr="00A03B2F" w14:paraId="4EAE7F01" w14:textId="77777777" w:rsidTr="00E853BE">
        <w:tc>
          <w:tcPr>
            <w:tcW w:w="4500" w:type="dxa"/>
          </w:tcPr>
          <w:p w14:paraId="76F91D60" w14:textId="3FEEE7A1" w:rsidR="007540C4" w:rsidRPr="00A03B2F" w:rsidRDefault="00345319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540C4" w:rsidRPr="00A03B2F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="007540C4" w:rsidRPr="00A03B2F">
              <w:rPr>
                <w:rFonts w:ascii="Angsana New" w:hAnsi="Angsana New" w:hint="cs"/>
                <w:sz w:val="30"/>
                <w:szCs w:val="30"/>
                <w:cs/>
              </w:rPr>
              <w:t>กกว่า</w:t>
            </w:r>
            <w:r w:rsidR="007540C4" w:rsidRPr="00A03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12</w:t>
            </w:r>
            <w:r w:rsidR="007540C4" w:rsidRPr="00A03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0C4" w:rsidRPr="00A03B2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E8D094" w14:textId="5AB67EC8" w:rsidR="007540C4" w:rsidRPr="00A03B2F" w:rsidRDefault="008840CE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6,430</w:t>
            </w:r>
          </w:p>
        </w:tc>
        <w:tc>
          <w:tcPr>
            <w:tcW w:w="270" w:type="dxa"/>
          </w:tcPr>
          <w:p w14:paraId="77969C66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FADEB4" w14:textId="37233F18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1E3E7DBA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E6A1658" w14:textId="63E512F5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6,430</w:t>
            </w:r>
          </w:p>
        </w:tc>
        <w:tc>
          <w:tcPr>
            <w:tcW w:w="270" w:type="dxa"/>
          </w:tcPr>
          <w:p w14:paraId="26E81CA4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F7DEB" w14:textId="3326FF33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</w:tr>
      <w:tr w:rsidR="007540C4" w:rsidRPr="00A03B2F" w14:paraId="16DCF868" w14:textId="77777777" w:rsidTr="00625D0B">
        <w:tc>
          <w:tcPr>
            <w:tcW w:w="4500" w:type="dxa"/>
          </w:tcPr>
          <w:p w14:paraId="638BA581" w14:textId="0F6791D0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5939C6" w14:textId="4165370C" w:rsidR="007540C4" w:rsidRPr="00A03B2F" w:rsidRDefault="008840CE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786,81</w:t>
            </w:r>
            <w:r w:rsidR="00805793"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D0A610F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3A474E" w14:textId="329BBC19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662,850</w:t>
            </w:r>
          </w:p>
        </w:tc>
        <w:tc>
          <w:tcPr>
            <w:tcW w:w="270" w:type="dxa"/>
          </w:tcPr>
          <w:p w14:paraId="00CE406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38A34D9" w14:textId="3973D84D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786,81</w:t>
            </w:r>
            <w:r w:rsidR="00805793"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81A127E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450CF" w14:textId="2E814315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662,803</w:t>
            </w:r>
          </w:p>
        </w:tc>
      </w:tr>
      <w:tr w:rsidR="007540C4" w:rsidRPr="00A03B2F" w14:paraId="4F2DD3FC" w14:textId="77777777" w:rsidTr="00E853BE">
        <w:tc>
          <w:tcPr>
            <w:tcW w:w="4500" w:type="dxa"/>
            <w:vAlign w:val="bottom"/>
          </w:tcPr>
          <w:p w14:paraId="36327424" w14:textId="1351A046" w:rsidR="007540C4" w:rsidRPr="00A03B2F" w:rsidRDefault="007540C4" w:rsidP="007540C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9E520F" w14:textId="504D0DEB" w:rsidR="007540C4" w:rsidRPr="00A03B2F" w:rsidRDefault="008840CE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(373)</w:t>
            </w:r>
          </w:p>
        </w:tc>
        <w:tc>
          <w:tcPr>
            <w:tcW w:w="270" w:type="dxa"/>
            <w:vAlign w:val="bottom"/>
          </w:tcPr>
          <w:p w14:paraId="7CBEE023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A9A4FD" w14:textId="5C6A967D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(271)</w:t>
            </w:r>
          </w:p>
        </w:tc>
        <w:tc>
          <w:tcPr>
            <w:tcW w:w="270" w:type="dxa"/>
            <w:vAlign w:val="bottom"/>
          </w:tcPr>
          <w:p w14:paraId="242B4492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2AF25388" w14:textId="355A9FE9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(373)</w:t>
            </w:r>
          </w:p>
        </w:tc>
        <w:tc>
          <w:tcPr>
            <w:tcW w:w="270" w:type="dxa"/>
            <w:vAlign w:val="bottom"/>
          </w:tcPr>
          <w:p w14:paraId="2D7B4E9E" w14:textId="4BF158E0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83BE70" w14:textId="3F7502FD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(271)</w:t>
            </w:r>
          </w:p>
        </w:tc>
      </w:tr>
      <w:tr w:rsidR="007540C4" w:rsidRPr="00A03B2F" w14:paraId="3A105F26" w14:textId="77777777" w:rsidTr="00625D0B">
        <w:tc>
          <w:tcPr>
            <w:tcW w:w="4500" w:type="dxa"/>
          </w:tcPr>
          <w:p w14:paraId="1FD54DEC" w14:textId="211EF971" w:rsidR="007540C4" w:rsidRPr="00A03B2F" w:rsidRDefault="007540C4" w:rsidP="007540C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B1898" w14:textId="5A1B63C5" w:rsidR="007540C4" w:rsidRPr="00A03B2F" w:rsidRDefault="008840CE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786,44</w:t>
            </w:r>
            <w:r w:rsidR="00805793"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B8B7276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B2DA47" w14:textId="5285541E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662,579</w:t>
            </w:r>
          </w:p>
        </w:tc>
        <w:tc>
          <w:tcPr>
            <w:tcW w:w="270" w:type="dxa"/>
          </w:tcPr>
          <w:p w14:paraId="0B6CC597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6E4E5A1" w14:textId="1B4C01C3" w:rsidR="007540C4" w:rsidRPr="00A03B2F" w:rsidRDefault="005D35C1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786,44</w:t>
            </w:r>
            <w:r w:rsidR="00805793"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64A3F08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61052D" w14:textId="398BB8EC" w:rsidR="007540C4" w:rsidRPr="00A03B2F" w:rsidRDefault="007540C4" w:rsidP="007540C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662,532</w:t>
            </w:r>
          </w:p>
        </w:tc>
      </w:tr>
    </w:tbl>
    <w:p w14:paraId="0A0FADFA" w14:textId="5133DD04" w:rsidR="002D6B5A" w:rsidRPr="00793ACC" w:rsidRDefault="002D6B5A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B2B8B2" w14:textId="12D28A98" w:rsidR="002A47D5" w:rsidRPr="00A03B2F" w:rsidRDefault="002A47D5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2C7A72" w:rsidRPr="00A03B2F">
        <w:rPr>
          <w:rFonts w:ascii="Angsana New" w:hAnsi="Angsana New" w:hint="cs"/>
          <w:sz w:val="30"/>
          <w:szCs w:val="30"/>
          <w:cs/>
        </w:rPr>
        <w:t>เ</w:t>
      </w:r>
      <w:r w:rsidRPr="00A03B2F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2C7A72" w:rsidRPr="00A03B2F">
        <w:rPr>
          <w:rFonts w:ascii="Angsana New" w:hAnsi="Angsana New"/>
          <w:sz w:val="30"/>
          <w:szCs w:val="30"/>
        </w:rPr>
        <w:t>2</w:t>
      </w:r>
      <w:r w:rsidR="005A6A3B" w:rsidRPr="00A03B2F">
        <w:rPr>
          <w:rFonts w:ascii="Angsana New" w:hAnsi="Angsana New"/>
          <w:sz w:val="30"/>
          <w:szCs w:val="30"/>
        </w:rPr>
        <w:t>3</w:t>
      </w:r>
      <w:r w:rsidRPr="00A03B2F">
        <w:rPr>
          <w:rFonts w:ascii="Angsana New" w:hAnsi="Angsana New"/>
          <w:sz w:val="30"/>
          <w:szCs w:val="30"/>
          <w:cs/>
        </w:rPr>
        <w:t xml:space="preserve"> (ข.</w:t>
      </w:r>
      <w:r w:rsidR="003C4401" w:rsidRPr="00A03B2F">
        <w:rPr>
          <w:rFonts w:ascii="Angsana New" w:hAnsi="Angsana New"/>
          <w:sz w:val="30"/>
          <w:szCs w:val="30"/>
        </w:rPr>
        <w:t>1</w:t>
      </w:r>
      <w:r w:rsidR="003C4401" w:rsidRPr="00A03B2F">
        <w:rPr>
          <w:rFonts w:ascii="Angsana New" w:hAnsi="Angsana New"/>
          <w:sz w:val="30"/>
          <w:szCs w:val="30"/>
          <w:cs/>
        </w:rPr>
        <w:t>.</w:t>
      </w:r>
      <w:r w:rsidR="003C4401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>)</w:t>
      </w:r>
      <w:r w:rsidRPr="00A03B2F">
        <w:rPr>
          <w:rFonts w:ascii="Angsana New" w:hAnsi="Angsana New"/>
          <w:sz w:val="30"/>
          <w:szCs w:val="30"/>
        </w:rPr>
        <w:t> </w:t>
      </w:r>
    </w:p>
    <w:p w14:paraId="635EB2EB" w14:textId="77777777" w:rsidR="00956A9B" w:rsidRPr="00793ACC" w:rsidRDefault="00956A9B" w:rsidP="00956A9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C4A46" w14:textId="796D050F" w:rsidR="007B79D9" w:rsidRPr="00A03B2F" w:rsidRDefault="00A54EFC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Pr="00A03B2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61C5650" w14:textId="77777777" w:rsidR="00A54EFC" w:rsidRPr="00A03B2F" w:rsidRDefault="00A54EFC" w:rsidP="0024786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58"/>
        <w:gridCol w:w="259"/>
        <w:gridCol w:w="1064"/>
        <w:gridCol w:w="253"/>
        <w:gridCol w:w="72"/>
        <w:gridCol w:w="991"/>
        <w:gridCol w:w="247"/>
        <w:gridCol w:w="1064"/>
      </w:tblGrid>
      <w:tr w:rsidR="00A54EFC" w:rsidRPr="00A03B2F" w14:paraId="16CD86E7" w14:textId="77777777" w:rsidTr="006F064B">
        <w:trPr>
          <w:tblHeader/>
        </w:trPr>
        <w:tc>
          <w:tcPr>
            <w:tcW w:w="4320" w:type="dxa"/>
          </w:tcPr>
          <w:p w14:paraId="0827E95F" w14:textId="77777777" w:rsidR="00A54EFC" w:rsidRPr="00A03B2F" w:rsidRDefault="00A54EFC" w:rsidP="000767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1" w:type="dxa"/>
            <w:gridSpan w:val="3"/>
            <w:hideMark/>
          </w:tcPr>
          <w:p w14:paraId="7E309EBA" w14:textId="77777777" w:rsidR="00A54EFC" w:rsidRPr="00A03B2F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25" w:type="dxa"/>
            <w:gridSpan w:val="2"/>
          </w:tcPr>
          <w:p w14:paraId="2A462EC5" w14:textId="77777777" w:rsidR="00A54EFC" w:rsidRPr="00A03B2F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hideMark/>
          </w:tcPr>
          <w:p w14:paraId="617D164E" w14:textId="77777777" w:rsidR="00A54EFC" w:rsidRPr="00A03B2F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546A" w:rsidRPr="00A03B2F" w14:paraId="05ACA54F" w14:textId="77777777" w:rsidTr="006F064B">
        <w:trPr>
          <w:tblHeader/>
        </w:trPr>
        <w:tc>
          <w:tcPr>
            <w:tcW w:w="4320" w:type="dxa"/>
          </w:tcPr>
          <w:p w14:paraId="65BD1A37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A3A911" w14:textId="133F5A2D" w:rsidR="0031546A" w:rsidRPr="00A03B2F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14:paraId="7B99B907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35C492A" w14:textId="5CEA1F0C" w:rsidR="0031546A" w:rsidRPr="00A03B2F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5" w:type="dxa"/>
            <w:gridSpan w:val="2"/>
          </w:tcPr>
          <w:p w14:paraId="166FA168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38FE1C1" w14:textId="0A66DF2A" w:rsidR="0031546A" w:rsidRPr="00A03B2F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</w:tcPr>
          <w:p w14:paraId="51D4942F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45BE91" w14:textId="445316A1" w:rsidR="0031546A" w:rsidRPr="00A03B2F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7540C4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1546A" w:rsidRPr="00A03B2F" w14:paraId="30FC7D61" w14:textId="77777777" w:rsidTr="006F064B">
        <w:trPr>
          <w:tblHeader/>
        </w:trPr>
        <w:tc>
          <w:tcPr>
            <w:tcW w:w="4320" w:type="dxa"/>
          </w:tcPr>
          <w:p w14:paraId="4B4E7900" w14:textId="77777777" w:rsidR="0031546A" w:rsidRPr="00A03B2F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8" w:type="dxa"/>
            <w:gridSpan w:val="8"/>
            <w:hideMark/>
          </w:tcPr>
          <w:p w14:paraId="1C84E2C6" w14:textId="77777777" w:rsidR="0031546A" w:rsidRPr="00A03B2F" w:rsidRDefault="0031546A" w:rsidP="00315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A03B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540C4" w:rsidRPr="00A03B2F" w14:paraId="5B74B1A7" w14:textId="77777777" w:rsidTr="006F064B">
        <w:tc>
          <w:tcPr>
            <w:tcW w:w="4320" w:type="dxa"/>
            <w:hideMark/>
          </w:tcPr>
          <w:p w14:paraId="6162B599" w14:textId="2E5D6C33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8" w:type="dxa"/>
          </w:tcPr>
          <w:p w14:paraId="22DD93BD" w14:textId="5E5B5FF4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182,489</w:t>
            </w:r>
          </w:p>
        </w:tc>
        <w:tc>
          <w:tcPr>
            <w:tcW w:w="259" w:type="dxa"/>
          </w:tcPr>
          <w:p w14:paraId="29797561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398DB29" w14:textId="76C4DB30" w:rsidR="007540C4" w:rsidRPr="00A03B2F" w:rsidRDefault="007540C4" w:rsidP="009F1E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140,171</w:t>
            </w:r>
          </w:p>
        </w:tc>
        <w:tc>
          <w:tcPr>
            <w:tcW w:w="253" w:type="dxa"/>
          </w:tcPr>
          <w:p w14:paraId="0A1C9455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5732B98" w14:textId="16A21160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171,322</w:t>
            </w:r>
          </w:p>
        </w:tc>
        <w:tc>
          <w:tcPr>
            <w:tcW w:w="247" w:type="dxa"/>
          </w:tcPr>
          <w:p w14:paraId="2E5C07D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1BA6721E" w14:textId="1B8F1115" w:rsidR="007540C4" w:rsidRPr="00A03B2F" w:rsidRDefault="007540C4" w:rsidP="009F1E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120,604</w:t>
            </w:r>
          </w:p>
        </w:tc>
      </w:tr>
      <w:tr w:rsidR="007540C4" w:rsidRPr="00A03B2F" w14:paraId="52FAD607" w14:textId="77777777" w:rsidTr="006F064B">
        <w:tc>
          <w:tcPr>
            <w:tcW w:w="4320" w:type="dxa"/>
          </w:tcPr>
          <w:p w14:paraId="46F9559E" w14:textId="2B97C021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และวัสดุหีบห่อ</w:t>
            </w:r>
          </w:p>
        </w:tc>
        <w:tc>
          <w:tcPr>
            <w:tcW w:w="1058" w:type="dxa"/>
          </w:tcPr>
          <w:p w14:paraId="66566D7B" w14:textId="1BD9B566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146,731</w:t>
            </w:r>
          </w:p>
        </w:tc>
        <w:tc>
          <w:tcPr>
            <w:tcW w:w="259" w:type="dxa"/>
          </w:tcPr>
          <w:p w14:paraId="1CB2F4C8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865621E" w14:textId="6911E727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160,757</w:t>
            </w:r>
          </w:p>
        </w:tc>
        <w:tc>
          <w:tcPr>
            <w:tcW w:w="253" w:type="dxa"/>
          </w:tcPr>
          <w:p w14:paraId="0471DAF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1EEAD755" w14:textId="696A3CF6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135,692</w:t>
            </w:r>
          </w:p>
        </w:tc>
        <w:tc>
          <w:tcPr>
            <w:tcW w:w="247" w:type="dxa"/>
          </w:tcPr>
          <w:p w14:paraId="32538CEE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525104" w14:textId="3F98E110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145,217</w:t>
            </w:r>
          </w:p>
        </w:tc>
      </w:tr>
      <w:tr w:rsidR="007540C4" w:rsidRPr="00A03B2F" w14:paraId="288857C4" w14:textId="77777777" w:rsidTr="006F064B">
        <w:tc>
          <w:tcPr>
            <w:tcW w:w="4320" w:type="dxa"/>
          </w:tcPr>
          <w:p w14:paraId="6A37D0D2" w14:textId="7B118CA7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58" w:type="dxa"/>
          </w:tcPr>
          <w:p w14:paraId="7A52F6BB" w14:textId="5E150C61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7,087</w:t>
            </w:r>
          </w:p>
        </w:tc>
        <w:tc>
          <w:tcPr>
            <w:tcW w:w="259" w:type="dxa"/>
          </w:tcPr>
          <w:p w14:paraId="5BD05A18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1D35CA" w14:textId="0E613D84" w:rsidR="007540C4" w:rsidRPr="00A03B2F" w:rsidRDefault="007540C4" w:rsidP="009F1E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2,516</w:t>
            </w:r>
          </w:p>
        </w:tc>
        <w:tc>
          <w:tcPr>
            <w:tcW w:w="253" w:type="dxa"/>
          </w:tcPr>
          <w:p w14:paraId="72A575E0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0A7F701" w14:textId="1DB90544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7,087</w:t>
            </w:r>
          </w:p>
        </w:tc>
        <w:tc>
          <w:tcPr>
            <w:tcW w:w="247" w:type="dxa"/>
          </w:tcPr>
          <w:p w14:paraId="56BBB91A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B90F2E" w14:textId="4381B61D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2,516</w:t>
            </w:r>
          </w:p>
        </w:tc>
      </w:tr>
      <w:tr w:rsidR="007540C4" w:rsidRPr="00A03B2F" w14:paraId="4C6D3069" w14:textId="77777777" w:rsidTr="006F064B">
        <w:tc>
          <w:tcPr>
            <w:tcW w:w="4320" w:type="dxa"/>
            <w:hideMark/>
          </w:tcPr>
          <w:p w14:paraId="3A21AA66" w14:textId="5FB7D3F7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058" w:type="dxa"/>
          </w:tcPr>
          <w:p w14:paraId="3892F0BC" w14:textId="57C42E58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57,46</w:t>
            </w:r>
            <w:r w:rsidR="00C74919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14:paraId="782A226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0377B067" w14:textId="377544EF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51,955</w:t>
            </w:r>
          </w:p>
        </w:tc>
        <w:tc>
          <w:tcPr>
            <w:tcW w:w="253" w:type="dxa"/>
          </w:tcPr>
          <w:p w14:paraId="21B71C30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8C11CD5" w14:textId="0AB04465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48,72</w:t>
            </w:r>
            <w:r w:rsidR="00C74919" w:rsidRPr="00A03B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737BBE1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D395B37" w14:textId="00A02951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44,645</w:t>
            </w:r>
          </w:p>
        </w:tc>
      </w:tr>
      <w:tr w:rsidR="007540C4" w:rsidRPr="00A03B2F" w14:paraId="2AEC02A2" w14:textId="77777777" w:rsidTr="006F064B">
        <w:tc>
          <w:tcPr>
            <w:tcW w:w="4320" w:type="dxa"/>
          </w:tcPr>
          <w:p w14:paraId="4E931CD7" w14:textId="1119942F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58" w:type="dxa"/>
          </w:tcPr>
          <w:p w14:paraId="7CC652FF" w14:textId="377DCD3B" w:rsidR="007540C4" w:rsidRPr="00A03B2F" w:rsidRDefault="00E912AF" w:rsidP="00E912A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5F6AFA3E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0F153C" w14:textId="0FACAD8E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253" w:type="dxa"/>
          </w:tcPr>
          <w:p w14:paraId="2BAE6A2D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D2C0FD8" w14:textId="307F56FE" w:rsidR="007540C4" w:rsidRPr="00A03B2F" w:rsidRDefault="00E912AF" w:rsidP="00E912A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E68C6F4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A577A7" w14:textId="77295123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</w:tr>
      <w:tr w:rsidR="007540C4" w:rsidRPr="00A03B2F" w14:paraId="59D64871" w14:textId="77777777" w:rsidTr="006F064B">
        <w:tc>
          <w:tcPr>
            <w:tcW w:w="4320" w:type="dxa"/>
          </w:tcPr>
          <w:p w14:paraId="13759D9C" w14:textId="1410B99A" w:rsidR="007540C4" w:rsidRPr="00A03B2F" w:rsidRDefault="007540C4" w:rsidP="007540C4">
            <w:pPr>
              <w:ind w:left="258" w:hanging="25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1058" w:type="dxa"/>
          </w:tcPr>
          <w:p w14:paraId="222C1761" w14:textId="2ECD4461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(15,960)</w:t>
            </w:r>
          </w:p>
        </w:tc>
        <w:tc>
          <w:tcPr>
            <w:tcW w:w="259" w:type="dxa"/>
          </w:tcPr>
          <w:p w14:paraId="1089B670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28A422" w14:textId="5D9D4B01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(2,438)</w:t>
            </w:r>
          </w:p>
        </w:tc>
        <w:tc>
          <w:tcPr>
            <w:tcW w:w="253" w:type="dxa"/>
          </w:tcPr>
          <w:p w14:paraId="482D5DBB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F719D50" w14:textId="79D515DC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(15,960)</w:t>
            </w:r>
          </w:p>
        </w:tc>
        <w:tc>
          <w:tcPr>
            <w:tcW w:w="247" w:type="dxa"/>
          </w:tcPr>
          <w:p w14:paraId="14ACB964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50F510" w14:textId="25ED3076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(2,438)</w:t>
            </w:r>
          </w:p>
        </w:tc>
      </w:tr>
      <w:tr w:rsidR="007540C4" w:rsidRPr="00A03B2F" w14:paraId="6F8DDF43" w14:textId="77777777" w:rsidTr="006F064B">
        <w:tc>
          <w:tcPr>
            <w:tcW w:w="4320" w:type="dxa"/>
          </w:tcPr>
          <w:p w14:paraId="6946FEE6" w14:textId="7AC13EEB" w:rsidR="007540C4" w:rsidRPr="00A03B2F" w:rsidRDefault="007540C4" w:rsidP="007540C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3ADB00B" w14:textId="64E0983F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377,81</w:t>
            </w:r>
            <w:r w:rsidR="00C74919" w:rsidRPr="00A03B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194784D1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7BF1233" w14:textId="72000752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0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354,475</w:t>
            </w:r>
          </w:p>
        </w:tc>
        <w:tc>
          <w:tcPr>
            <w:tcW w:w="253" w:type="dxa"/>
          </w:tcPr>
          <w:p w14:paraId="282A2B49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</w:tcPr>
          <w:p w14:paraId="74CB538D" w14:textId="3157717F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346,864</w:t>
            </w:r>
          </w:p>
        </w:tc>
        <w:tc>
          <w:tcPr>
            <w:tcW w:w="247" w:type="dxa"/>
          </w:tcPr>
          <w:p w14:paraId="375145BA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3ECD400" w14:textId="30597218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4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312,058</w:t>
            </w:r>
          </w:p>
        </w:tc>
      </w:tr>
      <w:tr w:rsidR="007540C4" w:rsidRPr="00A03B2F" w14:paraId="7819970A" w14:textId="77777777" w:rsidTr="00345319">
        <w:trPr>
          <w:trHeight w:val="260"/>
        </w:trPr>
        <w:tc>
          <w:tcPr>
            <w:tcW w:w="4320" w:type="dxa"/>
          </w:tcPr>
          <w:p w14:paraId="3BBDEB58" w14:textId="5BF7AC4F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7FFA5B51" w14:textId="77777777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28E3626" w14:textId="77777777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4C0363B" w14:textId="77777777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CED5AE3" w14:textId="77777777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double" w:sz="4" w:space="0" w:color="auto"/>
            </w:tcBorders>
          </w:tcPr>
          <w:p w14:paraId="78C48E0E" w14:textId="77777777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78A95E4" w14:textId="77777777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AA50766" w14:textId="77777777" w:rsidR="007540C4" w:rsidRPr="00A03B2F" w:rsidRDefault="007540C4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319" w:rsidRPr="00A03B2F" w14:paraId="7E5EBA7B" w14:textId="77777777" w:rsidTr="00345319">
        <w:trPr>
          <w:trHeight w:val="260"/>
        </w:trPr>
        <w:tc>
          <w:tcPr>
            <w:tcW w:w="4320" w:type="dxa"/>
          </w:tcPr>
          <w:p w14:paraId="254FAE25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CD875BD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1729CBA0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9756542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7BA6E4A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gridSpan w:val="2"/>
          </w:tcPr>
          <w:p w14:paraId="7625FA80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A07F6BD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E917C6A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319" w:rsidRPr="00A03B2F" w14:paraId="76DDBF13" w14:textId="77777777" w:rsidTr="00345319">
        <w:trPr>
          <w:trHeight w:val="260"/>
        </w:trPr>
        <w:tc>
          <w:tcPr>
            <w:tcW w:w="4320" w:type="dxa"/>
          </w:tcPr>
          <w:p w14:paraId="453FEE8B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0AF29A8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1ADDDFBC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CDCF0A2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3085FAD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gridSpan w:val="2"/>
          </w:tcPr>
          <w:p w14:paraId="034B4E1D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B004EFA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5E2BF9D" w14:textId="77777777" w:rsidR="00345319" w:rsidRPr="00A03B2F" w:rsidRDefault="00345319" w:rsidP="00247861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40C4" w:rsidRPr="00A03B2F" w14:paraId="3A56193A" w14:textId="77777777" w:rsidTr="006F064B">
        <w:tc>
          <w:tcPr>
            <w:tcW w:w="4320" w:type="dxa"/>
            <w:hideMark/>
          </w:tcPr>
          <w:p w14:paraId="05F473E4" w14:textId="3562FBC1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ต้นทุนของสินค้าคงเหลือที่บันทึกรวมในบัญชี </w:t>
            </w:r>
          </w:p>
          <w:p w14:paraId="44DF89A0" w14:textId="4F21B1FE" w:rsidR="007540C4" w:rsidRPr="00A03B2F" w:rsidRDefault="007540C4" w:rsidP="007540C4">
            <w:pPr>
              <w:tabs>
                <w:tab w:val="clear" w:pos="227"/>
              </w:tabs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058" w:type="dxa"/>
          </w:tcPr>
          <w:p w14:paraId="4EAF94EB" w14:textId="77777777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F0D463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210ABB5" w14:textId="77777777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8457B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0AE2393" w14:textId="77777777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3979878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9C0F3CF" w14:textId="77777777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40C4" w:rsidRPr="00A03B2F" w14:paraId="40E14244" w14:textId="77777777" w:rsidTr="00E0135D">
        <w:tc>
          <w:tcPr>
            <w:tcW w:w="4320" w:type="dxa"/>
            <w:hideMark/>
          </w:tcPr>
          <w:p w14:paraId="1412956C" w14:textId="77777777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058" w:type="dxa"/>
          </w:tcPr>
          <w:p w14:paraId="27FB116C" w14:textId="54B500D5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4,758,768</w:t>
            </w:r>
          </w:p>
        </w:tc>
        <w:tc>
          <w:tcPr>
            <w:tcW w:w="259" w:type="dxa"/>
          </w:tcPr>
          <w:p w14:paraId="65D8371F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2C786C4" w14:textId="712D0B43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4,656,995</w:t>
            </w:r>
          </w:p>
        </w:tc>
        <w:tc>
          <w:tcPr>
            <w:tcW w:w="253" w:type="dxa"/>
          </w:tcPr>
          <w:p w14:paraId="2B89D343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17A84CF" w14:textId="1888B7BC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4,935,795</w:t>
            </w:r>
          </w:p>
        </w:tc>
        <w:tc>
          <w:tcPr>
            <w:tcW w:w="247" w:type="dxa"/>
          </w:tcPr>
          <w:p w14:paraId="3445E060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7BDA148" w14:textId="69BD818C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4,808,396</w:t>
            </w:r>
          </w:p>
        </w:tc>
      </w:tr>
      <w:tr w:rsidR="007540C4" w:rsidRPr="00A03B2F" w14:paraId="426B6211" w14:textId="77777777" w:rsidTr="00E0135D">
        <w:tc>
          <w:tcPr>
            <w:tcW w:w="4320" w:type="dxa"/>
            <w:hideMark/>
          </w:tcPr>
          <w:p w14:paraId="1CB7EEF7" w14:textId="49BB9C91" w:rsidR="007540C4" w:rsidRPr="00A03B2F" w:rsidRDefault="007540C4" w:rsidP="007540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7573F6A" w14:textId="3BD231CF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18,290</w:t>
            </w:r>
          </w:p>
        </w:tc>
        <w:tc>
          <w:tcPr>
            <w:tcW w:w="259" w:type="dxa"/>
          </w:tcPr>
          <w:p w14:paraId="49289C80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3608AFEB" w14:textId="31170435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3,224</w:t>
            </w:r>
          </w:p>
        </w:tc>
        <w:tc>
          <w:tcPr>
            <w:tcW w:w="253" w:type="dxa"/>
          </w:tcPr>
          <w:p w14:paraId="0651A6E9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</w:tcPr>
          <w:p w14:paraId="057CF8A3" w14:textId="36888069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18,290</w:t>
            </w:r>
          </w:p>
        </w:tc>
        <w:tc>
          <w:tcPr>
            <w:tcW w:w="247" w:type="dxa"/>
          </w:tcPr>
          <w:p w14:paraId="265B3D57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154CE7F5" w14:textId="2D747DB6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3,224</w:t>
            </w:r>
          </w:p>
        </w:tc>
      </w:tr>
      <w:tr w:rsidR="007540C4" w:rsidRPr="00A03B2F" w14:paraId="0B0F499B" w14:textId="77777777" w:rsidTr="00E0135D">
        <w:tc>
          <w:tcPr>
            <w:tcW w:w="4320" w:type="dxa"/>
            <w:hideMark/>
          </w:tcPr>
          <w:p w14:paraId="2C9E0BA1" w14:textId="77777777" w:rsidR="007540C4" w:rsidRPr="00A03B2F" w:rsidRDefault="007540C4" w:rsidP="007540C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0F714" w14:textId="0FBF19C3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4,777,058</w:t>
            </w:r>
          </w:p>
        </w:tc>
        <w:tc>
          <w:tcPr>
            <w:tcW w:w="259" w:type="dxa"/>
          </w:tcPr>
          <w:p w14:paraId="5F83A111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C6EB1B" w14:textId="09931241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4,660,219</w:t>
            </w:r>
          </w:p>
        </w:tc>
        <w:tc>
          <w:tcPr>
            <w:tcW w:w="253" w:type="dxa"/>
          </w:tcPr>
          <w:p w14:paraId="05365429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76B36" w14:textId="5433A9C8" w:rsidR="007540C4" w:rsidRPr="00A03B2F" w:rsidRDefault="00E912AF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4,954,085</w:t>
            </w:r>
          </w:p>
        </w:tc>
        <w:tc>
          <w:tcPr>
            <w:tcW w:w="247" w:type="dxa"/>
          </w:tcPr>
          <w:p w14:paraId="1EE8A094" w14:textId="77777777" w:rsidR="007540C4" w:rsidRPr="00A03B2F" w:rsidRDefault="007540C4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651CD0" w14:textId="5FFE7D9B" w:rsidR="007540C4" w:rsidRPr="00A03B2F" w:rsidRDefault="007540C4" w:rsidP="007540C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4,811,620</w:t>
            </w:r>
          </w:p>
        </w:tc>
      </w:tr>
    </w:tbl>
    <w:p w14:paraId="63068763" w14:textId="62D00882" w:rsidR="002D6B5A" w:rsidRPr="00A03B2F" w:rsidRDefault="002D6B5A" w:rsidP="0024786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09B99E" w14:textId="50DF969C" w:rsidR="00F1232B" w:rsidRPr="00A03B2F" w:rsidRDefault="00F1232B" w:rsidP="0049554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4D129783" w14:textId="5D4B4D10" w:rsidR="00F1232B" w:rsidRPr="00A03B2F" w:rsidRDefault="00F1232B" w:rsidP="0024786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8D5C0E" w14:textId="49651626" w:rsidR="00B1726E" w:rsidRDefault="00B1726E" w:rsidP="00B8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A03B2F">
        <w:rPr>
          <w:rFonts w:ascii="Angsana New" w:hAnsi="Angsana New"/>
          <w:spacing w:val="-6"/>
          <w:sz w:val="30"/>
          <w:szCs w:val="30"/>
        </w:rPr>
        <w:t>31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A03B2F">
        <w:rPr>
          <w:rFonts w:ascii="Angsana New" w:hAnsi="Angsana New"/>
          <w:spacing w:val="-6"/>
          <w:sz w:val="30"/>
          <w:szCs w:val="30"/>
        </w:rPr>
        <w:t>256</w:t>
      </w:r>
      <w:r w:rsidR="007540C4" w:rsidRPr="00A03B2F">
        <w:rPr>
          <w:rFonts w:ascii="Angsana New" w:hAnsi="Angsana New"/>
          <w:spacing w:val="-6"/>
          <w:sz w:val="30"/>
          <w:szCs w:val="30"/>
        </w:rPr>
        <w:t>8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B1B2E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อสังหาริมทรัพย์พัฒนาเพื่อขาย ได้แก่ </w:t>
      </w:r>
      <w:r w:rsidRPr="00A03B2F">
        <w:rPr>
          <w:rFonts w:ascii="Angsana New" w:hAnsi="Angsana New" w:hint="cs"/>
          <w:spacing w:val="-6"/>
          <w:sz w:val="30"/>
          <w:szCs w:val="30"/>
          <w:cs/>
        </w:rPr>
        <w:t>ที่ดินและงานก่อสร้าง</w:t>
      </w:r>
      <w:r w:rsidRPr="00A03B2F">
        <w:rPr>
          <w:rFonts w:ascii="Angsana New" w:hAnsi="Angsana New"/>
          <w:spacing w:val="-6"/>
          <w:sz w:val="30"/>
          <w:szCs w:val="30"/>
          <w:cs/>
        </w:rPr>
        <w:t>พัฒนา</w:t>
      </w:r>
      <w:r w:rsidRPr="00A03B2F">
        <w:rPr>
          <w:rFonts w:ascii="Angsana New" w:hAnsi="Angsana New" w:hint="cs"/>
          <w:spacing w:val="-6"/>
          <w:sz w:val="30"/>
          <w:szCs w:val="30"/>
          <w:cs/>
        </w:rPr>
        <w:t>เพื่อขาย</w:t>
      </w:r>
      <w:r w:rsidRPr="00A03B2F">
        <w:rPr>
          <w:rFonts w:ascii="Angsana New" w:hAnsi="Angsana New"/>
          <w:spacing w:val="-6"/>
          <w:sz w:val="30"/>
          <w:szCs w:val="30"/>
          <w:cs/>
        </w:rPr>
        <w:t>ของกลุ่มบริษัทจำนวน</w:t>
      </w:r>
      <w:r w:rsidR="00B96098" w:rsidRPr="00A03B2F">
        <w:rPr>
          <w:rFonts w:ascii="Angsana New" w:hAnsi="Angsana New"/>
          <w:spacing w:val="-6"/>
          <w:sz w:val="30"/>
          <w:szCs w:val="30"/>
        </w:rPr>
        <w:t xml:space="preserve"> 62.31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ล้าน</w:t>
      </w:r>
      <w:r w:rsidRPr="00A03B2F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A03B2F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7540C4" w:rsidRPr="00A03B2F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1356CE" w:rsidRPr="00A03B2F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7540C4" w:rsidRPr="00A03B2F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CC2F87" w:rsidRPr="00A03B2F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7540C4" w:rsidRPr="00A03B2F">
        <w:rPr>
          <w:rFonts w:ascii="Angsana New" w:hAnsi="Angsana New"/>
          <w:i/>
          <w:iCs/>
          <w:spacing w:val="-6"/>
          <w:sz w:val="30"/>
          <w:szCs w:val="30"/>
        </w:rPr>
        <w:t>66</w:t>
      </w:r>
      <w:r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C1AC1" w:rsidRPr="00A03B2F">
        <w:rPr>
          <w:rFonts w:ascii="Angsana New" w:hAnsi="Angsana New" w:hint="cs"/>
          <w:spacing w:val="-6"/>
          <w:sz w:val="30"/>
          <w:szCs w:val="30"/>
          <w:cs/>
        </w:rPr>
        <w:t>ซึ่งมีที่ดินเปล่า</w:t>
      </w:r>
      <w:r w:rsidR="002E3271" w:rsidRPr="00A03B2F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D01A61" w:rsidRPr="00A03B2F">
        <w:rPr>
          <w:rFonts w:ascii="Angsana New" w:hAnsi="Angsana New"/>
          <w:spacing w:val="-6"/>
          <w:sz w:val="30"/>
          <w:szCs w:val="30"/>
        </w:rPr>
        <w:t xml:space="preserve"> </w:t>
      </w:r>
      <w:r w:rsidR="00F714EC" w:rsidRPr="00A03B2F">
        <w:rPr>
          <w:rFonts w:ascii="Angsana New" w:hAnsi="Angsana New"/>
          <w:spacing w:val="-6"/>
          <w:sz w:val="30"/>
          <w:szCs w:val="30"/>
        </w:rPr>
        <w:t>44.28</w:t>
      </w:r>
      <w:r w:rsidR="002E3271" w:rsidRPr="00A03B2F">
        <w:rPr>
          <w:rFonts w:ascii="Angsana New" w:hAnsi="Angsana New"/>
          <w:spacing w:val="-6"/>
          <w:sz w:val="30"/>
          <w:szCs w:val="30"/>
        </w:rPr>
        <w:t xml:space="preserve"> </w:t>
      </w:r>
      <w:r w:rsidR="002E3271" w:rsidRPr="00A03B2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C1AC1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 ที่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Pr="00A03B2F">
        <w:rPr>
          <w:rFonts w:ascii="Angsana New" w:hAnsi="Angsana New"/>
          <w:spacing w:val="-6"/>
          <w:sz w:val="30"/>
          <w:szCs w:val="30"/>
        </w:rPr>
        <w:t>1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ปีนับจากรอบระยะเวลารายงาน</w:t>
      </w:r>
      <w:r w:rsidR="004B1B2E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 ซึ่งมี</w:t>
      </w:r>
      <w:r w:rsidR="004B1B2E" w:rsidRPr="00A03B2F">
        <w:rPr>
          <w:rFonts w:ascii="Angsana New" w:hAnsi="Angsana New"/>
          <w:spacing w:val="-6"/>
          <w:sz w:val="30"/>
          <w:szCs w:val="30"/>
          <w:cs/>
        </w:rPr>
        <w:t>ต้นทุนการกู้ยืมที่รวมเป็นส่วนหนึ่งของอสังหาริมทรัพย</w:t>
      </w:r>
      <w:r w:rsidR="00BC1AC1" w:rsidRPr="00A03B2F">
        <w:rPr>
          <w:rFonts w:ascii="Angsana New" w:hAnsi="Angsana New" w:hint="cs"/>
          <w:spacing w:val="-6"/>
          <w:sz w:val="30"/>
          <w:szCs w:val="30"/>
          <w:cs/>
        </w:rPr>
        <w:t>์</w:t>
      </w:r>
      <w:r w:rsidR="004B1B2E" w:rsidRPr="00A03B2F">
        <w:rPr>
          <w:rFonts w:ascii="Angsana New" w:hAnsi="Angsana New"/>
          <w:spacing w:val="-6"/>
          <w:sz w:val="30"/>
          <w:szCs w:val="30"/>
          <w:cs/>
        </w:rPr>
        <w:t>พัฒนาเพื่อขายในระหว่างปี</w:t>
      </w:r>
      <w:r w:rsidR="004B1B2E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B1B2E" w:rsidRPr="00A03B2F">
        <w:rPr>
          <w:rFonts w:ascii="Angsana New" w:hAnsi="Angsana New"/>
          <w:spacing w:val="-6"/>
          <w:sz w:val="30"/>
          <w:szCs w:val="30"/>
        </w:rPr>
        <w:t>256</w:t>
      </w:r>
      <w:r w:rsidR="007540C4" w:rsidRPr="00A03B2F">
        <w:rPr>
          <w:rFonts w:ascii="Angsana New" w:hAnsi="Angsana New"/>
          <w:spacing w:val="-6"/>
          <w:sz w:val="30"/>
          <w:szCs w:val="30"/>
        </w:rPr>
        <w:t>8</w:t>
      </w:r>
      <w:r w:rsidR="004B1B2E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</w:t>
      </w:r>
      <w:r w:rsidR="007464C2" w:rsidRPr="00A03B2F">
        <w:rPr>
          <w:rFonts w:ascii="Angsana New" w:hAnsi="Angsana New"/>
          <w:spacing w:val="-6"/>
          <w:sz w:val="30"/>
          <w:szCs w:val="30"/>
        </w:rPr>
        <w:t xml:space="preserve"> </w:t>
      </w:r>
      <w:r w:rsidR="00B96098" w:rsidRPr="00A03B2F">
        <w:rPr>
          <w:rFonts w:ascii="Angsana New" w:hAnsi="Angsana New"/>
          <w:spacing w:val="-6"/>
          <w:sz w:val="30"/>
          <w:szCs w:val="30"/>
        </w:rPr>
        <w:t xml:space="preserve">2.29 </w:t>
      </w:r>
      <w:r w:rsidR="004B1B2E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01724E" w:rsidRPr="00A03B2F">
        <w:rPr>
          <w:rFonts w:ascii="Angsana New" w:hAnsi="Angsana New"/>
          <w:i/>
          <w:iCs/>
          <w:spacing w:val="-6"/>
          <w:sz w:val="30"/>
          <w:szCs w:val="30"/>
        </w:rPr>
        <w:t>2567</w:t>
      </w:r>
      <w:r w:rsidR="00117F48" w:rsidRPr="00A03B2F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117F48" w:rsidRPr="00A03B2F">
        <w:rPr>
          <w:rFonts w:ascii="Angsana New" w:hAnsi="Angsana New"/>
          <w:i/>
          <w:iCs/>
          <w:spacing w:val="-6"/>
          <w:sz w:val="30"/>
          <w:szCs w:val="30"/>
        </w:rPr>
        <w:t>2.78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A7769" w:rsidRPr="00A03B2F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4A7769" w:rsidRPr="00A03B2F">
        <w:rPr>
          <w:rFonts w:ascii="Angsana New" w:hAnsi="Angsana New"/>
          <w:spacing w:val="-6"/>
          <w:sz w:val="30"/>
          <w:szCs w:val="30"/>
        </w:rPr>
        <w:t xml:space="preserve"> </w:t>
      </w:r>
      <w:r w:rsidR="004B1B2E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โดยมีอัตราดอกเบี้ยของต้นทุนเงินกู้ยืม ร้อยละ </w:t>
      </w:r>
      <w:r w:rsidR="00B96098" w:rsidRPr="00A03B2F">
        <w:rPr>
          <w:rFonts w:ascii="Angsana New" w:hAnsi="Angsana New"/>
          <w:spacing w:val="-6"/>
          <w:sz w:val="30"/>
          <w:szCs w:val="30"/>
        </w:rPr>
        <w:t>4.25</w:t>
      </w:r>
      <w:r w:rsidR="004C269B"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45AD8" w:rsidRPr="00A03B2F">
        <w:rPr>
          <w:rFonts w:asciiTheme="majorBidi" w:hAnsiTheme="majorBidi" w:cstheme="majorBidi"/>
          <w:sz w:val="30"/>
          <w:szCs w:val="30"/>
        </w:rPr>
        <w:t>-</w:t>
      </w:r>
      <w:r w:rsidR="004C269B"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96098" w:rsidRPr="00A03B2F">
        <w:rPr>
          <w:rFonts w:ascii="Angsana New" w:hAnsi="Angsana New"/>
          <w:spacing w:val="-6"/>
          <w:sz w:val="30"/>
          <w:szCs w:val="30"/>
        </w:rPr>
        <w:t>5.73</w:t>
      </w:r>
      <w:r w:rsidR="004C269B"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B1B2E" w:rsidRPr="00A03B2F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4A7769" w:rsidRPr="00A03B2F">
        <w:rPr>
          <w:rFonts w:ascii="Angsana New" w:hAnsi="Angsana New"/>
          <w:spacing w:val="-6"/>
          <w:sz w:val="30"/>
          <w:szCs w:val="30"/>
        </w:rPr>
        <w:t xml:space="preserve"> 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7540C4" w:rsidRPr="00A03B2F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6742DE" w:rsidRPr="00A03B2F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3C1B17" w:rsidRPr="00A03B2F">
        <w:rPr>
          <w:rFonts w:ascii="Angsana New" w:hAnsi="Angsana New"/>
          <w:i/>
          <w:iCs/>
          <w:spacing w:val="-6"/>
          <w:sz w:val="30"/>
          <w:szCs w:val="30"/>
        </w:rPr>
        <w:t>4.83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645AD8" w:rsidRPr="00A03B2F">
        <w:rPr>
          <w:rFonts w:asciiTheme="majorBidi" w:hAnsiTheme="majorBidi" w:cstheme="majorBidi"/>
          <w:sz w:val="30"/>
          <w:szCs w:val="30"/>
        </w:rPr>
        <w:t>-</w:t>
      </w:r>
      <w:r w:rsidR="00FD638D" w:rsidRPr="00A03B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2F87" w:rsidRPr="00A03B2F">
        <w:rPr>
          <w:rFonts w:ascii="Angsana New" w:hAnsi="Angsana New"/>
          <w:i/>
          <w:iCs/>
          <w:spacing w:val="-6"/>
          <w:sz w:val="30"/>
          <w:szCs w:val="30"/>
        </w:rPr>
        <w:t>5.85</w:t>
      </w:r>
      <w:r w:rsidR="004A7769" w:rsidRPr="00A03B2F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ต่อปี</w:t>
      </w:r>
      <w:r w:rsidR="004A7769" w:rsidRPr="00A03B2F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56153EE5" w14:textId="77777777" w:rsidR="00345319" w:rsidRPr="00345319" w:rsidRDefault="00345319" w:rsidP="0034531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27A519" w14:textId="0061B69C" w:rsidR="009472BF" w:rsidRPr="00A03B2F" w:rsidRDefault="009472B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AD5845E" w14:textId="2785CED1" w:rsidR="000A6A59" w:rsidRPr="00A03B2F" w:rsidRDefault="000A6A59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1080"/>
        <w:gridCol w:w="180"/>
        <w:gridCol w:w="1037"/>
      </w:tblGrid>
      <w:tr w:rsidR="00502A99" w:rsidRPr="00A03B2F" w14:paraId="4051FC1C" w14:textId="77777777" w:rsidTr="00CC2F87">
        <w:trPr>
          <w:cantSplit/>
          <w:tblHeader/>
        </w:trPr>
        <w:tc>
          <w:tcPr>
            <w:tcW w:w="6840" w:type="dxa"/>
          </w:tcPr>
          <w:p w14:paraId="46EA4507" w14:textId="0F570718" w:rsidR="00502A99" w:rsidRPr="00A03B2F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97" w:type="dxa"/>
            <w:gridSpan w:val="3"/>
            <w:vAlign w:val="bottom"/>
          </w:tcPr>
          <w:p w14:paraId="08911151" w14:textId="7448B15D" w:rsidR="00502A99" w:rsidRPr="00A03B2F" w:rsidRDefault="00502A99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02A99" w:rsidRPr="00A03B2F" w14:paraId="313F994F" w14:textId="77777777" w:rsidTr="00CC2F87">
        <w:trPr>
          <w:cantSplit/>
          <w:tblHeader/>
        </w:trPr>
        <w:tc>
          <w:tcPr>
            <w:tcW w:w="6840" w:type="dxa"/>
          </w:tcPr>
          <w:p w14:paraId="2441940B" w14:textId="21A22550" w:rsidR="00502A99" w:rsidRPr="00A03B2F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3508820A" w14:textId="3E8DCF95" w:rsidR="00502A99" w:rsidRPr="00A03B2F" w:rsidRDefault="00502A99" w:rsidP="006C63B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640E45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27184CA" w14:textId="77777777" w:rsidR="00502A99" w:rsidRPr="00A03B2F" w:rsidRDefault="00502A99" w:rsidP="006C63B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7FFF3F9" w14:textId="71E2C3F8" w:rsidR="00502A99" w:rsidRPr="00A03B2F" w:rsidRDefault="00502A99" w:rsidP="006C63B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</w:t>
            </w:r>
            <w:r w:rsidR="00640E45" w:rsidRPr="00A03B2F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502A99" w:rsidRPr="00A03B2F" w14:paraId="57E261BB" w14:textId="77777777" w:rsidTr="00CC2F87">
        <w:trPr>
          <w:cantSplit/>
        </w:trPr>
        <w:tc>
          <w:tcPr>
            <w:tcW w:w="6840" w:type="dxa"/>
          </w:tcPr>
          <w:p w14:paraId="6FE93D4B" w14:textId="77777777" w:rsidR="00502A99" w:rsidRPr="00A03B2F" w:rsidRDefault="00502A99" w:rsidP="006C63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7" w:type="dxa"/>
            <w:gridSpan w:val="3"/>
          </w:tcPr>
          <w:p w14:paraId="793DEE0D" w14:textId="452B748A" w:rsidR="00502A99" w:rsidRPr="00A03B2F" w:rsidRDefault="00502A99" w:rsidP="006C63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40E45" w:rsidRPr="00A03B2F" w14:paraId="24D7808F" w14:textId="77777777" w:rsidTr="00CC2F87">
        <w:trPr>
          <w:cantSplit/>
        </w:trPr>
        <w:tc>
          <w:tcPr>
            <w:tcW w:w="6840" w:type="dxa"/>
          </w:tcPr>
          <w:p w14:paraId="22CC2A43" w14:textId="583241C6" w:rsidR="00640E45" w:rsidRPr="00A03B2F" w:rsidRDefault="00640E45" w:rsidP="00640E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5EF0B78" w14:textId="305E38D0" w:rsidR="00640E45" w:rsidRPr="00A03B2F" w:rsidRDefault="00640E45" w:rsidP="00407A8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156,921</w:t>
            </w:r>
          </w:p>
        </w:tc>
        <w:tc>
          <w:tcPr>
            <w:tcW w:w="180" w:type="dxa"/>
          </w:tcPr>
          <w:p w14:paraId="2E97D363" w14:textId="77777777" w:rsidR="00640E45" w:rsidRPr="00A03B2F" w:rsidRDefault="00640E45" w:rsidP="00640E4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</w:tcPr>
          <w:p w14:paraId="119539CF" w14:textId="4A081B3D" w:rsidR="00640E45" w:rsidRPr="00A03B2F" w:rsidRDefault="00640E45" w:rsidP="00407A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177,992</w:t>
            </w:r>
          </w:p>
        </w:tc>
      </w:tr>
      <w:tr w:rsidR="009F1FF8" w:rsidRPr="00A03B2F" w14:paraId="4B68F79E" w14:textId="77777777" w:rsidTr="00CC2F87">
        <w:trPr>
          <w:cantSplit/>
        </w:trPr>
        <w:tc>
          <w:tcPr>
            <w:tcW w:w="6840" w:type="dxa"/>
          </w:tcPr>
          <w:p w14:paraId="5183DDD7" w14:textId="221500F1" w:rsidR="009F1FF8" w:rsidRPr="00A03B2F" w:rsidRDefault="009F1FF8" w:rsidP="009F1F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4AE262D0" w14:textId="212F100F" w:rsidR="009F1FF8" w:rsidRPr="00A03B2F" w:rsidRDefault="009F1FF8" w:rsidP="00407A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(4,571)</w:t>
            </w:r>
          </w:p>
        </w:tc>
        <w:tc>
          <w:tcPr>
            <w:tcW w:w="180" w:type="dxa"/>
          </w:tcPr>
          <w:p w14:paraId="69F59A01" w14:textId="77777777" w:rsidR="009F1FF8" w:rsidRPr="00A03B2F" w:rsidRDefault="009F1FF8" w:rsidP="009F1FF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E220D68" w14:textId="11DCDDFD" w:rsidR="009F1FF8" w:rsidRPr="00A03B2F" w:rsidRDefault="009F1FF8" w:rsidP="00407A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(21,071)</w:t>
            </w:r>
          </w:p>
        </w:tc>
      </w:tr>
      <w:tr w:rsidR="009F1FF8" w:rsidRPr="00A03B2F" w14:paraId="79D1E305" w14:textId="77777777" w:rsidTr="00CC2F87">
        <w:trPr>
          <w:cantSplit/>
        </w:trPr>
        <w:tc>
          <w:tcPr>
            <w:tcW w:w="6840" w:type="dxa"/>
          </w:tcPr>
          <w:p w14:paraId="6809DE2C" w14:textId="2B6EB0CE" w:rsidR="009F1FF8" w:rsidRPr="00A03B2F" w:rsidRDefault="009F1FF8" w:rsidP="009F1F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0818E0" w14:textId="343E6C35" w:rsidR="009F1FF8" w:rsidRPr="00A03B2F" w:rsidRDefault="009F1FF8" w:rsidP="00407A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152,350</w:t>
            </w:r>
          </w:p>
        </w:tc>
        <w:tc>
          <w:tcPr>
            <w:tcW w:w="180" w:type="dxa"/>
          </w:tcPr>
          <w:p w14:paraId="0FAF1D13" w14:textId="77777777" w:rsidR="009F1FF8" w:rsidRPr="00A03B2F" w:rsidRDefault="009F1FF8" w:rsidP="009F1FF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BFB1142" w14:textId="797EA8B3" w:rsidR="009F1FF8" w:rsidRPr="00A03B2F" w:rsidRDefault="009F1FF8" w:rsidP="00407A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156,921</w:t>
            </w:r>
          </w:p>
        </w:tc>
      </w:tr>
    </w:tbl>
    <w:p w14:paraId="7CA84BC8" w14:textId="77777777" w:rsidR="004B1A21" w:rsidRPr="00A03B2F" w:rsidRDefault="004B1A21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E6D8C" w14:textId="6E2FE3CE" w:rsidR="00E864E4" w:rsidRPr="00A03B2F" w:rsidRDefault="00E864E4" w:rsidP="00E8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A03B2F">
        <w:rPr>
          <w:rFonts w:asciiTheme="majorBidi" w:hAnsiTheme="majorBidi"/>
          <w:sz w:val="30"/>
          <w:szCs w:val="30"/>
        </w:rPr>
        <w:t xml:space="preserve">13 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A03B2F">
        <w:rPr>
          <w:rFonts w:asciiTheme="majorBidi" w:hAnsiTheme="majorBidi"/>
          <w:sz w:val="30"/>
          <w:szCs w:val="30"/>
        </w:rPr>
        <w:t xml:space="preserve">2568 </w:t>
      </w:r>
      <w:r w:rsidRPr="00A03B2F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Pr="00A03B2F">
        <w:rPr>
          <w:rFonts w:asciiTheme="majorBidi" w:hAnsiTheme="majorBidi"/>
          <w:sz w:val="30"/>
          <w:szCs w:val="30"/>
        </w:rPr>
        <w:t xml:space="preserve"> 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Pr="00A03B2F">
        <w:rPr>
          <w:rFonts w:asciiTheme="majorBidi" w:hAnsiTheme="majorBidi"/>
          <w:sz w:val="30"/>
          <w:szCs w:val="30"/>
        </w:rPr>
        <w:br/>
      </w:r>
      <w:r w:rsidRPr="00A03B2F">
        <w:rPr>
          <w:rFonts w:asciiTheme="majorBidi" w:hAnsiTheme="majorBidi" w:hint="cs"/>
          <w:sz w:val="30"/>
          <w:szCs w:val="30"/>
          <w:cs/>
        </w:rPr>
        <w:t>ฟู้ด แอนด์ เบฟเวอร์เรสเจส จำกัด เนื่องจากมีผลขาดทุนจากการดำเนินงานต่อเนื่อง</w:t>
      </w:r>
      <w:r w:rsidR="00D52570" w:rsidRPr="00A03B2F">
        <w:rPr>
          <w:rFonts w:asciiTheme="majorBidi" w:hAnsi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 w:hint="cs"/>
          <w:sz w:val="30"/>
          <w:szCs w:val="30"/>
          <w:cs/>
        </w:rPr>
        <w:t>และบริษัทย่อยได้ดำเนินการจดทะเบียนเลิกบริษัทกับกระทรวงพาณิชย์แล้วเมื่อวันที่</w:t>
      </w:r>
      <w:r w:rsidR="00D52570" w:rsidRPr="00A03B2F">
        <w:rPr>
          <w:rFonts w:asciiTheme="majorBidi" w:hAnsi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/>
          <w:sz w:val="30"/>
          <w:szCs w:val="30"/>
        </w:rPr>
        <w:t xml:space="preserve">15 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A03B2F">
        <w:rPr>
          <w:rFonts w:asciiTheme="majorBidi" w:hAnsiTheme="majorBidi"/>
          <w:sz w:val="30"/>
          <w:szCs w:val="30"/>
        </w:rPr>
        <w:t xml:space="preserve">2568 </w:t>
      </w:r>
    </w:p>
    <w:p w14:paraId="480597B7" w14:textId="77777777" w:rsidR="004C44F5" w:rsidRPr="00A03B2F" w:rsidRDefault="004C44F5" w:rsidP="00407A8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65BDEA" w14:textId="34B67882" w:rsidR="00CA432D" w:rsidRPr="00A03B2F" w:rsidRDefault="00F44BD4" w:rsidP="00CA4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A03B2F">
        <w:rPr>
          <w:rFonts w:asciiTheme="majorBidi" w:hAnsiTheme="majorBidi"/>
          <w:sz w:val="30"/>
          <w:szCs w:val="30"/>
        </w:rPr>
        <w:t xml:space="preserve">24 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A03B2F">
        <w:rPr>
          <w:rFonts w:asciiTheme="majorBidi" w:hAnsiTheme="majorBidi"/>
          <w:sz w:val="30"/>
          <w:szCs w:val="30"/>
        </w:rPr>
        <w:t xml:space="preserve">2568 </w:t>
      </w:r>
      <w:r w:rsidRPr="00A03B2F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Pr="00A03B2F">
        <w:rPr>
          <w:rFonts w:asciiTheme="majorBidi" w:hAnsiTheme="majorBidi"/>
          <w:sz w:val="30"/>
          <w:szCs w:val="30"/>
        </w:rPr>
        <w:t xml:space="preserve"> 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Pr="00A03B2F">
        <w:rPr>
          <w:rFonts w:asciiTheme="majorBidi" w:hAnsiTheme="majorBidi"/>
          <w:sz w:val="30"/>
          <w:szCs w:val="30"/>
        </w:rPr>
        <w:br/>
      </w:r>
      <w:r w:rsidRPr="00A03B2F">
        <w:rPr>
          <w:rFonts w:asciiTheme="majorBidi" w:hAnsiTheme="majorBidi" w:hint="cs"/>
          <w:sz w:val="30"/>
          <w:szCs w:val="30"/>
          <w:cs/>
        </w:rPr>
        <w:t>คอมเมอร์เชียล จำกัด เนื่องจากมีผลขาดทุนจากการดำเนินงานต่อเนื่อง</w:t>
      </w:r>
      <w:r w:rsidR="00D52570" w:rsidRPr="00A03B2F">
        <w:rPr>
          <w:rFonts w:asciiTheme="majorBidi" w:hAnsi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และบริษัทย่อยได้ดำเนินการจดทะเบียนเลิกบริษัทกับกระทรวงพาณิชย์แล้วเมื่อวันที่ </w:t>
      </w:r>
      <w:r w:rsidRPr="00A03B2F">
        <w:rPr>
          <w:rFonts w:asciiTheme="majorBidi" w:hAnsiTheme="majorBidi"/>
          <w:sz w:val="30"/>
          <w:szCs w:val="30"/>
        </w:rPr>
        <w:t xml:space="preserve">25 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A03B2F">
        <w:rPr>
          <w:rFonts w:asciiTheme="majorBidi" w:hAnsiTheme="majorBidi"/>
          <w:sz w:val="30"/>
          <w:szCs w:val="30"/>
        </w:rPr>
        <w:t xml:space="preserve">2568 </w:t>
      </w:r>
    </w:p>
    <w:p w14:paraId="21310DE6" w14:textId="77777777" w:rsidR="006E7543" w:rsidRPr="00A03B2F" w:rsidRDefault="006E7543" w:rsidP="006E754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1D10BC" w14:textId="1D9A9046" w:rsidR="006E7543" w:rsidRPr="00A03B2F" w:rsidRDefault="006E7543" w:rsidP="00CA4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03B2F">
        <w:rPr>
          <w:rFonts w:asciiTheme="majorBidi" w:hAnsiTheme="majorBidi"/>
          <w:sz w:val="30"/>
          <w:szCs w:val="30"/>
        </w:rPr>
        <w:t xml:space="preserve">18 </w:t>
      </w:r>
      <w:r w:rsidRPr="00A03B2F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A03B2F">
        <w:rPr>
          <w:rFonts w:asciiTheme="majorBidi" w:hAnsiTheme="majorBidi"/>
          <w:sz w:val="30"/>
          <w:szCs w:val="30"/>
        </w:rPr>
        <w:t xml:space="preserve">2569 </w:t>
      </w:r>
      <w:r w:rsidRPr="00A03B2F">
        <w:rPr>
          <w:rFonts w:asciiTheme="majorBidi" w:hAnsiTheme="majorBidi"/>
          <w:sz w:val="30"/>
          <w:szCs w:val="30"/>
          <w:cs/>
        </w:rPr>
        <w:t>บริษัท หาดทิพย์ ฟู้ด แอนด์ เบฟเวอร์เรสเจส จำกัด ซึ่งเป็นบริษัทย่อยของบริษัทได้ดำเนินการชำระบัญชีเสร็จสิ้นแล้ว</w:t>
      </w:r>
    </w:p>
    <w:p w14:paraId="2EDCF2B1" w14:textId="77777777" w:rsidR="00CA432D" w:rsidRPr="00A03B2F" w:rsidRDefault="00CA432D" w:rsidP="00CA432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0693D1E" w14:textId="5FC32B97" w:rsidR="00CB3744" w:rsidRPr="00A03B2F" w:rsidRDefault="00CB3744" w:rsidP="00CB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 xml:space="preserve">ในปี </w:t>
      </w:r>
      <w:r w:rsidRPr="00A03B2F">
        <w:rPr>
          <w:rFonts w:asciiTheme="majorBidi" w:hAnsiTheme="majorBidi"/>
          <w:sz w:val="30"/>
          <w:szCs w:val="30"/>
        </w:rPr>
        <w:t>256</w:t>
      </w:r>
      <w:r w:rsidR="00450B8E" w:rsidRPr="00A03B2F">
        <w:rPr>
          <w:rFonts w:asciiTheme="majorBidi" w:hAnsiTheme="majorBidi"/>
          <w:sz w:val="30"/>
          <w:szCs w:val="30"/>
        </w:rPr>
        <w:t>8</w:t>
      </w:r>
      <w:r w:rsidRPr="00A03B2F">
        <w:rPr>
          <w:rFonts w:asciiTheme="majorBidi" w:hAnsiTheme="majorBidi"/>
          <w:sz w:val="30"/>
          <w:szCs w:val="30"/>
        </w:rPr>
        <w:t xml:space="preserve"> </w:t>
      </w:r>
      <w:r w:rsidRPr="00A03B2F">
        <w:rPr>
          <w:rFonts w:asciiTheme="majorBidi" w:hAnsiTheme="majorBidi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 หาดทิพย์ ดีเวลลอปเม้นท์ จำกัด</w:t>
      </w:r>
      <w:r w:rsidRPr="00A03B2F">
        <w:rPr>
          <w:rFonts w:asciiTheme="majorBidi" w:hAnsiTheme="majorBidi"/>
          <w:sz w:val="30"/>
          <w:szCs w:val="30"/>
          <w:cs/>
        </w:rPr>
        <w:t>ที่มีข้อบ่งชี้ของการด้อยค่า</w:t>
      </w:r>
      <w:r w:rsidR="00CB08BA" w:rsidRPr="00A03B2F">
        <w:rPr>
          <w:rFonts w:asciiTheme="majorBidi" w:hAnsiTheme="majorBidi" w:hint="cs"/>
          <w:sz w:val="30"/>
          <w:szCs w:val="30"/>
          <w:cs/>
        </w:rPr>
        <w:t>เนื่องจากผลขาดทุนจากการดำเนินงาน</w:t>
      </w:r>
      <w:r w:rsidRPr="00A03B2F">
        <w:rPr>
          <w:rFonts w:asciiTheme="majorBidi" w:hAnsiTheme="majorBidi"/>
          <w:sz w:val="30"/>
          <w:szCs w:val="30"/>
          <w:cs/>
        </w:rPr>
        <w:t xml:space="preserve"> โดยกำหนดมูลค่าที่คาดว่าจะได้รับคืนของเงินลงทุนในบริษัทย่อย โดยใช้วิธีประมาณการ</w:t>
      </w:r>
      <w:r w:rsidRPr="00A03B2F">
        <w:rPr>
          <w:rFonts w:ascii="Angsana New" w:hAnsi="Angsana New"/>
          <w:sz w:val="30"/>
          <w:szCs w:val="30"/>
          <w:cs/>
        </w:rPr>
        <w:t>คิดลดกระแสเงินสดในอนาคต โดยใช้ข้อสมมติซึ่งอ้างอิงจากแนวโน้มผล</w:t>
      </w:r>
      <w:r w:rsidRPr="00A03B2F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A03B2F">
        <w:rPr>
          <w:rFonts w:ascii="Angsana New" w:hAnsi="Angsana New"/>
          <w:sz w:val="30"/>
          <w:szCs w:val="30"/>
          <w:cs/>
        </w:rPr>
        <w:t xml:space="preserve"> โดยคำนึงถึงผล</w:t>
      </w:r>
      <w:r w:rsidRPr="00A03B2F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A03B2F">
        <w:rPr>
          <w:rFonts w:ascii="Angsana New" w:hAnsi="Angsana New"/>
          <w:sz w:val="30"/>
          <w:szCs w:val="30"/>
          <w:cs/>
        </w:rPr>
        <w:t>ในอดีตและปรับปรุงด้วยแนวโน้มการเจริญเติบโตของรายได้</w:t>
      </w:r>
      <w:r w:rsidRPr="00A03B2F">
        <w:rPr>
          <w:rFonts w:ascii="Angsana New" w:hAnsi="Angsana New" w:hint="cs"/>
          <w:sz w:val="30"/>
          <w:szCs w:val="30"/>
          <w:cs/>
        </w:rPr>
        <w:t>ในอนาคต</w:t>
      </w:r>
      <w:r w:rsidRPr="00A03B2F">
        <w:rPr>
          <w:rFonts w:ascii="Angsana New" w:hAnsi="Angsana New"/>
          <w:sz w:val="30"/>
          <w:szCs w:val="30"/>
          <w:cs/>
        </w:rPr>
        <w:t xml:space="preserve"> โดยใช้อัตราคิดลดร้อยละ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</w:rPr>
        <w:t>7.</w:t>
      </w:r>
      <w:r w:rsidR="009F1FF8" w:rsidRPr="00A03B2F">
        <w:rPr>
          <w:rFonts w:ascii="Angsana New" w:hAnsi="Angsana New"/>
          <w:sz w:val="30"/>
          <w:szCs w:val="30"/>
        </w:rPr>
        <w:t>41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="000D50B0" w:rsidRPr="00A03B2F">
        <w:rPr>
          <w:rFonts w:ascii="Angsana New" w:hAnsi="Angsana New"/>
          <w:sz w:val="30"/>
          <w:szCs w:val="30"/>
          <w:cs/>
        </w:rPr>
        <w:t>(</w:t>
      </w:r>
      <w:r w:rsidR="000D50B0" w:rsidRPr="00A03B2F">
        <w:rPr>
          <w:rFonts w:ascii="Angsana New" w:hAnsi="Angsana New"/>
          <w:i/>
          <w:iCs/>
          <w:sz w:val="30"/>
          <w:szCs w:val="30"/>
        </w:rPr>
        <w:t>2567</w:t>
      </w:r>
      <w:r w:rsidR="000D50B0" w:rsidRPr="00A03B2F">
        <w:rPr>
          <w:rFonts w:ascii="Angsana New" w:hAnsi="Angsana New"/>
          <w:i/>
          <w:iCs/>
          <w:sz w:val="30"/>
          <w:szCs w:val="30"/>
          <w:cs/>
        </w:rPr>
        <w:t>: ร้อยละ</w:t>
      </w:r>
      <w:r w:rsidR="000D50B0" w:rsidRPr="00A03B2F">
        <w:rPr>
          <w:rFonts w:ascii="Angsana New" w:hAnsi="Angsana New"/>
          <w:i/>
          <w:iCs/>
          <w:sz w:val="30"/>
          <w:szCs w:val="30"/>
        </w:rPr>
        <w:t xml:space="preserve"> 7.63</w:t>
      </w:r>
      <w:r w:rsidR="000D50B0" w:rsidRPr="00A03B2F">
        <w:rPr>
          <w:rFonts w:ascii="Angsana New" w:hAnsi="Angsana New"/>
          <w:sz w:val="30"/>
          <w:szCs w:val="30"/>
          <w:cs/>
        </w:rPr>
        <w:t>)</w:t>
      </w:r>
      <w:r w:rsidR="000D50B0" w:rsidRPr="00A03B2F">
        <w:rPr>
          <w:rFonts w:ascii="Angsana New" w:hAnsi="Angsana New"/>
          <w:sz w:val="30"/>
          <w:szCs w:val="30"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>เนื่องจากมูลค่าตามบัญชีสูงกว่ามูลค่าที่จะได้รับคืนบริษัทจึง</w:t>
      </w:r>
      <w:r w:rsidRPr="00A03B2F">
        <w:rPr>
          <w:rFonts w:ascii="Angsana New" w:hAnsi="Angsana New"/>
          <w:sz w:val="30"/>
          <w:szCs w:val="30"/>
          <w:cs/>
        </w:rPr>
        <w:t xml:space="preserve">บันทึกขาดทุนจากการด้อยค่าจำนวน </w:t>
      </w:r>
      <w:r w:rsidR="009F1FF8" w:rsidRPr="00A03B2F">
        <w:rPr>
          <w:rFonts w:ascii="Angsana New" w:hAnsi="Angsana New"/>
          <w:sz w:val="30"/>
          <w:szCs w:val="30"/>
        </w:rPr>
        <w:t xml:space="preserve">4.57 </w:t>
      </w:r>
      <w:r w:rsidRPr="00A03B2F">
        <w:rPr>
          <w:rFonts w:ascii="Angsana New" w:hAnsi="Angsana New"/>
          <w:sz w:val="30"/>
          <w:szCs w:val="30"/>
          <w:cs/>
        </w:rPr>
        <w:t>ล้านบาท</w:t>
      </w:r>
      <w:r w:rsidR="00450B8E" w:rsidRPr="00A03B2F">
        <w:rPr>
          <w:rFonts w:ascii="Angsana New" w:hAnsi="Angsana New"/>
          <w:sz w:val="30"/>
          <w:szCs w:val="30"/>
        </w:rPr>
        <w:t xml:space="preserve"> </w:t>
      </w:r>
      <w:r w:rsidR="00450B8E" w:rsidRPr="00A03B2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50B8E" w:rsidRPr="00A03B2F">
        <w:rPr>
          <w:rFonts w:ascii="Angsana New" w:hAnsi="Angsana New"/>
          <w:i/>
          <w:iCs/>
          <w:sz w:val="30"/>
          <w:szCs w:val="30"/>
        </w:rPr>
        <w:t>2567: 21.</w:t>
      </w:r>
      <w:r w:rsidR="009F1FF8" w:rsidRPr="00A03B2F">
        <w:rPr>
          <w:rFonts w:ascii="Angsana New" w:hAnsi="Angsana New"/>
          <w:i/>
          <w:iCs/>
          <w:sz w:val="30"/>
          <w:szCs w:val="30"/>
        </w:rPr>
        <w:t>07</w:t>
      </w:r>
      <w:r w:rsidR="00450B8E" w:rsidRPr="00A03B2F">
        <w:rPr>
          <w:rFonts w:ascii="Angsana New" w:hAnsi="Angsana New"/>
          <w:i/>
          <w:iCs/>
          <w:sz w:val="30"/>
          <w:szCs w:val="30"/>
        </w:rPr>
        <w:t xml:space="preserve"> </w:t>
      </w:r>
      <w:r w:rsidR="00450B8E" w:rsidRPr="00A03B2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11289" w:rsidRPr="00A03B2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Pr="00A03B2F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03B2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A03B2F">
        <w:rPr>
          <w:rFonts w:ascii="Angsana New" w:hAnsi="Angsana New"/>
          <w:sz w:val="30"/>
          <w:szCs w:val="30"/>
        </w:rPr>
        <w:t xml:space="preserve">31 </w:t>
      </w:r>
      <w:r w:rsidRPr="00A03B2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>256</w:t>
      </w:r>
      <w:r w:rsidR="00431A87" w:rsidRPr="00A03B2F">
        <w:rPr>
          <w:rFonts w:ascii="Angsana New" w:hAnsi="Angsana New"/>
          <w:sz w:val="30"/>
          <w:szCs w:val="30"/>
        </w:rPr>
        <w:t>8</w:t>
      </w:r>
    </w:p>
    <w:p w14:paraId="64499222" w14:textId="77777777" w:rsidR="0041044E" w:rsidRPr="00A03B2F" w:rsidRDefault="0041044E" w:rsidP="00407A8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83E6AD" w14:textId="77777777" w:rsidR="0041044E" w:rsidRPr="00A03B2F" w:rsidRDefault="0041044E" w:rsidP="00B07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085D032A" w14:textId="50B684B7" w:rsidR="003B5892" w:rsidRPr="00A03B2F" w:rsidRDefault="003B5892" w:rsidP="00F0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3B5892" w:rsidRPr="00A03B2F" w:rsidSect="0041044E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245"/>
        </w:sectPr>
      </w:pPr>
    </w:p>
    <w:tbl>
      <w:tblPr>
        <w:tblW w:w="147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4"/>
        <w:gridCol w:w="2064"/>
        <w:gridCol w:w="719"/>
        <w:gridCol w:w="180"/>
        <w:gridCol w:w="720"/>
        <w:gridCol w:w="180"/>
        <w:gridCol w:w="717"/>
        <w:gridCol w:w="183"/>
        <w:gridCol w:w="720"/>
        <w:gridCol w:w="180"/>
        <w:gridCol w:w="720"/>
        <w:gridCol w:w="180"/>
        <w:gridCol w:w="818"/>
        <w:gridCol w:w="180"/>
        <w:gridCol w:w="808"/>
        <w:gridCol w:w="182"/>
        <w:gridCol w:w="815"/>
        <w:gridCol w:w="180"/>
        <w:gridCol w:w="635"/>
        <w:gridCol w:w="265"/>
        <w:gridCol w:w="540"/>
        <w:gridCol w:w="180"/>
        <w:gridCol w:w="635"/>
        <w:gridCol w:w="178"/>
        <w:gridCol w:w="661"/>
      </w:tblGrid>
      <w:tr w:rsidR="004C5D2B" w:rsidRPr="00A03B2F" w14:paraId="0A87FE87" w14:textId="77777777" w:rsidTr="00640E45">
        <w:trPr>
          <w:cantSplit/>
          <w:trHeight w:val="16"/>
          <w:tblHeader/>
        </w:trPr>
        <w:tc>
          <w:tcPr>
            <w:tcW w:w="14704" w:type="dxa"/>
            <w:gridSpan w:val="25"/>
          </w:tcPr>
          <w:p w14:paraId="555A76AF" w14:textId="575A7D8E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2287B" w:rsidRPr="00A03B2F" w14:paraId="396637A3" w14:textId="77777777" w:rsidTr="00640E45">
        <w:trPr>
          <w:cantSplit/>
          <w:trHeight w:val="163"/>
          <w:tblHeader/>
        </w:trPr>
        <w:tc>
          <w:tcPr>
            <w:tcW w:w="2064" w:type="dxa"/>
            <w:vAlign w:val="bottom"/>
          </w:tcPr>
          <w:p w14:paraId="1E3C4A8D" w14:textId="77777777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</w:tcPr>
          <w:p w14:paraId="0A04BDF8" w14:textId="77777777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F89627" w14:textId="28B7FF85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19" w:type="dxa"/>
            <w:gridSpan w:val="3"/>
          </w:tcPr>
          <w:p w14:paraId="2E86D65F" w14:textId="77777777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5DABA94" w14:textId="18DE7E42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33347EDB" w14:textId="77777777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  <w:vAlign w:val="bottom"/>
          </w:tcPr>
          <w:p w14:paraId="7FF36F25" w14:textId="2097053B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  <w:cs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ทุน</w:t>
            </w:r>
            <w:r w:rsidRPr="00A03B2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ชำระแล้ว</w:t>
            </w:r>
          </w:p>
        </w:tc>
        <w:tc>
          <w:tcPr>
            <w:tcW w:w="180" w:type="dxa"/>
          </w:tcPr>
          <w:p w14:paraId="5ECE338E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8" w:type="dxa"/>
            <w:gridSpan w:val="3"/>
          </w:tcPr>
          <w:p w14:paraId="21B2359F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583E64B0" w14:textId="4CBFDA25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144800FE" w14:textId="46D443EB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gridSpan w:val="3"/>
            <w:vAlign w:val="bottom"/>
          </w:tcPr>
          <w:p w14:paraId="62A6BC82" w14:textId="4F502323" w:rsidR="004C5D2B" w:rsidRPr="00A03B2F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319AAFE7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65B013E" w14:textId="43FB1F2B" w:rsidR="004C5D2B" w:rsidRPr="00A03B2F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  <w:r w:rsidRPr="00A03B2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  <w:r w:rsidRPr="00A03B2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</w:tcPr>
          <w:p w14:paraId="3C4B7693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610B115" w14:textId="63450628" w:rsidR="004C5D2B" w:rsidRPr="00A03B2F" w:rsidRDefault="004C5D2B" w:rsidP="00D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เงินปันผลประจำปี</w:t>
            </w:r>
          </w:p>
        </w:tc>
      </w:tr>
      <w:tr w:rsidR="005103C9" w:rsidRPr="00A03B2F" w14:paraId="0E5B38AB" w14:textId="77777777" w:rsidTr="00640E45">
        <w:trPr>
          <w:cantSplit/>
          <w:trHeight w:val="16"/>
          <w:tblHeader/>
        </w:trPr>
        <w:tc>
          <w:tcPr>
            <w:tcW w:w="2064" w:type="dxa"/>
          </w:tcPr>
          <w:p w14:paraId="21714D38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64" w:type="dxa"/>
          </w:tcPr>
          <w:p w14:paraId="12AC317E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  <w:vAlign w:val="center"/>
          </w:tcPr>
          <w:p w14:paraId="7DF32415" w14:textId="7D22E70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center"/>
          </w:tcPr>
          <w:p w14:paraId="73BC382E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16C434F9" w14:textId="5FF8EEFF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0030FC78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7" w:type="dxa"/>
            <w:vAlign w:val="center"/>
          </w:tcPr>
          <w:p w14:paraId="72522A0F" w14:textId="46A1D791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3" w:type="dxa"/>
            <w:vAlign w:val="center"/>
          </w:tcPr>
          <w:p w14:paraId="55247092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71FF6149" w14:textId="7474D59A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104631D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A8E6E64" w14:textId="1E9BB2E0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4B2D82E" w14:textId="61815B0A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120CC69" w14:textId="288C75C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  <w:t>256</w:t>
            </w:r>
            <w:r w:rsidR="00640E45" w:rsidRPr="00A03B2F"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1A876940" w14:textId="6CA9975D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center"/>
          </w:tcPr>
          <w:p w14:paraId="68F1A2AD" w14:textId="7E02E33B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2" w:type="dxa"/>
            <w:vAlign w:val="center"/>
          </w:tcPr>
          <w:p w14:paraId="18FABFDC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vAlign w:val="center"/>
          </w:tcPr>
          <w:p w14:paraId="669F1BCF" w14:textId="74950E1B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00FAB995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vAlign w:val="center"/>
          </w:tcPr>
          <w:p w14:paraId="2DAE3364" w14:textId="66E74861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5" w:type="dxa"/>
            <w:vAlign w:val="center"/>
          </w:tcPr>
          <w:p w14:paraId="0EF647E4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vAlign w:val="center"/>
          </w:tcPr>
          <w:p w14:paraId="1930BC87" w14:textId="15BF54E2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DBD35D5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vAlign w:val="center"/>
          </w:tcPr>
          <w:p w14:paraId="5EC72A12" w14:textId="2852CD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  <w:vAlign w:val="center"/>
          </w:tcPr>
          <w:p w14:paraId="19A5D62C" w14:textId="77777777" w:rsidR="004C5D2B" w:rsidRPr="00A03B2F" w:rsidRDefault="004C5D2B" w:rsidP="009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0" w:right="-79" w:firstLine="2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vAlign w:val="center"/>
          </w:tcPr>
          <w:p w14:paraId="0A162377" w14:textId="277F47EF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E45" w:rsidRPr="00A03B2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C5D2B" w:rsidRPr="00A03B2F" w14:paraId="77D3C37B" w14:textId="77777777" w:rsidTr="00640E45">
        <w:trPr>
          <w:cantSplit/>
          <w:trHeight w:val="16"/>
        </w:trPr>
        <w:tc>
          <w:tcPr>
            <w:tcW w:w="2064" w:type="dxa"/>
          </w:tcPr>
          <w:p w14:paraId="5C99A095" w14:textId="77777777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4" w:type="dxa"/>
          </w:tcPr>
          <w:p w14:paraId="0CB25145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19" w:type="dxa"/>
            <w:gridSpan w:val="3"/>
          </w:tcPr>
          <w:p w14:paraId="69860FC8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57184A5D" w14:textId="77777777" w:rsidR="004C5D2B" w:rsidRPr="00A03B2F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7" w:type="dxa"/>
            <w:gridSpan w:val="19"/>
          </w:tcPr>
          <w:p w14:paraId="59E9C267" w14:textId="4974FF82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="00405BCC" w:rsidRPr="00A03B2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พัน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4C5D2B" w:rsidRPr="00A03B2F" w14:paraId="4E7BDF6A" w14:textId="77777777" w:rsidTr="00640E45">
        <w:trPr>
          <w:cantSplit/>
          <w:trHeight w:val="16"/>
        </w:trPr>
        <w:tc>
          <w:tcPr>
            <w:tcW w:w="2064" w:type="dxa"/>
          </w:tcPr>
          <w:p w14:paraId="3AFF8BD7" w14:textId="0136BDB4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64" w:type="dxa"/>
          </w:tcPr>
          <w:p w14:paraId="78A47CC9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19" w:type="dxa"/>
            <w:gridSpan w:val="3"/>
          </w:tcPr>
          <w:p w14:paraId="0C9DC05F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AE9B9A8" w14:textId="77777777" w:rsidR="004C5D2B" w:rsidRPr="00A03B2F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7" w:type="dxa"/>
            <w:gridSpan w:val="19"/>
          </w:tcPr>
          <w:p w14:paraId="13841DE7" w14:textId="58831A5E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5103C9" w:rsidRPr="00A03B2F" w14:paraId="24B4D0D6" w14:textId="77777777" w:rsidTr="00640E45">
        <w:trPr>
          <w:cantSplit/>
          <w:trHeight w:val="16"/>
        </w:trPr>
        <w:tc>
          <w:tcPr>
            <w:tcW w:w="2064" w:type="dxa"/>
          </w:tcPr>
          <w:p w14:paraId="11FF2C43" w14:textId="731013AC" w:rsidR="004C5D2B" w:rsidRPr="00A03B2F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2064" w:type="dxa"/>
          </w:tcPr>
          <w:p w14:paraId="0551D372" w14:textId="1D6E1C70" w:rsidR="004C5D2B" w:rsidRPr="00A03B2F" w:rsidRDefault="004C5D2B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ผลิตและจำหน่ายขวดพลาสติกกึ</w:t>
            </w:r>
            <w:r w:rsidR="00567A1F"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่ง</w:t>
            </w:r>
          </w:p>
        </w:tc>
        <w:tc>
          <w:tcPr>
            <w:tcW w:w="719" w:type="dxa"/>
          </w:tcPr>
          <w:p w14:paraId="632F3594" w14:textId="657C085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274A08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F4FD185" w14:textId="4F896888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425D97E" w14:textId="77777777" w:rsidR="004C5D2B" w:rsidRPr="00A03B2F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15B27C" w14:textId="5EF3F1A0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2A6CEE41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FFCF7B9" w14:textId="66C2EC66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D05201F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6E1D844" w14:textId="7C9B240C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AF04FC1" w14:textId="3AB82EA2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1BC4211" w14:textId="1B71ECEE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B3D8115" w14:textId="5F985330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383ACCA9" w14:textId="29643CE2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42CA4410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64A1FD64" w14:textId="0C972A95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582CE87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7639EBC7" w14:textId="2AD6C6D9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27173039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3FA1C928" w14:textId="5BECE9EB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CAEE430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1C74EB6B" w14:textId="0E84E5D6" w:rsidR="004C5D2B" w:rsidRPr="00A03B2F" w:rsidRDefault="004C5D2B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782383" w14:textId="77777777" w:rsidR="004C5D2B" w:rsidRPr="00A03B2F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37F748E8" w14:textId="7906A215" w:rsidR="004C5D2B" w:rsidRPr="00A03B2F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103C9" w:rsidRPr="00A03B2F" w14:paraId="1F2273D0" w14:textId="77777777" w:rsidTr="00640E45">
        <w:trPr>
          <w:cantSplit/>
          <w:trHeight w:val="16"/>
        </w:trPr>
        <w:tc>
          <w:tcPr>
            <w:tcW w:w="2064" w:type="dxa"/>
          </w:tcPr>
          <w:p w14:paraId="3B94EAAD" w14:textId="77777777" w:rsidR="00567A1F" w:rsidRPr="00A03B2F" w:rsidRDefault="00567A1F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64" w:type="dxa"/>
          </w:tcPr>
          <w:p w14:paraId="5AFBC1CB" w14:textId="7F8521A2" w:rsidR="00567A1F" w:rsidRPr="00A03B2F" w:rsidRDefault="00567A1F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A03B2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สำเร็จรูปและ</w:t>
            </w: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ขวดพลาสติกและ</w:t>
            </w:r>
          </w:p>
        </w:tc>
        <w:tc>
          <w:tcPr>
            <w:tcW w:w="719" w:type="dxa"/>
          </w:tcPr>
          <w:p w14:paraId="07466583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B1011F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84D462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D49070" w14:textId="77777777" w:rsidR="00567A1F" w:rsidRPr="00A03B2F" w:rsidRDefault="00567A1F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2B5F48D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69739339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1E3CEEC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B85E5B6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ACA56E1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F73AE9D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63FE6B57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268CC30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96E1045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0E73282C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72D8D242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307299D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44D4146C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17204968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4CACE0EA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F3D4B73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0D843779" w14:textId="77777777" w:rsidR="00567A1F" w:rsidRPr="00A03B2F" w:rsidRDefault="00567A1F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0D561" w14:textId="77777777" w:rsidR="00567A1F" w:rsidRPr="00A03B2F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4C16BB76" w14:textId="77777777" w:rsidR="00567A1F" w:rsidRPr="00A03B2F" w:rsidRDefault="00567A1F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6292" w:rsidRPr="00A03B2F" w14:paraId="2B7E5211" w14:textId="77777777" w:rsidTr="00640E45">
        <w:trPr>
          <w:cantSplit/>
          <w:trHeight w:val="16"/>
        </w:trPr>
        <w:tc>
          <w:tcPr>
            <w:tcW w:w="2064" w:type="dxa"/>
          </w:tcPr>
          <w:p w14:paraId="4D841680" w14:textId="77777777" w:rsidR="00756292" w:rsidRPr="00A03B2F" w:rsidRDefault="00756292" w:rsidP="0075629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64" w:type="dxa"/>
          </w:tcPr>
          <w:p w14:paraId="5F5FFB06" w14:textId="2A23E4F0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รับจ้างเป่าขวดพลาสติก</w:t>
            </w:r>
          </w:p>
        </w:tc>
        <w:tc>
          <w:tcPr>
            <w:tcW w:w="719" w:type="dxa"/>
          </w:tcPr>
          <w:p w14:paraId="002DFCCF" w14:textId="035BD81A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7F484CB0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3B304B0" w14:textId="4DE57578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55C78278" w14:textId="77777777" w:rsidR="00756292" w:rsidRPr="00A03B2F" w:rsidRDefault="00756292" w:rsidP="0075629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1E507B7" w14:textId="4346B8F2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3" w:type="dxa"/>
          </w:tcPr>
          <w:p w14:paraId="2A65D451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F8F034A" w14:textId="41901800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0" w:type="dxa"/>
          </w:tcPr>
          <w:p w14:paraId="4C7DFBE2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34EA51" w14:textId="3B34D96F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410DD767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B0D6A2D" w14:textId="3E3EAC5B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5CAF1F6E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4555AC0E" w14:textId="70155B8E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</w:tcPr>
          <w:p w14:paraId="02B680E9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5" w:type="dxa"/>
          </w:tcPr>
          <w:p w14:paraId="2E7C2CBC" w14:textId="4B4397E3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/>
                <w:sz w:val="24"/>
                <w:szCs w:val="24"/>
                <w:lang w:val="en-GB"/>
              </w:rPr>
              <w:t xml:space="preserve">     </w:t>
            </w:r>
            <w:r w:rsidRPr="00A03B2F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6CCCE3B7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0B48D5E6" w14:textId="46CE3DFA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96,993</w:t>
            </w:r>
          </w:p>
        </w:tc>
        <w:tc>
          <w:tcPr>
            <w:tcW w:w="265" w:type="dxa"/>
          </w:tcPr>
          <w:p w14:paraId="04429A1F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0A1F4845" w14:textId="0FF3EBA4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96,993</w:t>
            </w:r>
          </w:p>
        </w:tc>
        <w:tc>
          <w:tcPr>
            <w:tcW w:w="180" w:type="dxa"/>
          </w:tcPr>
          <w:p w14:paraId="6D242A99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1F831DE1" w14:textId="564A34C1" w:rsidR="00756292" w:rsidRPr="00A03B2F" w:rsidRDefault="00756292" w:rsidP="000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110,</w:t>
            </w:r>
            <w:r w:rsidR="007338F3" w:rsidRPr="00A03B2F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178" w:type="dxa"/>
          </w:tcPr>
          <w:p w14:paraId="041E029B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0E569AD3" w14:textId="7BD52BBB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155,189</w:t>
            </w:r>
          </w:p>
        </w:tc>
      </w:tr>
      <w:tr w:rsidR="00756292" w:rsidRPr="00A03B2F" w14:paraId="7437E121" w14:textId="77777777" w:rsidTr="00640E45">
        <w:trPr>
          <w:cantSplit/>
          <w:trHeight w:val="16"/>
        </w:trPr>
        <w:tc>
          <w:tcPr>
            <w:tcW w:w="2064" w:type="dxa"/>
          </w:tcPr>
          <w:p w14:paraId="47BC7271" w14:textId="0466A36D" w:rsidR="00756292" w:rsidRPr="00A03B2F" w:rsidRDefault="00756292" w:rsidP="0075629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ฟู้ด แอนด์</w:t>
            </w:r>
          </w:p>
        </w:tc>
        <w:tc>
          <w:tcPr>
            <w:tcW w:w="2064" w:type="dxa"/>
          </w:tcPr>
          <w:p w14:paraId="237F2495" w14:textId="6A48396F" w:rsidR="00756292" w:rsidRPr="00A03B2F" w:rsidRDefault="00407A80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เลิกกิจการ</w:t>
            </w:r>
          </w:p>
        </w:tc>
        <w:tc>
          <w:tcPr>
            <w:tcW w:w="719" w:type="dxa"/>
          </w:tcPr>
          <w:p w14:paraId="42D8D4C6" w14:textId="4AA7B90E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3678354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525E75D" w14:textId="1D7C752B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A2996F5" w14:textId="77777777" w:rsidR="00756292" w:rsidRPr="00A03B2F" w:rsidRDefault="00756292" w:rsidP="0075629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890E302" w14:textId="5427FF5D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7961B1CB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3EEB26E" w14:textId="24AE776B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C15E97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7C7A8C" w14:textId="0F49FE53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D03574" w14:textId="61327341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227D632" w14:textId="70C9F85D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741DC71" w14:textId="5E3F6C3A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1D2E2E2E" w14:textId="09711DCD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0FAE6EB5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31D9E0FC" w14:textId="2E298EB4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E98E51D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1A9A3A8A" w14:textId="7D6887AA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29C49208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752304D6" w14:textId="1E494F00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B7D6DF7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75F0900B" w14:textId="2BB8EF88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8D2E4BE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3D9E127C" w14:textId="54005490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56292" w:rsidRPr="00A03B2F" w14:paraId="40BF1C70" w14:textId="77777777" w:rsidTr="00640E45">
        <w:trPr>
          <w:cantSplit/>
          <w:trHeight w:val="16"/>
        </w:trPr>
        <w:tc>
          <w:tcPr>
            <w:tcW w:w="2064" w:type="dxa"/>
          </w:tcPr>
          <w:p w14:paraId="0C770EFF" w14:textId="2F6F153B" w:rsidR="00756292" w:rsidRPr="00A03B2F" w:rsidRDefault="00756292" w:rsidP="0075629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เบฟเวอร์เรจเจส จำกัด</w:t>
            </w:r>
          </w:p>
        </w:tc>
        <w:tc>
          <w:tcPr>
            <w:tcW w:w="2064" w:type="dxa"/>
          </w:tcPr>
          <w:p w14:paraId="4E86F253" w14:textId="04B93F81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2A0B4201" w14:textId="65D6E56C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EFF0C4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BF43EDB" w14:textId="4BBC2296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41C457B" w14:textId="77777777" w:rsidR="00756292" w:rsidRPr="00A03B2F" w:rsidRDefault="00756292" w:rsidP="0075629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A24525" w14:textId="0B705562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3B435E87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28E42D4" w14:textId="1B924F26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0" w:type="dxa"/>
          </w:tcPr>
          <w:p w14:paraId="46A67411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ABF7ABA" w14:textId="6C7C2340" w:rsidR="00756292" w:rsidRPr="00A03B2F" w:rsidRDefault="00756292" w:rsidP="0033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ED42783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BFC7C78" w14:textId="5C83C8E9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72,000</w:t>
            </w:r>
          </w:p>
        </w:tc>
        <w:tc>
          <w:tcPr>
            <w:tcW w:w="180" w:type="dxa"/>
          </w:tcPr>
          <w:p w14:paraId="303FE40E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51DCFA33" w14:textId="7C5AEA81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</w:tcPr>
          <w:p w14:paraId="257751DE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6D8C753B" w14:textId="1826D0EF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72,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000</w:t>
            </w:r>
            <w:r w:rsidRPr="00A03B2F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407A527E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2FBB8191" w14:textId="712C89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5" w:type="dxa"/>
          </w:tcPr>
          <w:p w14:paraId="476670B1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3FFE080C" w14:textId="6FB33DEE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0F8794B8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5F6120F2" w14:textId="2BF94D46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2C39D668" w14:textId="77777777" w:rsidR="00756292" w:rsidRPr="00A03B2F" w:rsidRDefault="00756292" w:rsidP="0075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41E31C3D" w14:textId="3F1ACB8D" w:rsidR="00756292" w:rsidRPr="00A03B2F" w:rsidRDefault="00756292" w:rsidP="00704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07A80" w:rsidRPr="00A03B2F" w14:paraId="14FB5DB3" w14:textId="77777777" w:rsidTr="00640E45">
        <w:trPr>
          <w:cantSplit/>
          <w:trHeight w:val="16"/>
        </w:trPr>
        <w:tc>
          <w:tcPr>
            <w:tcW w:w="2064" w:type="dxa"/>
          </w:tcPr>
          <w:p w14:paraId="1EC4B723" w14:textId="53B8C89B" w:rsidR="00407A80" w:rsidRPr="00A03B2F" w:rsidRDefault="00407A80" w:rsidP="00407A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</w:t>
            </w:r>
            <w:r w:rsidRPr="00A03B2F">
              <w:rPr>
                <w:rFonts w:asciiTheme="majorBidi" w:hAnsiTheme="majorBidi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คอมเมอร์เชียล</w:t>
            </w:r>
          </w:p>
        </w:tc>
        <w:tc>
          <w:tcPr>
            <w:tcW w:w="2064" w:type="dxa"/>
          </w:tcPr>
          <w:p w14:paraId="7BB26ED6" w14:textId="30A92863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เลิกกิจการ</w:t>
            </w:r>
          </w:p>
        </w:tc>
        <w:tc>
          <w:tcPr>
            <w:tcW w:w="719" w:type="dxa"/>
          </w:tcPr>
          <w:p w14:paraId="16258EF2" w14:textId="516FB414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9E98A05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F60ACD2" w14:textId="5EDCA34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AD2C74F" w14:textId="77777777" w:rsidR="00407A80" w:rsidRPr="00A03B2F" w:rsidRDefault="00407A80" w:rsidP="00407A8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335056F" w14:textId="4A16919A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41E1DB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26787CB" w14:textId="21B223DD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3DCDEE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DE776F4" w14:textId="68ABCBB1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2AF908B" w14:textId="2D764951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9DD2082" w14:textId="5EAE8832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0312CB" w14:textId="0D510FF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30FC1CF1" w14:textId="373385F4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52EF154D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39111D50" w14:textId="0F7283B6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09E66F1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37E0266F" w14:textId="66A628A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2D2F45F8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099C062D" w14:textId="3CE635AE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1A59FF9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09F6F312" w14:textId="72A5D378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1D7A452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28C7D321" w14:textId="07FC3C66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07A80" w:rsidRPr="00A03B2F" w14:paraId="1AC0B8F0" w14:textId="77777777" w:rsidTr="00640E45">
        <w:trPr>
          <w:cantSplit/>
          <w:trHeight w:val="16"/>
        </w:trPr>
        <w:tc>
          <w:tcPr>
            <w:tcW w:w="2064" w:type="dxa"/>
          </w:tcPr>
          <w:p w14:paraId="61D11A43" w14:textId="53AA07E5" w:rsidR="00407A80" w:rsidRPr="00A03B2F" w:rsidRDefault="00407A80" w:rsidP="00407A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จำกัด</w:t>
            </w:r>
          </w:p>
        </w:tc>
        <w:tc>
          <w:tcPr>
            <w:tcW w:w="2064" w:type="dxa"/>
          </w:tcPr>
          <w:p w14:paraId="2DE96ED5" w14:textId="113FEDD2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6F4DA9D5" w14:textId="4DCBA674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794306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40CED5B" w14:textId="332271BA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EFAB465" w14:textId="77777777" w:rsidR="00407A80" w:rsidRPr="00A03B2F" w:rsidRDefault="00407A80" w:rsidP="00407A8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2E755BD" w14:textId="3FE82F7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5FD125B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5A02F66" w14:textId="4AB488C3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16,000</w:t>
            </w:r>
          </w:p>
        </w:tc>
        <w:tc>
          <w:tcPr>
            <w:tcW w:w="180" w:type="dxa"/>
          </w:tcPr>
          <w:p w14:paraId="1D47410F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197B098" w14:textId="4970B00E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35E9062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1DD5DF4A" w14:textId="3D40AE3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102,000</w:t>
            </w:r>
          </w:p>
        </w:tc>
        <w:tc>
          <w:tcPr>
            <w:tcW w:w="180" w:type="dxa"/>
          </w:tcPr>
          <w:p w14:paraId="30E3CBA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2E07F712" w14:textId="031EF729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</w:tcPr>
          <w:p w14:paraId="029E32A1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0A08E9BD" w14:textId="7D036385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102,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000</w:t>
            </w:r>
            <w:r w:rsidRPr="00A03B2F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12FBA15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5A68B752" w14:textId="54A29EC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5" w:type="dxa"/>
          </w:tcPr>
          <w:p w14:paraId="7E4DAEFF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053F6BDE" w14:textId="3BB7E1D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D19E79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635" w:type="dxa"/>
          </w:tcPr>
          <w:p w14:paraId="15D71BD9" w14:textId="16163D1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78541517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4CBA1B93" w14:textId="47F9C75C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07A80" w:rsidRPr="00A03B2F" w14:paraId="6958A39C" w14:textId="77777777" w:rsidTr="00640E45">
        <w:trPr>
          <w:cantSplit/>
          <w:trHeight w:val="16"/>
        </w:trPr>
        <w:tc>
          <w:tcPr>
            <w:tcW w:w="2064" w:type="dxa"/>
          </w:tcPr>
          <w:p w14:paraId="4A842C49" w14:textId="73EF647C" w:rsidR="00407A80" w:rsidRPr="00A03B2F" w:rsidRDefault="00407A80" w:rsidP="00407A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ดีเวลลอป</w:t>
            </w:r>
          </w:p>
        </w:tc>
        <w:tc>
          <w:tcPr>
            <w:tcW w:w="2064" w:type="dxa"/>
          </w:tcPr>
          <w:p w14:paraId="4BA3D352" w14:textId="2EF7E67B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66EED2B8" w14:textId="2EEFCB1F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16C631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BE2E7A" w14:textId="7DEE02D6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09CEB8" w14:textId="77777777" w:rsidR="00407A80" w:rsidRPr="00A03B2F" w:rsidRDefault="00407A80" w:rsidP="00407A8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54C3EDD" w14:textId="00EF787D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19146BD8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F7A02DA" w14:textId="7DB41751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46CC46AD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5C040C1" w14:textId="69A86EEB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B80E0C9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A3C7374" w14:textId="0E40DE9A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C2633AE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EF0EFD2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7C2D500F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71654A8E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5EA1435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</w:tcPr>
          <w:p w14:paraId="10162161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</w:tcPr>
          <w:p w14:paraId="3C0B3DD6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16500C0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7EAB88C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</w:tcPr>
          <w:p w14:paraId="22B68F54" w14:textId="75887015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50A55365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</w:tcPr>
          <w:p w14:paraId="717D2746" w14:textId="4E60E044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407A80" w:rsidRPr="00A03B2F" w14:paraId="4C18C2CE" w14:textId="77777777" w:rsidTr="00450B8E">
        <w:trPr>
          <w:cantSplit/>
          <w:trHeight w:val="16"/>
        </w:trPr>
        <w:tc>
          <w:tcPr>
            <w:tcW w:w="2064" w:type="dxa"/>
          </w:tcPr>
          <w:p w14:paraId="1BCFD958" w14:textId="4365494B" w:rsidR="00407A80" w:rsidRPr="00A03B2F" w:rsidRDefault="00407A80" w:rsidP="00407A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เม้นท์ จำกัด</w:t>
            </w:r>
          </w:p>
        </w:tc>
        <w:tc>
          <w:tcPr>
            <w:tcW w:w="2064" w:type="dxa"/>
          </w:tcPr>
          <w:p w14:paraId="0FD1C7E2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7DEDE471" w14:textId="43ECB7A3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A61BDDC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2BD6FAD" w14:textId="7EBCB24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03B2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3871EFA7" w14:textId="77777777" w:rsidR="00407A80" w:rsidRPr="00A03B2F" w:rsidRDefault="00407A80" w:rsidP="00407A8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0603AF2B" w14:textId="54B75F51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3" w:type="dxa"/>
          </w:tcPr>
          <w:p w14:paraId="5663B267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9BFF295" w14:textId="21814888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0" w:type="dxa"/>
          </w:tcPr>
          <w:p w14:paraId="63CA1DCF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E68CAD" w14:textId="5FA5F09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36AFBA11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0E81E343" w14:textId="39E66C59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27F846F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7AC6A84C" w14:textId="396FC381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/>
                <w:sz w:val="24"/>
                <w:szCs w:val="24"/>
                <w:lang w:val="en-GB"/>
              </w:rPr>
              <w:t>(25,642)</w:t>
            </w:r>
          </w:p>
        </w:tc>
        <w:tc>
          <w:tcPr>
            <w:tcW w:w="182" w:type="dxa"/>
          </w:tcPr>
          <w:p w14:paraId="32336B8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9B05CD3" w14:textId="1A686613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(21</w:t>
            </w:r>
            <w:r w:rsidRPr="00A03B2F">
              <w:rPr>
                <w:rFonts w:asciiTheme="majorBidi" w:hAnsiTheme="majorBidi"/>
                <w:sz w:val="24"/>
                <w:szCs w:val="24"/>
                <w:lang w:val="en-GB"/>
              </w:rPr>
              <w:t>,</w:t>
            </w:r>
            <w:r w:rsidRPr="00A03B2F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071)</w:t>
            </w:r>
          </w:p>
        </w:tc>
        <w:tc>
          <w:tcPr>
            <w:tcW w:w="180" w:type="dxa"/>
          </w:tcPr>
          <w:p w14:paraId="7DE5FB7E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AEDFFE4" w14:textId="23153F6B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55,357</w:t>
            </w:r>
          </w:p>
        </w:tc>
        <w:tc>
          <w:tcPr>
            <w:tcW w:w="265" w:type="dxa"/>
          </w:tcPr>
          <w:p w14:paraId="177EB60E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31B0409" w14:textId="2B9EED9A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59,928</w:t>
            </w:r>
          </w:p>
        </w:tc>
        <w:tc>
          <w:tcPr>
            <w:tcW w:w="180" w:type="dxa"/>
          </w:tcPr>
          <w:p w14:paraId="6E76BC0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5C17AAE9" w14:textId="6E3259D8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304952C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1DB7B5F" w14:textId="4ADC1614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07A80" w:rsidRPr="00A03B2F" w14:paraId="632F51C1" w14:textId="77777777" w:rsidTr="00450B8E">
        <w:trPr>
          <w:cantSplit/>
          <w:trHeight w:val="16"/>
        </w:trPr>
        <w:tc>
          <w:tcPr>
            <w:tcW w:w="2064" w:type="dxa"/>
          </w:tcPr>
          <w:p w14:paraId="56C13814" w14:textId="77777777" w:rsidR="00407A80" w:rsidRPr="00A03B2F" w:rsidRDefault="00407A80" w:rsidP="00407A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4" w:type="dxa"/>
          </w:tcPr>
          <w:p w14:paraId="4D9141F7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041D1B7A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3C6BF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DC8CC3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110CF4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6B2AA6B5" w14:textId="6D7476E9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5E4A6530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18D0F4" w14:textId="708FB3FF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38D4439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5FFB7F" w14:textId="2CD98AF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177,992</w:t>
            </w:r>
          </w:p>
        </w:tc>
        <w:tc>
          <w:tcPr>
            <w:tcW w:w="180" w:type="dxa"/>
          </w:tcPr>
          <w:p w14:paraId="6DC4E7A6" w14:textId="3580985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AE8E483" w14:textId="7ABA4F8E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351,992</w:t>
            </w:r>
          </w:p>
        </w:tc>
        <w:tc>
          <w:tcPr>
            <w:tcW w:w="180" w:type="dxa"/>
          </w:tcPr>
          <w:p w14:paraId="14F4902B" w14:textId="5F1D87A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4B23F571" w14:textId="672CE208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/>
                <w:b/>
                <w:bCs/>
                <w:sz w:val="24"/>
                <w:szCs w:val="24"/>
                <w:lang w:val="en-GB"/>
              </w:rPr>
              <w:t>(25,642)</w:t>
            </w:r>
          </w:p>
        </w:tc>
        <w:tc>
          <w:tcPr>
            <w:tcW w:w="182" w:type="dxa"/>
          </w:tcPr>
          <w:p w14:paraId="3D8BD8F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90EC782" w14:textId="5186366B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(195</w:t>
            </w:r>
            <w:r w:rsidRPr="00A03B2F">
              <w:rPr>
                <w:rFonts w:asciiTheme="majorBidi" w:hAnsiTheme="majorBidi"/>
                <w:b/>
                <w:bCs/>
                <w:sz w:val="24"/>
                <w:szCs w:val="24"/>
                <w:lang w:val="en-GB"/>
              </w:rPr>
              <w:t>,</w:t>
            </w:r>
            <w:r w:rsidRPr="00A03B2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071)</w:t>
            </w:r>
          </w:p>
        </w:tc>
        <w:tc>
          <w:tcPr>
            <w:tcW w:w="180" w:type="dxa"/>
          </w:tcPr>
          <w:p w14:paraId="070888E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6D7945CF" w14:textId="75038E04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152,350</w:t>
            </w:r>
          </w:p>
        </w:tc>
        <w:tc>
          <w:tcPr>
            <w:tcW w:w="265" w:type="dxa"/>
          </w:tcPr>
          <w:p w14:paraId="6077F701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54BD546" w14:textId="2FC8F100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156,921</w:t>
            </w:r>
          </w:p>
        </w:tc>
        <w:tc>
          <w:tcPr>
            <w:tcW w:w="180" w:type="dxa"/>
          </w:tcPr>
          <w:p w14:paraId="7941DE8E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6F03DECD" w14:textId="0D29C6B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110,087</w:t>
            </w:r>
          </w:p>
        </w:tc>
        <w:tc>
          <w:tcPr>
            <w:tcW w:w="178" w:type="dxa"/>
          </w:tcPr>
          <w:p w14:paraId="02874A00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1B2E884A" w14:textId="74C992DC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155,189</w:t>
            </w:r>
          </w:p>
        </w:tc>
      </w:tr>
      <w:tr w:rsidR="00407A80" w:rsidRPr="00A03B2F" w14:paraId="2BF188C1" w14:textId="77777777" w:rsidTr="00450B8E">
        <w:trPr>
          <w:cantSplit/>
          <w:trHeight w:val="16"/>
        </w:trPr>
        <w:tc>
          <w:tcPr>
            <w:tcW w:w="2064" w:type="dxa"/>
          </w:tcPr>
          <w:p w14:paraId="5076ABDF" w14:textId="77777777" w:rsidR="00407A80" w:rsidRPr="00A03B2F" w:rsidRDefault="00407A80" w:rsidP="00407A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4" w:type="dxa"/>
          </w:tcPr>
          <w:p w14:paraId="73AC72E9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39C139E0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4D60923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229577C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0E0CBB" w14:textId="77777777" w:rsidR="00407A80" w:rsidRPr="00A03B2F" w:rsidRDefault="00407A80" w:rsidP="00407A8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210B5639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4AF79EF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99ACBE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A84AE0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F15BE9A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03DF548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13F7B51C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EBA0A8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46BBDBF5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2FF21C9F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640D8B3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0C63C2C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3FFF2240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39D1C8E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4015A6C7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19ABFE1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7640152B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1378F7C7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22C6492A" w14:textId="77777777" w:rsidR="00407A80" w:rsidRPr="00A03B2F" w:rsidRDefault="00407A80" w:rsidP="0040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</w:tbl>
    <w:p w14:paraId="3B91AB41" w14:textId="77777777" w:rsidR="002C33C2" w:rsidRPr="00A03B2F" w:rsidRDefault="002C33C2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8FD14C" w14:textId="7D5D389B" w:rsidR="006E1354" w:rsidRPr="00A03B2F" w:rsidRDefault="002C33C2" w:rsidP="006E1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233544" w:rsidRPr="00A03B2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FC4D3A4" w14:textId="77777777" w:rsidR="002B5AB6" w:rsidRPr="00A03B2F" w:rsidRDefault="002B5AB6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61E65D" w14:textId="13875B99" w:rsidR="002C33C2" w:rsidRPr="00A03B2F" w:rsidRDefault="00233544" w:rsidP="002C3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5222628A" w14:textId="77777777" w:rsidR="00B70742" w:rsidRPr="00A03B2F" w:rsidRDefault="00B70742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6B2946" w14:textId="59CDBC8B" w:rsidR="00855706" w:rsidRPr="00A03B2F" w:rsidRDefault="00855706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855706" w:rsidRPr="00A03B2F" w:rsidSect="00D562F7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4A4D415" w14:textId="6587CBA9" w:rsidR="00BA3AB7" w:rsidRPr="00A03B2F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356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bookmarkStart w:id="5" w:name="_Hlk94872557"/>
    </w:p>
    <w:p w14:paraId="488374AA" w14:textId="4448F485" w:rsidR="003C7A38" w:rsidRPr="00A03B2F" w:rsidRDefault="003C7A38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00"/>
        <w:gridCol w:w="1130"/>
        <w:gridCol w:w="270"/>
        <w:gridCol w:w="1170"/>
        <w:gridCol w:w="270"/>
        <w:gridCol w:w="1170"/>
        <w:gridCol w:w="270"/>
        <w:gridCol w:w="1170"/>
        <w:gridCol w:w="9"/>
      </w:tblGrid>
      <w:tr w:rsidR="00B314F7" w:rsidRPr="00A03B2F" w14:paraId="3152BFA7" w14:textId="77777777" w:rsidTr="00B314F7">
        <w:trPr>
          <w:trHeight w:val="275"/>
          <w:tblHeader/>
        </w:trPr>
        <w:tc>
          <w:tcPr>
            <w:tcW w:w="4000" w:type="dxa"/>
          </w:tcPr>
          <w:p w14:paraId="6FD9D35C" w14:textId="32348DF8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4"/>
            <w:vAlign w:val="bottom"/>
          </w:tcPr>
          <w:p w14:paraId="58B5285E" w14:textId="1D9505A9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9" w:type="dxa"/>
            <w:gridSpan w:val="4"/>
            <w:vAlign w:val="bottom"/>
          </w:tcPr>
          <w:p w14:paraId="6F65D96B" w14:textId="15721A4D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4F7" w:rsidRPr="00A03B2F" w14:paraId="055AE86C" w14:textId="77777777" w:rsidTr="00B314F7">
        <w:trPr>
          <w:gridAfter w:val="1"/>
          <w:wAfter w:w="9" w:type="dxa"/>
          <w:trHeight w:val="721"/>
          <w:tblHeader/>
        </w:trPr>
        <w:tc>
          <w:tcPr>
            <w:tcW w:w="4000" w:type="dxa"/>
          </w:tcPr>
          <w:p w14:paraId="5FD38893" w14:textId="77777777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30" w:type="dxa"/>
            <w:vAlign w:val="bottom"/>
          </w:tcPr>
          <w:p w14:paraId="7A365DD2" w14:textId="7622B77D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D665AC" w14:textId="77777777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074FFA" w14:textId="02459496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493F126" w14:textId="77777777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973C02" w14:textId="551442C1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6E606A5" w14:textId="77777777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99D3B1" w14:textId="4261E90D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314F7" w:rsidRPr="00A03B2F" w14:paraId="2B32A18A" w14:textId="77777777" w:rsidTr="00EC5567">
        <w:trPr>
          <w:gridAfter w:val="1"/>
          <w:wAfter w:w="9" w:type="dxa"/>
          <w:trHeight w:val="320"/>
          <w:tblHeader/>
        </w:trPr>
        <w:tc>
          <w:tcPr>
            <w:tcW w:w="4000" w:type="dxa"/>
          </w:tcPr>
          <w:p w14:paraId="4E8F4528" w14:textId="77777777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0" w:type="dxa"/>
            <w:gridSpan w:val="7"/>
            <w:vAlign w:val="bottom"/>
          </w:tcPr>
          <w:p w14:paraId="695CE10D" w14:textId="137C849C" w:rsidR="00B314F7" w:rsidRPr="00A03B2F" w:rsidRDefault="00B314F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14F7" w:rsidRPr="00A03B2F" w14:paraId="75D3BCF3" w14:textId="77777777" w:rsidTr="00B314F7">
        <w:trPr>
          <w:gridAfter w:val="1"/>
          <w:wAfter w:w="9" w:type="dxa"/>
          <w:trHeight w:val="330"/>
        </w:trPr>
        <w:tc>
          <w:tcPr>
            <w:tcW w:w="4000" w:type="dxa"/>
          </w:tcPr>
          <w:p w14:paraId="506C0199" w14:textId="77777777" w:rsidR="00B314F7" w:rsidRPr="00A03B2F" w:rsidRDefault="00B314F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0" w:type="dxa"/>
            <w:vAlign w:val="bottom"/>
          </w:tcPr>
          <w:p w14:paraId="0547A8E3" w14:textId="77777777" w:rsidR="00B314F7" w:rsidRPr="00A03B2F" w:rsidRDefault="00B314F7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13886" w14:textId="77777777" w:rsidR="00B314F7" w:rsidRPr="00A03B2F" w:rsidRDefault="00B314F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E2579A" w14:textId="77777777" w:rsidR="00B314F7" w:rsidRPr="00A03B2F" w:rsidRDefault="00B314F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479082" w14:textId="77777777" w:rsidR="00B314F7" w:rsidRPr="00A03B2F" w:rsidRDefault="00B314F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7F6B5F" w14:textId="77777777" w:rsidR="00B314F7" w:rsidRPr="00A03B2F" w:rsidRDefault="00B314F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46F26F" w14:textId="77777777" w:rsidR="00B314F7" w:rsidRPr="00A03B2F" w:rsidRDefault="00B314F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F3FEA" w14:textId="77777777" w:rsidR="00B314F7" w:rsidRPr="00A03B2F" w:rsidRDefault="00B314F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4F7" w:rsidRPr="00A03B2F" w14:paraId="2858D948" w14:textId="77777777" w:rsidTr="00B314F7">
        <w:trPr>
          <w:gridAfter w:val="1"/>
          <w:wAfter w:w="9" w:type="dxa"/>
          <w:trHeight w:val="311"/>
        </w:trPr>
        <w:tc>
          <w:tcPr>
            <w:tcW w:w="4000" w:type="dxa"/>
          </w:tcPr>
          <w:p w14:paraId="5704AB04" w14:textId="250FEC59" w:rsidR="00B314F7" w:rsidRPr="00A03B2F" w:rsidRDefault="00B314F7" w:rsidP="00EB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30" w:type="dxa"/>
            <w:vAlign w:val="bottom"/>
          </w:tcPr>
          <w:p w14:paraId="6D78EAED" w14:textId="1BE71092" w:rsidR="00B314F7" w:rsidRPr="00A03B2F" w:rsidRDefault="00B314F7" w:rsidP="00B314F7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7E5C124C" w14:textId="77777777" w:rsidR="00B314F7" w:rsidRPr="00A03B2F" w:rsidRDefault="00B314F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36E186" w14:textId="07A9931D" w:rsidR="00B314F7" w:rsidRPr="00A03B2F" w:rsidRDefault="00B314F7" w:rsidP="00B314F7">
            <w:pPr>
              <w:pStyle w:val="acctfourfigures"/>
              <w:tabs>
                <w:tab w:val="clear" w:pos="765"/>
                <w:tab w:val="decimal" w:pos="880"/>
              </w:tabs>
              <w:spacing w:line="356" w:lineRule="exac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2D76AB85" w14:textId="77777777" w:rsidR="00B314F7" w:rsidRPr="00A03B2F" w:rsidRDefault="00B314F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9EDEFD" w14:textId="4055A3BE" w:rsidR="00B314F7" w:rsidRPr="00A03B2F" w:rsidRDefault="00B314F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193,061</w:t>
            </w:r>
          </w:p>
        </w:tc>
        <w:tc>
          <w:tcPr>
            <w:tcW w:w="270" w:type="dxa"/>
            <w:vAlign w:val="bottom"/>
          </w:tcPr>
          <w:p w14:paraId="35DD694D" w14:textId="77777777" w:rsidR="00B314F7" w:rsidRPr="00A03B2F" w:rsidRDefault="00B314F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1D7D34" w14:textId="75AB8C8C" w:rsidR="00B314F7" w:rsidRPr="00A03B2F" w:rsidRDefault="00B314F7" w:rsidP="00EB59C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193,061</w:t>
            </w:r>
          </w:p>
        </w:tc>
      </w:tr>
      <w:tr w:rsidR="00B314F7" w:rsidRPr="00A03B2F" w14:paraId="3CDBC6A8" w14:textId="77777777" w:rsidTr="00B314F7">
        <w:trPr>
          <w:gridAfter w:val="1"/>
          <w:wAfter w:w="9" w:type="dxa"/>
          <w:trHeight w:val="311"/>
        </w:trPr>
        <w:tc>
          <w:tcPr>
            <w:tcW w:w="4000" w:type="dxa"/>
          </w:tcPr>
          <w:p w14:paraId="2CDDB45F" w14:textId="6B6F8FE6" w:rsidR="00B314F7" w:rsidRPr="00A03B2F" w:rsidRDefault="00B314F7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05D6884" w14:textId="2EBE29AF" w:rsidR="00B314F7" w:rsidRPr="00A03B2F" w:rsidRDefault="00B314F7" w:rsidP="00B314F7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6ED25F19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972E82" w14:textId="25A1CEF7" w:rsidR="00B314F7" w:rsidRPr="00A03B2F" w:rsidRDefault="00B314F7" w:rsidP="00B314F7">
            <w:pPr>
              <w:pStyle w:val="acctfourfigures"/>
              <w:tabs>
                <w:tab w:val="clear" w:pos="765"/>
                <w:tab w:val="decimal" w:pos="880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1DDFDE69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6429ED" w14:textId="110A34F2" w:rsidR="00B314F7" w:rsidRPr="00A03B2F" w:rsidRDefault="00B314F7" w:rsidP="00B314F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193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,061</w:t>
            </w:r>
          </w:p>
        </w:tc>
        <w:tc>
          <w:tcPr>
            <w:tcW w:w="270" w:type="dxa"/>
            <w:vAlign w:val="bottom"/>
          </w:tcPr>
          <w:p w14:paraId="0DA94364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8B0216" w14:textId="770A5095" w:rsidR="00B314F7" w:rsidRPr="00A03B2F" w:rsidRDefault="00B314F7" w:rsidP="00B314F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193,061</w:t>
            </w:r>
          </w:p>
        </w:tc>
      </w:tr>
      <w:tr w:rsidR="00B314F7" w:rsidRPr="00A03B2F" w14:paraId="231CACA0" w14:textId="77777777" w:rsidTr="00B314F7">
        <w:trPr>
          <w:gridAfter w:val="1"/>
          <w:wAfter w:w="9" w:type="dxa"/>
          <w:trHeight w:val="320"/>
        </w:trPr>
        <w:tc>
          <w:tcPr>
            <w:tcW w:w="4000" w:type="dxa"/>
          </w:tcPr>
          <w:p w14:paraId="3D5AAA40" w14:textId="6A2EF759" w:rsidR="00B314F7" w:rsidRPr="00A03B2F" w:rsidRDefault="00B314F7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03AD" w14:textId="03CAD8FA" w:rsidR="00B314F7" w:rsidRPr="00A03B2F" w:rsidRDefault="00B314F7" w:rsidP="00B314F7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33A9C890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0169B" w14:textId="7FBE0419" w:rsidR="00B314F7" w:rsidRPr="00A03B2F" w:rsidRDefault="00B314F7" w:rsidP="00B314F7">
            <w:pPr>
              <w:pStyle w:val="acctfourfigures"/>
              <w:tabs>
                <w:tab w:val="clear" w:pos="765"/>
                <w:tab w:val="decimal" w:pos="880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33EFE711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037D8" w14:textId="5FC73964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193,061</w:t>
            </w:r>
          </w:p>
        </w:tc>
        <w:tc>
          <w:tcPr>
            <w:tcW w:w="270" w:type="dxa"/>
            <w:vAlign w:val="bottom"/>
          </w:tcPr>
          <w:p w14:paraId="72EB0393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521C1" w14:textId="2CCC8B0F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193,061</w:t>
            </w:r>
          </w:p>
        </w:tc>
      </w:tr>
      <w:tr w:rsidR="00B314F7" w:rsidRPr="00A03B2F" w14:paraId="1D76A5BE" w14:textId="77777777" w:rsidTr="00B314F7">
        <w:trPr>
          <w:gridAfter w:val="1"/>
          <w:wAfter w:w="9" w:type="dxa"/>
          <w:trHeight w:val="311"/>
        </w:trPr>
        <w:tc>
          <w:tcPr>
            <w:tcW w:w="4000" w:type="dxa"/>
          </w:tcPr>
          <w:p w14:paraId="242B8656" w14:textId="0EFE3BD5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6003C52" w14:textId="4351DFA0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C88C60A" w14:textId="77777777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224C6C" w14:textId="265AA445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CDA7617" w14:textId="77777777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F14CAA" w14:textId="05BFB3A0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B16D66C" w14:textId="77777777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2CBDB6" w14:textId="4B187EA7" w:rsidR="00B314F7" w:rsidRPr="00A03B2F" w:rsidRDefault="00B314F7" w:rsidP="0001724E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14F7" w:rsidRPr="00A03B2F" w14:paraId="69DD99ED" w14:textId="77777777" w:rsidTr="00B314F7">
        <w:trPr>
          <w:gridAfter w:val="1"/>
          <w:wAfter w:w="9" w:type="dxa"/>
          <w:trHeight w:val="311"/>
        </w:trPr>
        <w:tc>
          <w:tcPr>
            <w:tcW w:w="4000" w:type="dxa"/>
          </w:tcPr>
          <w:p w14:paraId="64331017" w14:textId="4A4A07EF" w:rsidR="00B314F7" w:rsidRPr="00A03B2F" w:rsidRDefault="00B314F7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30" w:type="dxa"/>
          </w:tcPr>
          <w:p w14:paraId="1E4F7243" w14:textId="1338EA5C" w:rsidR="00B314F7" w:rsidRPr="00A03B2F" w:rsidRDefault="00B314F7" w:rsidP="00B314F7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F995F9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FB57A9" w14:textId="187C4321" w:rsidR="00B314F7" w:rsidRPr="00A03B2F" w:rsidRDefault="00B314F7" w:rsidP="00B314F7">
            <w:pPr>
              <w:pStyle w:val="acctfourfigures"/>
              <w:tabs>
                <w:tab w:val="clear" w:pos="765"/>
                <w:tab w:val="decimal" w:pos="880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5EBEF2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D00782" w14:textId="72280A2C" w:rsidR="00B314F7" w:rsidRPr="00A03B2F" w:rsidRDefault="00B314F7" w:rsidP="00B314F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BCC58B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F32BA0" w14:textId="051B3B3D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4F7" w:rsidRPr="00A03B2F" w14:paraId="5B846FAB" w14:textId="77777777" w:rsidTr="00B314F7">
        <w:trPr>
          <w:gridAfter w:val="1"/>
          <w:wAfter w:w="9" w:type="dxa"/>
          <w:trHeight w:val="320"/>
        </w:trPr>
        <w:tc>
          <w:tcPr>
            <w:tcW w:w="4000" w:type="dxa"/>
          </w:tcPr>
          <w:p w14:paraId="4A29A366" w14:textId="2B78E294" w:rsidR="00B314F7" w:rsidRPr="00A03B2F" w:rsidRDefault="00B314F7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30" w:type="dxa"/>
            <w:tcBorders>
              <w:bottom w:val="double" w:sz="4" w:space="0" w:color="auto"/>
            </w:tcBorders>
            <w:vAlign w:val="bottom"/>
          </w:tcPr>
          <w:p w14:paraId="7EBB0285" w14:textId="4F66D8DC" w:rsidR="00B314F7" w:rsidRPr="00A03B2F" w:rsidRDefault="00B314F7" w:rsidP="00B314F7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6DE023C1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C888A4" w14:textId="5AB4D7A0" w:rsidR="00B314F7" w:rsidRPr="00A03B2F" w:rsidRDefault="00B314F7" w:rsidP="00B314F7">
            <w:pPr>
              <w:pStyle w:val="acctfourfigures"/>
              <w:tabs>
                <w:tab w:val="clear" w:pos="765"/>
                <w:tab w:val="decimal" w:pos="880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0A2EDA37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2763344" w14:textId="12267C2C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193,061</w:t>
            </w:r>
          </w:p>
        </w:tc>
        <w:tc>
          <w:tcPr>
            <w:tcW w:w="270" w:type="dxa"/>
            <w:vAlign w:val="bottom"/>
          </w:tcPr>
          <w:p w14:paraId="4B9995E3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180BAA" w14:textId="7D144F61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193,061</w:t>
            </w:r>
          </w:p>
        </w:tc>
      </w:tr>
      <w:tr w:rsidR="00B314F7" w:rsidRPr="00A03B2F" w14:paraId="587C6008" w14:textId="77777777" w:rsidTr="00B314F7">
        <w:trPr>
          <w:gridAfter w:val="1"/>
          <w:wAfter w:w="9" w:type="dxa"/>
          <w:trHeight w:val="61"/>
        </w:trPr>
        <w:tc>
          <w:tcPr>
            <w:tcW w:w="4000" w:type="dxa"/>
          </w:tcPr>
          <w:p w14:paraId="02BCD714" w14:textId="2851ECFE" w:rsidR="00B314F7" w:rsidRPr="00A03B2F" w:rsidRDefault="00B314F7" w:rsidP="0011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3CA18D" w14:textId="6883EFFE" w:rsidR="00B314F7" w:rsidRPr="00A03B2F" w:rsidRDefault="00B314F7" w:rsidP="00B314F7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2ADCA61F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DDBC64" w14:textId="7147A832" w:rsidR="00B314F7" w:rsidRPr="00A03B2F" w:rsidRDefault="00B314F7" w:rsidP="00B314F7">
            <w:pPr>
              <w:pStyle w:val="acctfourfigures"/>
              <w:tabs>
                <w:tab w:val="clear" w:pos="765"/>
                <w:tab w:val="decimal" w:pos="880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192,102</w:t>
            </w:r>
          </w:p>
        </w:tc>
        <w:tc>
          <w:tcPr>
            <w:tcW w:w="270" w:type="dxa"/>
            <w:vAlign w:val="bottom"/>
          </w:tcPr>
          <w:p w14:paraId="6E912CF4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768ABF" w14:textId="3EE595D1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193,061</w:t>
            </w:r>
          </w:p>
        </w:tc>
        <w:tc>
          <w:tcPr>
            <w:tcW w:w="270" w:type="dxa"/>
            <w:vAlign w:val="bottom"/>
          </w:tcPr>
          <w:p w14:paraId="28B58FD7" w14:textId="77777777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5BE566" w14:textId="7DE1449A" w:rsidR="00B314F7" w:rsidRPr="00A03B2F" w:rsidRDefault="00B314F7" w:rsidP="0011030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193,061</w:t>
            </w:r>
          </w:p>
        </w:tc>
      </w:tr>
    </w:tbl>
    <w:p w14:paraId="3DD95A19" w14:textId="77777777" w:rsidR="003C7A38" w:rsidRPr="00A03B2F" w:rsidRDefault="003C7A38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5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270"/>
        <w:gridCol w:w="1170"/>
      </w:tblGrid>
      <w:tr w:rsidR="00CE3921" w:rsidRPr="00A03B2F" w14:paraId="1D9D8E0D" w14:textId="77777777" w:rsidTr="00553FE0">
        <w:trPr>
          <w:trHeight w:val="21"/>
          <w:tblHeader/>
        </w:trPr>
        <w:tc>
          <w:tcPr>
            <w:tcW w:w="6840" w:type="dxa"/>
          </w:tcPr>
          <w:p w14:paraId="26279476" w14:textId="77777777" w:rsidR="00CE3921" w:rsidRPr="00A03B2F" w:rsidRDefault="00CE3921" w:rsidP="002C3929">
            <w:pPr>
              <w:tabs>
                <w:tab w:val="clear" w:pos="680"/>
                <w:tab w:val="center" w:pos="540"/>
                <w:tab w:val="center" w:pos="810"/>
              </w:tabs>
              <w:spacing w:line="356" w:lineRule="exact"/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D91635D" w14:textId="325D833F" w:rsidR="00CE3921" w:rsidRPr="00A03B2F" w:rsidRDefault="00CE3921" w:rsidP="002C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6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46A" w:rsidRPr="00A03B2F" w14:paraId="7BBA44E6" w14:textId="77777777" w:rsidTr="00553FE0">
        <w:trPr>
          <w:trHeight w:val="21"/>
          <w:tblHeader/>
        </w:trPr>
        <w:tc>
          <w:tcPr>
            <w:tcW w:w="6840" w:type="dxa"/>
          </w:tcPr>
          <w:p w14:paraId="70F8FFE5" w14:textId="59205458" w:rsidR="0031546A" w:rsidRPr="00A03B2F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1B7DFAD7" w14:textId="645F300D" w:rsidR="0031546A" w:rsidRPr="00A03B2F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F5961" w:rsidRPr="00A03B2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B0CCD51" w14:textId="77777777" w:rsidR="0031546A" w:rsidRPr="00A03B2F" w:rsidRDefault="0031546A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2D73A4" w14:textId="073C2EE2" w:rsidR="0031546A" w:rsidRPr="00A03B2F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F5961" w:rsidRPr="00A03B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1546A" w:rsidRPr="00A03B2F" w14:paraId="478F860A" w14:textId="77777777" w:rsidTr="00553FE0">
        <w:trPr>
          <w:trHeight w:val="21"/>
          <w:tblHeader/>
        </w:trPr>
        <w:tc>
          <w:tcPr>
            <w:tcW w:w="6840" w:type="dxa"/>
          </w:tcPr>
          <w:p w14:paraId="33F22218" w14:textId="77777777" w:rsidR="0031546A" w:rsidRPr="00A03B2F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B12B3FB" w14:textId="4469EEF2" w:rsidR="0031546A" w:rsidRPr="00A03B2F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546A" w:rsidRPr="00A03B2F" w14:paraId="3AD3BB32" w14:textId="77777777" w:rsidTr="00553FE0">
        <w:trPr>
          <w:trHeight w:val="21"/>
          <w:tblHeader/>
        </w:trPr>
        <w:tc>
          <w:tcPr>
            <w:tcW w:w="6840" w:type="dxa"/>
          </w:tcPr>
          <w:p w14:paraId="68161029" w14:textId="7F0BD185" w:rsidR="0031546A" w:rsidRPr="00A03B2F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A03B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610" w:type="dxa"/>
            <w:gridSpan w:val="3"/>
          </w:tcPr>
          <w:p w14:paraId="3176EFA1" w14:textId="77777777" w:rsidR="0031546A" w:rsidRPr="00A03B2F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3929" w:rsidRPr="00A03B2F" w14:paraId="50AD3C28" w14:textId="77777777" w:rsidTr="00553FE0">
        <w:trPr>
          <w:trHeight w:val="21"/>
        </w:trPr>
        <w:tc>
          <w:tcPr>
            <w:tcW w:w="6840" w:type="dxa"/>
          </w:tcPr>
          <w:p w14:paraId="67C1407B" w14:textId="77777777" w:rsidR="002C3929" w:rsidRPr="00A03B2F" w:rsidRDefault="002C3929" w:rsidP="002C3929">
            <w:pPr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7BD3AE48" w14:textId="0ED4CF68" w:rsidR="002C3929" w:rsidRPr="00A03B2F" w:rsidRDefault="00D51EDA" w:rsidP="0055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450</w:t>
            </w:r>
          </w:p>
        </w:tc>
        <w:tc>
          <w:tcPr>
            <w:tcW w:w="270" w:type="dxa"/>
          </w:tcPr>
          <w:p w14:paraId="02D20D2D" w14:textId="77777777" w:rsidR="002C3929" w:rsidRPr="00A03B2F" w:rsidRDefault="002C392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502521" w14:textId="5A89FCBC" w:rsidR="002C3929" w:rsidRPr="00A03B2F" w:rsidRDefault="004550F7" w:rsidP="0055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="00D51EDA" w:rsidRPr="00A03B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</w:tr>
    </w:tbl>
    <w:p w14:paraId="41CB57B5" w14:textId="77777777" w:rsidR="00796B12" w:rsidRPr="00A03B2F" w:rsidRDefault="00796B12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49360A" w14:textId="6C2C814A" w:rsidR="00E725CC" w:rsidRPr="00A03B2F" w:rsidRDefault="00F43EB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03B2F">
        <w:rPr>
          <w:rFonts w:ascii="Angsana New" w:hAnsi="Angsana New"/>
          <w:sz w:val="30"/>
          <w:szCs w:val="30"/>
        </w:rPr>
        <w:t xml:space="preserve">31 </w:t>
      </w:r>
      <w:r w:rsidRPr="00A03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>256</w:t>
      </w:r>
      <w:r w:rsidR="00EF5844" w:rsidRPr="00A03B2F">
        <w:rPr>
          <w:rFonts w:ascii="Angsana New" w:hAnsi="Angsana New"/>
          <w:sz w:val="30"/>
          <w:szCs w:val="30"/>
        </w:rPr>
        <w:t>8</w:t>
      </w:r>
      <w:r w:rsidRPr="00A03B2F">
        <w:rPr>
          <w:rFonts w:ascii="Angsana New" w:hAnsi="Angsana New"/>
          <w:sz w:val="30"/>
          <w:szCs w:val="30"/>
        </w:rPr>
        <w:t xml:space="preserve"> </w:t>
      </w:r>
      <w:r w:rsidR="000A10DE" w:rsidRPr="00A03B2F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C52D3" w:rsidRPr="00A03B2F">
        <w:rPr>
          <w:rFonts w:ascii="Angsana New" w:hAnsi="Angsana New" w:hint="cs"/>
          <w:sz w:val="30"/>
          <w:szCs w:val="30"/>
          <w:cs/>
        </w:rPr>
        <w:t>ประกอบด้วยที่ดินที่ถือครองเพื่อโครงการในอนาคต</w:t>
      </w:r>
      <w:r w:rsidR="006742DE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="006254C5" w:rsidRPr="00A03B2F">
        <w:rPr>
          <w:rFonts w:ascii="Angsana New" w:hAnsi="Angsana New" w:hint="cs"/>
          <w:sz w:val="30"/>
          <w:szCs w:val="30"/>
          <w:cs/>
        </w:rPr>
        <w:t>และ</w:t>
      </w:r>
      <w:r w:rsidR="007C52D3" w:rsidRPr="00A03B2F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</w:p>
    <w:p w14:paraId="78C2162A" w14:textId="48D93647" w:rsidR="00191C2E" w:rsidRPr="00A03B2F" w:rsidRDefault="00191C2E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03882D" w14:textId="42E293B4" w:rsidR="00290222" w:rsidRPr="00A03B2F" w:rsidRDefault="004E1785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>ข้อมูลเกี่ยวกับสัญญ</w:t>
      </w:r>
      <w:r w:rsidR="00BD36E1" w:rsidRPr="00A03B2F">
        <w:rPr>
          <w:rFonts w:ascii="Angsana New" w:hAnsi="Angsana New" w:hint="cs"/>
          <w:sz w:val="30"/>
          <w:szCs w:val="30"/>
          <w:cs/>
        </w:rPr>
        <w:t>า</w:t>
      </w:r>
      <w:r w:rsidR="00515F33" w:rsidRPr="00A03B2F">
        <w:rPr>
          <w:rFonts w:ascii="Angsana New" w:hAnsi="Angsana New" w:hint="cs"/>
          <w:sz w:val="30"/>
          <w:szCs w:val="30"/>
          <w:cs/>
        </w:rPr>
        <w:t>ให้</w:t>
      </w:r>
      <w:r w:rsidRPr="00A03B2F">
        <w:rPr>
          <w:rFonts w:ascii="Angsana New" w:hAnsi="Angsana New" w:hint="cs"/>
          <w:sz w:val="30"/>
          <w:szCs w:val="30"/>
          <w:cs/>
        </w:rPr>
        <w:t xml:space="preserve">เช่าเปิดเผยในหมายเหตุข้อ 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="00A466DA" w:rsidRPr="00A03B2F">
        <w:rPr>
          <w:rFonts w:ascii="Angsana New" w:hAnsi="Angsana New"/>
          <w:sz w:val="30"/>
          <w:szCs w:val="30"/>
        </w:rPr>
        <w:t>2</w:t>
      </w:r>
    </w:p>
    <w:p w14:paraId="482A8C18" w14:textId="0EC7A0AF" w:rsidR="00260411" w:rsidRPr="00A03B2F" w:rsidRDefault="00260411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409F8" w14:textId="17A70370" w:rsidR="00473498" w:rsidRPr="00A03B2F" w:rsidRDefault="00D761C0" w:rsidP="00B45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1156AC" w:rsidRPr="00A03B2F">
        <w:rPr>
          <w:rFonts w:ascii="Angsana New" w:hAnsi="Angsana New"/>
          <w:sz w:val="30"/>
          <w:szCs w:val="30"/>
        </w:rPr>
        <w:t>3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56AC" w:rsidRPr="00A03B2F">
        <w:rPr>
          <w:rFonts w:ascii="Angsana New" w:hAnsi="Angsana New"/>
          <w:sz w:val="30"/>
          <w:szCs w:val="30"/>
        </w:rPr>
        <w:t>256</w:t>
      </w:r>
      <w:r w:rsidR="00BF5961" w:rsidRPr="00A03B2F">
        <w:rPr>
          <w:rFonts w:ascii="Angsana New" w:hAnsi="Angsana New"/>
          <w:sz w:val="30"/>
          <w:szCs w:val="30"/>
        </w:rPr>
        <w:t>8</w:t>
      </w:r>
      <w:r w:rsidR="005132E2" w:rsidRPr="00A03B2F">
        <w:rPr>
          <w:rFonts w:ascii="Angsana New" w:hAnsi="Angsana New" w:hint="cs"/>
          <w:sz w:val="30"/>
          <w:szCs w:val="30"/>
          <w:cs/>
        </w:rPr>
        <w:t xml:space="preserve"> ของกลุ่มบริษัทและบริษัท</w:t>
      </w:r>
      <w:r w:rsidRPr="00A03B2F">
        <w:rPr>
          <w:rFonts w:ascii="Angsana New" w:hAnsi="Angsana New"/>
          <w:sz w:val="30"/>
          <w:szCs w:val="30"/>
          <w:cs/>
        </w:rPr>
        <w:t>จำนวน</w:t>
      </w:r>
      <w:r w:rsidR="00506C1E" w:rsidRPr="00A03B2F">
        <w:rPr>
          <w:rFonts w:ascii="Angsana New" w:hAnsi="Angsana New"/>
          <w:sz w:val="30"/>
          <w:szCs w:val="30"/>
        </w:rPr>
        <w:t xml:space="preserve"> </w:t>
      </w:r>
      <w:r w:rsidR="00EF5844" w:rsidRPr="00A03B2F">
        <w:rPr>
          <w:rFonts w:ascii="Angsana New" w:hAnsi="Angsana New"/>
          <w:sz w:val="30"/>
          <w:szCs w:val="30"/>
        </w:rPr>
        <w:t>651.12</w:t>
      </w:r>
      <w:r w:rsidRPr="00A03B2F">
        <w:rPr>
          <w:rFonts w:ascii="Angsana New" w:hAnsi="Angsana New"/>
          <w:sz w:val="30"/>
          <w:szCs w:val="30"/>
          <w:cs/>
        </w:rPr>
        <w:t xml:space="preserve"> ล้านบาท</w:t>
      </w:r>
      <w:r w:rsidR="002D135D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(</w:t>
      </w:r>
      <w:r w:rsidR="00B93319" w:rsidRPr="00A03B2F">
        <w:rPr>
          <w:rFonts w:ascii="Angsana New" w:hAnsi="Angsana New"/>
          <w:i/>
          <w:iCs/>
          <w:sz w:val="30"/>
          <w:szCs w:val="30"/>
        </w:rPr>
        <w:t>256</w:t>
      </w:r>
      <w:r w:rsidR="00BF5961" w:rsidRPr="00A03B2F">
        <w:rPr>
          <w:rFonts w:ascii="Angsana New" w:hAnsi="Angsana New"/>
          <w:i/>
          <w:iCs/>
          <w:sz w:val="30"/>
          <w:szCs w:val="30"/>
        </w:rPr>
        <w:t>7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80F24" w:rsidRPr="00A03B2F">
        <w:rPr>
          <w:rFonts w:ascii="Angsana New" w:hAnsi="Angsana New"/>
          <w:i/>
          <w:iCs/>
          <w:sz w:val="30"/>
          <w:szCs w:val="30"/>
        </w:rPr>
        <w:t>651.12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03B2F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9434FF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="00A466DA" w:rsidRPr="00A03B2F">
        <w:rPr>
          <w:rFonts w:ascii="Angsana New" w:hAnsi="Angsana New" w:hint="cs"/>
          <w:spacing w:val="-2"/>
          <w:sz w:val="30"/>
          <w:szCs w:val="30"/>
          <w:cs/>
        </w:rPr>
        <w:t>จัด</w:t>
      </w:r>
      <w:r w:rsidR="00796B12" w:rsidRPr="00A03B2F">
        <w:rPr>
          <w:rFonts w:ascii="Angsana New" w:hAnsi="Angsana New"/>
          <w:spacing w:val="-2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="001156AC" w:rsidRPr="00A03B2F">
        <w:rPr>
          <w:rFonts w:ascii="Angsana New" w:hAnsi="Angsana New"/>
          <w:spacing w:val="-2"/>
          <w:sz w:val="30"/>
          <w:szCs w:val="30"/>
        </w:rPr>
        <w:t>3</w:t>
      </w:r>
    </w:p>
    <w:p w14:paraId="19D94B8A" w14:textId="77777777" w:rsidR="000C629C" w:rsidRPr="00A03B2F" w:rsidRDefault="000C629C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DC5D7E" w14:textId="77777777" w:rsidR="00EE58A1" w:rsidRPr="00A03B2F" w:rsidRDefault="00EE58A1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37FB4DEB" w14:textId="77777777" w:rsidR="00364963" w:rsidRPr="00A03B2F" w:rsidRDefault="00364963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E8F69D" w14:textId="41F7B5B0" w:rsidR="00ED2DA7" w:rsidRPr="00A03B2F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A03B2F">
        <w:rPr>
          <w:rFonts w:ascii="Angsana New" w:hAnsi="Angsana New"/>
          <w:sz w:val="30"/>
          <w:szCs w:val="30"/>
        </w:rPr>
        <w:t>Market Approach</w:t>
      </w:r>
      <w:r w:rsidRPr="00A03B2F">
        <w:rPr>
          <w:rFonts w:ascii="Angsana New" w:hAnsi="Angsana New"/>
          <w:sz w:val="30"/>
          <w:szCs w:val="30"/>
          <w:cs/>
        </w:rPr>
        <w:t xml:space="preserve">) </w:t>
      </w:r>
      <w:r w:rsidR="00ED2DA7" w:rsidRPr="00A03B2F">
        <w:rPr>
          <w:rFonts w:ascii="Angsana New" w:hAnsi="Angsana New"/>
          <w:sz w:val="30"/>
          <w:szCs w:val="30"/>
          <w:cs/>
        </w:rPr>
        <w:t>ในการวัดมูลค่ายุติธรรมของ อสังหาริมทรัพย์เพื่อการลงทุน</w:t>
      </w:r>
    </w:p>
    <w:p w14:paraId="37A467E8" w14:textId="77777777" w:rsidR="00C34E94" w:rsidRPr="00A03B2F" w:rsidRDefault="00C34E94" w:rsidP="0001724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2022D7" w14:textId="0C23FFF2" w:rsidR="00364963" w:rsidRPr="00A03B2F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03B2F">
        <w:rPr>
          <w:rFonts w:ascii="Angsana New" w:hAnsi="Angsana New"/>
          <w:spacing w:val="-4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</w:t>
      </w:r>
      <w:r w:rsidR="00F60290" w:rsidRPr="00A03B2F">
        <w:rPr>
          <w:rFonts w:ascii="Angsana New" w:hAnsi="Angsana New"/>
          <w:spacing w:val="-4"/>
          <w:sz w:val="30"/>
          <w:szCs w:val="30"/>
          <w:cs/>
        </w:rPr>
        <w:t>ซื้อขาย และราคาซื้อขาย</w:t>
      </w:r>
      <w:r w:rsidRPr="00A03B2F">
        <w:rPr>
          <w:rFonts w:ascii="Angsana New" w:hAnsi="Angsana New"/>
          <w:spacing w:val="-4"/>
          <w:sz w:val="30"/>
          <w:szCs w:val="30"/>
          <w:cs/>
        </w:rPr>
        <w:t>ของอสังหาริมทรัพย์เพื่อการลงทุนเปรียบเทียบที่คล้ายคลึงกันปรับด้วยปัจจัยความต่างอื่น</w:t>
      </w:r>
      <w:r w:rsidR="006C0961" w:rsidRPr="00A03B2F">
        <w:rPr>
          <w:rFonts w:ascii="Angsana New" w:hAnsi="Angsana New"/>
          <w:spacing w:val="-4"/>
          <w:sz w:val="30"/>
          <w:szCs w:val="30"/>
        </w:rPr>
        <w:t xml:space="preserve"> </w:t>
      </w:r>
      <w:r w:rsidRPr="00A03B2F">
        <w:rPr>
          <w:rFonts w:ascii="Angsana New" w:hAnsi="Angsana New"/>
          <w:spacing w:val="-4"/>
          <w:sz w:val="30"/>
          <w:szCs w:val="30"/>
          <w:cs/>
        </w:rPr>
        <w:t>ๆ</w:t>
      </w:r>
    </w:p>
    <w:p w14:paraId="4415A742" w14:textId="77777777" w:rsidR="00A715DC" w:rsidRPr="00A03B2F" w:rsidRDefault="00A715DC" w:rsidP="00453C28">
      <w:pPr>
        <w:rPr>
          <w:rFonts w:ascii="Angsana New" w:hAnsi="Angsana New"/>
          <w:sz w:val="30"/>
          <w:szCs w:val="30"/>
          <w:cs/>
        </w:rPr>
        <w:sectPr w:rsidR="00A715DC" w:rsidRPr="00A03B2F" w:rsidSect="00D23B3B">
          <w:headerReference w:type="default" r:id="rId16"/>
          <w:headerReference w:type="first" r:id="rId17"/>
          <w:pgSz w:w="11909" w:h="16834" w:code="9"/>
          <w:pgMar w:top="1152" w:right="1109" w:bottom="1152" w:left="1080" w:header="720" w:footer="518" w:gutter="0"/>
          <w:paperSrc w:first="7" w:other="7"/>
          <w:cols w:space="720"/>
          <w:titlePg/>
          <w:docGrid w:linePitch="245"/>
        </w:sectPr>
      </w:pPr>
    </w:p>
    <w:p w14:paraId="60AE946E" w14:textId="07A15C5D" w:rsidR="009B36EF" w:rsidRPr="00A03B2F" w:rsidRDefault="003A3EA8" w:rsidP="0068193F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tbl>
      <w:tblPr>
        <w:tblpPr w:leftFromText="180" w:rightFromText="180" w:vertAnchor="text" w:horzAnchor="margin" w:tblpY="319"/>
        <w:tblW w:w="1512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270"/>
        <w:gridCol w:w="990"/>
        <w:gridCol w:w="270"/>
        <w:gridCol w:w="720"/>
        <w:gridCol w:w="270"/>
        <w:gridCol w:w="800"/>
        <w:gridCol w:w="270"/>
        <w:gridCol w:w="900"/>
        <w:gridCol w:w="270"/>
        <w:gridCol w:w="810"/>
        <w:gridCol w:w="236"/>
        <w:gridCol w:w="844"/>
        <w:gridCol w:w="241"/>
        <w:gridCol w:w="759"/>
        <w:gridCol w:w="355"/>
        <w:gridCol w:w="810"/>
        <w:gridCol w:w="270"/>
        <w:gridCol w:w="720"/>
        <w:gridCol w:w="270"/>
        <w:gridCol w:w="900"/>
        <w:gridCol w:w="236"/>
        <w:gridCol w:w="759"/>
      </w:tblGrid>
      <w:tr w:rsidR="005F75F6" w:rsidRPr="00A03B2F" w14:paraId="73C94764" w14:textId="77777777" w:rsidTr="00893AC7">
        <w:trPr>
          <w:trHeight w:val="290"/>
          <w:tblHeader/>
        </w:trPr>
        <w:tc>
          <w:tcPr>
            <w:tcW w:w="2430" w:type="dxa"/>
          </w:tcPr>
          <w:p w14:paraId="57592EC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23"/>
            <w:tcBorders>
              <w:bottom w:val="nil"/>
            </w:tcBorders>
          </w:tcPr>
          <w:p w14:paraId="1363B95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75F6" w:rsidRPr="00A03B2F" w14:paraId="618CFE67" w14:textId="77777777" w:rsidTr="002621C8">
        <w:trPr>
          <w:tblHeader/>
        </w:trPr>
        <w:tc>
          <w:tcPr>
            <w:tcW w:w="2430" w:type="dxa"/>
          </w:tcPr>
          <w:p w14:paraId="0BC4C7E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735DD6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7CB01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27CF24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67219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57FDC7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38C56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0DF8C40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B85E7D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1BD0A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7520CE0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8C5B9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A1F47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D2B44F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10011D6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5D2E82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57217FF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37892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95E6F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C9D82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77701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142DA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928067C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2F8D79F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A03B2F" w14:paraId="08E97A68" w14:textId="77777777" w:rsidTr="00C07909">
        <w:trPr>
          <w:tblHeader/>
        </w:trPr>
        <w:tc>
          <w:tcPr>
            <w:tcW w:w="2430" w:type="dxa"/>
          </w:tcPr>
          <w:p w14:paraId="7908910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</w:tcPr>
          <w:p w14:paraId="58B1A58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3228AF3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5DD6DC7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16D5D63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</w:tcPr>
          <w:p w14:paraId="2487F34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C582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91E07C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1" w:type="dxa"/>
          </w:tcPr>
          <w:p w14:paraId="501D986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A6BFD2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3BDBD6A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C6867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20FC6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80341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075C32E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1A614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36" w:type="dxa"/>
          </w:tcPr>
          <w:p w14:paraId="4A12969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462808E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A03B2F" w14:paraId="71D4691B" w14:textId="77777777" w:rsidTr="002621C8">
        <w:trPr>
          <w:tblHeader/>
        </w:trPr>
        <w:tc>
          <w:tcPr>
            <w:tcW w:w="2430" w:type="dxa"/>
          </w:tcPr>
          <w:p w14:paraId="0009930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A59D2E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FBADB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446B3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D2F36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2D0942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07EE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7A20D0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ED9E76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9061C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603913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E7C6B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3BF80D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4BDDB6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41" w:type="dxa"/>
          </w:tcPr>
          <w:p w14:paraId="62977D9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68BB303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7035F76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1607465" w14:textId="69701A08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5E220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24C507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406" w:type="dxa"/>
            <w:gridSpan w:val="3"/>
          </w:tcPr>
          <w:p w14:paraId="54B8C57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59" w:type="dxa"/>
          </w:tcPr>
          <w:p w14:paraId="4F7C625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A03B2F" w14:paraId="45F8D70E" w14:textId="77777777" w:rsidTr="002621C8">
        <w:trPr>
          <w:tblHeader/>
        </w:trPr>
        <w:tc>
          <w:tcPr>
            <w:tcW w:w="2430" w:type="dxa"/>
          </w:tcPr>
          <w:p w14:paraId="7CD12D0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FB9B8C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12F212D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C9A1A3" w14:textId="59896DC8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2621C8" w:rsidRPr="00A03B2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D7972" w:rsidRPr="00A03B2F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314ADAC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B717B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E15E67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37C11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AF7895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5C9D5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7D0D823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49C0B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A72F7A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792E2C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1" w:type="dxa"/>
          </w:tcPr>
          <w:p w14:paraId="1913FAB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2E850376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55" w:type="dxa"/>
            <w:tcBorders>
              <w:top w:val="nil"/>
            </w:tcBorders>
          </w:tcPr>
          <w:p w14:paraId="3FE2915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1EDCD41" w14:textId="5E07B9CF" w:rsidR="005F75F6" w:rsidRPr="00A03B2F" w:rsidRDefault="009C4DC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4AE827F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529B4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471BDD7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0CF76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36" w:type="dxa"/>
          </w:tcPr>
          <w:p w14:paraId="737CE37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92F486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F75F6" w:rsidRPr="00A03B2F" w14:paraId="027140AD" w14:textId="77777777" w:rsidTr="00893AC7">
        <w:tc>
          <w:tcPr>
            <w:tcW w:w="2430" w:type="dxa"/>
          </w:tcPr>
          <w:p w14:paraId="765F0CCC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23"/>
          </w:tcPr>
          <w:p w14:paraId="377AF0B6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A03B2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F75F6" w:rsidRPr="00A03B2F" w14:paraId="034F4743" w14:textId="77777777" w:rsidTr="002621C8">
        <w:tc>
          <w:tcPr>
            <w:tcW w:w="2430" w:type="dxa"/>
          </w:tcPr>
          <w:p w14:paraId="4DCAD60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 / ราคาประเมินใหม่</w:t>
            </w:r>
          </w:p>
        </w:tc>
        <w:tc>
          <w:tcPr>
            <w:tcW w:w="720" w:type="dxa"/>
          </w:tcPr>
          <w:p w14:paraId="7982D38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FA610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6901D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77723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655FC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1921B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9309A4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9B028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BD27E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B06C2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313C6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E806F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E60757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65865AF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6E5CE40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7CA433F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6A3B5C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740DE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46AD8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7B5CD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A4CEC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9CECF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503B058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5961" w:rsidRPr="00A03B2F" w14:paraId="0CEF62C6" w14:textId="77777777" w:rsidTr="001B4464">
        <w:trPr>
          <w:trHeight w:val="245"/>
        </w:trPr>
        <w:tc>
          <w:tcPr>
            <w:tcW w:w="2430" w:type="dxa"/>
          </w:tcPr>
          <w:p w14:paraId="136D928F" w14:textId="05E65423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sz w:val="22"/>
                <w:szCs w:val="22"/>
              </w:rPr>
              <w:t>1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A03B2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9C3AC9" w14:textId="48C80066" w:rsidR="00BF5961" w:rsidRPr="00A03B2F" w:rsidRDefault="00BF5961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255,837</w:t>
            </w:r>
          </w:p>
        </w:tc>
        <w:tc>
          <w:tcPr>
            <w:tcW w:w="270" w:type="dxa"/>
            <w:tcBorders>
              <w:bottom w:val="nil"/>
            </w:tcBorders>
          </w:tcPr>
          <w:p w14:paraId="1D8822C3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AAA627E" w14:textId="70C5E27A" w:rsidR="00BF5961" w:rsidRPr="00A03B2F" w:rsidRDefault="00BF5961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bottom w:val="nil"/>
            </w:tcBorders>
          </w:tcPr>
          <w:p w14:paraId="45913279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4A165C" w14:textId="5BD3BB83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2,096,095</w:t>
            </w:r>
          </w:p>
        </w:tc>
        <w:tc>
          <w:tcPr>
            <w:tcW w:w="270" w:type="dxa"/>
            <w:tcBorders>
              <w:bottom w:val="nil"/>
            </w:tcBorders>
          </w:tcPr>
          <w:p w14:paraId="2B48AF6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1E7EA092" w14:textId="37FD09AF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95,712</w:t>
            </w:r>
          </w:p>
        </w:tc>
        <w:tc>
          <w:tcPr>
            <w:tcW w:w="270" w:type="dxa"/>
            <w:tcBorders>
              <w:bottom w:val="nil"/>
            </w:tcBorders>
          </w:tcPr>
          <w:p w14:paraId="7AE2CED0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24F03B" w14:textId="41B6A913" w:rsidR="00BF5961" w:rsidRPr="00A03B2F" w:rsidRDefault="00BF5961" w:rsidP="00BF59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1,470,883</w:t>
            </w:r>
          </w:p>
        </w:tc>
        <w:tc>
          <w:tcPr>
            <w:tcW w:w="270" w:type="dxa"/>
            <w:tcBorders>
              <w:bottom w:val="nil"/>
            </w:tcBorders>
          </w:tcPr>
          <w:p w14:paraId="2620EC37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12B938" w14:textId="50D45600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2,026,777</w:t>
            </w:r>
          </w:p>
        </w:tc>
        <w:tc>
          <w:tcPr>
            <w:tcW w:w="236" w:type="dxa"/>
            <w:tcBorders>
              <w:bottom w:val="nil"/>
            </w:tcBorders>
          </w:tcPr>
          <w:p w14:paraId="61587ED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B080F93" w14:textId="3C88362A" w:rsidR="00BF5961" w:rsidRPr="00A03B2F" w:rsidRDefault="00BF5961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880,858</w:t>
            </w:r>
          </w:p>
        </w:tc>
        <w:tc>
          <w:tcPr>
            <w:tcW w:w="241" w:type="dxa"/>
            <w:tcBorders>
              <w:bottom w:val="nil"/>
            </w:tcBorders>
          </w:tcPr>
          <w:p w14:paraId="1F4A36B9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D221325" w14:textId="2878F196" w:rsidR="00BF5961" w:rsidRPr="00A03B2F" w:rsidRDefault="00BF5961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573,514</w:t>
            </w:r>
          </w:p>
        </w:tc>
        <w:tc>
          <w:tcPr>
            <w:tcW w:w="355" w:type="dxa"/>
            <w:tcBorders>
              <w:bottom w:val="nil"/>
            </w:tcBorders>
          </w:tcPr>
          <w:p w14:paraId="1F457EA2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17E0FF" w14:textId="1069C3AE" w:rsidR="00BF5961" w:rsidRPr="00A03B2F" w:rsidRDefault="00BF5961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13,524</w:t>
            </w:r>
          </w:p>
        </w:tc>
        <w:tc>
          <w:tcPr>
            <w:tcW w:w="270" w:type="dxa"/>
            <w:tcBorders>
              <w:bottom w:val="nil"/>
            </w:tcBorders>
          </w:tcPr>
          <w:p w14:paraId="571F6FC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C10EB27" w14:textId="32231243" w:rsidR="00BF5961" w:rsidRPr="00A03B2F" w:rsidRDefault="00BF5961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531,917</w:t>
            </w:r>
          </w:p>
        </w:tc>
        <w:tc>
          <w:tcPr>
            <w:tcW w:w="270" w:type="dxa"/>
            <w:tcBorders>
              <w:bottom w:val="nil"/>
            </w:tcBorders>
          </w:tcPr>
          <w:p w14:paraId="601A35A5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88EC28" w14:textId="05078F4E" w:rsidR="00BF5961" w:rsidRPr="00A03B2F" w:rsidRDefault="00BF5961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17</w:t>
            </w:r>
            <w:r w:rsidRPr="00A03B2F">
              <w:rPr>
                <w:rFonts w:ascii="Angsana New" w:hAnsi="Angsana New"/>
                <w:sz w:val="22"/>
                <w:szCs w:val="22"/>
              </w:rPr>
              <w:t>5,156</w:t>
            </w:r>
          </w:p>
        </w:tc>
        <w:tc>
          <w:tcPr>
            <w:tcW w:w="236" w:type="dxa"/>
            <w:tcBorders>
              <w:bottom w:val="nil"/>
            </w:tcBorders>
          </w:tcPr>
          <w:p w14:paraId="67D8A5FA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D6453CA" w14:textId="4A30BBC0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7,864,436</w:t>
            </w:r>
          </w:p>
        </w:tc>
      </w:tr>
      <w:tr w:rsidR="00BF5961" w:rsidRPr="00A03B2F" w14:paraId="5B018748" w14:textId="77777777" w:rsidTr="002621C8">
        <w:tc>
          <w:tcPr>
            <w:tcW w:w="2430" w:type="dxa"/>
          </w:tcPr>
          <w:p w14:paraId="56ACF91B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4DD5CF8" w14:textId="0D7CDAAD" w:rsidR="00BF5961" w:rsidRPr="00A03B2F" w:rsidRDefault="00BF5961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47FF7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DEE19D3" w14:textId="1CBDF8A1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16722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BE2EA8" w14:textId="4BB92B26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  <w:tab w:val="left" w:pos="344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0E2CA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06D91E40" w14:textId="6E0AC01B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51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A3FE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23A6FD" w14:textId="0A7A2BFB" w:rsidR="00BF5961" w:rsidRPr="00A03B2F" w:rsidRDefault="00BF5961" w:rsidP="00BF59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A18B7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231864" w14:textId="75AD0FEA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4,964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BB475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6F6B735" w14:textId="7949AEAC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24,019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1DF49C4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E1DB20F" w14:textId="2B1367B8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6,902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2444925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AFB400" w14:textId="74FA5F34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41,187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9695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86C47A4" w14:textId="17DCB2E3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57,104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5283B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E54E7A" w14:textId="6607B512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1,068,323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007FA6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72E01A3" w14:textId="1A95819B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1,204,512</w:t>
            </w:r>
          </w:p>
        </w:tc>
      </w:tr>
      <w:tr w:rsidR="00BF5961" w:rsidRPr="00A03B2F" w14:paraId="7B57F9CA" w14:textId="77777777" w:rsidTr="00E646C3">
        <w:tc>
          <w:tcPr>
            <w:tcW w:w="2430" w:type="dxa"/>
          </w:tcPr>
          <w:p w14:paraId="64AFB06B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30FDBDA" w14:textId="4C2D655F" w:rsidR="00BF5961" w:rsidRPr="00A03B2F" w:rsidRDefault="00BF5961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721203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29D26E" w14:textId="26FD5E49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7AC1E4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86D3274" w14:textId="42B788A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551D4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1890E2A6" w14:textId="7156ACE1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3,657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53A95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951953" w14:textId="347FA2C9" w:rsidR="00BF5961" w:rsidRPr="00A03B2F" w:rsidRDefault="00BF5961" w:rsidP="00BF59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396,271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96E8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133518" w14:textId="2C1F2B73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599,830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E8CF0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C5C3728" w14:textId="23ECF6AC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66,846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8BCE905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2446FD0" w14:textId="63AF31C8" w:rsidR="00BF5961" w:rsidRPr="00A03B2F" w:rsidRDefault="00BF5961" w:rsidP="006A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6822FF1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75FEEE" w14:textId="0112EB9D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C1BACB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B27B86A" w14:textId="7A873C0C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DA9CF7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C47D21" w14:textId="6FAC706C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(1,067,584)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014D2E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BFAB0A9" w14:textId="5375A382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5961" w:rsidRPr="00A03B2F" w14:paraId="2A84AF90" w14:textId="77777777" w:rsidTr="00E646C3">
        <w:tc>
          <w:tcPr>
            <w:tcW w:w="2430" w:type="dxa"/>
          </w:tcPr>
          <w:p w14:paraId="7916B5A3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74326C5" w14:textId="4405ACF9" w:rsidR="00BF5961" w:rsidRPr="00A03B2F" w:rsidRDefault="00BF5961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35DC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BA2ACFB" w14:textId="5956F64A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D310C6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E372B82" w14:textId="67DACD4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8D012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0D730B38" w14:textId="771D2DFC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821E17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C91B6B" w14:textId="28184A39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DA128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8C215F" w14:textId="3D0BEAB3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"/>
                <w:tab w:val="left" w:pos="36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E908F0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F08A758" w14:textId="28E0D2FE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A08B1BC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A97602C" w14:textId="47B9694F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4C5160E2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FEA354" w14:textId="27C7BB81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CCB692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784A57A" w14:textId="70290F9B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D1A21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70318A" w14:textId="6874B4ED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2954E5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8AAC642" w14:textId="2329D972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</w:tr>
      <w:tr w:rsidR="00BF5961" w:rsidRPr="00A03B2F" w14:paraId="087F29BF" w14:textId="77777777" w:rsidTr="00E646C3">
        <w:tc>
          <w:tcPr>
            <w:tcW w:w="2430" w:type="dxa"/>
          </w:tcPr>
          <w:p w14:paraId="3F4FFC22" w14:textId="648B614B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โอนจากสินทรัพย์ไม่มีตัวตน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A886F80" w14:textId="4CA398C1" w:rsidR="00BF5961" w:rsidRPr="00A03B2F" w:rsidRDefault="00BF5961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A88D2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CFBBEC" w14:textId="073DD73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9528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490FB4F" w14:textId="4D0AFEB6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05EADA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530F8F47" w14:textId="0AF93482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867B8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AFB7EA" w14:textId="1FF42980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F5D15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12B6A3" w14:textId="20ECB915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"/>
                <w:tab w:val="left" w:pos="36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F5540B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CA6191E" w14:textId="7049EA2B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7,812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B1E55B0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5CA06D8" w14:textId="218328CE" w:rsidR="00BF5961" w:rsidRPr="00A03B2F" w:rsidRDefault="00BF5961" w:rsidP="006A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7275785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977735" w14:textId="6F49132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C4E3A1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C5D53E1" w14:textId="3BBE249B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67C803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70FCDF" w14:textId="73525606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A1D26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7126A27" w14:textId="7A95A1A1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7,812</w:t>
            </w:r>
          </w:p>
        </w:tc>
      </w:tr>
      <w:tr w:rsidR="00BF5961" w:rsidRPr="00A03B2F" w14:paraId="0C2A4921" w14:textId="77777777" w:rsidTr="002621C8">
        <w:tc>
          <w:tcPr>
            <w:tcW w:w="2430" w:type="dxa"/>
          </w:tcPr>
          <w:p w14:paraId="1171341F" w14:textId="0884501A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775103"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EE9316C" w14:textId="4FC80C1D" w:rsidR="00BF5961" w:rsidRPr="00A03B2F" w:rsidRDefault="00BF5961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9E3D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34750C7" w14:textId="4979CA9A" w:rsidR="00BF5961" w:rsidRPr="00A03B2F" w:rsidRDefault="00BF5961" w:rsidP="00CA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F2C4A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96FE748" w14:textId="1FC56590" w:rsidR="00BF5961" w:rsidRPr="00A03B2F" w:rsidRDefault="00BF5961" w:rsidP="00CA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08851A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single" w:sz="4" w:space="0" w:color="auto"/>
            </w:tcBorders>
          </w:tcPr>
          <w:p w14:paraId="62E72F61" w14:textId="1579D1C6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17CAB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BE8A38E" w14:textId="7FF73328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(12,939)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76CF4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7BBBE9" w14:textId="465C7341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E4A95F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39425F2E" w14:textId="1AA76964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(33,285)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4A2DFE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32D351A6" w14:textId="6F277D9D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(17,919)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FF0281D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B3FE66E" w14:textId="1389C7AB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(3,335)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7FA95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ED4D9E7" w14:textId="2F0755F0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(8,989)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86076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A597E22" w14:textId="7B6F726E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48D470" w14:textId="77777777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430AB0B8" w14:textId="11D66DDF" w:rsidR="00BF5961" w:rsidRPr="00A03B2F" w:rsidRDefault="00BF5961" w:rsidP="00BF5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(76,467)</w:t>
            </w:r>
          </w:p>
        </w:tc>
      </w:tr>
      <w:tr w:rsidR="00380F24" w:rsidRPr="00A03B2F" w14:paraId="75FBC979" w14:textId="77777777" w:rsidTr="002621C8">
        <w:trPr>
          <w:trHeight w:val="262"/>
        </w:trPr>
        <w:tc>
          <w:tcPr>
            <w:tcW w:w="2430" w:type="dxa"/>
          </w:tcPr>
          <w:p w14:paraId="4D443900" w14:textId="5E22639A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BF5961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4D4B8FD0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D8FE18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D98CF43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54106F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6075D05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887BD5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nil"/>
            </w:tcBorders>
          </w:tcPr>
          <w:p w14:paraId="66036D3F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83060B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8BAD03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791DD6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77A7B1A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D15E8D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3B25135A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18642C27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55FEA072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245E0BCF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6F7C83C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C97CF1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ECAE68C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FB36CB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871CA7B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71CE7D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690B6A59" w14:textId="77777777" w:rsidR="00380F24" w:rsidRPr="00A03B2F" w:rsidRDefault="00380F24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D4F4B" w:rsidRPr="00A03B2F" w14:paraId="359C797E" w14:textId="77777777" w:rsidTr="002621C8">
        <w:tc>
          <w:tcPr>
            <w:tcW w:w="2430" w:type="dxa"/>
          </w:tcPr>
          <w:p w14:paraId="576D0B6F" w14:textId="79E0B21F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BF5961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D5C917F" w14:textId="720E1A66" w:rsidR="00AD4F4B" w:rsidRPr="00A03B2F" w:rsidRDefault="00BF5961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256,817</w:t>
            </w:r>
          </w:p>
        </w:tc>
        <w:tc>
          <w:tcPr>
            <w:tcW w:w="270" w:type="dxa"/>
            <w:tcBorders>
              <w:bottom w:val="nil"/>
            </w:tcBorders>
          </w:tcPr>
          <w:p w14:paraId="33466564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EAC8645" w14:textId="7B262B78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bottom w:val="nil"/>
            </w:tcBorders>
          </w:tcPr>
          <w:p w14:paraId="2BA7CFD9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DD75F2" w14:textId="6EE05BBA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2,097,075</w:t>
            </w:r>
          </w:p>
        </w:tc>
        <w:tc>
          <w:tcPr>
            <w:tcW w:w="270" w:type="dxa"/>
            <w:tcBorders>
              <w:bottom w:val="nil"/>
            </w:tcBorders>
          </w:tcPr>
          <w:p w14:paraId="4E02B502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58E6DD60" w14:textId="1EE3DB2D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99,369</w:t>
            </w:r>
          </w:p>
        </w:tc>
        <w:tc>
          <w:tcPr>
            <w:tcW w:w="270" w:type="dxa"/>
            <w:tcBorders>
              <w:bottom w:val="nil"/>
            </w:tcBorders>
          </w:tcPr>
          <w:p w14:paraId="2BC788F0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0DD2998" w14:textId="0365FE64" w:rsidR="00AD4F4B" w:rsidRPr="00A03B2F" w:rsidRDefault="00BF5961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1,856,228</w:t>
            </w:r>
          </w:p>
        </w:tc>
        <w:tc>
          <w:tcPr>
            <w:tcW w:w="270" w:type="dxa"/>
            <w:tcBorders>
              <w:bottom w:val="nil"/>
            </w:tcBorders>
          </w:tcPr>
          <w:p w14:paraId="5F916DDB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3048E4" w14:textId="615F1114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2,631,571</w:t>
            </w:r>
          </w:p>
        </w:tc>
        <w:tc>
          <w:tcPr>
            <w:tcW w:w="236" w:type="dxa"/>
            <w:tcBorders>
              <w:bottom w:val="nil"/>
            </w:tcBorders>
          </w:tcPr>
          <w:p w14:paraId="7C6946F7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DD46066" w14:textId="1DC783E2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946,250</w:t>
            </w:r>
          </w:p>
        </w:tc>
        <w:tc>
          <w:tcPr>
            <w:tcW w:w="241" w:type="dxa"/>
            <w:tcBorders>
              <w:bottom w:val="nil"/>
            </w:tcBorders>
          </w:tcPr>
          <w:p w14:paraId="07830DD6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9B68A0E" w14:textId="7E25DA6F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589,734</w:t>
            </w:r>
          </w:p>
        </w:tc>
        <w:tc>
          <w:tcPr>
            <w:tcW w:w="355" w:type="dxa"/>
            <w:tcBorders>
              <w:bottom w:val="nil"/>
            </w:tcBorders>
          </w:tcPr>
          <w:p w14:paraId="7ADB2794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8A5991" w14:textId="58167827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tcBorders>
              <w:bottom w:val="nil"/>
            </w:tcBorders>
          </w:tcPr>
          <w:p w14:paraId="0A9AF2CF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561AE96" w14:textId="79F7D176" w:rsidR="00AD4F4B" w:rsidRPr="00A03B2F" w:rsidRDefault="00BF5961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580,032</w:t>
            </w:r>
          </w:p>
        </w:tc>
        <w:tc>
          <w:tcPr>
            <w:tcW w:w="270" w:type="dxa"/>
            <w:tcBorders>
              <w:bottom w:val="nil"/>
            </w:tcBorders>
          </w:tcPr>
          <w:p w14:paraId="3F73A3F5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65C465" w14:textId="3A47F00A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175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895</w:t>
            </w:r>
          </w:p>
        </w:tc>
        <w:tc>
          <w:tcPr>
            <w:tcW w:w="236" w:type="dxa"/>
            <w:tcBorders>
              <w:bottom w:val="nil"/>
            </w:tcBorders>
          </w:tcPr>
          <w:p w14:paraId="252C4117" w14:textId="77777777" w:rsidR="00AD4F4B" w:rsidRPr="00A03B2F" w:rsidRDefault="00AD4F4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DC9E680" w14:textId="7B4176E9" w:rsidR="00AD4F4B" w:rsidRPr="00A03B2F" w:rsidRDefault="00BF596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9,027,530</w:t>
            </w:r>
          </w:p>
        </w:tc>
      </w:tr>
      <w:tr w:rsidR="0043067C" w:rsidRPr="00A03B2F" w14:paraId="77C7B362" w14:textId="77777777" w:rsidTr="002621C8">
        <w:trPr>
          <w:trHeight w:val="316"/>
        </w:trPr>
        <w:tc>
          <w:tcPr>
            <w:tcW w:w="2430" w:type="dxa"/>
          </w:tcPr>
          <w:p w14:paraId="4EEDAB11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Theme="majorBidi" w:hAnsiTheme="majorBidi" w:cstheme="majorBidi"/>
                <w:sz w:val="22"/>
                <w:szCs w:val="22"/>
              </w:rPr>
            </w:pPr>
            <w:r w:rsidRPr="00A03B2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EC89248" w14:textId="22E971CD" w:rsidR="0043067C" w:rsidRPr="00A03B2F" w:rsidRDefault="00492B6B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0853C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2427AA" w14:textId="70BF7978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26891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7426B46" w14:textId="7CA3F30A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A4C26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DE8210C" w14:textId="38AFCFFA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8C1FE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471832" w14:textId="70ECEB13" w:rsidR="0043067C" w:rsidRPr="00A03B2F" w:rsidRDefault="00492B6B" w:rsidP="006819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9,773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817CC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35BAAA" w14:textId="2FB29E99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3,56</w:t>
            </w:r>
            <w:r w:rsidR="003F25C9" w:rsidRPr="00A03B2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46BF2A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C205299" w14:textId="761DCCDC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40,86</w:t>
            </w:r>
            <w:r w:rsidR="003F25C9" w:rsidRPr="00A03B2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0D9519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71D9E93" w14:textId="1B0EA29E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15,92</w:t>
            </w:r>
            <w:r w:rsidR="003F25C9" w:rsidRPr="00A03B2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659339C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1DC915" w14:textId="48C85522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7,319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7E334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93FAAF" w14:textId="37AFDEB4" w:rsidR="0043067C" w:rsidRPr="00A03B2F" w:rsidRDefault="00492B6B" w:rsidP="002E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71,877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4FFA4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CFF7EA" w14:textId="3AA20EE5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438,35</w:t>
            </w:r>
            <w:r w:rsidR="003F25C9" w:rsidRPr="00A03B2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66B4D6" w14:textId="77777777" w:rsidR="0043067C" w:rsidRPr="00A03B2F" w:rsidRDefault="0043067C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7342DA4" w14:textId="1D23FEB3" w:rsidR="0043067C" w:rsidRPr="00A03B2F" w:rsidRDefault="00492B6B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587,687</w:t>
            </w:r>
          </w:p>
        </w:tc>
      </w:tr>
      <w:tr w:rsidR="00645AD8" w:rsidRPr="00A03B2F" w14:paraId="7B95EBD0" w14:textId="77777777" w:rsidTr="002621C8">
        <w:tc>
          <w:tcPr>
            <w:tcW w:w="2430" w:type="dxa"/>
          </w:tcPr>
          <w:p w14:paraId="214047D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100BD2" w14:textId="11F9CE3B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20,605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A24A8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123C0B" w14:textId="6477B11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96366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4B20766" w14:textId="588DCBE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20,605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2C92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4D7C4CCA" w14:textId="09DF13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6,245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AB6E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6692E2" w14:textId="1E70A3D7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263,867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DA3F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283FF3" w14:textId="50A4C53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46,011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2A4BD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4ABFC48" w14:textId="1EEE27F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14,528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4F9F7B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4A15C6F" w14:textId="42E26AE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0D63DB3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DD1B4D" w14:textId="219E9FD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6D48C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8D6158" w14:textId="67F13A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DC342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C98513" w14:textId="7E4AB6F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(351,256)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02F9A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D2F5327" w14:textId="2935D0F9" w:rsidR="00645AD8" w:rsidRPr="00A03B2F" w:rsidRDefault="00645AD8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45AD8" w:rsidRPr="00A03B2F" w14:paraId="1269A973" w14:textId="77777777" w:rsidTr="002621C8">
        <w:tc>
          <w:tcPr>
            <w:tcW w:w="2430" w:type="dxa"/>
          </w:tcPr>
          <w:p w14:paraId="418472F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3A3C14" w14:textId="30CE9047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F8B6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33DAD8" w14:textId="31F6EEC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F3D9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7CA2E96" w14:textId="162843E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9DF7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2AEFA86" w14:textId="1556193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DD14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E36306" w14:textId="11BA7BF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5A8DF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04D35D" w14:textId="60255FA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2D44B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DB20796" w14:textId="3B5329E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1D9B69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83DEEE9" w14:textId="184908A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18,818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B031B6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3E8E63" w14:textId="043DD2A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E95BB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E6F1BD2" w14:textId="3BED837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B199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606DB9" w14:textId="2206CFE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5E25D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ADE04C4" w14:textId="31CE393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18,818</w:t>
            </w:r>
          </w:p>
        </w:tc>
      </w:tr>
      <w:tr w:rsidR="00645AD8" w:rsidRPr="00A03B2F" w14:paraId="56680943" w14:textId="77777777" w:rsidTr="002621C8">
        <w:tc>
          <w:tcPr>
            <w:tcW w:w="2430" w:type="dxa"/>
          </w:tcPr>
          <w:p w14:paraId="4BA871D7" w14:textId="744E7BA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โอนจากสินทรัพย์ที่ถือไว้เพื่อขาย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8241DC0" w14:textId="0EAB412C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5FDA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130E4A1" w14:textId="3F7996C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FE31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B777A5C" w14:textId="40F07F9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E248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1AECAB8F" w14:textId="1670128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7E563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BEE1A2" w14:textId="389E5B8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2F9A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8FD0BD" w14:textId="3A690A0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62,130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47931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0E1B3B1" w14:textId="32B85D8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DB74FD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C7EA9F9" w14:textId="11F0A53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24B83C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0A7C32" w14:textId="6C4D459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B786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95628EE" w14:textId="74D2D8F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D30C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CF598A9" w14:textId="613EE77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EE7F1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C8E33DA" w14:textId="377999C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62,130</w:t>
            </w:r>
          </w:p>
        </w:tc>
      </w:tr>
      <w:tr w:rsidR="00645AD8" w:rsidRPr="00A03B2F" w14:paraId="0B7487A4" w14:textId="77777777" w:rsidTr="002621C8">
        <w:tc>
          <w:tcPr>
            <w:tcW w:w="2430" w:type="dxa"/>
          </w:tcPr>
          <w:p w14:paraId="38C3C124" w14:textId="3DE39BA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8D55745" w14:textId="5302C562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1E01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D922B" w14:textId="3D689A5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5D329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E6BBDAD" w14:textId="35298BD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5878F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5B25F492" w14:textId="4F5DE00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4788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2FC32E" w14:textId="22C1AD6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F9F2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690358" w14:textId="13A678B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(229,325)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B203B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D46290C" w14:textId="468627E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7A1A4D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F3D08F8" w14:textId="739A425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238DF58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10F0F2" w14:textId="4200A18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F8308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6AA939" w14:textId="1C798C9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EAC50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96594B" w14:textId="62CA7B9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EC568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6BF7EE9" w14:textId="284DB3A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(229,325)</w:t>
            </w:r>
          </w:p>
        </w:tc>
      </w:tr>
      <w:tr w:rsidR="00645AD8" w:rsidRPr="00A03B2F" w14:paraId="0C7BB3A5" w14:textId="77777777" w:rsidTr="002621C8">
        <w:tc>
          <w:tcPr>
            <w:tcW w:w="2430" w:type="dxa"/>
            <w:tcBorders>
              <w:top w:val="nil"/>
              <w:bottom w:val="nil"/>
            </w:tcBorders>
          </w:tcPr>
          <w:p w14:paraId="651007FA" w14:textId="582E176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="00775103"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30EFDAE" w14:textId="4D2AB82C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26B95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5A193EE" w14:textId="3CEEEF1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4C9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CB49432" w14:textId="11A14E3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613F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single" w:sz="4" w:space="0" w:color="auto"/>
            </w:tcBorders>
          </w:tcPr>
          <w:p w14:paraId="4C5991DF" w14:textId="16CE6D4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E045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D3A09ED" w14:textId="76034AD5" w:rsidR="00645AD8" w:rsidRPr="00A03B2F" w:rsidRDefault="00645AD8" w:rsidP="00645A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B8E0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A4A6F1" w14:textId="7206597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543D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122781B8" w14:textId="45D53F3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(81,96</w:t>
            </w:r>
            <w:r w:rsidR="00D72518" w:rsidRPr="00A03B2F">
              <w:rPr>
                <w:rFonts w:ascii="Angsana New" w:hAnsi="Angsana New"/>
                <w:sz w:val="22"/>
                <w:szCs w:val="22"/>
              </w:rPr>
              <w:t>1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0A82CB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1EC7224C" w14:textId="74A91F5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(54,953)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587B869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5E7258D" w14:textId="72C1077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984BC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09F8B39" w14:textId="6BB4525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(34,828)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CEE9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C48D0AC" w14:textId="46E6772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7A1F7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4815EEEC" w14:textId="13F26A3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(172,28</w:t>
            </w:r>
            <w:r w:rsidR="00D72518" w:rsidRPr="00A03B2F">
              <w:rPr>
                <w:rFonts w:ascii="Angsana New" w:hAnsi="Angsana New"/>
                <w:sz w:val="22"/>
                <w:szCs w:val="22"/>
              </w:rPr>
              <w:t>5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45AD8" w:rsidRPr="00A03B2F" w14:paraId="14C3FF6D" w14:textId="77777777" w:rsidTr="002621C8">
        <w:tc>
          <w:tcPr>
            <w:tcW w:w="2430" w:type="dxa"/>
            <w:tcBorders>
              <w:top w:val="nil"/>
              <w:bottom w:val="nil"/>
            </w:tcBorders>
          </w:tcPr>
          <w:p w14:paraId="00A7879A" w14:textId="71C73AC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609DD70" w14:textId="2439491A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277,422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0D7E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E7590F" w14:textId="1E19053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091B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BF38163" w14:textId="48AC418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2,117,680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76D5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72EA42D2" w14:textId="7886777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105,614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12768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5A5688" w14:textId="61AA9290" w:rsidR="00645AD8" w:rsidRPr="00A03B2F" w:rsidRDefault="00645AD8" w:rsidP="00645A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2,129,85</w:t>
            </w:r>
            <w:r w:rsidR="003F25C9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6ADC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6353CE7" w14:textId="0939C71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2,513,955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E37B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65B6FF9" w14:textId="7503EFF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919,68</w:t>
            </w:r>
            <w:r w:rsidR="00D72518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CE361C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6A2BADBE" w14:textId="37A9C06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569,527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28B53BC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C1F38A" w14:textId="516546C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58,164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8D73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5529E7" w14:textId="18AD713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617,081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5635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3144C4" w14:textId="22F8D75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262,997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28019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15D12D4F" w14:textId="3989464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9,294,55</w:t>
            </w:r>
            <w:r w:rsidR="00D72518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</w:tbl>
    <w:p w14:paraId="483EF6F3" w14:textId="77777777" w:rsidR="009E1A99" w:rsidRPr="00A03B2F" w:rsidRDefault="009E1A99" w:rsidP="002856B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  <w:r w:rsidRPr="00A03B2F">
        <w:rPr>
          <w:rFonts w:asciiTheme="majorBidi" w:hAnsiTheme="majorBidi" w:cstheme="majorBidi"/>
        </w:rPr>
        <w:br w:type="page"/>
      </w:r>
    </w:p>
    <w:tbl>
      <w:tblPr>
        <w:tblW w:w="1530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227"/>
        <w:gridCol w:w="583"/>
        <w:gridCol w:w="90"/>
        <w:gridCol w:w="180"/>
        <w:gridCol w:w="90"/>
        <w:gridCol w:w="900"/>
        <w:gridCol w:w="90"/>
        <w:gridCol w:w="180"/>
        <w:gridCol w:w="90"/>
        <w:gridCol w:w="630"/>
        <w:gridCol w:w="137"/>
        <w:gridCol w:w="133"/>
        <w:gridCol w:w="137"/>
        <w:gridCol w:w="673"/>
        <w:gridCol w:w="137"/>
        <w:gridCol w:w="133"/>
        <w:gridCol w:w="137"/>
        <w:gridCol w:w="763"/>
        <w:gridCol w:w="137"/>
        <w:gridCol w:w="133"/>
        <w:gridCol w:w="137"/>
        <w:gridCol w:w="673"/>
        <w:gridCol w:w="137"/>
        <w:gridCol w:w="133"/>
        <w:gridCol w:w="137"/>
        <w:gridCol w:w="673"/>
        <w:gridCol w:w="137"/>
        <w:gridCol w:w="133"/>
        <w:gridCol w:w="137"/>
        <w:gridCol w:w="673"/>
        <w:gridCol w:w="227"/>
        <w:gridCol w:w="43"/>
        <w:gridCol w:w="227"/>
        <w:gridCol w:w="583"/>
        <w:gridCol w:w="227"/>
        <w:gridCol w:w="43"/>
        <w:gridCol w:w="227"/>
        <w:gridCol w:w="583"/>
        <w:gridCol w:w="227"/>
        <w:gridCol w:w="43"/>
        <w:gridCol w:w="227"/>
        <w:gridCol w:w="583"/>
        <w:gridCol w:w="137"/>
        <w:gridCol w:w="133"/>
        <w:gridCol w:w="137"/>
        <w:gridCol w:w="673"/>
        <w:gridCol w:w="90"/>
      </w:tblGrid>
      <w:tr w:rsidR="005F75F6" w:rsidRPr="00A03B2F" w14:paraId="01B4EE48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091506E1" w14:textId="187C7EDF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2733" w:type="dxa"/>
            <w:gridSpan w:val="46"/>
            <w:tcBorders>
              <w:top w:val="nil"/>
              <w:bottom w:val="nil"/>
            </w:tcBorders>
          </w:tcPr>
          <w:p w14:paraId="06B5A62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75F6" w:rsidRPr="00A03B2F" w14:paraId="27CE2A59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1526032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6E5364C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4D277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7AEEE01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1865A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78002BE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A1294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6B8E25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D08FE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52E736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0E1D5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2898F0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406D8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CB7F06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8D732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887AF07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52962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35744A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5F2EAB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322E24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C4F339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257B802D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F1010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71C1831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A03B2F" w14:paraId="0D92D979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2B3B65E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10"/>
            <w:tcBorders>
              <w:top w:val="nil"/>
              <w:bottom w:val="single" w:sz="4" w:space="0" w:color="auto"/>
            </w:tcBorders>
          </w:tcPr>
          <w:p w14:paraId="20C068DE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83D75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CE9753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6"/>
            <w:tcBorders>
              <w:top w:val="nil"/>
              <w:bottom w:val="nil"/>
            </w:tcBorders>
          </w:tcPr>
          <w:p w14:paraId="1342401C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A21B1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F5D536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0157B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8E5B2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04AA01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EC2E1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B0970C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9F82C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368B07C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47549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5862DDB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99F91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48F5824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A03B2F" w14:paraId="031A80E5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55ADB2F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nil"/>
            </w:tcBorders>
          </w:tcPr>
          <w:p w14:paraId="03B7E74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412F789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</w:tcPr>
          <w:p w14:paraId="5530FEE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AF046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7C480D19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2B6EB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426AD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08D121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44BCCD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FDEC28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59A023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611DE2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7C41F4C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F1894A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22CBE3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891D45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C348DC6" w14:textId="7BF1BCA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2FB720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912A6F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6"/>
            <w:tcBorders>
              <w:top w:val="nil"/>
              <w:bottom w:val="nil"/>
            </w:tcBorders>
          </w:tcPr>
          <w:p w14:paraId="381595B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2F1CE8C4" w14:textId="77777777" w:rsidR="005F75F6" w:rsidRPr="00A03B2F" w:rsidRDefault="005F75F6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BE1" w:rsidRPr="00A03B2F" w14:paraId="3C7BBD34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2ACF94EE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789129B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FACF6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77F3DF4F" w14:textId="20B3F420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2621C8" w:rsidRPr="00A03B2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52DE7" w:rsidRPr="00A03B2F">
              <w:rPr>
                <w:rFonts w:ascii="Angsana New" w:hAnsi="Angsana New"/>
                <w:sz w:val="22"/>
                <w:szCs w:val="22"/>
              </w:rPr>
              <w:t>(</w:t>
            </w:r>
            <w:r w:rsidR="00952DE7" w:rsidRPr="00A03B2F">
              <w:rPr>
                <w:rFonts w:ascii="Angsana New" w:hAnsi="Angsana New" w:hint="cs"/>
                <w:sz w:val="22"/>
                <w:szCs w:val="22"/>
                <w:cs/>
              </w:rPr>
              <w:t>ลด)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CAD6C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3D9D8A1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C7AEB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86367D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9E51FFE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609312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AFBC3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5D4B7BE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C99B01E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063C4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4421CD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9D1886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6B4DA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8E14E6" w14:textId="2EBBF6A4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C47554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1D5CCB6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1B60F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5F63F7DD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28B71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4A04FD7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94BE1" w:rsidRPr="00A03B2F" w14:paraId="688123AB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721655F8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46"/>
            <w:tcBorders>
              <w:top w:val="nil"/>
              <w:bottom w:val="nil"/>
            </w:tcBorders>
          </w:tcPr>
          <w:p w14:paraId="5DED026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A03B2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94BE1" w:rsidRPr="00A03B2F" w14:paraId="10B500FA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</w:tcBorders>
          </w:tcPr>
          <w:p w14:paraId="3D424E8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  <w:r w:rsidRPr="00A03B2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และขาดทุน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33CC8BF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21FED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383A2080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FD904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22952CCB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E42D47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FA9EC3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D7B147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1B8CCBB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92F6E7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616D502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F6867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090794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89D65E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FF1766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57B48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8B6122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E30F3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0CC67B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B36EC8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AADDB4E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C3015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46178E2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A03B2F" w14:paraId="13142516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</w:tcBorders>
          </w:tcPr>
          <w:p w14:paraId="0AF3410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จากการด้อยค่า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3111701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06336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59EF5C8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BD538D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503B1E04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FB587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37DC556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087AF7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F621FF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271E09D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C2A73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970F47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31FD24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C95314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F84E99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038448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6F67A07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B4170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E4B2D2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3AD1A7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2DD7B49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CF6580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1075D25E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F522B" w:rsidRPr="00A03B2F" w14:paraId="5827B86C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06DF74AB" w14:textId="10223F1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sz w:val="22"/>
                <w:szCs w:val="22"/>
              </w:rPr>
              <w:t>1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A03B2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458B7606" w14:textId="61FBC752" w:rsidR="00BF522B" w:rsidRPr="00A03B2F" w:rsidRDefault="00BF522B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3B9CF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1401B94D" w14:textId="79A2762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2E855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10BDD6DD" w14:textId="6141B8E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E88C9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6742F2" w14:textId="5806F00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55,148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800492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33C39E4" w14:textId="6E41D3EC" w:rsidR="00BF522B" w:rsidRPr="00A03B2F" w:rsidRDefault="00BF522B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546,868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85CC6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FF4689" w14:textId="3EB8F78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926,405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41DBA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953087" w14:textId="6C684E5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757,973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7352C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D3A9A4B" w14:textId="4CC7326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546,120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3E037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217CC5D" w14:textId="379E38D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607E75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84319D3" w14:textId="64CF207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421,392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427AF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E74EC64" w14:textId="20567D8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9D7FD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033D0CFB" w14:textId="7CECCFC4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3,253,906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F522B" w:rsidRPr="00A03B2F" w14:paraId="4B004FE7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06DAECC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17B9EA68" w14:textId="14015C1B" w:rsidR="00BF522B" w:rsidRPr="00A03B2F" w:rsidRDefault="00BF522B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624B08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1FE5550A" w14:textId="46F47C2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FC200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52655348" w14:textId="69DD53E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38C77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1495063" w14:textId="276AD4F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(8,692)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9DC13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30AB10D" w14:textId="38B87944" w:rsidR="00BF522B" w:rsidRPr="00A03B2F" w:rsidRDefault="00BF522B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(66,294)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37178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88EDE7A" w14:textId="5F6D4610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(125,941)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F9C3E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7DCC5F1" w14:textId="08DF562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(43,328)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A2664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03B50D7" w14:textId="65D2E27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(10,837)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99432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8B17972" w14:textId="242EFEB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8CDB2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5C192EF" w14:textId="7F926F5C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(47,402)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2EB42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50C19056" w14:textId="032688F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CB031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03436181" w14:textId="263AD9D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(302,494)</w:t>
            </w:r>
          </w:p>
        </w:tc>
      </w:tr>
      <w:tr w:rsidR="00BF522B" w:rsidRPr="00A03B2F" w14:paraId="07DE8546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66063A0B" w14:textId="3B72BC0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17EDA2C6" w14:textId="1BCFC526" w:rsidR="00BF522B" w:rsidRPr="00A03B2F" w:rsidRDefault="00BF522B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8A333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5ADA8730" w14:textId="629EAB1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81129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4EB399CD" w14:textId="7BE0021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2030F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D03C90C" w14:textId="2C9E60D0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44D69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CE8EA79" w14:textId="1670A4D8" w:rsidR="00BF522B" w:rsidRPr="00A03B2F" w:rsidRDefault="00BF522B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77DD5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773A4C8" w14:textId="51D9C13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85536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7DCE8CA" w14:textId="13A4F3C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DB4F7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8849060" w14:textId="6CBD263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A38E4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967770" w14:textId="687BF20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70D34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65876F" w14:textId="0704F80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097BD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BE11B75" w14:textId="529935B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E7395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529060CD" w14:textId="0F1574BD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</w:tr>
      <w:tr w:rsidR="00BF522B" w:rsidRPr="00A03B2F" w14:paraId="67FEAF49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7EAB780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13280407" w14:textId="4A988F8B" w:rsidR="00BF522B" w:rsidRPr="00A03B2F" w:rsidRDefault="00BF522B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2F3A9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0BE86A1C" w14:textId="585D4AB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3B7C2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7B17C50A" w14:textId="15C46B5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9EF0E7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309B7A1" w14:textId="47694B9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D6664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A1E232F" w14:textId="77584239" w:rsidR="00BF522B" w:rsidRPr="00A03B2F" w:rsidRDefault="00BF522B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388BC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1582D7B" w14:textId="3CBBD0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D5CB1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DDC71D" w14:textId="0A1E93C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2C8A7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CC9A6E9" w14:textId="607D234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15401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4981F5" w14:textId="3A2936B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80B83A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C64383" w14:textId="7F28625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18A1A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24FE4BD3" w14:textId="1282568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AFB46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51A953BF" w14:textId="229AEAF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</w:tr>
      <w:tr w:rsidR="00BF522B" w:rsidRPr="00A03B2F" w14:paraId="3BA48851" w14:textId="77777777" w:rsidTr="003126B9">
        <w:trPr>
          <w:trHeight w:val="3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4C2D7642" w14:textId="50E39B8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2E3A57"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673" w:type="dxa"/>
            <w:gridSpan w:val="2"/>
            <w:tcBorders>
              <w:top w:val="nil"/>
              <w:bottom w:val="single" w:sz="4" w:space="0" w:color="auto"/>
            </w:tcBorders>
          </w:tcPr>
          <w:p w14:paraId="071E9CA5" w14:textId="7A2880A9" w:rsidR="00BF522B" w:rsidRPr="00A03B2F" w:rsidRDefault="00BF522B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6C112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18DBBDC6" w14:textId="77AE91E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0C00E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single" w:sz="4" w:space="0" w:color="auto"/>
            </w:tcBorders>
          </w:tcPr>
          <w:p w14:paraId="048BDC64" w14:textId="1FEFB74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4929178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5E3515C" w14:textId="79783BA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B4E2B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4269FAA4" w14:textId="64E38CA9" w:rsidR="00BF522B" w:rsidRPr="00A03B2F" w:rsidRDefault="00BF522B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C14B1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06B295E" w14:textId="4F084D8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1EDDF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D36B023" w14:textId="158A96CF" w:rsidR="00BF522B" w:rsidRPr="00A03B2F" w:rsidRDefault="00BF522B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33,044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10134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11C00EEB" w14:textId="1BE93C6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17,504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09007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463F727" w14:textId="74B0D0A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0D5AC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D6136D2" w14:textId="1D13D03A" w:rsidR="00BF522B" w:rsidRPr="00A03B2F" w:rsidRDefault="00BF522B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8,964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811A0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14CFCB85" w14:textId="44E304C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2BF6C6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single" w:sz="4" w:space="0" w:color="auto"/>
            </w:tcBorders>
          </w:tcPr>
          <w:p w14:paraId="04AEA960" w14:textId="6586E4C9" w:rsidR="00BF522B" w:rsidRPr="00A03B2F" w:rsidRDefault="00BF522B" w:rsidP="009F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65,448</w:t>
            </w:r>
          </w:p>
        </w:tc>
      </w:tr>
      <w:tr w:rsidR="00594BE1" w:rsidRPr="00A03B2F" w14:paraId="6A7135F2" w14:textId="77777777" w:rsidTr="003126B9">
        <w:trPr>
          <w:trHeight w:val="320"/>
        </w:trPr>
        <w:tc>
          <w:tcPr>
            <w:tcW w:w="2567" w:type="dxa"/>
            <w:gridSpan w:val="2"/>
          </w:tcPr>
          <w:p w14:paraId="320E5DFD" w14:textId="70F383A4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BF522B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nil"/>
            </w:tcBorders>
          </w:tcPr>
          <w:p w14:paraId="6C3883E8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F2942A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</w:tcPr>
          <w:p w14:paraId="7CF00086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E51036D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nil"/>
            </w:tcBorders>
          </w:tcPr>
          <w:p w14:paraId="24FD320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0762B8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071088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B61E4A3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358D0BC5" w14:textId="77777777" w:rsidR="00594BE1" w:rsidRPr="00A03B2F" w:rsidRDefault="00594BE1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F095423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3EDBF2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2CBC99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F0147BA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F2961F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319F3D4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4FFC29C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2D9BC61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61CA9A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4A66D3F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FB9FF73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nil"/>
            </w:tcBorders>
          </w:tcPr>
          <w:p w14:paraId="7D89B863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773B776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nil"/>
            </w:tcBorders>
          </w:tcPr>
          <w:p w14:paraId="1D51E955" w14:textId="77777777" w:rsidR="00594BE1" w:rsidRPr="00A03B2F" w:rsidRDefault="00594BE1" w:rsidP="0068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45AD8" w:rsidRPr="00A03B2F" w14:paraId="5294E89C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142F7D7A" w14:textId="7883C21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lang w:val="en-ZW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7CED6EC2" w14:textId="020C50D1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BF069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2A6C5095" w14:textId="64EF097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85C1E6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2107FB37" w14:textId="71D8BB5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3D28A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74C4C15" w14:textId="4609B20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(63,840)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0F7FD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EA76BFD" w14:textId="6460DD67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(600,314)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E6947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D96A20" w14:textId="62FB7F8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(1,052,346)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6C9148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B24929F" w14:textId="603CCB3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(768,257)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19BDF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799B5A0" w14:textId="67F4161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(566,690)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D98F7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B62C2D8" w14:textId="306C1A7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D9ABD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A31D7E" w14:textId="6540748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(459,830)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AF4D4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B357DB5" w14:textId="24EDE33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24509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023551EF" w14:textId="02247B2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(3,511,277)</w:t>
            </w:r>
          </w:p>
        </w:tc>
      </w:tr>
      <w:tr w:rsidR="00645AD8" w:rsidRPr="00A03B2F" w14:paraId="114CF9C5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35AC77A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3476F705" w14:textId="191C2263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EF3AE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3EB2AF31" w14:textId="66E13DF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F7C26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26E95D22" w14:textId="17324D2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A69CE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DECCB8" w14:textId="0B74830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(9,095)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60978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1A199A3" w14:textId="16B0003F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(84,208)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F8FF7A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11BA72B" w14:textId="7DBEBDA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(149,578)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E8E1A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24C27E" w14:textId="333AFE8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(56,920)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6462FE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DA9238A" w14:textId="3D550C2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(10,353)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C51E7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2E2042" w14:textId="4ADE62F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984ED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150676" w14:textId="50EFC6C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(47,831)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A5C8D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316B022" w14:textId="0CA15C4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86FBB8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117A0636" w14:textId="0295A30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(357,985)</w:t>
            </w:r>
          </w:p>
        </w:tc>
      </w:tr>
      <w:tr w:rsidR="00645AD8" w:rsidRPr="00A03B2F" w14:paraId="78C6AE87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3FDAB6AF" w14:textId="4CD7FD0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449F4100" w14:textId="2ABECD68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8D664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4799A45C" w14:textId="08FEDCC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C432CD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681C48FC" w14:textId="1C22547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28E8C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C75FB98" w14:textId="47B86C7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41DB0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A7B4E3D" w14:textId="73C51997" w:rsidR="00645AD8" w:rsidRPr="00A03B2F" w:rsidRDefault="00645AD8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755FB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CE4C17F" w14:textId="4FF6FC6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(20,148)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E007D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398BF3C" w14:textId="09D2C58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(7</w:t>
            </w:r>
            <w:r w:rsidR="002E3A57" w:rsidRPr="00A03B2F">
              <w:rPr>
                <w:rFonts w:ascii="Angsana New" w:hAnsi="Angsana New"/>
                <w:sz w:val="22"/>
                <w:szCs w:val="22"/>
              </w:rPr>
              <w:t>2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ED204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4FB7E69" w14:textId="0F8F040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2D545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909716A" w14:textId="2958DA8B" w:rsidR="00645AD8" w:rsidRPr="00A03B2F" w:rsidRDefault="00645AD8" w:rsidP="008C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50A0E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38F2D8" w14:textId="28753C3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(1,079)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C8FBC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27084D9" w14:textId="3D8B8FA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A5341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39CC96EC" w14:textId="7209F03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(21,30</w:t>
            </w:r>
            <w:r w:rsidR="002E3A57" w:rsidRPr="00A03B2F">
              <w:rPr>
                <w:rFonts w:ascii="Angsana New" w:hAnsi="Angsana New"/>
                <w:sz w:val="22"/>
                <w:szCs w:val="22"/>
              </w:rPr>
              <w:t>8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45AD8" w:rsidRPr="00A03B2F" w14:paraId="5AE6D2DC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5116BE3A" w14:textId="3EBA4FF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708C91BB" w14:textId="09B3C5D7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BFAAE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630BE5B0" w14:textId="78A21E2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776A4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323406DF" w14:textId="733FB16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F868E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4DC9812" w14:textId="3DD8BA9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C2A89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FCA1EE3" w14:textId="679E7E45" w:rsidR="00645AD8" w:rsidRPr="00A03B2F" w:rsidRDefault="00645AD8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0FE49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C19E6B" w14:textId="49B9345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E74AB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E2ADC4D" w14:textId="1ECF71E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522CD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48E4CA2" w14:textId="1ED17FC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(18,817)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21E9C5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5FDBD7" w14:textId="4C0C5C9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81B01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54CDB77" w14:textId="497B9DD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8C22C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4B1FB949" w14:textId="5F3C82F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1402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69C237E2" w14:textId="66DA2F4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(18,817)</w:t>
            </w:r>
          </w:p>
        </w:tc>
      </w:tr>
      <w:tr w:rsidR="00645AD8" w:rsidRPr="00A03B2F" w14:paraId="558C55AE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64342221" w14:textId="30E4DF9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</w:t>
            </w: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ัพย์ที่ถือไว้เพื่อขาย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3F0E2E85" w14:textId="4C059E36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1B78B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1EF1BFA5" w14:textId="4413863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51F04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517B1394" w14:textId="1976FE1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AAFB6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F7C0BDE" w14:textId="61C958A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E00EF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2AA6F2B" w14:textId="476E4B27" w:rsidR="00645AD8" w:rsidRPr="00A03B2F" w:rsidRDefault="00645AD8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77BE3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C9AFB4" w14:textId="316F120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(62,130)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66772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0F659F4" w14:textId="5FEDA81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5E5BB5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9518A77" w14:textId="2A5965E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39F37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23DD5FF" w14:textId="41D97B5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47999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ADB01F4" w14:textId="295C19A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E6C2E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5D0333F" w14:textId="5D2889C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4AC01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21B91CA3" w14:textId="14DCDC0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(62,130)</w:t>
            </w:r>
          </w:p>
        </w:tc>
      </w:tr>
      <w:tr w:rsidR="00645AD8" w:rsidRPr="00A03B2F" w14:paraId="0D7B9D5D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5832D3E1" w14:textId="65B8140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30F75520" w14:textId="7A786745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89862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05ECD56C" w14:textId="4E6EAA0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C453B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2BCD931D" w14:textId="4703AD5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91996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B5C98C" w14:textId="6BF4FFB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01D93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AF83A7A" w14:textId="39F69782" w:rsidR="00645AD8" w:rsidRPr="00A03B2F" w:rsidRDefault="00645AD8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FE8261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80972E1" w14:textId="7BD16A5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2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227,299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89029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366249" w14:textId="4B65E96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6539C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F67388D" w14:textId="74DEFF3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F1533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6121E3A" w14:textId="3C7B9AB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1E683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90FB51" w14:textId="248C75D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063D7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C7220B4" w14:textId="32C02C3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15D84F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2BC3B175" w14:textId="4C74381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227,299</w:t>
            </w:r>
          </w:p>
        </w:tc>
      </w:tr>
      <w:tr w:rsidR="00645AD8" w:rsidRPr="00A03B2F" w14:paraId="0B2236A1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79E1412A" w14:textId="6D3D494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2E3A57"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673" w:type="dxa"/>
            <w:gridSpan w:val="2"/>
            <w:tcBorders>
              <w:top w:val="nil"/>
              <w:bottom w:val="single" w:sz="4" w:space="0" w:color="auto"/>
            </w:tcBorders>
          </w:tcPr>
          <w:p w14:paraId="518DE52A" w14:textId="5EA7C64D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9D4E4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6CD1DC34" w14:textId="7C1DD92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F996E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single" w:sz="4" w:space="0" w:color="auto"/>
            </w:tcBorders>
          </w:tcPr>
          <w:p w14:paraId="071DDD14" w14:textId="2B0DAF8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B7099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BF841C5" w14:textId="33E05C1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0000D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312C8BD3" w14:textId="790714AF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FCEA1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5ACE598" w14:textId="7666F62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F0DA6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6F66CC3" w14:textId="33C2EA3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81,495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B7778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770D467" w14:textId="597DCFA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54,953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9137E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41A7382" w14:textId="37B8A0E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CE0CD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CD00419" w14:textId="1A77B16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32,595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33A2B6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59A076C5" w14:textId="563FD42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F947A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single" w:sz="4" w:space="0" w:color="auto"/>
            </w:tcBorders>
          </w:tcPr>
          <w:p w14:paraId="253F5EBD" w14:textId="668D4594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169,052</w:t>
            </w:r>
          </w:p>
        </w:tc>
      </w:tr>
      <w:tr w:rsidR="00645AD8" w:rsidRPr="00A03B2F" w14:paraId="6DAFB245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3A967A48" w14:textId="6CE9EDA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DF40C" w14:textId="77AC6DFE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E84CA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233EE" w14:textId="2554112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1F1C4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DDD70" w14:textId="63C4687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74EA4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8DEB" w14:textId="10C2B36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(72,935)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901CB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AF9CB" w14:textId="3120F4D6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(684,513)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3D9BA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8B394" w14:textId="172516B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(1,056,903)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35DF5E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E8CA9" w14:textId="2D6331E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(743,75</w:t>
            </w:r>
            <w:r w:rsidR="002E3A57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156F3A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E39B7" w14:textId="28665D9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(540,907)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88F8A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6CF1E" w14:textId="7F89F3D8" w:rsidR="00645AD8" w:rsidRPr="00A03B2F" w:rsidRDefault="00645AD8" w:rsidP="008C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34863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CECE7" w14:textId="7FF341B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(476,145)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E9315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76F49" w14:textId="15BF6D9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152DB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6C7E7" w14:textId="71CFDDB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(3,575,16</w:t>
            </w:r>
            <w:r w:rsidR="002E3A57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45AD8" w:rsidRPr="00A03B2F" w14:paraId="67B58BC4" w14:textId="77777777" w:rsidTr="003126B9">
        <w:trPr>
          <w:trHeight w:val="20"/>
        </w:trPr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318FB9C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33" w:type="dxa"/>
            <w:gridSpan w:val="46"/>
            <w:tcBorders>
              <w:top w:val="nil"/>
              <w:bottom w:val="nil"/>
            </w:tcBorders>
          </w:tcPr>
          <w:p w14:paraId="4D3790A9" w14:textId="31C9176C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45AD8" w:rsidRPr="00A03B2F" w14:paraId="596EEC06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3368C4F5" w14:textId="5CB3911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sz w:val="22"/>
                <w:szCs w:val="22"/>
                <w:cs/>
              </w:rPr>
              <w:br w:type="page"/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73" w:type="dxa"/>
            <w:gridSpan w:val="2"/>
            <w:tcBorders>
              <w:top w:val="nil"/>
              <w:bottom w:val="nil"/>
            </w:tcBorders>
          </w:tcPr>
          <w:p w14:paraId="5558BBE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2E538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3447597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408BB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nil"/>
            </w:tcBorders>
          </w:tcPr>
          <w:p w14:paraId="373BCE2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5FB71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006E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AD994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4DDFE54" w14:textId="77777777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372A59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046AFB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CF41D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41CB5F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7D595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FD9103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4FA48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67E91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6628F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3D7CB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E575A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0DF825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97914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46AC420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45AD8" w:rsidRPr="00A03B2F" w14:paraId="32654F9B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3AE7E38E" w14:textId="16ABAD1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73" w:type="dxa"/>
            <w:gridSpan w:val="2"/>
            <w:tcBorders>
              <w:top w:val="nil"/>
              <w:bottom w:val="double" w:sz="4" w:space="0" w:color="auto"/>
            </w:tcBorders>
          </w:tcPr>
          <w:p w14:paraId="6D119281" w14:textId="094EA616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256,817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62E497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double" w:sz="4" w:space="0" w:color="auto"/>
            </w:tcBorders>
          </w:tcPr>
          <w:p w14:paraId="48C6062B" w14:textId="0692E33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E77D9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double" w:sz="4" w:space="0" w:color="auto"/>
            </w:tcBorders>
          </w:tcPr>
          <w:p w14:paraId="1EC98E6E" w14:textId="2834518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2,097,075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69C89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3640E5EE" w14:textId="7A6B420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35,529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C1A13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0952BF4F" w14:textId="34EB014B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1,255,914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681E4C8" w14:textId="77777777" w:rsidR="00645AD8" w:rsidRPr="00A03B2F" w:rsidRDefault="00645AD8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0032B782" w14:textId="4E2867F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1,579,225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B6AA7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5EB5EEC5" w14:textId="4FD6F40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177,993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495E08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04D23551" w14:textId="5517391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23,044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F541B5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28AA04A4" w14:textId="328D8BF9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80E33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74999470" w14:textId="533AA6B2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120,202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E0764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double" w:sz="4" w:space="0" w:color="auto"/>
            </w:tcBorders>
          </w:tcPr>
          <w:p w14:paraId="3825BFA2" w14:textId="57BA965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175,895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3574C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double" w:sz="4" w:space="0" w:color="auto"/>
            </w:tcBorders>
          </w:tcPr>
          <w:p w14:paraId="6CCDE8B5" w14:textId="758709C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5,516,253</w:t>
            </w:r>
          </w:p>
        </w:tc>
      </w:tr>
      <w:tr w:rsidR="00645AD8" w:rsidRPr="00A03B2F" w14:paraId="68B442FB" w14:textId="77777777" w:rsidTr="003126B9">
        <w:trPr>
          <w:trHeight w:val="320"/>
        </w:trPr>
        <w:tc>
          <w:tcPr>
            <w:tcW w:w="2567" w:type="dxa"/>
            <w:gridSpan w:val="2"/>
            <w:tcBorders>
              <w:bottom w:val="nil"/>
            </w:tcBorders>
          </w:tcPr>
          <w:p w14:paraId="7329D0C8" w14:textId="058799B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73" w:type="dxa"/>
            <w:gridSpan w:val="2"/>
            <w:tcBorders>
              <w:top w:val="nil"/>
              <w:bottom w:val="double" w:sz="4" w:space="0" w:color="auto"/>
            </w:tcBorders>
          </w:tcPr>
          <w:p w14:paraId="263B7262" w14:textId="585331E9" w:rsidR="00645AD8" w:rsidRPr="00A03B2F" w:rsidRDefault="00645AD8" w:rsidP="00A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277,422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9FD87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double" w:sz="4" w:space="0" w:color="auto"/>
            </w:tcBorders>
          </w:tcPr>
          <w:p w14:paraId="7C403647" w14:textId="65F634E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66F34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gridSpan w:val="2"/>
            <w:tcBorders>
              <w:top w:val="nil"/>
              <w:bottom w:val="double" w:sz="4" w:space="0" w:color="auto"/>
            </w:tcBorders>
          </w:tcPr>
          <w:p w14:paraId="334F7BE3" w14:textId="08C4213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2,117,680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5087F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2B7DA431" w14:textId="467F5AA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32,679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10B6E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3244AFBA" w14:textId="0F9A4C46" w:rsidR="00645AD8" w:rsidRPr="00A03B2F" w:rsidRDefault="00645AD8" w:rsidP="009149F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1,445,343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16522F" w14:textId="77777777" w:rsidR="00645AD8" w:rsidRPr="00A03B2F" w:rsidRDefault="00645AD8" w:rsidP="0091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435B7FDC" w14:textId="4256CDF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1,457,052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44E9E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76CDE143" w14:textId="62D8326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175,927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47B6D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013DEE03" w14:textId="43A221E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28,620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E09A6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268FDC1A" w14:textId="59FE850D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58,155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FB945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097748C5" w14:textId="717DE4B1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140,936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2F5BA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double" w:sz="4" w:space="0" w:color="auto"/>
            </w:tcBorders>
          </w:tcPr>
          <w:p w14:paraId="73DBBDFA" w14:textId="7EBFC1B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262,997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14156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double" w:sz="4" w:space="0" w:color="auto"/>
            </w:tcBorders>
          </w:tcPr>
          <w:p w14:paraId="2D852A4B" w14:textId="0BB389E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5,719,389</w:t>
            </w:r>
          </w:p>
        </w:tc>
      </w:tr>
      <w:tr w:rsidR="00C61D3F" w:rsidRPr="00A03B2F" w14:paraId="609789DB" w14:textId="77777777" w:rsidTr="003126B9">
        <w:trPr>
          <w:gridAfter w:val="1"/>
          <w:wAfter w:w="90" w:type="dxa"/>
          <w:trHeight w:val="290"/>
        </w:trPr>
        <w:tc>
          <w:tcPr>
            <w:tcW w:w="2340" w:type="dxa"/>
          </w:tcPr>
          <w:p w14:paraId="6740DBD0" w14:textId="34952F82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46"/>
            <w:tcBorders>
              <w:bottom w:val="nil"/>
            </w:tcBorders>
          </w:tcPr>
          <w:p w14:paraId="3E3DB6B8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1D3F" w:rsidRPr="00A03B2F" w14:paraId="26A98006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30908EA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34BE167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B7136C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414FAF83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90CFD0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nil"/>
            </w:tcBorders>
          </w:tcPr>
          <w:p w14:paraId="725481A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EFE209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635C4C8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37CB0AC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368E071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6976FD5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4E26FA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DE1A96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52D223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F87A37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96677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20B2CC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C16FC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4EA534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C899BC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62A7BC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6DB9AF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51D50AD6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50D9F6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A03B2F" w14:paraId="5AF9D395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4FA129D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10"/>
            <w:tcBorders>
              <w:top w:val="nil"/>
              <w:bottom w:val="single" w:sz="4" w:space="0" w:color="auto"/>
            </w:tcBorders>
          </w:tcPr>
          <w:p w14:paraId="74CEF7C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4304122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E39A7C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6"/>
          </w:tcPr>
          <w:p w14:paraId="54E5706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  <w:gridSpan w:val="2"/>
          </w:tcPr>
          <w:p w14:paraId="0116F33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87D7B3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0ECDEF3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0A31D9C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7CAEC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B49584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7CBF1F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60F1CC1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CCEC12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72D5A38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8EE62A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3C4AA18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623156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A03B2F" w14:paraId="63072712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3D36E4E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7DF9443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5EBAF64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587DFC8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8A0E68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1FB7BD7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6EBD5C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074BD1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987AD2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0A335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360803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823738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631373B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C4BB288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</w:tcPr>
          <w:p w14:paraId="7F0D174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4439D3F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0F43D4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4DE7F0A" w14:textId="40A50CC0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6BC84B6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93C316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6"/>
          </w:tcPr>
          <w:p w14:paraId="55401CD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  <w:gridSpan w:val="2"/>
          </w:tcPr>
          <w:p w14:paraId="179FA84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A03B2F" w14:paraId="116A9A16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2472CCB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6325110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200C07E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896E249" w14:textId="57C39BE0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4E45B6" w:rsidRPr="00A03B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162F0" w:rsidRPr="00A03B2F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  <w:gridSpan w:val="2"/>
          </w:tcPr>
          <w:p w14:paraId="1F73D00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901722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0784ACB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E3AA73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440EC4CF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A11A8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gridSpan w:val="2"/>
          </w:tcPr>
          <w:p w14:paraId="1083AB6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6523EC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3C3FBF13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49200C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0340FE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</w:tcBorders>
          </w:tcPr>
          <w:p w14:paraId="085313D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62C1F46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</w:tcBorders>
          </w:tcPr>
          <w:p w14:paraId="15B8C548" w14:textId="40420ACC" w:rsidR="00C61D3F" w:rsidRPr="00A03B2F" w:rsidRDefault="00C70468" w:rsidP="00C7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gridSpan w:val="2"/>
          </w:tcPr>
          <w:p w14:paraId="6C75109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209EB2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gridSpan w:val="2"/>
          </w:tcPr>
          <w:p w14:paraId="318F653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52B3A0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gridSpan w:val="2"/>
          </w:tcPr>
          <w:p w14:paraId="465E4E8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AF8448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61D3F" w:rsidRPr="00A03B2F" w14:paraId="74BF6E23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41A5EEB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46"/>
          </w:tcPr>
          <w:p w14:paraId="15C2FF0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A03B2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61D3F" w:rsidRPr="00A03B2F" w14:paraId="4407286C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6EF11B7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 / ราคาประเมินใหม่</w:t>
            </w:r>
          </w:p>
        </w:tc>
        <w:tc>
          <w:tcPr>
            <w:tcW w:w="810" w:type="dxa"/>
            <w:gridSpan w:val="2"/>
          </w:tcPr>
          <w:p w14:paraId="32B6991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21BD58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0DAA103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E5FC02F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A5CD1F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5EF08F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E3762E4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DD98E08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E2AB481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75B8C68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E265FED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13AE16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AE56816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DD6D4A8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5A9018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FAB8ED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39404B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085608F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7D6086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90CD83F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CD0A7C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BC1C9B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4650F42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522B" w:rsidRPr="00A03B2F" w14:paraId="0ABC5519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61A6A215" w14:textId="1FFAEAC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sz w:val="22"/>
                <w:szCs w:val="22"/>
              </w:rPr>
              <w:t>1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A03B2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0A4DA37" w14:textId="5A8E3490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color w:val="000000"/>
                <w:sz w:val="22"/>
                <w:szCs w:val="22"/>
              </w:rPr>
              <w:t>256,096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F5460F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43190700" w14:textId="75694E89" w:rsidR="00BF522B" w:rsidRPr="00A03B2F" w:rsidRDefault="00BF522B" w:rsidP="00AE7CE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1,839,848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22E5CF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7B18B5B" w14:textId="0E4A26D4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2,095,944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13C062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C54682" w14:textId="65B3320E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92,629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92ECD7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38DC2DF" w14:textId="1C545431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1,404,395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079C10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9EEDF1E" w14:textId="1B4ED986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1,602,737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BF256D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AFB6733" w14:textId="61C03997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845,986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9B3069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109A62" w14:textId="6DF19CC5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569,459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BFF7F0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3B96984" w14:textId="5FB30A51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13,524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B11C08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312B648" w14:textId="70E462EA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531,918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FE7C27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91B6489" w14:textId="7B714BB9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171,479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AEC9C6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23A1ECD" w14:textId="097A0847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7,328,071</w:t>
            </w:r>
          </w:p>
        </w:tc>
      </w:tr>
      <w:tr w:rsidR="00BF522B" w:rsidRPr="00A03B2F" w14:paraId="44DE034B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7619638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70BC211" w14:textId="7CDCE83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20F24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6FFC2B91" w14:textId="74BF178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20515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4ADD2D3A" w14:textId="0299E084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1CF3D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C477C5" w14:textId="726D5E39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339E8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6557258" w14:textId="5973B2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10508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7EDBAC8" w14:textId="7B554C5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237AE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2EA74A" w14:textId="46E5BF50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22,431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D4A4B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BFCA5C" w14:textId="6B1A5334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6,901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C30928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432649" w14:textId="76B04E24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41,187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620A7C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DD1F873" w14:textId="3840457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57,104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354E9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7149F3E" w14:textId="251EB66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1,036,849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2DE3C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87B2AA" w14:textId="52B4081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1,165,616</w:t>
            </w:r>
          </w:p>
        </w:tc>
      </w:tr>
      <w:tr w:rsidR="00BF522B" w:rsidRPr="00A03B2F" w14:paraId="7FA519A6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14311E6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B690EB2" w14:textId="3C0BE13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65870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79F8D7A6" w14:textId="7D1AF89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75F48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7A332813" w14:textId="711EED1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9547D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F26636" w14:textId="5252BA7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3,657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4814A8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24D7893" w14:textId="7CA9616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392,119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178FE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FF72A23" w14:textId="03888E7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568,830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186F8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C7BB2A8" w14:textId="094E56F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66,846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81D9B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89C633" w14:textId="3132E00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857D5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C27A69D" w14:textId="5304E81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2FADA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8269B1E" w14:textId="3E3118F4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199C8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95A2BB" w14:textId="4C0A264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(1,032,432)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090BDA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C92BE0" w14:textId="580AED1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522B" w:rsidRPr="00A03B2F" w14:paraId="59B7298C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7BD5E27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5E2ED2" w14:textId="5F0BC9E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3719A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03E04D67" w14:textId="3DA4576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06163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78E7BB1" w14:textId="2E0E10D8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2C14F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2DDFA9" w14:textId="2A579FE4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EA479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ECA171F" w14:textId="0555448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E5C5D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E4CC0A" w14:textId="6353AD8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744EC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00375C" w14:textId="23EA545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58AE72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F292615" w14:textId="1F1F51D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A69ED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2956B4" w14:textId="45F0883C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F0301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87220E6" w14:textId="26E7DA6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64EE0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40C272E" w14:textId="6CCBFD8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48091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91C174" w14:textId="40E2BB8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27,237</w:t>
            </w:r>
          </w:p>
        </w:tc>
      </w:tr>
      <w:tr w:rsidR="00BF522B" w:rsidRPr="00A03B2F" w14:paraId="409C56B4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17CFA08B" w14:textId="3C4675B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โอนจากสินทรัพย์ไม่มีตัวตน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4EA6ED" w14:textId="554217F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668EF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388679E9" w14:textId="639F4A3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2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FFA8A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7FF4D8D0" w14:textId="70EEB269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2EA9D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C363D66" w14:textId="103F5A36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DE56F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7BBCECD" w14:textId="69748B0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27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F94C7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8F646D7" w14:textId="37067B5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08A483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59BF98D" w14:textId="0EB66C6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7,812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C1666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582182C" w14:textId="0768B2C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E5FD8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43C81C2" w14:textId="569F91EC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4AB53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D179CC1" w14:textId="42AE00D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E58FE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ACF3BA8" w14:textId="28625C5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307D9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E4ED05D" w14:textId="607C7C1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7,812</w:t>
            </w:r>
          </w:p>
        </w:tc>
      </w:tr>
      <w:tr w:rsidR="00BF522B" w:rsidRPr="00A03B2F" w14:paraId="1F6D943E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62C1D8B8" w14:textId="64B44E8B" w:rsidR="00BF522B" w:rsidRPr="00A03B2F" w:rsidRDefault="000E19C1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1A3E429" w14:textId="6E0039D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74C02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64FC680A" w14:textId="1E73C4E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30399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4F1E86FC" w14:textId="2973608C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2D5AA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FC4C42" w14:textId="53747ED0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06364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065DF5E7" w14:textId="0E63086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(12,939)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AF4EC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96EC493" w14:textId="268101B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77F46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9E8B5D7" w14:textId="2FF0BB3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(31,737)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94D47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BA6DCFF" w14:textId="197F42C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(17,919)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791CB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04EAE74" w14:textId="0DFFF8F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(3,335)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87979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DCF7B03" w14:textId="69104F4C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(8,990)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AEDEE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EAB3D2F" w14:textId="0609D2B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56FD2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639B8A5" w14:textId="1F48C6A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(74,920)</w:t>
            </w:r>
          </w:p>
        </w:tc>
      </w:tr>
      <w:tr w:rsidR="00C61D3F" w:rsidRPr="00A03B2F" w14:paraId="749720B1" w14:textId="77777777" w:rsidTr="003126B9">
        <w:trPr>
          <w:gridAfter w:val="1"/>
          <w:wAfter w:w="90" w:type="dxa"/>
          <w:trHeight w:val="262"/>
        </w:trPr>
        <w:tc>
          <w:tcPr>
            <w:tcW w:w="2340" w:type="dxa"/>
          </w:tcPr>
          <w:p w14:paraId="49DCE391" w14:textId="1C431A1E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BF522B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A1311B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89C2DE5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</w:tcPr>
          <w:p w14:paraId="6A99607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159603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nil"/>
            </w:tcBorders>
          </w:tcPr>
          <w:p w14:paraId="6C28A516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E523F71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458B50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A25CBC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57082D6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FC359A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454530F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2034131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1E8A70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55B9FA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7090F8E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1A6896A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CF25E49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917C18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F683BEC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CCFAB71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5F0FEAB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66C030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5E7B1A7" w14:textId="77777777" w:rsidR="00C61D3F" w:rsidRPr="00A03B2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F522B" w:rsidRPr="00A03B2F" w14:paraId="44D62191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64CE1C03" w14:textId="223F9F2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21586B7" w14:textId="6AEC56F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257,076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DDFC5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4526519F" w14:textId="0A0501A1" w:rsidR="00BF522B" w:rsidRPr="00A03B2F" w:rsidRDefault="00BF522B" w:rsidP="00BF522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162D8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FDE96E5" w14:textId="3F07D47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2,096,924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4FC82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4BD5410" w14:textId="6DA012D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96,286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4E948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7A4A0AF" w14:textId="72ED3AB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1,784,248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B548C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B57653" w14:textId="7A8E948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2,172,038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6890FF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3355675" w14:textId="5C88DFC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911,338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42B26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9C2E279" w14:textId="6CFF37C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585,678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477199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81E9E30" w14:textId="4063860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A75E8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E2E2CC" w14:textId="05B6B33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580,032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237FF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FF0974C" w14:textId="0CBCEFF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175,896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E9086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5F4A11F" w14:textId="4E35708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8,453,816</w:t>
            </w:r>
          </w:p>
        </w:tc>
      </w:tr>
      <w:tr w:rsidR="00645AD8" w:rsidRPr="00A03B2F" w14:paraId="53201375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65D2828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E6607D" w14:textId="2F317AB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10876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61268AA0" w14:textId="6BB03F1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A0F5A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FFD56EC" w14:textId="6914E91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FC5F3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DEC09C" w14:textId="229589E6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9020E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04A0320" w14:textId="44F15D1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9,610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669C9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59349DD" w14:textId="1C6592B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2,832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8595C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5CFBBC0" w14:textId="535C0B2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39,698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62810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FCBFEF" w14:textId="484A6E4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15,928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5C1E4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0327B9" w14:textId="3527337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7,319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179D1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F1DCEF" w14:textId="176CCE8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71,877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B5A06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D7789E" w14:textId="599ABA6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438,357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3B202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4CB749" w14:textId="6FD3A18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585,621</w:t>
            </w:r>
          </w:p>
        </w:tc>
      </w:tr>
      <w:tr w:rsidR="00645AD8" w:rsidRPr="00A03B2F" w14:paraId="3F7C0F75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1097423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5D472EE" w14:textId="175CF9A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20,605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49CF5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34A4A70F" w14:textId="46706EC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A9AB7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2724A75D" w14:textId="4C27A68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20,605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35632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2A2DEE" w14:textId="4B64180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6,245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30DDF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DC0837C" w14:textId="2868A5C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263,867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80E05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42B87EE" w14:textId="7D67466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46,011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0A87E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00BBB73" w14:textId="267B929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14,528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22F62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4A2C08" w14:textId="6EE6EDC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300" w:lineRule="exact"/>
              <w:ind w:right="-1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87FE0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294B8D" w14:textId="6358473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44477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76D257" w14:textId="5A62033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6FFDD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6AF235" w14:textId="25C3C4E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(351,256)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DABCD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18A3E12" w14:textId="1CD28FF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45AD8" w:rsidRPr="00A03B2F" w14:paraId="15E8347E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1569C9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675764D" w14:textId="13E8751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348279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7223877F" w14:textId="4563427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12037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461B5DC5" w14:textId="07A37D81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E9263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6C9334" w14:textId="2ABB7D7D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580FB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A5F2FBF" w14:textId="5EE7090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B7BDE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FD2927" w14:textId="6649E9E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2075A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4ED2F2" w14:textId="2EE28B2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4FF862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9CB3447" w14:textId="7E99562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18,818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A1700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3533CB1" w14:textId="320621F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4C3A1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5CDAB1" w14:textId="5399126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33EB8C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8447E04" w14:textId="3BD46F5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A34EB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0FDEEE" w14:textId="5A4630C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18,818</w:t>
            </w:r>
          </w:p>
        </w:tc>
      </w:tr>
      <w:tr w:rsidR="00645AD8" w:rsidRPr="00A03B2F" w14:paraId="0F62B638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5C04172A" w14:textId="617771B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โอนจากสินทรัพย์ที่ถือไว้เพื่อขาย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3F983EC" w14:textId="4CEBEC7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  <w:tab w:val="left" w:pos="38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646AA2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4FFAADED" w14:textId="30A072E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EF3E6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B3AD9EE" w14:textId="3310F0DF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C73C6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642290" w14:textId="006B9993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D8ED98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C3C33D5" w14:textId="0700FD2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9D752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FA34B7B" w14:textId="15011BE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62,132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93750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1FCF14D" w14:textId="030BF40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C1B81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5C02F23" w14:textId="1958410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DD27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752BE77" w14:textId="6C6B8AA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61BA9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C40FBA4" w14:textId="21A817D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4029DE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37103F5" w14:textId="00B1547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B1A1D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69AE57C" w14:textId="0A13C64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62,132</w:t>
            </w:r>
          </w:p>
        </w:tc>
      </w:tr>
      <w:tr w:rsidR="00645AD8" w:rsidRPr="00A03B2F" w14:paraId="4FB99E72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4C0BA664" w14:textId="124F5BD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5FB2896" w14:textId="0382592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  <w:tab w:val="left" w:pos="380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50EFA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1F071943" w14:textId="284FE3B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516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60E44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6222F78" w14:textId="61072168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83C09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7F80CC" w14:textId="3D8445F6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37CF13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B3DD1E5" w14:textId="4AA69B9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AA2A0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41A9D9D" w14:textId="1941227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29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(229,323)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1D78C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1AF8E50" w14:textId="5F69630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F35DF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169A554" w14:textId="7BE0E19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CF8490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157BC4" w14:textId="0C2F689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39BDE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5384859" w14:textId="0735A49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3C65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72049DD" w14:textId="4CA5B21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BE5F7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E60B983" w14:textId="4E885DB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(229,323)</w:t>
            </w:r>
          </w:p>
        </w:tc>
      </w:tr>
      <w:tr w:rsidR="00645AD8" w:rsidRPr="00A03B2F" w14:paraId="26A51D31" w14:textId="77777777" w:rsidTr="003126B9">
        <w:trPr>
          <w:gridAfter w:val="1"/>
          <w:wAfter w:w="90" w:type="dxa"/>
        </w:trPr>
        <w:tc>
          <w:tcPr>
            <w:tcW w:w="2340" w:type="dxa"/>
          </w:tcPr>
          <w:p w14:paraId="08328C0F" w14:textId="1BB2DCB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0E19C1"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633DD77" w14:textId="18716DF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433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C3D2A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19763CBF" w14:textId="7A1E39D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05359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2AE4CEC6" w14:textId="48A2BDAA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DD464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1DD6B5C" w14:textId="58A5CBC5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6C54E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35030441" w14:textId="3C0D71C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C70AB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F2741C" w14:textId="31151F0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5D0C0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5A3F2D7" w14:textId="32D1129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(81,8</w:t>
            </w:r>
            <w:r w:rsidR="000E19C1" w:rsidRPr="00A03B2F">
              <w:rPr>
                <w:rFonts w:ascii="Angsana New" w:hAnsi="Angsana New"/>
                <w:sz w:val="22"/>
                <w:szCs w:val="22"/>
              </w:rPr>
              <w:t>80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A7EAD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DE9E212" w14:textId="001AF1E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(54,953)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92B8D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7C8C919" w14:textId="3827610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D78D2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44E5560" w14:textId="6D2C2B4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(34,828)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2E1FA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08183CB" w14:textId="6EB2BB3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3A9BDB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DFED73" w14:textId="61C16EC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(172,20</w:t>
            </w:r>
            <w:r w:rsidR="000E19C1" w:rsidRPr="00A03B2F">
              <w:rPr>
                <w:rFonts w:ascii="Angsana New" w:hAnsi="Angsana New"/>
                <w:sz w:val="22"/>
                <w:szCs w:val="22"/>
              </w:rPr>
              <w:t>4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45AD8" w:rsidRPr="00A03B2F" w14:paraId="05C4367F" w14:textId="77777777" w:rsidTr="003126B9">
        <w:trPr>
          <w:gridAfter w:val="1"/>
          <w:wAfter w:w="90" w:type="dxa"/>
        </w:trPr>
        <w:tc>
          <w:tcPr>
            <w:tcW w:w="2340" w:type="dxa"/>
            <w:tcBorders>
              <w:bottom w:val="nil"/>
            </w:tcBorders>
          </w:tcPr>
          <w:p w14:paraId="275DB522" w14:textId="43A0B25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0FAB0C1" w14:textId="5298662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277,681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C5BC4A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4F9DD" w14:textId="2965D603" w:rsidR="00645AD8" w:rsidRPr="00A03B2F" w:rsidRDefault="00645AD8" w:rsidP="00645A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42650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232AC444" w14:textId="3D88D47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2,117,529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AB82EC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6E88754" w14:textId="6DBDCD1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102,531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19C69F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489A41BC" w14:textId="13FB16B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2,057,713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0D89FB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1730D55" w14:textId="65EF3B1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2,053,690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5D3736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BFE5A07" w14:textId="76A41C0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883,68</w:t>
            </w:r>
            <w:r w:rsidR="000E19C1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7D0C02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E6914C0" w14:textId="24BB88A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565,471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04DEF8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8E9F4F7" w14:textId="5797EE1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58,164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2677E0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75B75CA" w14:textId="06271E9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617,081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AC2A1A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7C030ED" w14:textId="6196767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262,997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321C2D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13CD500" w14:textId="5FC820F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8,718,86</w:t>
            </w:r>
            <w:r w:rsidR="000E19C1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</w:p>
        </w:tc>
      </w:tr>
      <w:tr w:rsidR="004C0348" w:rsidRPr="00A03B2F" w14:paraId="62DD8C86" w14:textId="77777777" w:rsidTr="003126B9">
        <w:trPr>
          <w:gridAfter w:val="1"/>
          <w:wAfter w:w="90" w:type="dxa"/>
        </w:trPr>
        <w:tc>
          <w:tcPr>
            <w:tcW w:w="2340" w:type="dxa"/>
            <w:tcBorders>
              <w:top w:val="nil"/>
              <w:bottom w:val="nil"/>
            </w:tcBorders>
          </w:tcPr>
          <w:p w14:paraId="536B634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9CC7D06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E52E0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</w:tcPr>
          <w:p w14:paraId="37240DD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33297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nil"/>
            </w:tcBorders>
          </w:tcPr>
          <w:p w14:paraId="2ECAEE4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242C9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8CEFD3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D5CDF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404BA7D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73C46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41421AE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0DE87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09B8541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53E3A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251841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453B1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6F918A1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D32BD91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E9F3ED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3B804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BB5BF8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68232D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BE4C81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C0348" w:rsidRPr="00A03B2F" w14:paraId="36BA8002" w14:textId="77777777" w:rsidTr="003126B9">
        <w:trPr>
          <w:gridAfter w:val="1"/>
          <w:wAfter w:w="90" w:type="dxa"/>
        </w:trPr>
        <w:tc>
          <w:tcPr>
            <w:tcW w:w="2340" w:type="dxa"/>
            <w:tcBorders>
              <w:top w:val="nil"/>
              <w:bottom w:val="nil"/>
            </w:tcBorders>
          </w:tcPr>
          <w:p w14:paraId="6864CCE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161DD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83FCC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2F861EC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56F3F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DD9E50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343461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CCA4A5F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94163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72652E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447C7B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0C619E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DCFCB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D73EEF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9643D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5B59A5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EE285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58F32D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9DCDF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F2C27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51A106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3F38DA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8E9B9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6F3817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</w:tbl>
    <w:p w14:paraId="3B726B62" w14:textId="6064DC6D" w:rsidR="003126B9" w:rsidRPr="00A03B2F" w:rsidRDefault="003126B9">
      <w:pPr>
        <w:rPr>
          <w:cs/>
        </w:rPr>
      </w:pPr>
    </w:p>
    <w:p w14:paraId="18692ED9" w14:textId="77777777" w:rsidR="003126B9" w:rsidRPr="00A03B2F" w:rsidRDefault="0031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A03B2F">
        <w:rPr>
          <w:cs/>
        </w:rPr>
        <w:br w:type="page"/>
      </w: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90"/>
        <w:gridCol w:w="270"/>
        <w:gridCol w:w="72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4C0348" w:rsidRPr="00A03B2F" w14:paraId="1FC6B5A9" w14:textId="77777777" w:rsidTr="00031E58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14235D9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2BCAD7D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0348" w:rsidRPr="00A03B2F" w14:paraId="4B0CA6D7" w14:textId="77777777" w:rsidTr="002917AF">
        <w:tc>
          <w:tcPr>
            <w:tcW w:w="2340" w:type="dxa"/>
          </w:tcPr>
          <w:p w14:paraId="2533DF7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210FEF2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11698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40A0AD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4E361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37CF5D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F09791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F37AA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2B6395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C3313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1244376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0DE672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4E8B9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CFF96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F5E30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134C9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6E673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7B915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2712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3C66E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453F9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A4F46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F419D3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381F1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348" w:rsidRPr="00A03B2F" w14:paraId="428D54D3" w14:textId="77777777" w:rsidTr="00031E58">
        <w:tc>
          <w:tcPr>
            <w:tcW w:w="2340" w:type="dxa"/>
          </w:tcPr>
          <w:p w14:paraId="3F69740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4B94F5E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CAB669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8B21A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6297782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67E98AF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85304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9C1A6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2A6DD7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89ED4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5F88B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00DA85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0081E6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84426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01F427D6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A8FBF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03D7B1B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C988AF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348" w:rsidRPr="00A03B2F" w14:paraId="6FB50E7D" w14:textId="77777777" w:rsidTr="002917AF">
        <w:tc>
          <w:tcPr>
            <w:tcW w:w="2340" w:type="dxa"/>
          </w:tcPr>
          <w:p w14:paraId="42FC05C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76AF6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41C3F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2C733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4C755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B3DA60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1823B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1E883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2E9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74792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58914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CA45E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AE8AB7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063EA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199E91B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49F046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93ADD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81914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77AF788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B0D40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17C2CE8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27793362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348" w:rsidRPr="00A03B2F" w14:paraId="0C1535EC" w14:textId="77777777" w:rsidTr="002917AF">
        <w:tc>
          <w:tcPr>
            <w:tcW w:w="2340" w:type="dxa"/>
          </w:tcPr>
          <w:p w14:paraId="0FF9D41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4A217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7CF1B08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0E5282" w14:textId="063FBD3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4E45B6" w:rsidRPr="00A03B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43801DD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06A2E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AA4DFF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311BAF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61000CA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F3055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B1FBE4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D493E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53B998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7EA7B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17F5DE9F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E6A2EE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5A958BF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28345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F6DAA41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294A9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6420626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6C869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637492B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2D6F5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C0348" w:rsidRPr="00A03B2F" w14:paraId="46002A68" w14:textId="77777777" w:rsidTr="00031E58">
        <w:tc>
          <w:tcPr>
            <w:tcW w:w="2340" w:type="dxa"/>
          </w:tcPr>
          <w:p w14:paraId="24C265F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50CF912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A03B2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C0348" w:rsidRPr="00A03B2F" w14:paraId="6ADF4E33" w14:textId="77777777" w:rsidTr="002917AF">
        <w:tc>
          <w:tcPr>
            <w:tcW w:w="2340" w:type="dxa"/>
            <w:tcBorders>
              <w:top w:val="nil"/>
            </w:tcBorders>
          </w:tcPr>
          <w:p w14:paraId="0F67BC30" w14:textId="1062F7BB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  <w:r w:rsidR="00FD638D" w:rsidRPr="00A03B2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และขาดทุน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AB4034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CAB84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0D184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9E98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031030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D66A1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66EE7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79CC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A7668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5EF4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89A8F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24300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54232A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5BDD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E0310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4B5D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803DF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6E0B0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76883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5973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976AB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5650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20ED2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D638D" w:rsidRPr="00A03B2F" w14:paraId="46E55610" w14:textId="77777777" w:rsidTr="002917AF">
        <w:tc>
          <w:tcPr>
            <w:tcW w:w="2340" w:type="dxa"/>
            <w:tcBorders>
              <w:top w:val="nil"/>
            </w:tcBorders>
          </w:tcPr>
          <w:p w14:paraId="2F8F6ACC" w14:textId="1CF868D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จากการด้อยค่า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00EDCD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AF9535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CFBF3E2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818F0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71A87F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59ECE6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E20872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AF5E7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685564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A0B931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ED5ACC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147AE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E7DCEA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12DCD7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AF0A28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258981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190623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D3254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506A2D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619E2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1BF5A0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AE526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25BD8B" w14:textId="77777777" w:rsidR="00FD638D" w:rsidRPr="00A03B2F" w:rsidRDefault="00FD638D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F522B" w:rsidRPr="00A03B2F" w14:paraId="4549E010" w14:textId="77777777" w:rsidTr="002A00A4">
        <w:tc>
          <w:tcPr>
            <w:tcW w:w="2340" w:type="dxa"/>
            <w:tcBorders>
              <w:bottom w:val="nil"/>
            </w:tcBorders>
          </w:tcPr>
          <w:p w14:paraId="13C7F869" w14:textId="4E7E40D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sz w:val="22"/>
                <w:szCs w:val="22"/>
              </w:rPr>
              <w:t>1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A03B2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918D9D" w14:textId="40D725C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F2A61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ADA831D" w14:textId="2B235E5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4E9A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7E521F6" w14:textId="5BBD7DB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48FD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2005A6" w14:textId="175EB684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53,906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58E98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BC162A" w14:textId="57E122E4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521,910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AB24E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B344A6" w14:textId="0ADB8A5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723,277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5D7DE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B2F807" w14:textId="613001C4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725,018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215D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6C7ECC" w14:textId="414AFBFD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542,405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919A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6AB2DA" w14:textId="6A2D7C3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C273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5A4B64" w14:textId="3B7F4134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421,392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0B1B5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2399B0" w14:textId="2977852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CBD5A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D0EE12" w14:textId="484A824C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03B2F">
              <w:rPr>
                <w:rFonts w:ascii="Angsana New" w:hAnsi="Angsana New"/>
                <w:sz w:val="22"/>
                <w:szCs w:val="22"/>
              </w:rPr>
              <w:t>2,987,908</w:t>
            </w:r>
            <w:r w:rsidRPr="00A03B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F522B" w:rsidRPr="00A03B2F" w14:paraId="73D1F7A1" w14:textId="77777777" w:rsidTr="002917AF">
        <w:tc>
          <w:tcPr>
            <w:tcW w:w="2340" w:type="dxa"/>
            <w:tcBorders>
              <w:bottom w:val="nil"/>
            </w:tcBorders>
          </w:tcPr>
          <w:p w14:paraId="3E25902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17961C" w14:textId="267C8F4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692A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93F7E4" w14:textId="4B5062E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9B1A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7414CFA" w14:textId="24B9156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2EF9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1DFC05" w14:textId="4856E211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(8,538)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A444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FB1AD0" w14:textId="49285C1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(62,725)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0531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BF5AD0" w14:textId="6CEA333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(83,252)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BBAC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091645" w14:textId="74B2B9ED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(42,500)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834D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FF61BC" w14:textId="49668EA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(10,761)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55566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E02627" w14:textId="5E566F3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4685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C34744" w14:textId="6990F30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(47,402)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1D2F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584B90" w14:textId="3A1902D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7C5BA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49586C" w14:textId="4ADA3753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(255,178)</w:t>
            </w:r>
          </w:p>
        </w:tc>
      </w:tr>
      <w:tr w:rsidR="00BF522B" w:rsidRPr="00A03B2F" w14:paraId="2F21A725" w14:textId="77777777" w:rsidTr="002917AF">
        <w:tc>
          <w:tcPr>
            <w:tcW w:w="2340" w:type="dxa"/>
            <w:tcBorders>
              <w:bottom w:val="nil"/>
            </w:tcBorders>
          </w:tcPr>
          <w:p w14:paraId="62A6BCA3" w14:textId="58C04084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9F9AFF" w14:textId="1F44FDA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A040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4A3147" w14:textId="3826EAA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51405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F1F2C3E" w14:textId="28D87E9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1150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C154FD" w14:textId="7E0035C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E6297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D216AC" w14:textId="7AEFFE2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C86C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8C106F" w14:textId="6CB9E7B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5F415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5BCB8D" w14:textId="1B49CC9B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1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CCB9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3B6B38" w14:textId="6A3DC6D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8D3DD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8AAD5C" w14:textId="4BEF5BB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98242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76DDAB" w14:textId="2D0DFE8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2ABB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231122" w14:textId="19BDF2F6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503E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841B8C" w14:textId="57F0FB6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6,912</w:t>
            </w:r>
          </w:p>
        </w:tc>
      </w:tr>
      <w:tr w:rsidR="00BF522B" w:rsidRPr="00A03B2F" w14:paraId="0745900F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5915D7DE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074D92" w14:textId="7546AC5C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79F6C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EBD3B7" w14:textId="025FE630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5F962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DCFFA4" w14:textId="28CE730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804A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E75ED9" w14:textId="34F1688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2E7F0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CCF5DC" w14:textId="491D8F79" w:rsidR="00BF522B" w:rsidRPr="00A03B2F" w:rsidRDefault="00BF522B" w:rsidP="009F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0AE1F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24B3C0" w14:textId="7837F3A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0BA7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CD7E42" w14:textId="0DAF9D1C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1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71717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1A7A49" w14:textId="7C11FC77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201C2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9A5501" w14:textId="3ACF770A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BBE5E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70716A" w14:textId="304AE324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BBD1D1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6CFE64" w14:textId="34CFC7E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81666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301941" w14:textId="72FD0259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(27,237)</w:t>
            </w:r>
          </w:p>
        </w:tc>
      </w:tr>
      <w:tr w:rsidR="00BF522B" w:rsidRPr="00A03B2F" w14:paraId="2AA59391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12B440D4" w14:textId="58EB79C1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B17778"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27D364" w14:textId="6CA8942C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57D05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0F9EC8D" w14:textId="0AD87565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F4BEDB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E4AA51C" w14:textId="3528E8B2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CFCF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7704DE5" w14:textId="5F0DD94D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9015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9653475" w14:textId="558EC10F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A3BC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9F421E1" w14:textId="3F2FB74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C46D62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BA52EBB" w14:textId="679812F8" w:rsidR="00BF522B" w:rsidRPr="00A03B2F" w:rsidRDefault="00BF522B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31,497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E8584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54DAAB" w14:textId="77186678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17,504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59110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AADC79" w14:textId="2DD42C7B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D8BBC7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6A88AC3" w14:textId="098950AC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8,964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030C9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5BC4F9C" w14:textId="3B9CAD0E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6DD2D" w14:textId="77777777" w:rsidR="00BF522B" w:rsidRPr="00A03B2F" w:rsidRDefault="00BF522B" w:rsidP="00BF5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9FE874" w14:textId="355B085B" w:rsidR="00BF522B" w:rsidRPr="00A03B2F" w:rsidRDefault="00BF522B" w:rsidP="00AE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63,901</w:t>
            </w:r>
          </w:p>
        </w:tc>
      </w:tr>
      <w:tr w:rsidR="004C0348" w:rsidRPr="00A03B2F" w14:paraId="3A149D33" w14:textId="77777777" w:rsidTr="00BF522B">
        <w:tc>
          <w:tcPr>
            <w:tcW w:w="2340" w:type="dxa"/>
          </w:tcPr>
          <w:p w14:paraId="2D1AEB08" w14:textId="5BB9F41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BF522B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B76513" w14:textId="77777777" w:rsidR="004C0348" w:rsidRPr="00A03B2F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AD7B92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46A58A4" w14:textId="77777777" w:rsidR="004C0348" w:rsidRPr="00A03B2F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D78C28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E28A8AF" w14:textId="77777777" w:rsidR="004C0348" w:rsidRPr="00A03B2F" w:rsidRDefault="004C0348" w:rsidP="0086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DC065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BECC78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AF19D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7E8BB2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C1EF8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90FBD6E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E2EA33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B3F53B6" w14:textId="77777777" w:rsidR="004C0348" w:rsidRPr="00A03B2F" w:rsidRDefault="004C034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7B34E5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A935D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837497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1C8586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3B0FCB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9D9AC5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B63D3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57EB5C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ECE39D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E4EAE9" w14:textId="77777777" w:rsidR="004C0348" w:rsidRPr="00A03B2F" w:rsidRDefault="004C0348" w:rsidP="004C0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45AD8" w:rsidRPr="00A03B2F" w14:paraId="7657556B" w14:textId="77777777" w:rsidTr="00BF522B">
        <w:tc>
          <w:tcPr>
            <w:tcW w:w="2340" w:type="dxa"/>
            <w:tcBorders>
              <w:bottom w:val="nil"/>
            </w:tcBorders>
          </w:tcPr>
          <w:p w14:paraId="43DF7BFA" w14:textId="399CAF9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A4067A" w14:textId="7E40FF0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95C4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76B1B1" w14:textId="47DA40B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BA43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C281625" w14:textId="4B065BD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519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D53159" w14:textId="36D5F93B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(62,444)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D30A3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3B7C26" w14:textId="78BDB57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(571,787)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6C96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3910D1" w14:textId="734026E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(806,529)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46F5B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4C8A59" w14:textId="63FB3770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(736,021)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6C9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A7E601" w14:textId="5E42794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(562,899)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F90D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D3CE09" w14:textId="36CDB3D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411D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7E99B7" w14:textId="25026E6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(459,830)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DBC52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6D0BF" w14:textId="12E45D9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22DAA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9D830" w14:textId="6446202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(3,199,510)</w:t>
            </w:r>
          </w:p>
        </w:tc>
      </w:tr>
      <w:tr w:rsidR="00645AD8" w:rsidRPr="00A03B2F" w14:paraId="7CD41D15" w14:textId="77777777" w:rsidTr="00BF522B">
        <w:tc>
          <w:tcPr>
            <w:tcW w:w="2340" w:type="dxa"/>
            <w:tcBorders>
              <w:bottom w:val="nil"/>
            </w:tcBorders>
          </w:tcPr>
          <w:p w14:paraId="0F74F29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8C5DE9" w14:textId="46A30EA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FB643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23FC6FA" w14:textId="6DE110B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C1457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933F4C" w14:textId="7991CDA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0289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52FF5B" w14:textId="22FE1614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(8,941)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B044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7EDBF4" w14:textId="3FACC7A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(80,606)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8C4C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32F045" w14:textId="4CD62D1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(110,408)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8745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D2F49B" w14:textId="0AB48827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(55,928)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ECC7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F6586E" w14:textId="5BBE9AB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(10,277)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AB491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1F6B4A" w14:textId="71E2DB5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63ECB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7D2BD5" w14:textId="0F420A7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(47,831)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074DD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4110B0" w14:textId="1FAB0BB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9E78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A44412" w14:textId="4CEAE81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(313,991)</w:t>
            </w:r>
          </w:p>
        </w:tc>
      </w:tr>
      <w:tr w:rsidR="00645AD8" w:rsidRPr="00A03B2F" w14:paraId="3264272C" w14:textId="77777777" w:rsidTr="00BF522B">
        <w:tc>
          <w:tcPr>
            <w:tcW w:w="2340" w:type="dxa"/>
            <w:tcBorders>
              <w:bottom w:val="nil"/>
            </w:tcBorders>
          </w:tcPr>
          <w:p w14:paraId="27A1B37F" w14:textId="452FF48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6FD8DF" w14:textId="1EB04D1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F8C4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161CAC" w14:textId="1843FC7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6C85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5104AE" w14:textId="5A7E82A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2D54D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1C767A" w14:textId="1ABE431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9ECE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0237CD" w14:textId="5E63F71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3A43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60A02A" w14:textId="02A33F2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(20,148)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D233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6D5C36" w14:textId="7D8E11CC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(7</w:t>
            </w:r>
            <w:r w:rsidR="00B17778" w:rsidRPr="00A03B2F">
              <w:rPr>
                <w:rFonts w:ascii="Angsana New" w:hAnsi="Angsana New"/>
                <w:sz w:val="22"/>
                <w:szCs w:val="22"/>
              </w:rPr>
              <w:t>4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774BE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A88171" w14:textId="55A3714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A845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332770" w14:textId="49F05C6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7CD1D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8C3E38" w14:textId="69B8AA0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(1,079)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B948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BDE300" w14:textId="25511F6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BA367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C8474D" w14:textId="3F71A68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(21,3</w:t>
            </w:r>
            <w:r w:rsidR="00B17778" w:rsidRPr="00A03B2F">
              <w:rPr>
                <w:rFonts w:ascii="Angsana New" w:hAnsi="Angsana New"/>
                <w:sz w:val="22"/>
                <w:szCs w:val="22"/>
              </w:rPr>
              <w:t>10</w:t>
            </w:r>
            <w:r w:rsidRPr="00A03B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45AD8" w:rsidRPr="00A03B2F" w14:paraId="52A19FC1" w14:textId="77777777" w:rsidTr="00BF522B">
        <w:tc>
          <w:tcPr>
            <w:tcW w:w="2340" w:type="dxa"/>
            <w:tcBorders>
              <w:bottom w:val="nil"/>
            </w:tcBorders>
          </w:tcPr>
          <w:p w14:paraId="3347F36F" w14:textId="0413562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โอนจากสินทรัพย์สิทธิ์การใช้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52AAA9" w14:textId="6C24C01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9FE3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4A889A" w14:textId="4D3DC68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67691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387ECA" w14:textId="79529F4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4CB8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E099BE" w14:textId="4B14025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76BB3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F8A808" w14:textId="2B880AD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33B9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20B225" w14:textId="54F0D79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EFD1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1F8E41" w14:textId="3C300883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1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A130F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E0A6BC" w14:textId="7443AD3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(18,817)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951D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747864" w14:textId="0CBBBD2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3BA0B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928226" w14:textId="57E0231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97BFA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A026F5" w14:textId="0D0D04F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03752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B2EFAE" w14:textId="1B45244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(18,817)</w:t>
            </w:r>
          </w:p>
        </w:tc>
      </w:tr>
      <w:tr w:rsidR="00645AD8" w:rsidRPr="00A03B2F" w14:paraId="3BA7288B" w14:textId="77777777" w:rsidTr="00BF522B">
        <w:tc>
          <w:tcPr>
            <w:tcW w:w="2340" w:type="dxa"/>
            <w:tcBorders>
              <w:bottom w:val="nil"/>
            </w:tcBorders>
          </w:tcPr>
          <w:p w14:paraId="71DFAD15" w14:textId="02DEFDC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โอนจากสินทรัพย์ที่ถือไว้เพื่อขาย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000128" w14:textId="29F7246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91F3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6E7577" w14:textId="0CB0241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D27F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13822D" w14:textId="58259F6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5E8F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7725DF" w14:textId="2CCDBE4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F4A34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285DF1" w14:textId="27E553B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8B22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C76693" w14:textId="2B66D14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(62,130)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6D82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8F9707" w14:textId="7ACCE3BC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1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A1C43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F1D95C" w14:textId="1F3ACC7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C74A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847A38" w14:textId="183C75B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195B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E9E32C" w14:textId="08B84D3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D10A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35F399" w14:textId="73790FA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F0F3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88B57B" w14:textId="6E35120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(62,130)</w:t>
            </w:r>
          </w:p>
        </w:tc>
      </w:tr>
      <w:tr w:rsidR="00645AD8" w:rsidRPr="00A03B2F" w14:paraId="2CF97DD0" w14:textId="77777777" w:rsidTr="00BF522B">
        <w:tc>
          <w:tcPr>
            <w:tcW w:w="2340" w:type="dxa"/>
            <w:tcBorders>
              <w:bottom w:val="nil"/>
            </w:tcBorders>
          </w:tcPr>
          <w:p w14:paraId="69BAB22E" w14:textId="3A8F123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526C5F" w14:textId="044C35F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4544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F2D502" w14:textId="1F78124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E268B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7D74CA1" w14:textId="2ACAF94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39FC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3515E5" w14:textId="316126F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95B70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9C44C9" w14:textId="3541585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7D5C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A0BEFC" w14:textId="686D96B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227,297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B89E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768A9B" w14:textId="69BB5040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1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49C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0B3F98" w14:textId="48217E5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937E1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580F78" w14:textId="52ECAF6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6386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BE77AC" w14:textId="002A663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01DA6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255261" w14:textId="28E3E4B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D6118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6A5988" w14:textId="3E7BFB7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227,297</w:t>
            </w:r>
          </w:p>
        </w:tc>
      </w:tr>
      <w:tr w:rsidR="00645AD8" w:rsidRPr="00A03B2F" w14:paraId="1D81AA19" w14:textId="77777777" w:rsidTr="002917AF">
        <w:tc>
          <w:tcPr>
            <w:tcW w:w="2340" w:type="dxa"/>
            <w:tcBorders>
              <w:bottom w:val="nil"/>
            </w:tcBorders>
          </w:tcPr>
          <w:p w14:paraId="2AE16C06" w14:textId="7F055CD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B17778" w:rsidRPr="00A03B2F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4F9F521" w14:textId="7E8908A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DA96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980FDB" w14:textId="78982C6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53D0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E23ABD4" w14:textId="7101B7E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3E63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424A6AD" w14:textId="25D26D5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AFFA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FCDB9F3" w14:textId="2581514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637FC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E2A1A0F" w14:textId="5E99084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369BB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9FFEB62" w14:textId="1815CD5C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81,42</w:t>
            </w:r>
            <w:r w:rsidR="00B17778" w:rsidRPr="00A03B2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F5E1C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8E3343B" w14:textId="4066F8F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54,953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57AA5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2E2BC4" w14:textId="6764DA9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51AA1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F7DEF2" w14:textId="6CC4C92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32,595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0C90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89BCBBB" w14:textId="5143A28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E3B0C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900C491" w14:textId="2FE2FEF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sz w:val="22"/>
                <w:szCs w:val="22"/>
              </w:rPr>
              <w:t>168,9</w:t>
            </w:r>
            <w:r w:rsidR="00B17778" w:rsidRPr="00A03B2F">
              <w:rPr>
                <w:rFonts w:ascii="Angsana New" w:hAnsi="Angsana New"/>
                <w:sz w:val="22"/>
                <w:szCs w:val="22"/>
              </w:rPr>
              <w:t>81</w:t>
            </w:r>
          </w:p>
        </w:tc>
      </w:tr>
      <w:tr w:rsidR="00645AD8" w:rsidRPr="00A03B2F" w14:paraId="0A59D1F1" w14:textId="77777777" w:rsidTr="002917AF">
        <w:tc>
          <w:tcPr>
            <w:tcW w:w="2340" w:type="dxa"/>
            <w:tcBorders>
              <w:bottom w:val="nil"/>
            </w:tcBorders>
          </w:tcPr>
          <w:p w14:paraId="12673622" w14:textId="15C8F1F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256</w:t>
            </w:r>
            <w:r w:rsidR="007A221A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9480E8" w14:textId="567BA86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213D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608EA7" w14:textId="2AEE8C3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6B3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A161E6E" w14:textId="774A1E83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9A1D8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6BAD65" w14:textId="107CF17F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(71,385)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7BE0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0FCAF" w14:textId="291A903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(652,384)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ABAF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A044796" w14:textId="75F7B65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(771,918)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B30D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CE7349" w14:textId="5AD4240B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(710,</w:t>
            </w:r>
            <w:r w:rsidR="005C36ED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599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29B20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F9F8FC7" w14:textId="23C8F068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(537,040)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BD24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9FF4D9" w14:textId="2A1BFFA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0DBA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76B58A" w14:textId="6A16432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(476,14</w:t>
            </w:r>
            <w:r w:rsidR="008B264D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F20F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7404F31" w14:textId="4814365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CBC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D7E430" w14:textId="2046FA0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(3,219,48</w:t>
            </w:r>
            <w:r w:rsidR="00B17778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45AD8" w:rsidRPr="00A03B2F" w14:paraId="16E61CAB" w14:textId="77777777" w:rsidTr="002917AF">
        <w:tc>
          <w:tcPr>
            <w:tcW w:w="2340" w:type="dxa"/>
          </w:tcPr>
          <w:p w14:paraId="32D7CF7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C3FA61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D34BE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51368F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AF486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378EAB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D02AE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D0B5011" w14:textId="77777777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B55B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BE460D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64E32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06AA26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E66BA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3BD55D1" w14:textId="77777777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91EC7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629A49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9CFFE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11940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68FEC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01F1A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A07C5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8CF0C4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17762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11CBF5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5AD8" w:rsidRPr="00A03B2F" w14:paraId="51608F83" w14:textId="77777777" w:rsidTr="002917AF">
        <w:tc>
          <w:tcPr>
            <w:tcW w:w="2340" w:type="dxa"/>
          </w:tcPr>
          <w:p w14:paraId="14E6835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14:paraId="6A499BC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EA5F8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E5FEBB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E31A0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36B82F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8C55E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8C8A21D" w14:textId="77777777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FFFD8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AE6A2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2B3DE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9F2716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F555E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2EC944C" w14:textId="77777777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01EF3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A43E9E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7013B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B1F99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C053E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3603E3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3F36F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2BA48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394E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833A4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5AD8" w:rsidRPr="00A03B2F" w14:paraId="19EE233D" w14:textId="77777777" w:rsidTr="002917AF">
        <w:tc>
          <w:tcPr>
            <w:tcW w:w="2340" w:type="dxa"/>
            <w:tcBorders>
              <w:bottom w:val="nil"/>
            </w:tcBorders>
          </w:tcPr>
          <w:p w14:paraId="006E7208" w14:textId="55CF463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193D6D" w14:textId="1C084B3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257,076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651F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99468FB" w14:textId="48502C5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C566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0BDB7281" w14:textId="0C851EB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2,096,924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4849E" w14:textId="77777777" w:rsidR="00645AD8" w:rsidRPr="00A03B2F" w:rsidRDefault="00645AD8" w:rsidP="00645AD8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A20A5B9" w14:textId="129B11EF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33,842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27BA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35CEA084" w14:textId="781BCBEE" w:rsidR="00645AD8" w:rsidRPr="00A03B2F" w:rsidRDefault="00645AD8" w:rsidP="001F5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1,212,461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0C2B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969D8DD" w14:textId="7D90673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1,365,509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18AF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22C5F12" w14:textId="7EAE148F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175,317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2AC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A9EDEA8" w14:textId="76E21BF3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22,779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D080E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8ED6499" w14:textId="39AA136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51,376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1D2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81FECEE" w14:textId="59482DD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120,202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D1542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965960" w14:textId="31E0B4F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175,896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EF7F6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0F88AB5" w14:textId="2834E37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5,254,306</w:t>
            </w:r>
          </w:p>
        </w:tc>
      </w:tr>
      <w:tr w:rsidR="00645AD8" w:rsidRPr="00A03B2F" w14:paraId="5E47F6A2" w14:textId="77777777" w:rsidTr="002917AF">
        <w:tc>
          <w:tcPr>
            <w:tcW w:w="2340" w:type="dxa"/>
            <w:tcBorders>
              <w:bottom w:val="nil"/>
            </w:tcBorders>
          </w:tcPr>
          <w:p w14:paraId="5FCA9AB3" w14:textId="51A3A1C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A9DA010" w14:textId="228B053D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277,681</w:t>
            </w:r>
          </w:p>
        </w:tc>
        <w:tc>
          <w:tcPr>
            <w:tcW w:w="270" w:type="dxa"/>
            <w:tcBorders>
              <w:bottom w:val="nil"/>
            </w:tcBorders>
          </w:tcPr>
          <w:p w14:paraId="0C127A4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BE8CD94" w14:textId="30B03A8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bottom w:val="nil"/>
            </w:tcBorders>
          </w:tcPr>
          <w:p w14:paraId="6D2388E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</w:tcPr>
          <w:p w14:paraId="07489DA1" w14:textId="7B2C545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2,117,529</w:t>
            </w:r>
          </w:p>
        </w:tc>
        <w:tc>
          <w:tcPr>
            <w:tcW w:w="270" w:type="dxa"/>
            <w:tcBorders>
              <w:bottom w:val="nil"/>
            </w:tcBorders>
          </w:tcPr>
          <w:p w14:paraId="07D3DF8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6327D01" w14:textId="5C644CC3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31,146</w:t>
            </w:r>
          </w:p>
        </w:tc>
        <w:tc>
          <w:tcPr>
            <w:tcW w:w="270" w:type="dxa"/>
            <w:tcBorders>
              <w:bottom w:val="nil"/>
            </w:tcBorders>
          </w:tcPr>
          <w:p w14:paraId="39F2761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5A92B52" w14:textId="03029A5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1,405,329</w:t>
            </w:r>
          </w:p>
        </w:tc>
        <w:tc>
          <w:tcPr>
            <w:tcW w:w="270" w:type="dxa"/>
            <w:tcBorders>
              <w:bottom w:val="nil"/>
            </w:tcBorders>
          </w:tcPr>
          <w:p w14:paraId="65EFAFE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373BCC7E" w14:textId="1FA8D5D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1,281,772</w:t>
            </w:r>
          </w:p>
        </w:tc>
        <w:tc>
          <w:tcPr>
            <w:tcW w:w="270" w:type="dxa"/>
            <w:tcBorders>
              <w:bottom w:val="nil"/>
            </w:tcBorders>
          </w:tcPr>
          <w:p w14:paraId="0C20D19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2167E0D" w14:textId="6DE1F803" w:rsidR="00645AD8" w:rsidRPr="00A03B2F" w:rsidRDefault="00645AD8" w:rsidP="0073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173,085</w:t>
            </w:r>
          </w:p>
        </w:tc>
        <w:tc>
          <w:tcPr>
            <w:tcW w:w="270" w:type="dxa"/>
            <w:tcBorders>
              <w:bottom w:val="nil"/>
            </w:tcBorders>
          </w:tcPr>
          <w:p w14:paraId="13EEA8E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5D20972" w14:textId="0D1E15A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28,431</w:t>
            </w:r>
          </w:p>
        </w:tc>
        <w:tc>
          <w:tcPr>
            <w:tcW w:w="270" w:type="dxa"/>
            <w:tcBorders>
              <w:bottom w:val="nil"/>
            </w:tcBorders>
          </w:tcPr>
          <w:p w14:paraId="25C1335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FDBF4D5" w14:textId="78311AF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58,15</w:t>
            </w:r>
            <w:r w:rsidR="001B718E"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344C9A3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9C54682" w14:textId="0B63C12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140,936</w:t>
            </w:r>
          </w:p>
        </w:tc>
        <w:tc>
          <w:tcPr>
            <w:tcW w:w="270" w:type="dxa"/>
            <w:tcBorders>
              <w:bottom w:val="nil"/>
            </w:tcBorders>
          </w:tcPr>
          <w:p w14:paraId="202EE636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2425832" w14:textId="59AF6DF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262,997</w:t>
            </w:r>
          </w:p>
        </w:tc>
        <w:tc>
          <w:tcPr>
            <w:tcW w:w="270" w:type="dxa"/>
            <w:tcBorders>
              <w:bottom w:val="nil"/>
            </w:tcBorders>
          </w:tcPr>
          <w:p w14:paraId="063E40F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1D4E4208" w14:textId="56A5C87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3B2F">
              <w:rPr>
                <w:rFonts w:ascii="Angsana New" w:hAnsi="Angsana New"/>
                <w:b/>
                <w:bCs/>
                <w:sz w:val="22"/>
                <w:szCs w:val="22"/>
              </w:rPr>
              <w:t>5,499,380</w:t>
            </w:r>
          </w:p>
        </w:tc>
      </w:tr>
    </w:tbl>
    <w:p w14:paraId="2F921E36" w14:textId="56A9F22B" w:rsidR="00D46E24" w:rsidRPr="00A03B2F" w:rsidRDefault="00D46E24" w:rsidP="00C96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-918"/>
        <w:rPr>
          <w:cs/>
        </w:rPr>
        <w:sectPr w:rsidR="00D46E24" w:rsidRPr="00A03B2F" w:rsidSect="003126B9">
          <w:pgSz w:w="16834" w:h="11909" w:orient="landscape" w:code="9"/>
          <w:pgMar w:top="691" w:right="1152" w:bottom="576" w:left="1152" w:header="720" w:footer="144" w:gutter="0"/>
          <w:paperSrc w:first="7" w:other="7"/>
          <w:cols w:space="720"/>
          <w:titlePg/>
          <w:docGrid w:linePitch="245"/>
        </w:sectPr>
      </w:pPr>
    </w:p>
    <w:p w14:paraId="1B37626C" w14:textId="38C4E947" w:rsidR="00515F33" w:rsidRPr="00A03B2F" w:rsidRDefault="006765FC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pacing w:val="4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>ใน</w:t>
      </w:r>
      <w:r w:rsidR="00C8722C" w:rsidRPr="00A03B2F">
        <w:rPr>
          <w:rFonts w:ascii="Angsana New" w:hAnsi="Angsana New" w:hint="cs"/>
          <w:sz w:val="30"/>
          <w:szCs w:val="30"/>
          <w:cs/>
        </w:rPr>
        <w:t>เดือน</w:t>
      </w:r>
      <w:r w:rsidR="00B74D8E" w:rsidRPr="00A03B2F">
        <w:rPr>
          <w:rFonts w:ascii="Angsana New" w:hAnsi="Angsana New" w:hint="cs"/>
          <w:sz w:val="30"/>
          <w:szCs w:val="30"/>
          <w:cs/>
        </w:rPr>
        <w:t>ตุลาคม</w:t>
      </w:r>
      <w:r w:rsidR="0062149A" w:rsidRPr="00A03B2F">
        <w:rPr>
          <w:rFonts w:ascii="Angsana New" w:hAnsi="Angsana New" w:hint="cs"/>
          <w:sz w:val="30"/>
          <w:szCs w:val="30"/>
          <w:cs/>
        </w:rPr>
        <w:t>และพฤศจิกายน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A03B2F">
        <w:rPr>
          <w:rFonts w:ascii="Angsana New" w:hAnsi="Angsana New"/>
          <w:sz w:val="30"/>
          <w:szCs w:val="30"/>
        </w:rPr>
        <w:t>256</w:t>
      </w:r>
      <w:r w:rsidR="00B95157" w:rsidRPr="00A03B2F">
        <w:rPr>
          <w:rFonts w:ascii="Angsana New" w:hAnsi="Angsana New"/>
          <w:sz w:val="30"/>
          <w:szCs w:val="30"/>
        </w:rPr>
        <w:t>6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="00515F33" w:rsidRPr="00A03B2F">
        <w:rPr>
          <w:rFonts w:ascii="Angsana New" w:hAnsi="Angsana New" w:hint="cs"/>
          <w:sz w:val="30"/>
          <w:szCs w:val="30"/>
          <w:cs/>
        </w:rPr>
        <w:t>ที่ดินขอ</w:t>
      </w:r>
      <w:r w:rsidR="00D92F84" w:rsidRPr="00A03B2F">
        <w:rPr>
          <w:rFonts w:ascii="Angsana New" w:hAnsi="Angsana New" w:hint="cs"/>
          <w:sz w:val="30"/>
          <w:szCs w:val="30"/>
          <w:cs/>
        </w:rPr>
        <w:t>ง</w:t>
      </w:r>
      <w:r w:rsidR="00515F33" w:rsidRPr="00A03B2F">
        <w:rPr>
          <w:rFonts w:ascii="Angsana New" w:hAnsi="Angsana New" w:hint="cs"/>
          <w:sz w:val="30"/>
          <w:szCs w:val="30"/>
          <w:cs/>
        </w:rPr>
        <w:t xml:space="preserve">บริษัทได้ถูกวัดมูลค่าใหม่โดยบริษัท </w:t>
      </w:r>
      <w:r w:rsidR="00C52155" w:rsidRPr="00A03B2F">
        <w:rPr>
          <w:rFonts w:ascii="Angsana New" w:hAnsi="Angsana New" w:hint="cs"/>
          <w:sz w:val="30"/>
          <w:szCs w:val="30"/>
          <w:cs/>
        </w:rPr>
        <w:t xml:space="preserve">ซีพีเอ็ม แคปปิทัล </w:t>
      </w:r>
      <w:r w:rsidR="00515F33" w:rsidRPr="00A03B2F">
        <w:rPr>
          <w:rFonts w:ascii="Angsana New" w:hAnsi="Angsana New" w:hint="cs"/>
          <w:sz w:val="30"/>
          <w:szCs w:val="30"/>
          <w:cs/>
        </w:rPr>
        <w:t xml:space="preserve">จำกัด ซึ่งเป็นผู้ประเมินราคาอิสระด้วยวิธีมูลค่าตลาดสำหรับการใช้ประโยชน์ปัจจุบัน </w:t>
      </w:r>
      <w:r w:rsidR="00515F33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515F33" w:rsidRPr="00A03B2F">
        <w:rPr>
          <w:rFonts w:ascii="Angsana New" w:hAnsi="Angsana New"/>
          <w:spacing w:val="4"/>
          <w:sz w:val="30"/>
          <w:szCs w:val="30"/>
        </w:rPr>
        <w:t xml:space="preserve">3 </w:t>
      </w:r>
      <w:r w:rsidR="003E6D30" w:rsidRPr="00A03B2F">
        <w:rPr>
          <w:rFonts w:ascii="Angsana New" w:hAnsi="Angsana New" w:hint="cs"/>
          <w:spacing w:val="4"/>
          <w:sz w:val="30"/>
          <w:szCs w:val="30"/>
          <w:cs/>
        </w:rPr>
        <w:t>ทำให้ที่ดินของบริษัทมีมูลค่</w:t>
      </w:r>
      <w:r w:rsidR="00D92F84" w:rsidRPr="00A03B2F">
        <w:rPr>
          <w:rFonts w:ascii="Angsana New" w:hAnsi="Angsana New" w:hint="cs"/>
          <w:spacing w:val="4"/>
          <w:sz w:val="30"/>
          <w:szCs w:val="30"/>
          <w:cs/>
        </w:rPr>
        <w:t>าลดลง</w:t>
      </w:r>
      <w:r w:rsidR="00C06A50" w:rsidRPr="00A03B2F">
        <w:rPr>
          <w:rFonts w:ascii="Angsana New" w:hAnsi="Angsana New"/>
          <w:spacing w:val="4"/>
          <w:sz w:val="30"/>
          <w:szCs w:val="30"/>
        </w:rPr>
        <w:t xml:space="preserve"> 25.70</w:t>
      </w:r>
      <w:r w:rsidR="003E6D30" w:rsidRPr="00A03B2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E6D30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15F33" w:rsidRPr="00A03B2F">
        <w:rPr>
          <w:rFonts w:ascii="Angsana New" w:hAnsi="Angsana New" w:hint="cs"/>
          <w:spacing w:val="4"/>
          <w:sz w:val="30"/>
          <w:szCs w:val="30"/>
          <w:cs/>
        </w:rPr>
        <w:t>บริ</w:t>
      </w:r>
      <w:r w:rsidR="008944A5" w:rsidRPr="00A03B2F">
        <w:rPr>
          <w:rFonts w:ascii="Angsana New" w:hAnsi="Angsana New" w:hint="cs"/>
          <w:spacing w:val="4"/>
          <w:sz w:val="30"/>
          <w:szCs w:val="30"/>
          <w:cs/>
        </w:rPr>
        <w:t>ษัทรับรู้</w:t>
      </w:r>
      <w:r w:rsidR="00635EAE" w:rsidRPr="00A03B2F">
        <w:rPr>
          <w:rFonts w:ascii="Angsana New" w:hAnsi="Angsana New" w:hint="cs"/>
          <w:spacing w:val="4"/>
          <w:sz w:val="30"/>
          <w:szCs w:val="30"/>
          <w:cs/>
        </w:rPr>
        <w:t>ผล</w:t>
      </w:r>
      <w:r w:rsidR="00977A02" w:rsidRPr="00A03B2F">
        <w:rPr>
          <w:rFonts w:ascii="Angsana New" w:hAnsi="Angsana New" w:hint="cs"/>
          <w:spacing w:val="4"/>
          <w:sz w:val="30"/>
          <w:szCs w:val="30"/>
          <w:cs/>
        </w:rPr>
        <w:t>ขาดทุน</w:t>
      </w:r>
      <w:r w:rsidR="00635EAE" w:rsidRPr="00A03B2F">
        <w:rPr>
          <w:rFonts w:ascii="Angsana New" w:hAnsi="Angsana New" w:hint="cs"/>
          <w:spacing w:val="4"/>
          <w:sz w:val="30"/>
          <w:szCs w:val="30"/>
          <w:cs/>
        </w:rPr>
        <w:t>จาก</w:t>
      </w:r>
      <w:r w:rsidR="00515F33" w:rsidRPr="00A03B2F">
        <w:rPr>
          <w:rFonts w:ascii="Angsana New" w:hAnsi="Angsana New" w:hint="cs"/>
          <w:spacing w:val="4"/>
          <w:sz w:val="30"/>
          <w:szCs w:val="30"/>
          <w:cs/>
        </w:rPr>
        <w:t>การตีราคาสินทรัพย์</w:t>
      </w:r>
      <w:r w:rsidR="008944A5" w:rsidRPr="00A03B2F">
        <w:rPr>
          <w:rFonts w:ascii="Angsana New" w:hAnsi="Angsana New" w:hint="cs"/>
          <w:spacing w:val="4"/>
          <w:sz w:val="30"/>
          <w:szCs w:val="30"/>
          <w:cs/>
        </w:rPr>
        <w:t>ใหม่สุทธิจากภาษีเงินได้</w:t>
      </w:r>
      <w:r w:rsidR="00515F33" w:rsidRPr="00A03B2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C06A50" w:rsidRPr="00A03B2F">
        <w:rPr>
          <w:rFonts w:ascii="Angsana New" w:hAnsi="Angsana New"/>
          <w:spacing w:val="4"/>
          <w:sz w:val="30"/>
          <w:szCs w:val="30"/>
        </w:rPr>
        <w:t xml:space="preserve"> 20.56</w:t>
      </w:r>
      <w:r w:rsidR="008944A5" w:rsidRPr="00A03B2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944A5" w:rsidRPr="00A03B2F">
        <w:rPr>
          <w:rFonts w:ascii="Angsana New" w:hAnsi="Angsana New" w:hint="cs"/>
          <w:spacing w:val="4"/>
          <w:sz w:val="30"/>
          <w:szCs w:val="30"/>
          <w:cs/>
        </w:rPr>
        <w:t>ล้านบาท ในกำไรขาดทุนเบ็ดเสร็จอื่น</w:t>
      </w:r>
      <w:r w:rsidR="003E6D30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944A5" w:rsidRPr="00A03B2F">
        <w:rPr>
          <w:rFonts w:ascii="Angsana New" w:hAnsi="Angsana New" w:hint="cs"/>
          <w:spacing w:val="4"/>
          <w:sz w:val="30"/>
          <w:szCs w:val="30"/>
          <w:cs/>
        </w:rPr>
        <w:t>ทั้งนี้ ที่ดินของกลุ่มบริษัท</w:t>
      </w:r>
      <w:r w:rsidR="003A257D" w:rsidRPr="00A03B2F">
        <w:rPr>
          <w:rFonts w:ascii="Angsana New" w:hAnsi="Angsana New" w:hint="cs"/>
          <w:spacing w:val="4"/>
          <w:sz w:val="30"/>
          <w:szCs w:val="30"/>
          <w:cs/>
        </w:rPr>
        <w:t>และบริษัท</w:t>
      </w:r>
      <w:r w:rsidR="008944A5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จะมีมูลค่าสุทธิทางบัญชี ณ วันที่ </w:t>
      </w:r>
      <w:r w:rsidR="008944A5" w:rsidRPr="00A03B2F">
        <w:rPr>
          <w:rFonts w:ascii="Angsana New" w:hAnsi="Angsana New"/>
          <w:spacing w:val="4"/>
          <w:sz w:val="30"/>
          <w:szCs w:val="30"/>
        </w:rPr>
        <w:t>3</w:t>
      </w:r>
      <w:r w:rsidR="005C5BE4" w:rsidRPr="00A03B2F">
        <w:rPr>
          <w:rFonts w:ascii="Angsana New" w:hAnsi="Angsana New"/>
          <w:spacing w:val="4"/>
          <w:sz w:val="30"/>
          <w:szCs w:val="30"/>
        </w:rPr>
        <w:t>1</w:t>
      </w:r>
      <w:r w:rsidR="008944A5" w:rsidRPr="00A03B2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944A5" w:rsidRPr="00A03B2F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CF09BB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A03B2F">
        <w:rPr>
          <w:rFonts w:ascii="Angsana New" w:hAnsi="Angsana New"/>
          <w:spacing w:val="4"/>
          <w:sz w:val="30"/>
          <w:szCs w:val="30"/>
        </w:rPr>
        <w:t>256</w:t>
      </w:r>
      <w:r w:rsidR="00321840" w:rsidRPr="00A03B2F">
        <w:rPr>
          <w:rFonts w:ascii="Angsana New" w:hAnsi="Angsana New"/>
          <w:spacing w:val="4"/>
          <w:sz w:val="30"/>
          <w:szCs w:val="30"/>
        </w:rPr>
        <w:t>8</w:t>
      </w:r>
      <w:r w:rsidR="00CF09BB" w:rsidRPr="00A03B2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F09BB" w:rsidRPr="00A03B2F">
        <w:rPr>
          <w:rFonts w:ascii="Angsana New" w:hAnsi="Angsana New" w:hint="cs"/>
          <w:spacing w:val="4"/>
          <w:sz w:val="30"/>
          <w:szCs w:val="30"/>
          <w:cs/>
        </w:rPr>
        <w:t>เป็นจำนวน</w:t>
      </w:r>
      <w:r w:rsidR="00C06A50" w:rsidRPr="00A03B2F">
        <w:rPr>
          <w:rFonts w:ascii="Angsana New" w:hAnsi="Angsana New"/>
          <w:spacing w:val="4"/>
          <w:sz w:val="30"/>
          <w:szCs w:val="30"/>
        </w:rPr>
        <w:t xml:space="preserve"> </w:t>
      </w:r>
      <w:r w:rsidR="007D5F9C" w:rsidRPr="00A03B2F">
        <w:rPr>
          <w:rFonts w:ascii="Angsana New" w:hAnsi="Angsana New"/>
          <w:spacing w:val="4"/>
          <w:sz w:val="30"/>
          <w:szCs w:val="30"/>
        </w:rPr>
        <w:t>277.42</w:t>
      </w:r>
      <w:r w:rsidR="005B3EE6" w:rsidRPr="00A03B2F">
        <w:rPr>
          <w:rFonts w:ascii="Angsana New" w:hAnsi="Angsana New"/>
          <w:spacing w:val="4"/>
          <w:sz w:val="30"/>
          <w:szCs w:val="30"/>
        </w:rPr>
        <w:t xml:space="preserve"> </w:t>
      </w:r>
      <w:r w:rsidR="00CF09BB" w:rsidRPr="00A03B2F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922534" w:rsidRPr="00A03B2F">
        <w:rPr>
          <w:rFonts w:ascii="Angsana New" w:hAnsi="Angsana New"/>
          <w:spacing w:val="4"/>
          <w:sz w:val="30"/>
          <w:szCs w:val="30"/>
        </w:rPr>
        <w:t xml:space="preserve"> </w:t>
      </w:r>
      <w:r w:rsidR="00CF09BB" w:rsidRPr="00A03B2F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C06A50" w:rsidRPr="00A03B2F">
        <w:rPr>
          <w:rFonts w:ascii="Angsana New" w:hAnsi="Angsana New"/>
          <w:spacing w:val="4"/>
          <w:sz w:val="30"/>
          <w:szCs w:val="30"/>
        </w:rPr>
        <w:t xml:space="preserve"> </w:t>
      </w:r>
      <w:r w:rsidR="007D5F9C" w:rsidRPr="00A03B2F">
        <w:rPr>
          <w:rFonts w:ascii="Angsana New" w:hAnsi="Angsana New"/>
          <w:spacing w:val="4"/>
          <w:sz w:val="30"/>
          <w:szCs w:val="30"/>
        </w:rPr>
        <w:t>277.68</w:t>
      </w:r>
      <w:r w:rsidR="008E2DCD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ตามลำดับ หากวัดมูลค่าด้วยวิธีราคาทุน </w:t>
      </w:r>
      <w:r w:rsidR="00CF09BB" w:rsidRPr="00A03B2F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CF09BB" w:rsidRPr="00A03B2F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21840" w:rsidRPr="00A03B2F">
        <w:rPr>
          <w:rFonts w:ascii="Angsana New" w:hAnsi="Angsana New"/>
          <w:i/>
          <w:iCs/>
          <w:spacing w:val="4"/>
          <w:sz w:val="30"/>
          <w:szCs w:val="30"/>
        </w:rPr>
        <w:t>7</w:t>
      </w:r>
      <w:r w:rsidR="00CF09BB" w:rsidRPr="00A03B2F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5B3EE6" w:rsidRPr="00A03B2F"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="00321840" w:rsidRPr="00A03B2F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="005B3EE6" w:rsidRPr="00A03B2F">
        <w:rPr>
          <w:rFonts w:ascii="Angsana New" w:hAnsi="Angsana New"/>
          <w:i/>
          <w:iCs/>
          <w:spacing w:val="4"/>
          <w:sz w:val="30"/>
          <w:szCs w:val="30"/>
        </w:rPr>
        <w:t>.8</w:t>
      </w:r>
      <w:r w:rsidR="00321840" w:rsidRPr="00A03B2F">
        <w:rPr>
          <w:rFonts w:ascii="Angsana New" w:hAnsi="Angsana New"/>
          <w:i/>
          <w:iCs/>
          <w:spacing w:val="4"/>
          <w:sz w:val="30"/>
          <w:szCs w:val="30"/>
        </w:rPr>
        <w:t>2</w:t>
      </w:r>
      <w:r w:rsidR="00CF09BB" w:rsidRPr="00A03B2F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CF09BB" w:rsidRPr="00A03B2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ล้านบาทและ</w:t>
      </w:r>
      <w:r w:rsidR="00C06A50" w:rsidRPr="00A03B2F">
        <w:rPr>
          <w:rFonts w:ascii="Angsana New" w:hAnsi="Angsana New"/>
          <w:i/>
          <w:iCs/>
          <w:spacing w:val="4"/>
          <w:sz w:val="30"/>
          <w:szCs w:val="30"/>
        </w:rPr>
        <w:t xml:space="preserve"> 2</w:t>
      </w:r>
      <w:r w:rsidR="005B3EE6" w:rsidRPr="00A03B2F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="00321840" w:rsidRPr="00A03B2F">
        <w:rPr>
          <w:rFonts w:ascii="Angsana New" w:hAnsi="Angsana New"/>
          <w:i/>
          <w:iCs/>
          <w:spacing w:val="4"/>
          <w:sz w:val="30"/>
          <w:szCs w:val="30"/>
        </w:rPr>
        <w:t>7</w:t>
      </w:r>
      <w:r w:rsidR="005B3EE6" w:rsidRPr="00A03B2F">
        <w:rPr>
          <w:rFonts w:ascii="Angsana New" w:hAnsi="Angsana New"/>
          <w:i/>
          <w:iCs/>
          <w:spacing w:val="4"/>
          <w:sz w:val="30"/>
          <w:szCs w:val="30"/>
        </w:rPr>
        <w:t>.0</w:t>
      </w:r>
      <w:r w:rsidR="00321840" w:rsidRPr="00A03B2F">
        <w:rPr>
          <w:rFonts w:ascii="Angsana New" w:hAnsi="Angsana New"/>
          <w:i/>
          <w:iCs/>
          <w:spacing w:val="4"/>
          <w:sz w:val="30"/>
          <w:szCs w:val="30"/>
        </w:rPr>
        <w:t>8</w:t>
      </w:r>
      <w:r w:rsidR="00CF09BB" w:rsidRPr="00A03B2F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CF09BB" w:rsidRPr="00A03B2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 ตามลำดับ)</w:t>
      </w:r>
      <w:r w:rsidR="00CF09BB" w:rsidRPr="00A03B2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14:paraId="1F213BCB" w14:textId="77777777" w:rsidR="004550F7" w:rsidRPr="00A03B2F" w:rsidRDefault="004550F7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277F5821" w14:textId="6C2D21EB" w:rsidR="003D0F81" w:rsidRPr="00A03B2F" w:rsidRDefault="00553FE0" w:rsidP="003D0F8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03B2F">
        <w:rPr>
          <w:rFonts w:ascii="Angsana New" w:hAnsi="Angsana New"/>
          <w:sz w:val="30"/>
          <w:szCs w:val="30"/>
        </w:rPr>
        <w:t xml:space="preserve">31 </w:t>
      </w:r>
      <w:r w:rsidRPr="00A03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 xml:space="preserve">2568 </w:t>
      </w:r>
      <w:r w:rsidR="003D0F81" w:rsidRPr="00A03B2F">
        <w:rPr>
          <w:rFonts w:ascii="Angsana New" w:hAnsi="Angsana New"/>
          <w:sz w:val="30"/>
          <w:szCs w:val="30"/>
          <w:cs/>
        </w:rPr>
        <w:t xml:space="preserve">ผู้บริหารได้พิจารณาสายการผลิตที่ไม่ได้ใช้งานอันเป็นผลมาจากการย้ายสายการผลิตหลักไปยังโรงงานแห่งใหม่ รวมถึงได้พิจารณาผลกระทบจากมหาอุทกภัยที่เกิดขึ้นในเดือนพฤศจิกายน </w:t>
      </w:r>
      <w:r w:rsidRPr="00A03B2F">
        <w:rPr>
          <w:rFonts w:ascii="Angsana New" w:hAnsi="Angsana New"/>
          <w:sz w:val="30"/>
          <w:szCs w:val="30"/>
        </w:rPr>
        <w:t>2568</w:t>
      </w:r>
      <w:r w:rsidR="003D0F81" w:rsidRPr="00A03B2F">
        <w:rPr>
          <w:rFonts w:ascii="Angsana New" w:hAnsi="Angsana New"/>
          <w:sz w:val="30"/>
          <w:szCs w:val="30"/>
          <w:cs/>
        </w:rPr>
        <w:t xml:space="preserve"> ซึ่งถือเป็นข้อบ่งชี้ถึงการด้อยค่าของสินทรัพย์</w:t>
      </w:r>
      <w:r w:rsidR="003D0F81" w:rsidRPr="00A03B2F">
        <w:rPr>
          <w:rFonts w:ascii="Angsana New" w:hAnsi="Angsana New"/>
          <w:sz w:val="30"/>
          <w:szCs w:val="30"/>
        </w:rPr>
        <w:t xml:space="preserve"> </w:t>
      </w:r>
      <w:r w:rsidR="003D0F81" w:rsidRPr="00A03B2F">
        <w:rPr>
          <w:rFonts w:ascii="Angsana New" w:hAnsi="Angsana New"/>
          <w:sz w:val="30"/>
          <w:szCs w:val="30"/>
          <w:cs/>
        </w:rPr>
        <w:t xml:space="preserve">กลุ่มบริษัทและบริษัทจึงได้ประเมินมูลค่าที่คาดว่าจะได้รับคืนมาจากมูลค่ายุติธรรมหักด้วยต้นทุนในการจำหน่าย จากการพิจารณาการด้อยค่าดังกล่าว กลุ่มบริษัทและบริษัทรับรู้ขาดทุนจากการด้อยค่าสินทรัพย์ จำนวน </w:t>
      </w:r>
      <w:r w:rsidRPr="00A03B2F">
        <w:rPr>
          <w:rFonts w:ascii="Angsana New" w:hAnsi="Angsana New"/>
          <w:sz w:val="30"/>
          <w:szCs w:val="30"/>
        </w:rPr>
        <w:t>16.14</w:t>
      </w:r>
      <w:r w:rsidR="003D0F81" w:rsidRPr="00A03B2F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A03B2F">
        <w:rPr>
          <w:rFonts w:ascii="Angsana New" w:hAnsi="Angsana New"/>
          <w:sz w:val="30"/>
          <w:szCs w:val="30"/>
        </w:rPr>
        <w:t>21.07</w:t>
      </w:r>
      <w:r w:rsidR="003D0F81" w:rsidRPr="00A03B2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03B2F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F5AAF3B" w14:textId="58C7B4F3" w:rsidR="001F1FD0" w:rsidRPr="00A03B2F" w:rsidRDefault="001F1FD0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00"/>
      </w:tblGrid>
      <w:tr w:rsidR="001F1FD0" w:rsidRPr="00A03B2F" w14:paraId="2287896F" w14:textId="77777777" w:rsidTr="001F1FD0">
        <w:trPr>
          <w:trHeight w:val="63"/>
          <w:tblHeader/>
        </w:trPr>
        <w:tc>
          <w:tcPr>
            <w:tcW w:w="4680" w:type="dxa"/>
            <w:vAlign w:val="bottom"/>
          </w:tcPr>
          <w:p w14:paraId="050154E9" w14:textId="77777777" w:rsidR="001F1FD0" w:rsidRPr="00A03B2F" w:rsidRDefault="001F1FD0" w:rsidP="0051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00" w:type="dxa"/>
            <w:vAlign w:val="bottom"/>
          </w:tcPr>
          <w:p w14:paraId="1F232678" w14:textId="77777777" w:rsidR="001F1FD0" w:rsidRPr="00A03B2F" w:rsidRDefault="001F1FD0" w:rsidP="001F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F1FD0" w:rsidRPr="00A03B2F" w14:paraId="4766B890" w14:textId="77777777" w:rsidTr="001F1FD0">
        <w:trPr>
          <w:trHeight w:val="720"/>
        </w:trPr>
        <w:tc>
          <w:tcPr>
            <w:tcW w:w="4680" w:type="dxa"/>
          </w:tcPr>
          <w:p w14:paraId="375C49F8" w14:textId="0F09C1AC" w:rsidR="001F1FD0" w:rsidRPr="00A03B2F" w:rsidRDefault="001F1FD0" w:rsidP="001F1FD0">
            <w:pPr>
              <w:pStyle w:val="ListParagraph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ราคาเสนอซื้อขายหรือราคาซื้อขายสําหรับที่ดินที่คล้ายคลึงกันในตลาดที่ปรับปรุงด้วยปัจจัยอื่น เช่น สถานที่ตั้งขนาด สภาพของที</w:t>
            </w:r>
            <w:r w:rsidR="004550F7" w:rsidRPr="00A03B2F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่</w:t>
            </w:r>
            <w:r w:rsidRPr="00A03B2F">
              <w:rPr>
                <w:rFonts w:ascii="Angsana New" w:hAnsi="Angsana New"/>
                <w:spacing w:val="4"/>
                <w:sz w:val="28"/>
                <w:szCs w:val="28"/>
                <w:cs/>
              </w:rPr>
              <w:t>ดิน และศักยภาพในการพัฒนา</w:t>
            </w:r>
          </w:p>
        </w:tc>
        <w:tc>
          <w:tcPr>
            <w:tcW w:w="4500" w:type="dxa"/>
          </w:tcPr>
          <w:p w14:paraId="6A8E6E68" w14:textId="20456311" w:rsidR="001F1FD0" w:rsidRPr="00A03B2F" w:rsidRDefault="001F1FD0" w:rsidP="005117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pacing w:val="4"/>
                <w:sz w:val="28"/>
                <w:szCs w:val="28"/>
              </w:rPr>
            </w:pPr>
            <w:r w:rsidRPr="00A03B2F">
              <w:rPr>
                <w:rFonts w:ascii="Angsana New" w:hAnsi="Angsana New"/>
                <w:spacing w:val="4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2C9163C" w14:textId="3AFB02C3" w:rsidR="001F1FD0" w:rsidRPr="00A03B2F" w:rsidRDefault="001F1FD0" w:rsidP="0079368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ราคาเสนอซื้อขายหรือราคาซื้อขายสําหรับที่ดินที่คล้ายคลึงกัน ในตลาดที่ปรับปรุงด้วยปัจจัยอื่นเพิ่มขึ้น (ลดลง)</w:t>
            </w:r>
          </w:p>
        </w:tc>
      </w:tr>
    </w:tbl>
    <w:p w14:paraId="5CEB7422" w14:textId="77777777" w:rsidR="001F1FD0" w:rsidRPr="00A03B2F" w:rsidRDefault="001F1FD0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BC0445" w14:textId="77777777" w:rsidR="008A7A1C" w:rsidRPr="00A03B2F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AFC873D" w14:textId="77777777" w:rsidR="008A7A1C" w:rsidRPr="00A03B2F" w:rsidRDefault="008A7A1C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DCDD2B" w14:textId="5719E8C3" w:rsidR="008A7A1C" w:rsidRPr="00A03B2F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A03B2F">
        <w:rPr>
          <w:rFonts w:ascii="Angsana New" w:hAnsi="Angsana New"/>
          <w:sz w:val="30"/>
          <w:szCs w:val="30"/>
        </w:rPr>
        <w:t>Market Approach</w:t>
      </w:r>
      <w:r w:rsidRPr="00A03B2F">
        <w:rPr>
          <w:rFonts w:ascii="Angsana New" w:hAnsi="Angsana New"/>
          <w:sz w:val="30"/>
          <w:szCs w:val="30"/>
          <w:cs/>
        </w:rPr>
        <w:t>)</w:t>
      </w:r>
      <w:r w:rsidR="001E7BD1" w:rsidRPr="00A03B2F">
        <w:rPr>
          <w:rFonts w:ascii="Angsana New" w:hAnsi="Angsana New"/>
          <w:sz w:val="30"/>
          <w:szCs w:val="30"/>
          <w:cs/>
        </w:rPr>
        <w:t xml:space="preserve"> </w:t>
      </w:r>
      <w:r w:rsidR="001E7BD1" w:rsidRPr="00A03B2F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ในการประเมินมูลค่ายุติธรรมของที่ดิน</w:t>
      </w:r>
      <w:r w:rsidRPr="00A03B2F">
        <w:rPr>
          <w:rFonts w:ascii="Angsana New" w:hAnsi="Angsana New"/>
          <w:sz w:val="30"/>
          <w:szCs w:val="30"/>
          <w:cs/>
        </w:rPr>
        <w:t xml:space="preserve">  </w:t>
      </w:r>
    </w:p>
    <w:p w14:paraId="781D8253" w14:textId="77777777" w:rsidR="004808A8" w:rsidRPr="00A03B2F" w:rsidRDefault="004808A8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1DA3D7" w14:textId="2C5B09FA" w:rsidR="00DE437F" w:rsidRPr="00A03B2F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</w:t>
      </w:r>
      <w:r w:rsidR="001E7BD1" w:rsidRPr="00A03B2F">
        <w:rPr>
          <w:rFonts w:ascii="Angsana New" w:hAnsi="Angsana New" w:hint="cs"/>
          <w:sz w:val="30"/>
          <w:szCs w:val="30"/>
          <w:cs/>
        </w:rPr>
        <w:t>ที่ดิน</w:t>
      </w:r>
      <w:r w:rsidRPr="00A03B2F">
        <w:rPr>
          <w:rFonts w:ascii="Angsana New" w:hAnsi="Angsana New" w:hint="cs"/>
          <w:sz w:val="30"/>
          <w:szCs w:val="30"/>
          <w:cs/>
        </w:rPr>
        <w:t xml:space="preserve"> คือ ราคาเสนอ</w:t>
      </w:r>
      <w:r w:rsidR="004B24B7" w:rsidRPr="00A03B2F">
        <w:rPr>
          <w:rFonts w:ascii="Angsana New" w:hAnsi="Angsana New" w:hint="cs"/>
          <w:sz w:val="30"/>
          <w:szCs w:val="30"/>
          <w:cs/>
        </w:rPr>
        <w:t>ซื้อขาย และราคา ซื้อขาย</w:t>
      </w:r>
      <w:r w:rsidRPr="00A03B2F">
        <w:rPr>
          <w:rFonts w:ascii="Angsana New" w:hAnsi="Angsana New" w:hint="cs"/>
          <w:sz w:val="30"/>
          <w:szCs w:val="30"/>
          <w:cs/>
        </w:rPr>
        <w:t>ของ</w:t>
      </w:r>
      <w:r w:rsidR="00465F4E" w:rsidRPr="00A03B2F">
        <w:rPr>
          <w:rFonts w:ascii="Angsana New" w:hAnsi="Angsana New" w:hint="cs"/>
          <w:sz w:val="30"/>
          <w:szCs w:val="30"/>
          <w:cs/>
        </w:rPr>
        <w:t>ที่ดิน</w:t>
      </w:r>
      <w:r w:rsidRPr="00A03B2F">
        <w:rPr>
          <w:rFonts w:ascii="Angsana New" w:hAnsi="Angsana New" w:hint="cs"/>
          <w:sz w:val="30"/>
          <w:szCs w:val="30"/>
          <w:cs/>
        </w:rPr>
        <w:t>เปรียบเทียบที่คล้ายคลึงกันปรับด้วยปัจจัยความต่างอื่น</w:t>
      </w:r>
      <w:r w:rsidR="00645AD8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>ๆ</w:t>
      </w:r>
    </w:p>
    <w:p w14:paraId="79D86DA0" w14:textId="77777777" w:rsidR="007F2C7F" w:rsidRPr="00A03B2F" w:rsidRDefault="007F2C7F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CDE350" w14:textId="4996602F" w:rsidR="001A4A12" w:rsidRPr="00A03B2F" w:rsidRDefault="001A4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A03B2F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1054D0B" w14:textId="23404A91" w:rsidR="00DE437F" w:rsidRPr="00A03B2F" w:rsidRDefault="00DE437F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69DB215F" w14:textId="77777777" w:rsidR="00FF2257" w:rsidRPr="00A03B2F" w:rsidRDefault="00FF2257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B4F6C3" w14:textId="352003AC" w:rsidR="00DE437F" w:rsidRPr="00A03B2F" w:rsidRDefault="00DE437F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03B2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6523E52" w14:textId="77777777" w:rsidR="00237DCD" w:rsidRPr="00A03B2F" w:rsidRDefault="00237DCD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260"/>
        <w:gridCol w:w="178"/>
        <w:gridCol w:w="1085"/>
        <w:gridCol w:w="180"/>
        <w:gridCol w:w="1073"/>
        <w:gridCol w:w="184"/>
        <w:gridCol w:w="1084"/>
      </w:tblGrid>
      <w:tr w:rsidR="00E26CF7" w:rsidRPr="00A03B2F" w14:paraId="7BCD7D66" w14:textId="77777777" w:rsidTr="00607AA0">
        <w:trPr>
          <w:cantSplit/>
          <w:trHeight w:val="20"/>
          <w:tblHeader/>
        </w:trPr>
        <w:tc>
          <w:tcPr>
            <w:tcW w:w="4048" w:type="dxa"/>
            <w:vAlign w:val="bottom"/>
          </w:tcPr>
          <w:p w14:paraId="4C5762CA" w14:textId="7C918436" w:rsidR="00E26CF7" w:rsidRPr="00A03B2F" w:rsidRDefault="00E26CF7" w:rsidP="005536F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F75CF40" w14:textId="7589F590" w:rsidR="00E26CF7" w:rsidRPr="00A03B2F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59CAB5B" w14:textId="77777777" w:rsidR="00E26CF7" w:rsidRPr="00A03B2F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1666AB7C" w14:textId="3A6BBD55" w:rsidR="00E26CF7" w:rsidRPr="00A03B2F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03B2F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26CF7" w:rsidRPr="00A03B2F" w14:paraId="00F805C7" w14:textId="77777777" w:rsidTr="00607AA0">
        <w:trPr>
          <w:cantSplit/>
          <w:trHeight w:val="20"/>
          <w:tblHeader/>
        </w:trPr>
        <w:tc>
          <w:tcPr>
            <w:tcW w:w="4048" w:type="dxa"/>
            <w:vAlign w:val="bottom"/>
          </w:tcPr>
          <w:p w14:paraId="1550AB97" w14:textId="5D5839CC" w:rsidR="00E26CF7" w:rsidRPr="00A03B2F" w:rsidRDefault="00E26CF7" w:rsidP="005536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03B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2D38B4F" w14:textId="55E6CB8C" w:rsidR="00E26CF7" w:rsidRPr="00A03B2F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9F0878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8942C2B" w14:textId="77777777" w:rsidR="00E26CF7" w:rsidRPr="00A03B2F" w:rsidRDefault="00E26CF7" w:rsidP="005536F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6F38A1" w14:textId="4A8D42B4" w:rsidR="00E26CF7" w:rsidRPr="00A03B2F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F0878" w:rsidRPr="00A03B2F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0DC2525" w14:textId="77777777" w:rsidR="00E26CF7" w:rsidRPr="00A03B2F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889E02C" w14:textId="064C3627" w:rsidR="00E26CF7" w:rsidRPr="00A03B2F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9F0878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4" w:type="dxa"/>
          </w:tcPr>
          <w:p w14:paraId="4C69C8C2" w14:textId="77777777" w:rsidR="00E26CF7" w:rsidRPr="00A03B2F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478CFA" w14:textId="0DE0F7AF" w:rsidR="00E26CF7" w:rsidRPr="00A03B2F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9F0878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6CF7" w:rsidRPr="00A03B2F" w14:paraId="497E9521" w14:textId="77777777" w:rsidTr="00607AA0">
        <w:trPr>
          <w:cantSplit/>
          <w:trHeight w:val="20"/>
          <w:tblHeader/>
        </w:trPr>
        <w:tc>
          <w:tcPr>
            <w:tcW w:w="4048" w:type="dxa"/>
          </w:tcPr>
          <w:p w14:paraId="46024430" w14:textId="11B461C9" w:rsidR="00E26CF7" w:rsidRPr="00A03B2F" w:rsidRDefault="00E26CF7" w:rsidP="005536F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4" w:type="dxa"/>
            <w:gridSpan w:val="7"/>
            <w:vAlign w:val="center"/>
          </w:tcPr>
          <w:p w14:paraId="5FFEB550" w14:textId="77777777" w:rsidR="00E26CF7" w:rsidRPr="00A03B2F" w:rsidRDefault="00E26CF7" w:rsidP="005536F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0878" w:rsidRPr="00A03B2F" w14:paraId="2B882291" w14:textId="77777777" w:rsidTr="00607AA0">
        <w:trPr>
          <w:cantSplit/>
          <w:trHeight w:val="20"/>
        </w:trPr>
        <w:tc>
          <w:tcPr>
            <w:tcW w:w="4048" w:type="dxa"/>
          </w:tcPr>
          <w:p w14:paraId="537C005B" w14:textId="6720A9EA" w:rsidR="009F0878" w:rsidRPr="00A03B2F" w:rsidRDefault="009F0878" w:rsidP="009F08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57267BFF" w14:textId="693A8D9C" w:rsidR="009F0878" w:rsidRPr="00A03B2F" w:rsidRDefault="00EF5844" w:rsidP="009F08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2,112</w:t>
            </w:r>
          </w:p>
        </w:tc>
        <w:tc>
          <w:tcPr>
            <w:tcW w:w="178" w:type="dxa"/>
            <w:vAlign w:val="bottom"/>
          </w:tcPr>
          <w:p w14:paraId="7A6FD6C6" w14:textId="77777777" w:rsidR="009F0878" w:rsidRPr="00A03B2F" w:rsidRDefault="009F0878" w:rsidP="009F087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8F74C6" w14:textId="51745699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4,937</w:t>
            </w:r>
          </w:p>
        </w:tc>
        <w:tc>
          <w:tcPr>
            <w:tcW w:w="180" w:type="dxa"/>
            <w:vAlign w:val="bottom"/>
          </w:tcPr>
          <w:p w14:paraId="2D7F99BC" w14:textId="77777777" w:rsidR="009F0878" w:rsidRPr="00A03B2F" w:rsidRDefault="009F0878" w:rsidP="009F08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33997EB" w14:textId="567375E9" w:rsidR="009F0878" w:rsidRPr="00A03B2F" w:rsidRDefault="00EF5844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  <w:tc>
          <w:tcPr>
            <w:tcW w:w="184" w:type="dxa"/>
            <w:vAlign w:val="bottom"/>
          </w:tcPr>
          <w:p w14:paraId="2385C4F3" w14:textId="77777777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E1690E" w14:textId="49834B61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</w:tr>
      <w:tr w:rsidR="009F0878" w:rsidRPr="00A03B2F" w14:paraId="5FA126FB" w14:textId="77777777" w:rsidTr="00607AA0">
        <w:trPr>
          <w:cantSplit/>
          <w:trHeight w:val="20"/>
        </w:trPr>
        <w:tc>
          <w:tcPr>
            <w:tcW w:w="4048" w:type="dxa"/>
          </w:tcPr>
          <w:p w14:paraId="20A2DE68" w14:textId="77777777" w:rsidR="009F0878" w:rsidRPr="00A03B2F" w:rsidRDefault="009F0878" w:rsidP="009F08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33B0B6F" w14:textId="544DADE9" w:rsidR="009F0878" w:rsidRPr="00A03B2F" w:rsidRDefault="00EF5844" w:rsidP="009F08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221,638</w:t>
            </w:r>
          </w:p>
        </w:tc>
        <w:tc>
          <w:tcPr>
            <w:tcW w:w="178" w:type="dxa"/>
            <w:vAlign w:val="bottom"/>
          </w:tcPr>
          <w:p w14:paraId="2B325806" w14:textId="77777777" w:rsidR="009F0878" w:rsidRPr="00A03B2F" w:rsidRDefault="009F0878" w:rsidP="009F087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67A895" w14:textId="4BE2CAB8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245,042</w:t>
            </w:r>
          </w:p>
        </w:tc>
        <w:tc>
          <w:tcPr>
            <w:tcW w:w="180" w:type="dxa"/>
            <w:vAlign w:val="bottom"/>
          </w:tcPr>
          <w:p w14:paraId="34BB4421" w14:textId="77777777" w:rsidR="009F0878" w:rsidRPr="00A03B2F" w:rsidRDefault="009F0878" w:rsidP="009F08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F318454" w14:textId="5882C88D" w:rsidR="009F0878" w:rsidRPr="00A03B2F" w:rsidRDefault="00EF5844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221,451</w:t>
            </w:r>
          </w:p>
        </w:tc>
        <w:tc>
          <w:tcPr>
            <w:tcW w:w="184" w:type="dxa"/>
            <w:vAlign w:val="bottom"/>
          </w:tcPr>
          <w:p w14:paraId="79AE31ED" w14:textId="77777777" w:rsidR="009F0878" w:rsidRPr="00A03B2F" w:rsidRDefault="009F0878" w:rsidP="009F08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ABE3FC5" w14:textId="21DE9748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244,735</w:t>
            </w:r>
          </w:p>
        </w:tc>
      </w:tr>
      <w:tr w:rsidR="009F0878" w:rsidRPr="00A03B2F" w14:paraId="7D6CA94E" w14:textId="77777777" w:rsidTr="00607AA0">
        <w:trPr>
          <w:cantSplit/>
          <w:trHeight w:val="20"/>
        </w:trPr>
        <w:tc>
          <w:tcPr>
            <w:tcW w:w="4048" w:type="dxa"/>
          </w:tcPr>
          <w:p w14:paraId="3EB3DE91" w14:textId="77777777" w:rsidR="009F0878" w:rsidRPr="00A03B2F" w:rsidRDefault="009F0878" w:rsidP="009F08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2EC1" w14:textId="63C789D7" w:rsidR="009F0878" w:rsidRPr="00A03B2F" w:rsidRDefault="00EF5844" w:rsidP="009F08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223,750</w:t>
            </w:r>
          </w:p>
        </w:tc>
        <w:tc>
          <w:tcPr>
            <w:tcW w:w="178" w:type="dxa"/>
            <w:vAlign w:val="bottom"/>
          </w:tcPr>
          <w:p w14:paraId="3F045FEE" w14:textId="77777777" w:rsidR="009F0878" w:rsidRPr="00A03B2F" w:rsidRDefault="009F0878" w:rsidP="009F087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101AF" w14:textId="359A8405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249,979</w:t>
            </w:r>
          </w:p>
        </w:tc>
        <w:tc>
          <w:tcPr>
            <w:tcW w:w="180" w:type="dxa"/>
            <w:vAlign w:val="bottom"/>
          </w:tcPr>
          <w:p w14:paraId="440A5058" w14:textId="77777777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91B88" w14:textId="00DCF6AA" w:rsidR="009F0878" w:rsidRPr="00A03B2F" w:rsidRDefault="00EF5844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223,563</w:t>
            </w:r>
          </w:p>
        </w:tc>
        <w:tc>
          <w:tcPr>
            <w:tcW w:w="184" w:type="dxa"/>
            <w:vAlign w:val="bottom"/>
          </w:tcPr>
          <w:p w14:paraId="0A6208E6" w14:textId="77777777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26E2" w14:textId="0946A4D1" w:rsidR="009F0878" w:rsidRPr="00A03B2F" w:rsidRDefault="009F0878" w:rsidP="009F08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249,672</w:t>
            </w:r>
          </w:p>
        </w:tc>
      </w:tr>
    </w:tbl>
    <w:p w14:paraId="1FFB3322" w14:textId="77777777" w:rsidR="00793684" w:rsidRPr="00A03B2F" w:rsidRDefault="00793684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4A7C09" w14:textId="6BB87F5E" w:rsidR="00072362" w:rsidRPr="00A03B2F" w:rsidRDefault="00677A45" w:rsidP="009C2F99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03B2F">
        <w:rPr>
          <w:rFonts w:ascii="Angsana New" w:hAnsi="Angsana New" w:hint="cs"/>
          <w:sz w:val="30"/>
          <w:szCs w:val="30"/>
          <w:cs/>
          <w:lang w:bidi="th-TH"/>
        </w:rPr>
        <w:t xml:space="preserve">ในปี </w:t>
      </w:r>
      <w:r w:rsidRPr="00A03B2F">
        <w:rPr>
          <w:rFonts w:ascii="Angsana New" w:hAnsi="Angsana New"/>
          <w:sz w:val="30"/>
          <w:szCs w:val="30"/>
          <w:lang w:val="en-US" w:bidi="th-TH"/>
        </w:rPr>
        <w:t>256</w:t>
      </w:r>
      <w:r w:rsidR="00EF5844" w:rsidRPr="00A03B2F">
        <w:rPr>
          <w:rFonts w:ascii="Angsana New" w:hAnsi="Angsana New"/>
          <w:sz w:val="30"/>
          <w:szCs w:val="30"/>
          <w:lang w:val="en-US" w:bidi="th-TH"/>
        </w:rPr>
        <w:t>8</w:t>
      </w:r>
      <w:r w:rsidRPr="00A03B2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สินทรัพย์สิทธิการใช้ของกลุ่มบริษัทและบริษัทเพิ่มขึ้นเป็นจำนวน</w:t>
      </w:r>
      <w:r w:rsidR="00B223E7" w:rsidRPr="00A03B2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82EF8" w:rsidRPr="00A03B2F">
        <w:rPr>
          <w:rFonts w:ascii="Angsana New" w:hAnsi="Angsana New"/>
          <w:sz w:val="30"/>
          <w:szCs w:val="30"/>
          <w:lang w:val="en-US" w:bidi="th-TH"/>
        </w:rPr>
        <w:t>75.05</w:t>
      </w:r>
      <w:r w:rsidR="004240A1" w:rsidRPr="00A03B2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F46A0" w:rsidRPr="00A03B2F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="00DF46A0" w:rsidRPr="00A03B2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DF46A0" w:rsidRPr="00A03B2F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9F0878" w:rsidRPr="00A03B2F">
        <w:rPr>
          <w:rFonts w:ascii="Angsana New" w:hAnsi="Angsana New"/>
          <w:i/>
          <w:iCs/>
          <w:sz w:val="30"/>
          <w:szCs w:val="30"/>
          <w:lang w:val="en-US" w:bidi="th-TH"/>
        </w:rPr>
        <w:t>7</w:t>
      </w:r>
      <w:r w:rsidR="00DF46A0" w:rsidRPr="00A03B2F">
        <w:rPr>
          <w:rFonts w:ascii="Angsana New" w:hAnsi="Angsana New"/>
          <w:i/>
          <w:iCs/>
          <w:sz w:val="30"/>
          <w:szCs w:val="30"/>
          <w:cs/>
          <w:lang w:val="en-US" w:bidi="th-TH"/>
        </w:rPr>
        <w:t>:</w:t>
      </w:r>
      <w:r w:rsidR="00B36585" w:rsidRPr="00A03B2F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9F0878" w:rsidRPr="00A03B2F">
        <w:rPr>
          <w:rFonts w:ascii="Angsana New" w:hAnsi="Angsana New"/>
          <w:i/>
          <w:iCs/>
          <w:sz w:val="30"/>
          <w:szCs w:val="30"/>
          <w:lang w:val="en-US" w:bidi="th-TH"/>
        </w:rPr>
        <w:t>68.67</w:t>
      </w:r>
      <w:r w:rsidR="00B36585" w:rsidRPr="00A03B2F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DF46A0" w:rsidRPr="00A03B2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BC7C30" w:rsidRPr="00A03B2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611AAA96" w14:textId="77777777" w:rsidR="001A4A12" w:rsidRPr="00A03B2F" w:rsidRDefault="001A4A12" w:rsidP="001A4A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E971D4" w14:textId="51D12F91" w:rsidR="00DE437F" w:rsidRPr="00A03B2F" w:rsidRDefault="00BB2294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A03B2F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DE437F" w:rsidRPr="00A03B2F">
        <w:rPr>
          <w:rFonts w:ascii="Angsana New" w:hAnsi="Angsana New"/>
          <w:sz w:val="30"/>
          <w:szCs w:val="30"/>
          <w:cs/>
          <w:lang w:bidi="th-TH"/>
        </w:rPr>
        <w:t>เช่า</w:t>
      </w:r>
      <w:r w:rsidR="00DD0FBC" w:rsidRPr="00A03B2F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="0011229D" w:rsidRPr="00A03B2F">
        <w:rPr>
          <w:rFonts w:ascii="Angsana New" w:hAnsi="Angsana New" w:hint="cs"/>
          <w:sz w:val="30"/>
          <w:szCs w:val="30"/>
          <w:cs/>
          <w:lang w:bidi="th-TH"/>
        </w:rPr>
        <w:t>แห่ง</w:t>
      </w:r>
      <w:r w:rsidR="00FD638D" w:rsidRPr="00A03B2F">
        <w:rPr>
          <w:rFonts w:ascii="Angsana New" w:hAnsi="Angsana New" w:hint="cs"/>
          <w:sz w:val="30"/>
          <w:szCs w:val="30"/>
          <w:cs/>
          <w:lang w:bidi="th-TH"/>
        </w:rPr>
        <w:t>หนึ่ง</w:t>
      </w:r>
      <w:r w:rsidR="00DE437F" w:rsidRPr="00A03B2F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="00DE437F" w:rsidRPr="00A03B2F">
        <w:rPr>
          <w:rFonts w:ascii="Angsana New" w:hAnsi="Angsana New"/>
          <w:sz w:val="30"/>
          <w:szCs w:val="30"/>
          <w:cs/>
          <w:lang w:bidi="th-TH"/>
        </w:rPr>
        <w:t xml:space="preserve">ระยะเวลา </w:t>
      </w:r>
      <w:r w:rsidR="001E1B1A" w:rsidRPr="00A03B2F">
        <w:rPr>
          <w:rFonts w:ascii="Angsana New" w:hAnsi="Angsana New"/>
          <w:sz w:val="30"/>
          <w:szCs w:val="30"/>
        </w:rPr>
        <w:t>3</w:t>
      </w:r>
      <w:r w:rsidR="00DE437F" w:rsidRPr="00A03B2F">
        <w:rPr>
          <w:rFonts w:ascii="Angsana New" w:hAnsi="Angsana New"/>
          <w:sz w:val="30"/>
          <w:szCs w:val="30"/>
          <w:cs/>
          <w:lang w:bidi="th-TH"/>
        </w:rPr>
        <w:t xml:space="preserve"> ปี</w:t>
      </w:r>
      <w:r w:rsidR="00DE437F" w:rsidRPr="00A03B2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DE437F" w:rsidRPr="00A03B2F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DE437F" w:rsidRPr="00A03B2F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="00DE437F" w:rsidRPr="00A03B2F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="00DE437F" w:rsidRPr="00A03B2F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="00DE437F" w:rsidRPr="00A03B2F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 w:rsidR="007101CB" w:rsidRPr="00A03B2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60CE1115" w14:textId="77777777" w:rsidR="00B26D87" w:rsidRPr="00A03B2F" w:rsidRDefault="00B26D87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18DB31" w14:textId="3DC95D24" w:rsidR="007B062F" w:rsidRPr="00A03B2F" w:rsidRDefault="001E3BB6" w:rsidP="007B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7B062F" w:rsidRPr="00A03B2F">
        <w:rPr>
          <w:rFonts w:ascii="Angsana New" w:hAnsi="Angsana New" w:hint="cs"/>
          <w:sz w:val="30"/>
          <w:szCs w:val="30"/>
          <w:cs/>
        </w:rPr>
        <w:t>บริษัท</w:t>
      </w:r>
      <w:r w:rsidR="00BB2294" w:rsidRPr="00A03B2F">
        <w:rPr>
          <w:rFonts w:ascii="Angsana New" w:hAnsi="Angsana New" w:hint="cs"/>
          <w:sz w:val="30"/>
          <w:szCs w:val="30"/>
          <w:cs/>
        </w:rPr>
        <w:t>และบริษัท</w:t>
      </w:r>
      <w:r w:rsidR="007B062F" w:rsidRPr="00A03B2F">
        <w:rPr>
          <w:rFonts w:ascii="Angsana New" w:hAnsi="Angsana New" w:hint="cs"/>
          <w:sz w:val="30"/>
          <w:szCs w:val="30"/>
          <w:cs/>
        </w:rPr>
        <w:t>เช่ายานพาหนะ</w:t>
      </w:r>
      <w:r w:rsidR="00BB2294" w:rsidRPr="00A03B2F">
        <w:rPr>
          <w:rFonts w:ascii="Angsana New" w:hAnsi="Angsana New" w:hint="cs"/>
          <w:sz w:val="30"/>
          <w:szCs w:val="30"/>
          <w:cs/>
        </w:rPr>
        <w:t>หลายคัน</w:t>
      </w:r>
      <w:r w:rsidR="004249B0" w:rsidRPr="00A03B2F">
        <w:rPr>
          <w:rFonts w:ascii="Angsana New" w:hAnsi="Angsana New" w:hint="cs"/>
          <w:sz w:val="30"/>
          <w:szCs w:val="30"/>
          <w:cs/>
        </w:rPr>
        <w:t xml:space="preserve"> ค่าเช่า</w:t>
      </w:r>
      <w:r w:rsidR="000277A8" w:rsidRPr="00A03B2F">
        <w:rPr>
          <w:rFonts w:ascii="Angsana New" w:hAnsi="Angsana New" w:hint="cs"/>
          <w:sz w:val="30"/>
          <w:szCs w:val="30"/>
          <w:cs/>
        </w:rPr>
        <w:t>กำหนด</w:t>
      </w:r>
      <w:r w:rsidR="007B062F" w:rsidRPr="00A03B2F">
        <w:rPr>
          <w:rFonts w:ascii="Angsana New" w:hAnsi="Angsana New" w:hint="cs"/>
          <w:sz w:val="30"/>
          <w:szCs w:val="30"/>
          <w:cs/>
        </w:rPr>
        <w:t>ชำระเป็นรายเดือน</w:t>
      </w:r>
      <w:r w:rsidR="00A524E4" w:rsidRPr="00A03B2F">
        <w:rPr>
          <w:rFonts w:ascii="Angsana New" w:hAnsi="Angsana New" w:hint="cs"/>
          <w:sz w:val="30"/>
          <w:szCs w:val="30"/>
          <w:cs/>
        </w:rPr>
        <w:t>ตามอัตราที่ระบุ</w:t>
      </w:r>
      <w:r w:rsidR="002242EF" w:rsidRPr="00A03B2F">
        <w:rPr>
          <w:rFonts w:ascii="Angsana New" w:hAnsi="Angsana New" w:hint="cs"/>
          <w:sz w:val="30"/>
          <w:szCs w:val="30"/>
          <w:cs/>
        </w:rPr>
        <w:t>ไว้ในสัญญา</w:t>
      </w:r>
      <w:r w:rsidR="007B062F" w:rsidRPr="00A03B2F">
        <w:rPr>
          <w:rFonts w:ascii="Angsana New" w:hAnsi="Angsana New" w:hint="cs"/>
          <w:sz w:val="30"/>
          <w:szCs w:val="30"/>
          <w:cs/>
        </w:rPr>
        <w:t xml:space="preserve"> กรรมสิทธิ์ในยานพาหนะดังกล่าวจะโอนเป็นของ</w:t>
      </w:r>
      <w:r w:rsidR="00A44A26" w:rsidRPr="00A03B2F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A03B2F">
        <w:rPr>
          <w:rFonts w:ascii="Angsana New" w:hAnsi="Angsana New" w:hint="cs"/>
          <w:sz w:val="30"/>
          <w:szCs w:val="30"/>
          <w:cs/>
        </w:rPr>
        <w:t>บริษัท</w:t>
      </w:r>
      <w:r w:rsidR="00326828" w:rsidRPr="00A03B2F">
        <w:rPr>
          <w:rFonts w:ascii="Angsana New" w:hAnsi="Angsana New" w:hint="cs"/>
          <w:sz w:val="30"/>
          <w:szCs w:val="30"/>
          <w:cs/>
        </w:rPr>
        <w:t xml:space="preserve">และบริษัท </w:t>
      </w:r>
      <w:r w:rsidR="007B062F" w:rsidRPr="00A03B2F">
        <w:rPr>
          <w:rFonts w:ascii="Angsana New" w:hAnsi="Angsana New" w:hint="cs"/>
          <w:sz w:val="30"/>
          <w:szCs w:val="30"/>
          <w:cs/>
        </w:rPr>
        <w:t>เมื่อ</w:t>
      </w:r>
      <w:r w:rsidR="00A44A26" w:rsidRPr="00A03B2F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A03B2F">
        <w:rPr>
          <w:rFonts w:ascii="Angsana New" w:hAnsi="Angsana New" w:hint="cs"/>
          <w:sz w:val="30"/>
          <w:szCs w:val="30"/>
          <w:cs/>
        </w:rPr>
        <w:t>บริษ</w:t>
      </w:r>
      <w:r w:rsidR="00326828" w:rsidRPr="00A03B2F">
        <w:rPr>
          <w:rFonts w:ascii="Angsana New" w:hAnsi="Angsana New" w:hint="cs"/>
          <w:sz w:val="30"/>
          <w:szCs w:val="30"/>
          <w:cs/>
        </w:rPr>
        <w:t>ัทและบริษัท</w:t>
      </w:r>
      <w:r w:rsidR="007B062F" w:rsidRPr="00A03B2F">
        <w:rPr>
          <w:rFonts w:ascii="Angsana New" w:hAnsi="Angsana New" w:hint="cs"/>
          <w:sz w:val="30"/>
          <w:szCs w:val="30"/>
          <w:cs/>
        </w:rPr>
        <w:t>ใช้สิทธิเลือกซื้อและจ่ายชำระเงินค่าสิทธิในการซื้อดังกล่าวแล้ว</w:t>
      </w:r>
    </w:p>
    <w:p w14:paraId="6FC855FA" w14:textId="77777777" w:rsidR="00407ED0" w:rsidRPr="00A03B2F" w:rsidRDefault="00407ED0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DA0296" w14:textId="2D2D274B" w:rsidR="00D95AB9" w:rsidRPr="00A03B2F" w:rsidRDefault="00D95AB9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A03B2F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B39446" w14:textId="77777777" w:rsidR="00F33B99" w:rsidRPr="00A03B2F" w:rsidRDefault="00F33B99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1C9A0C" w14:textId="3FBFB5F0" w:rsidR="00007977" w:rsidRPr="00A03B2F" w:rsidRDefault="00007977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03B2F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A03B2F">
        <w:rPr>
          <w:rFonts w:ascii="Angsana New" w:hAnsi="Angsana New" w:hint="cs"/>
          <w:sz w:val="30"/>
          <w:szCs w:val="30"/>
          <w:cs/>
          <w:lang w:val="en-GB"/>
        </w:rPr>
        <w:t>มีสิทธิ</w:t>
      </w:r>
      <w:r w:rsidRPr="00A03B2F">
        <w:rPr>
          <w:rFonts w:ascii="Angsana New" w:hAnsi="Angsana New"/>
          <w:sz w:val="30"/>
          <w:szCs w:val="30"/>
          <w:cs/>
          <w:lang w:val="en-GB"/>
        </w:rPr>
        <w:t>เลือกขยายอายุสัญญาเช่า</w:t>
      </w:r>
      <w:r w:rsidRPr="00A03B2F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</w:t>
      </w:r>
      <w:r w:rsidRPr="00A03B2F">
        <w:rPr>
          <w:rFonts w:ascii="Angsana New" w:hAnsi="Angsana New"/>
          <w:sz w:val="30"/>
          <w:szCs w:val="30"/>
          <w:cs/>
          <w:lang w:val="en-GB"/>
        </w:rPr>
        <w:t xml:space="preserve">ภายในหนึ่งปีก่อนสิ้นสุดระยะเวลาเช่า </w:t>
      </w:r>
      <w:r w:rsidRPr="00A03B2F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A03B2F">
        <w:rPr>
          <w:rFonts w:ascii="Angsana New" w:hAnsi="Angsana New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A03B2F">
        <w:rPr>
          <w:rFonts w:ascii="Angsana New" w:hAnsi="Angsana New" w:hint="cs"/>
          <w:sz w:val="30"/>
          <w:szCs w:val="30"/>
          <w:cs/>
          <w:lang w:val="en-GB"/>
        </w:rPr>
        <w:t>ดังกล่าวอย่างสม่ำเสมอ</w:t>
      </w:r>
      <w:r w:rsidRPr="00A03B2F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2ACC0DF3" w14:textId="424843F3" w:rsidR="00F07081" w:rsidRPr="00A03B2F" w:rsidRDefault="00F07081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244F48" w14:textId="77777777" w:rsidR="001A4A12" w:rsidRPr="00A03B2F" w:rsidRDefault="001A4A12">
      <w:pPr>
        <w:rPr>
          <w:cs/>
        </w:rPr>
      </w:pPr>
      <w:r w:rsidRPr="00A03B2F">
        <w:br w:type="page"/>
      </w: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72"/>
        <w:gridCol w:w="180"/>
        <w:gridCol w:w="1162"/>
      </w:tblGrid>
      <w:tr w:rsidR="00DE437F" w:rsidRPr="00A03B2F" w14:paraId="16854086" w14:textId="77777777" w:rsidTr="00974F10">
        <w:trPr>
          <w:cantSplit/>
          <w:tblHeader/>
        </w:trPr>
        <w:tc>
          <w:tcPr>
            <w:tcW w:w="4410" w:type="dxa"/>
            <w:vAlign w:val="bottom"/>
          </w:tcPr>
          <w:p w14:paraId="6D0520D0" w14:textId="058F57B4" w:rsidR="00DE437F" w:rsidRPr="00A03B2F" w:rsidRDefault="00DE437F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8C8B43C" w14:textId="703DCDB9" w:rsidR="00DE437F" w:rsidRPr="00A03B2F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03B2F"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46B7588F" w14:textId="77777777" w:rsidR="00DE437F" w:rsidRPr="00A03B2F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2CD3C0C" w14:textId="498D3017" w:rsidR="00DE437F" w:rsidRPr="00A03B2F" w:rsidRDefault="00DE437F" w:rsidP="0001785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2E6E" w:rsidRPr="00A03B2F" w14:paraId="7EB28FEB" w14:textId="77777777" w:rsidTr="00974F10">
        <w:trPr>
          <w:cantSplit/>
          <w:tblHeader/>
        </w:trPr>
        <w:tc>
          <w:tcPr>
            <w:tcW w:w="4410" w:type="dxa"/>
          </w:tcPr>
          <w:p w14:paraId="110915F3" w14:textId="2E31642E" w:rsidR="00FA2E6E" w:rsidRPr="00A03B2F" w:rsidRDefault="00FA2E6E" w:rsidP="00FA2E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03B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9BB76A" w14:textId="266455C1" w:rsidR="00FA2E6E" w:rsidRPr="00A03B2F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05A54"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4D81077" w14:textId="77777777" w:rsidR="00FA2E6E" w:rsidRPr="00A03B2F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C461F" w14:textId="4A07CB28" w:rsidR="00FA2E6E" w:rsidRPr="00A03B2F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B05A54"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3C1B0980" w14:textId="77777777" w:rsidR="00FA2E6E" w:rsidRPr="00A03B2F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74483F40" w14:textId="6F3ADDE6" w:rsidR="00FA2E6E" w:rsidRPr="00A03B2F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B05A54"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2AF6C98" w14:textId="77777777" w:rsidR="00FA2E6E" w:rsidRPr="00A03B2F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E5BDE3" w14:textId="0C366F17" w:rsidR="00FA2E6E" w:rsidRPr="00A03B2F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B05A54"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FA2E6E" w:rsidRPr="00A03B2F" w14:paraId="4E808B18" w14:textId="77777777" w:rsidTr="00974F10">
        <w:trPr>
          <w:cantSplit/>
          <w:tblHeader/>
        </w:trPr>
        <w:tc>
          <w:tcPr>
            <w:tcW w:w="4410" w:type="dxa"/>
          </w:tcPr>
          <w:p w14:paraId="23481E4A" w14:textId="13EABA22" w:rsidR="00FA2E6E" w:rsidRPr="00A03B2F" w:rsidRDefault="00FA2E6E" w:rsidP="00FA2E6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20BEB05C" w14:textId="7F3FEC08" w:rsidR="00FA2E6E" w:rsidRPr="00A03B2F" w:rsidRDefault="00FA2E6E" w:rsidP="00FA2E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03B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03B2F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A2E6E" w:rsidRPr="00A03B2F" w14:paraId="576EF383" w14:textId="77777777" w:rsidTr="00974F10">
        <w:trPr>
          <w:cantSplit/>
        </w:trPr>
        <w:tc>
          <w:tcPr>
            <w:tcW w:w="4410" w:type="dxa"/>
          </w:tcPr>
          <w:p w14:paraId="3464F11C" w14:textId="77777777" w:rsidR="00FA2E6E" w:rsidRPr="00A03B2F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03B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F828D66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74DCE" w14:textId="77777777" w:rsidR="00FA2E6E" w:rsidRPr="00A03B2F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CA2C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90161" w14:textId="77777777" w:rsidR="00FA2E6E" w:rsidRPr="00A03B2F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C06C8C5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5101F0" w14:textId="77777777" w:rsidR="00FA2E6E" w:rsidRPr="00A03B2F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C41BE5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E6E" w:rsidRPr="00A03B2F" w14:paraId="119E9FAE" w14:textId="77777777" w:rsidTr="00974F10">
        <w:trPr>
          <w:cantSplit/>
        </w:trPr>
        <w:tc>
          <w:tcPr>
            <w:tcW w:w="4410" w:type="dxa"/>
          </w:tcPr>
          <w:p w14:paraId="397CB613" w14:textId="2876F573" w:rsidR="00FA2E6E" w:rsidRPr="00A03B2F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061BB77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17F6D" w14:textId="77777777" w:rsidR="00FA2E6E" w:rsidRPr="00A03B2F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23F1B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1BD41D" w14:textId="77777777" w:rsidR="00FA2E6E" w:rsidRPr="00A03B2F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A52631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B6EE7C" w14:textId="77777777" w:rsidR="00FA2E6E" w:rsidRPr="00A03B2F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7E7C5DD" w14:textId="77777777" w:rsidR="00FA2E6E" w:rsidRPr="00A03B2F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A54" w:rsidRPr="00A03B2F" w14:paraId="70385137" w14:textId="77777777" w:rsidTr="00FA2E6E">
        <w:trPr>
          <w:cantSplit/>
        </w:trPr>
        <w:tc>
          <w:tcPr>
            <w:tcW w:w="4410" w:type="dxa"/>
          </w:tcPr>
          <w:p w14:paraId="443BBE02" w14:textId="29584A03" w:rsidR="00B05A54" w:rsidRPr="00A03B2F" w:rsidRDefault="00B05A54" w:rsidP="00B05A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</w:t>
            </w:r>
          </w:p>
        </w:tc>
        <w:tc>
          <w:tcPr>
            <w:tcW w:w="1080" w:type="dxa"/>
            <w:vAlign w:val="bottom"/>
          </w:tcPr>
          <w:p w14:paraId="42F51F01" w14:textId="0ADF58D5" w:rsidR="00B05A54" w:rsidRPr="00A03B2F" w:rsidRDefault="00D4129E" w:rsidP="00B05A5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2,825</w:t>
            </w:r>
          </w:p>
        </w:tc>
        <w:tc>
          <w:tcPr>
            <w:tcW w:w="180" w:type="dxa"/>
            <w:vAlign w:val="bottom"/>
          </w:tcPr>
          <w:p w14:paraId="50B33FC1" w14:textId="77777777" w:rsidR="00B05A54" w:rsidRPr="00A03B2F" w:rsidRDefault="00B05A54" w:rsidP="00B05A5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1B984" w14:textId="30156E5E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2,825</w:t>
            </w:r>
          </w:p>
        </w:tc>
        <w:tc>
          <w:tcPr>
            <w:tcW w:w="180" w:type="dxa"/>
            <w:vAlign w:val="bottom"/>
          </w:tcPr>
          <w:p w14:paraId="6256ADBB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253C24A" w14:textId="448C810B" w:rsidR="00B05A54" w:rsidRPr="00A03B2F" w:rsidRDefault="00D4129E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2,825</w:t>
            </w:r>
          </w:p>
        </w:tc>
        <w:tc>
          <w:tcPr>
            <w:tcW w:w="180" w:type="dxa"/>
            <w:vAlign w:val="bottom"/>
          </w:tcPr>
          <w:p w14:paraId="5251652D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7A35674" w14:textId="7F70D665" w:rsidR="00B05A54" w:rsidRPr="00A03B2F" w:rsidRDefault="00B05A54" w:rsidP="00B05A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</w:tr>
      <w:tr w:rsidR="00B05A54" w:rsidRPr="00A03B2F" w14:paraId="7A832C61" w14:textId="77777777" w:rsidTr="00FA2E6E">
        <w:trPr>
          <w:cantSplit/>
        </w:trPr>
        <w:tc>
          <w:tcPr>
            <w:tcW w:w="4410" w:type="dxa"/>
          </w:tcPr>
          <w:p w14:paraId="34D99E91" w14:textId="1AECF27B" w:rsidR="00B05A54" w:rsidRPr="00A03B2F" w:rsidRDefault="00B05A54" w:rsidP="00B05A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BA4ECBB" w14:textId="35966698" w:rsidR="00B05A54" w:rsidRPr="00A03B2F" w:rsidRDefault="00D4129E" w:rsidP="00B05A5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97,725</w:t>
            </w:r>
          </w:p>
        </w:tc>
        <w:tc>
          <w:tcPr>
            <w:tcW w:w="180" w:type="dxa"/>
            <w:vAlign w:val="bottom"/>
          </w:tcPr>
          <w:p w14:paraId="211A836C" w14:textId="77777777" w:rsidR="00B05A54" w:rsidRPr="00A03B2F" w:rsidRDefault="00B05A54" w:rsidP="00B05A5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096A3" w14:textId="18FD66E5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91,21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00F9ADF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1B52492" w14:textId="0DE55244" w:rsidR="00B05A54" w:rsidRPr="00A03B2F" w:rsidRDefault="00D4129E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97,605</w:t>
            </w:r>
          </w:p>
        </w:tc>
        <w:tc>
          <w:tcPr>
            <w:tcW w:w="180" w:type="dxa"/>
            <w:vAlign w:val="bottom"/>
          </w:tcPr>
          <w:p w14:paraId="5D48BA6C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24A2B7" w14:textId="27C4B1A1" w:rsidR="00B05A54" w:rsidRPr="00A03B2F" w:rsidRDefault="00B05A54" w:rsidP="00B05A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91,094</w:t>
            </w:r>
          </w:p>
        </w:tc>
      </w:tr>
      <w:tr w:rsidR="00B05A54" w:rsidRPr="00A03B2F" w14:paraId="118DB302" w14:textId="77777777" w:rsidTr="00FA2E6E">
        <w:trPr>
          <w:cantSplit/>
        </w:trPr>
        <w:tc>
          <w:tcPr>
            <w:tcW w:w="4410" w:type="dxa"/>
          </w:tcPr>
          <w:p w14:paraId="77F03EE0" w14:textId="77777777" w:rsidR="00B05A54" w:rsidRPr="00A03B2F" w:rsidRDefault="00B05A54" w:rsidP="00B05A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56A90E5C" w14:textId="0BFA5681" w:rsidR="00B05A54" w:rsidRPr="00A03B2F" w:rsidRDefault="00D4129E" w:rsidP="00B05A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7,291</w:t>
            </w:r>
          </w:p>
        </w:tc>
        <w:tc>
          <w:tcPr>
            <w:tcW w:w="180" w:type="dxa"/>
            <w:vAlign w:val="bottom"/>
          </w:tcPr>
          <w:p w14:paraId="2E98CA59" w14:textId="77777777" w:rsidR="00B05A54" w:rsidRPr="00A03B2F" w:rsidRDefault="00B05A54" w:rsidP="00B05A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77387" w14:textId="44972A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7,807</w:t>
            </w:r>
          </w:p>
        </w:tc>
        <w:tc>
          <w:tcPr>
            <w:tcW w:w="180" w:type="dxa"/>
            <w:vAlign w:val="bottom"/>
          </w:tcPr>
          <w:p w14:paraId="6B37C88C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615A023" w14:textId="075C4128" w:rsidR="00B05A54" w:rsidRPr="00A03B2F" w:rsidRDefault="00D4129E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7,280</w:t>
            </w:r>
          </w:p>
        </w:tc>
        <w:tc>
          <w:tcPr>
            <w:tcW w:w="180" w:type="dxa"/>
            <w:vAlign w:val="bottom"/>
          </w:tcPr>
          <w:p w14:paraId="16AD5388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26A42B4" w14:textId="70D1F4F0" w:rsidR="00B05A54" w:rsidRPr="00A03B2F" w:rsidRDefault="00B05A54" w:rsidP="00B05A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7,791</w:t>
            </w:r>
          </w:p>
        </w:tc>
      </w:tr>
      <w:tr w:rsidR="00B05A54" w:rsidRPr="00A03B2F" w14:paraId="4C83C3E8" w14:textId="77777777" w:rsidTr="00FA2E6E">
        <w:trPr>
          <w:cantSplit/>
        </w:trPr>
        <w:tc>
          <w:tcPr>
            <w:tcW w:w="4410" w:type="dxa"/>
          </w:tcPr>
          <w:p w14:paraId="04190F60" w14:textId="77777777" w:rsidR="00B05A54" w:rsidRPr="00A03B2F" w:rsidRDefault="00B05A54" w:rsidP="00B05A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06F7977" w14:textId="35A7EC0C" w:rsidR="00B05A54" w:rsidRPr="00A03B2F" w:rsidRDefault="00D4129E" w:rsidP="00B05A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258</w:t>
            </w:r>
          </w:p>
        </w:tc>
        <w:tc>
          <w:tcPr>
            <w:tcW w:w="180" w:type="dxa"/>
            <w:vAlign w:val="bottom"/>
          </w:tcPr>
          <w:p w14:paraId="5F93AEC8" w14:textId="77777777" w:rsidR="00B05A54" w:rsidRPr="00A03B2F" w:rsidRDefault="00B05A54" w:rsidP="00B05A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525B8" w14:textId="4B8B2C1C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80" w:type="dxa"/>
            <w:vAlign w:val="bottom"/>
          </w:tcPr>
          <w:p w14:paraId="3DA4CF5F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6B44CF2" w14:textId="2AEAAEFF" w:rsidR="00B05A54" w:rsidRPr="00A03B2F" w:rsidRDefault="00D4129E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258</w:t>
            </w:r>
          </w:p>
        </w:tc>
        <w:tc>
          <w:tcPr>
            <w:tcW w:w="180" w:type="dxa"/>
            <w:vAlign w:val="bottom"/>
          </w:tcPr>
          <w:p w14:paraId="7DF8CD28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E37170" w14:textId="62B17B51" w:rsidR="00B05A54" w:rsidRPr="00A03B2F" w:rsidRDefault="00B05A54" w:rsidP="00B05A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325</w:t>
            </w:r>
          </w:p>
        </w:tc>
      </w:tr>
      <w:tr w:rsidR="00B05A54" w:rsidRPr="00A03B2F" w14:paraId="119A8357" w14:textId="77777777" w:rsidTr="00974F10">
        <w:trPr>
          <w:cantSplit/>
        </w:trPr>
        <w:tc>
          <w:tcPr>
            <w:tcW w:w="4410" w:type="dxa"/>
          </w:tcPr>
          <w:p w14:paraId="75FF7C89" w14:textId="77777777" w:rsidR="00B05A54" w:rsidRPr="00A03B2F" w:rsidRDefault="00B05A54" w:rsidP="00B05A54">
            <w:pPr>
              <w:tabs>
                <w:tab w:val="clear" w:pos="680"/>
                <w:tab w:val="clear" w:pos="907"/>
              </w:tabs>
              <w:ind w:left="184" w:right="-7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5598B21" w14:textId="134FFDEE" w:rsidR="00B05A54" w:rsidRPr="00A03B2F" w:rsidRDefault="00D4129E" w:rsidP="00B05A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9,862</w:t>
            </w:r>
          </w:p>
        </w:tc>
        <w:tc>
          <w:tcPr>
            <w:tcW w:w="180" w:type="dxa"/>
            <w:vAlign w:val="bottom"/>
          </w:tcPr>
          <w:p w14:paraId="373B5877" w14:textId="77777777" w:rsidR="00B05A54" w:rsidRPr="00A03B2F" w:rsidRDefault="00B05A54" w:rsidP="00B05A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DA126" w14:textId="5DB69684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16,302</w:t>
            </w:r>
          </w:p>
        </w:tc>
        <w:tc>
          <w:tcPr>
            <w:tcW w:w="180" w:type="dxa"/>
            <w:vAlign w:val="bottom"/>
          </w:tcPr>
          <w:p w14:paraId="57DC196D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1C856B8" w14:textId="13B5CE45" w:rsidR="00B05A54" w:rsidRPr="00A03B2F" w:rsidRDefault="00D4129E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9,862</w:t>
            </w:r>
          </w:p>
        </w:tc>
        <w:tc>
          <w:tcPr>
            <w:tcW w:w="180" w:type="dxa"/>
            <w:vAlign w:val="bottom"/>
          </w:tcPr>
          <w:p w14:paraId="6DB3AECD" w14:textId="77777777" w:rsidR="00B05A54" w:rsidRPr="00A03B2F" w:rsidRDefault="00B05A54" w:rsidP="00B05A5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145E623" w14:textId="76487730" w:rsidR="00B05A54" w:rsidRPr="00A03B2F" w:rsidRDefault="00B05A54" w:rsidP="00B05A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16,302</w:t>
            </w:r>
          </w:p>
        </w:tc>
      </w:tr>
    </w:tbl>
    <w:p w14:paraId="32FA2DFF" w14:textId="77777777" w:rsidR="00DE437F" w:rsidRPr="00A03B2F" w:rsidRDefault="00DE437F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4D54D8" w14:textId="235D110D" w:rsidR="005B0C41" w:rsidRPr="00A03B2F" w:rsidRDefault="006811C2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E1B1A" w:rsidRPr="00A03B2F">
        <w:rPr>
          <w:rFonts w:ascii="Angsana New" w:hAnsi="Angsana New"/>
          <w:sz w:val="30"/>
          <w:szCs w:val="30"/>
        </w:rPr>
        <w:t>256</w:t>
      </w:r>
      <w:r w:rsidR="00B05A54" w:rsidRPr="00A03B2F">
        <w:rPr>
          <w:rFonts w:ascii="Angsana New" w:hAnsi="Angsana New"/>
          <w:sz w:val="30"/>
          <w:szCs w:val="30"/>
        </w:rPr>
        <w:t>8</w:t>
      </w:r>
      <w:r w:rsidRPr="00A03B2F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</w:t>
      </w:r>
      <w:r w:rsidRPr="00A03B2F">
        <w:rPr>
          <w:rFonts w:ascii="Angsana New" w:hAnsi="Angsana New" w:hint="cs"/>
          <w:sz w:val="30"/>
          <w:szCs w:val="30"/>
          <w:cs/>
        </w:rPr>
        <w:t>ของ</w:t>
      </w:r>
      <w:r w:rsidR="004A592F" w:rsidRPr="00A03B2F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5B0C41" w:rsidRPr="00A03B2F">
        <w:rPr>
          <w:rFonts w:ascii="Angsana New" w:hAnsi="Angsana New"/>
          <w:sz w:val="30"/>
          <w:szCs w:val="30"/>
          <w:cs/>
        </w:rPr>
        <w:t xml:space="preserve"> มีจำนวน</w:t>
      </w:r>
      <w:r w:rsidR="00525BB6" w:rsidRPr="00A03B2F">
        <w:rPr>
          <w:rFonts w:ascii="Angsana New" w:hAnsi="Angsana New"/>
          <w:sz w:val="30"/>
          <w:szCs w:val="30"/>
        </w:rPr>
        <w:t xml:space="preserve"> </w:t>
      </w:r>
      <w:r w:rsidR="00D4129E" w:rsidRPr="00A03B2F">
        <w:rPr>
          <w:rFonts w:ascii="Angsana New" w:hAnsi="Angsana New"/>
          <w:sz w:val="30"/>
          <w:szCs w:val="30"/>
        </w:rPr>
        <w:t>119.01</w:t>
      </w:r>
      <w:r w:rsidR="00822D05" w:rsidRPr="00A03B2F">
        <w:rPr>
          <w:rFonts w:ascii="Angsana New" w:hAnsi="Angsana New"/>
          <w:sz w:val="30"/>
          <w:szCs w:val="30"/>
          <w:cs/>
        </w:rPr>
        <w:t xml:space="preserve"> </w:t>
      </w:r>
      <w:r w:rsidR="005B0C41" w:rsidRPr="00A03B2F">
        <w:rPr>
          <w:rFonts w:ascii="Angsana New" w:hAnsi="Angsana New"/>
          <w:sz w:val="30"/>
          <w:szCs w:val="30"/>
          <w:cs/>
        </w:rPr>
        <w:t>ล้านบาท และ</w:t>
      </w:r>
      <w:r w:rsidR="00525BB6" w:rsidRPr="00A03B2F">
        <w:rPr>
          <w:rFonts w:ascii="Angsana New" w:hAnsi="Angsana New"/>
          <w:sz w:val="30"/>
          <w:szCs w:val="30"/>
        </w:rPr>
        <w:t xml:space="preserve"> </w:t>
      </w:r>
      <w:r w:rsidR="00D4129E" w:rsidRPr="00A03B2F">
        <w:rPr>
          <w:rFonts w:ascii="Angsana New" w:hAnsi="Angsana New"/>
          <w:sz w:val="30"/>
          <w:szCs w:val="30"/>
        </w:rPr>
        <w:t>118.88</w:t>
      </w:r>
      <w:r w:rsidR="003609B2" w:rsidRPr="00A03B2F">
        <w:rPr>
          <w:rFonts w:ascii="Angsana New" w:hAnsi="Angsana New"/>
          <w:sz w:val="30"/>
          <w:szCs w:val="30"/>
          <w:cs/>
        </w:rPr>
        <w:t xml:space="preserve"> </w:t>
      </w:r>
      <w:r w:rsidR="005B0C41" w:rsidRPr="00A03B2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F4779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="000F4779" w:rsidRPr="00A03B2F">
        <w:rPr>
          <w:rFonts w:ascii="Angsana New" w:hAnsi="Angsana New"/>
          <w:i/>
          <w:iCs/>
          <w:sz w:val="30"/>
          <w:szCs w:val="30"/>
          <w:cs/>
        </w:rPr>
        <w:t>(</w:t>
      </w:r>
      <w:r w:rsidR="003B27C9" w:rsidRPr="00A03B2F">
        <w:rPr>
          <w:rFonts w:ascii="Angsana New" w:hAnsi="Angsana New"/>
          <w:i/>
          <w:iCs/>
          <w:sz w:val="30"/>
          <w:szCs w:val="30"/>
        </w:rPr>
        <w:t>256</w:t>
      </w:r>
      <w:r w:rsidR="00B05A54" w:rsidRPr="00A03B2F">
        <w:rPr>
          <w:rFonts w:ascii="Angsana New" w:hAnsi="Angsana New"/>
          <w:i/>
          <w:iCs/>
          <w:sz w:val="30"/>
          <w:szCs w:val="30"/>
        </w:rPr>
        <w:t>7</w:t>
      </w:r>
      <w:r w:rsidR="003B27C9" w:rsidRPr="00A03B2F">
        <w:rPr>
          <w:rFonts w:ascii="Angsana New" w:hAnsi="Angsana New"/>
          <w:i/>
          <w:iCs/>
          <w:sz w:val="30"/>
          <w:szCs w:val="30"/>
          <w:cs/>
        </w:rPr>
        <w:t>:</w:t>
      </w:r>
      <w:r w:rsidR="003609B2" w:rsidRPr="00A03B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72D87" w:rsidRPr="00A03B2F">
        <w:rPr>
          <w:rFonts w:ascii="Angsana New" w:hAnsi="Angsana New"/>
          <w:i/>
          <w:iCs/>
          <w:sz w:val="30"/>
          <w:szCs w:val="30"/>
        </w:rPr>
        <w:t>1</w:t>
      </w:r>
      <w:r w:rsidR="00B05A54" w:rsidRPr="00A03B2F">
        <w:rPr>
          <w:rFonts w:ascii="Angsana New" w:hAnsi="Angsana New"/>
          <w:i/>
          <w:iCs/>
          <w:sz w:val="30"/>
          <w:szCs w:val="30"/>
        </w:rPr>
        <w:t>18</w:t>
      </w:r>
      <w:r w:rsidR="00872D87" w:rsidRPr="00A03B2F">
        <w:rPr>
          <w:rFonts w:ascii="Angsana New" w:hAnsi="Angsana New"/>
          <w:i/>
          <w:iCs/>
          <w:sz w:val="30"/>
          <w:szCs w:val="30"/>
        </w:rPr>
        <w:t>.</w:t>
      </w:r>
      <w:r w:rsidR="00B05A54" w:rsidRPr="00A03B2F">
        <w:rPr>
          <w:rFonts w:ascii="Angsana New" w:hAnsi="Angsana New"/>
          <w:i/>
          <w:iCs/>
          <w:sz w:val="30"/>
          <w:szCs w:val="30"/>
        </w:rPr>
        <w:t>28</w:t>
      </w:r>
      <w:r w:rsidR="003609B2" w:rsidRPr="00A03B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09B2" w:rsidRPr="00A03B2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872D87" w:rsidRPr="00A03B2F">
        <w:rPr>
          <w:rFonts w:ascii="Angsana New" w:hAnsi="Angsana New"/>
          <w:i/>
          <w:iCs/>
          <w:sz w:val="30"/>
          <w:szCs w:val="30"/>
        </w:rPr>
        <w:t>1</w:t>
      </w:r>
      <w:r w:rsidR="00B05A54" w:rsidRPr="00A03B2F">
        <w:rPr>
          <w:rFonts w:ascii="Angsana New" w:hAnsi="Angsana New"/>
          <w:i/>
          <w:iCs/>
          <w:sz w:val="30"/>
          <w:szCs w:val="30"/>
        </w:rPr>
        <w:t>18</w:t>
      </w:r>
      <w:r w:rsidR="00872D87" w:rsidRPr="00A03B2F">
        <w:rPr>
          <w:rFonts w:ascii="Angsana New" w:hAnsi="Angsana New"/>
          <w:i/>
          <w:iCs/>
          <w:sz w:val="30"/>
          <w:szCs w:val="30"/>
        </w:rPr>
        <w:t>.</w:t>
      </w:r>
      <w:r w:rsidR="00B05A54" w:rsidRPr="00A03B2F">
        <w:rPr>
          <w:rFonts w:ascii="Angsana New" w:hAnsi="Angsana New"/>
          <w:i/>
          <w:iCs/>
          <w:sz w:val="30"/>
          <w:szCs w:val="30"/>
        </w:rPr>
        <w:t>15</w:t>
      </w:r>
      <w:r w:rsidR="003609B2" w:rsidRPr="00A03B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27C9" w:rsidRPr="00A03B2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609B2" w:rsidRPr="00A03B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09B2" w:rsidRPr="00A03B2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3B27C9" w:rsidRPr="00A03B2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7CDD226" w14:textId="77777777" w:rsidR="004550F7" w:rsidRPr="00A03B2F" w:rsidRDefault="004550F7" w:rsidP="004550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2FE5BB" w14:textId="6221051B" w:rsidR="000C4621" w:rsidRPr="00A03B2F" w:rsidRDefault="000C4621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03B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A03B2F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A03B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4A393903" w14:textId="77777777" w:rsidR="00CE0F9A" w:rsidRPr="00A03B2F" w:rsidRDefault="00CE0F9A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DD6B5E" w14:textId="23E03026" w:rsidR="008D45C1" w:rsidRPr="00A03B2F" w:rsidRDefault="00A9447A" w:rsidP="008D45C1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8D45C1" w:rsidRPr="00A03B2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D45C1" w:rsidRPr="00A03B2F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8D45C1" w:rsidRPr="00A03B2F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  <w:r w:rsidR="00B33CD9" w:rsidRPr="00A03B2F">
        <w:rPr>
          <w:rFonts w:ascii="Angsana New" w:hAnsi="Angsana New" w:hint="cs"/>
          <w:sz w:val="30"/>
          <w:szCs w:val="30"/>
          <w:cs/>
        </w:rPr>
        <w:t>ตามสั</w:t>
      </w:r>
      <w:r w:rsidR="002A2C5F" w:rsidRPr="00A03B2F">
        <w:rPr>
          <w:rFonts w:ascii="Angsana New" w:hAnsi="Angsana New" w:hint="cs"/>
          <w:sz w:val="30"/>
          <w:szCs w:val="30"/>
          <w:cs/>
        </w:rPr>
        <w:t>ญญาเช่าดำเนินงาน</w:t>
      </w:r>
    </w:p>
    <w:p w14:paraId="7467039B" w14:textId="77777777" w:rsidR="00CE0F9A" w:rsidRPr="00A03B2F" w:rsidRDefault="00CE0F9A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791370" w:rsidRPr="00A03B2F" w14:paraId="74D5E6E4" w14:textId="77777777" w:rsidTr="0053349B">
        <w:trPr>
          <w:trHeight w:val="20"/>
          <w:tblHeader/>
        </w:trPr>
        <w:tc>
          <w:tcPr>
            <w:tcW w:w="6480" w:type="dxa"/>
          </w:tcPr>
          <w:p w14:paraId="7DEA6DC1" w14:textId="1D88BDCB" w:rsidR="00791370" w:rsidRPr="00A03B2F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58184F1" w14:textId="77777777" w:rsidR="00791370" w:rsidRPr="00A03B2F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370" w:rsidRPr="00A03B2F" w14:paraId="10DD429B" w14:textId="77777777" w:rsidTr="0053349B">
        <w:trPr>
          <w:trHeight w:val="20"/>
          <w:tblHeader/>
        </w:trPr>
        <w:tc>
          <w:tcPr>
            <w:tcW w:w="6480" w:type="dxa"/>
          </w:tcPr>
          <w:p w14:paraId="4D07B4C2" w14:textId="62A32A17" w:rsidR="00791370" w:rsidRPr="00A03B2F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BAE611A" w14:textId="01C1921E" w:rsidR="00791370" w:rsidRPr="00A03B2F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D2A71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BCFE821" w14:textId="77777777" w:rsidR="00791370" w:rsidRPr="00A03B2F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0910FA" w14:textId="33361B73" w:rsidR="00791370" w:rsidRPr="00A03B2F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D2A71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91370" w:rsidRPr="00A03B2F" w14:paraId="1957D2C2" w14:textId="77777777" w:rsidTr="0053349B">
        <w:trPr>
          <w:trHeight w:val="20"/>
          <w:tblHeader/>
        </w:trPr>
        <w:tc>
          <w:tcPr>
            <w:tcW w:w="6480" w:type="dxa"/>
          </w:tcPr>
          <w:p w14:paraId="1350EA7C" w14:textId="77777777" w:rsidR="00791370" w:rsidRPr="00A03B2F" w:rsidRDefault="00791370" w:rsidP="00533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40570A" w14:textId="77777777" w:rsidR="00791370" w:rsidRPr="00A03B2F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1370" w:rsidRPr="00A03B2F" w14:paraId="6B798EB7" w14:textId="77777777" w:rsidTr="0053349B">
        <w:trPr>
          <w:trHeight w:val="20"/>
        </w:trPr>
        <w:tc>
          <w:tcPr>
            <w:tcW w:w="6480" w:type="dxa"/>
          </w:tcPr>
          <w:p w14:paraId="593D11D3" w14:textId="35FA8AA6" w:rsidR="00791370" w:rsidRPr="00A03B2F" w:rsidRDefault="00AE63C5" w:rsidP="005334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</w:t>
            </w:r>
            <w:r w:rsidR="004F009F" w:rsidRPr="00A03B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  <w:r w:rsidRPr="00A03B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ได้รับจากสัญญาให้เช่าดำเนินงาน</w:t>
            </w:r>
            <w:r w:rsidR="00791370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16E1B215" w14:textId="77777777" w:rsidR="00791370" w:rsidRPr="00A03B2F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D2A71" w:rsidRPr="00A03B2F" w14:paraId="69B2FBB3" w14:textId="77777777" w:rsidTr="0053349B">
        <w:trPr>
          <w:trHeight w:val="20"/>
        </w:trPr>
        <w:tc>
          <w:tcPr>
            <w:tcW w:w="6480" w:type="dxa"/>
          </w:tcPr>
          <w:p w14:paraId="31650070" w14:textId="1ACA55CD" w:rsidR="00AD2A71" w:rsidRPr="00A03B2F" w:rsidRDefault="00AD2A71" w:rsidP="00AD2A7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A03B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ACE8934" w14:textId="649D4937" w:rsidR="00AD2A71" w:rsidRPr="00A03B2F" w:rsidRDefault="00D4129E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</w:tcPr>
          <w:p w14:paraId="3072526E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D104D4" w14:textId="7CE1178A" w:rsidR="00AD2A71" w:rsidRPr="00A03B2F" w:rsidRDefault="00AD2A71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</w:tr>
      <w:tr w:rsidR="00AD2A71" w:rsidRPr="00A03B2F" w14:paraId="45234C6E" w14:textId="77777777" w:rsidTr="00B60992">
        <w:trPr>
          <w:trHeight w:val="20"/>
        </w:trPr>
        <w:tc>
          <w:tcPr>
            <w:tcW w:w="6480" w:type="dxa"/>
          </w:tcPr>
          <w:p w14:paraId="3FB59DA6" w14:textId="58C9F46B" w:rsidR="00AD2A71" w:rsidRPr="00A03B2F" w:rsidRDefault="00AD2A71" w:rsidP="00AD2A7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A03B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56DC099" w14:textId="3F47E636" w:rsidR="00AD2A71" w:rsidRPr="00A03B2F" w:rsidRDefault="00D4129E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</w:tcPr>
          <w:p w14:paraId="4E827882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5605A3" w14:textId="5664E214" w:rsidR="00AD2A71" w:rsidRPr="00A03B2F" w:rsidRDefault="00AD2A71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</w:tr>
      <w:tr w:rsidR="00AD2A71" w:rsidRPr="00A03B2F" w14:paraId="17E79B60" w14:textId="77777777" w:rsidTr="00B60992">
        <w:trPr>
          <w:trHeight w:val="20"/>
        </w:trPr>
        <w:tc>
          <w:tcPr>
            <w:tcW w:w="6480" w:type="dxa"/>
          </w:tcPr>
          <w:p w14:paraId="076113DF" w14:textId="0A94C0CC" w:rsidR="00AD2A71" w:rsidRPr="00A03B2F" w:rsidRDefault="00AD2A71" w:rsidP="00AD2A7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A03B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243FE38" w14:textId="12CBBA27" w:rsidR="00AD2A71" w:rsidRPr="00A03B2F" w:rsidRDefault="00D4129E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757C8AA0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DF05A0" w14:textId="3ACCE550" w:rsidR="00AD2A71" w:rsidRPr="00A03B2F" w:rsidRDefault="00AD2A71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AD2A71" w:rsidRPr="00A03B2F" w14:paraId="4ADFE5DB" w14:textId="77777777" w:rsidTr="00B60992">
        <w:trPr>
          <w:trHeight w:val="20"/>
        </w:trPr>
        <w:tc>
          <w:tcPr>
            <w:tcW w:w="6480" w:type="dxa"/>
          </w:tcPr>
          <w:p w14:paraId="0708BD35" w14:textId="78FBE4AF" w:rsidR="00AD2A71" w:rsidRPr="00A03B2F" w:rsidRDefault="00AD2A71" w:rsidP="00AD2A7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A03B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54F52D2" w14:textId="6F74621F" w:rsidR="00AD2A71" w:rsidRPr="00A03B2F" w:rsidRDefault="00D4129E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7F2947CF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B4C469" w14:textId="6E7F73DD" w:rsidR="00AD2A71" w:rsidRPr="00A03B2F" w:rsidRDefault="00AD2A71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AD2A71" w:rsidRPr="00A03B2F" w14:paraId="7821E2B4" w14:textId="77777777" w:rsidTr="00B60992">
        <w:trPr>
          <w:trHeight w:val="20"/>
        </w:trPr>
        <w:tc>
          <w:tcPr>
            <w:tcW w:w="6480" w:type="dxa"/>
          </w:tcPr>
          <w:p w14:paraId="28C5D40E" w14:textId="07CF2F8B" w:rsidR="00AD2A71" w:rsidRPr="00A03B2F" w:rsidRDefault="00AD2A71" w:rsidP="00AD2A7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A03B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864DDF9" w14:textId="17847BA5" w:rsidR="00AD2A71" w:rsidRPr="00A03B2F" w:rsidRDefault="00D4129E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36" w:type="dxa"/>
          </w:tcPr>
          <w:p w14:paraId="60A47ED5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A2A85E" w14:textId="76DD25BA" w:rsidR="00AD2A71" w:rsidRPr="00A03B2F" w:rsidRDefault="00AD2A71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AD2A71" w:rsidRPr="00A03B2F" w14:paraId="200978C4" w14:textId="77777777" w:rsidTr="0053349B">
        <w:trPr>
          <w:trHeight w:val="20"/>
        </w:trPr>
        <w:tc>
          <w:tcPr>
            <w:tcW w:w="6480" w:type="dxa"/>
          </w:tcPr>
          <w:p w14:paraId="3D5CDFE8" w14:textId="6DE0F7C6" w:rsidR="00AD2A71" w:rsidRPr="00A03B2F" w:rsidRDefault="00AD2A71" w:rsidP="00AD2A7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A03B2F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069522" w14:textId="1B9B6C33" w:rsidR="00AD2A71" w:rsidRPr="00A03B2F" w:rsidRDefault="00D4129E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2A9408A1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1BC2B6" w14:textId="3D4CEAE3" w:rsidR="00AD2A71" w:rsidRPr="00A03B2F" w:rsidRDefault="00AD2A71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</w:tr>
      <w:tr w:rsidR="00AD2A71" w:rsidRPr="00A03B2F" w14:paraId="23DFA145" w14:textId="77777777" w:rsidTr="0053349B">
        <w:trPr>
          <w:trHeight w:val="20"/>
        </w:trPr>
        <w:tc>
          <w:tcPr>
            <w:tcW w:w="6480" w:type="dxa"/>
          </w:tcPr>
          <w:p w14:paraId="266AB6F8" w14:textId="77777777" w:rsidR="00AD2A71" w:rsidRPr="00A03B2F" w:rsidRDefault="00AD2A71" w:rsidP="00AD2A71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11AC" w14:textId="05BDF0C6" w:rsidR="00AD2A71" w:rsidRPr="00A03B2F" w:rsidRDefault="00D4129E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2,718</w:t>
            </w:r>
          </w:p>
        </w:tc>
        <w:tc>
          <w:tcPr>
            <w:tcW w:w="236" w:type="dxa"/>
          </w:tcPr>
          <w:p w14:paraId="2284DB90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DE7E240" w14:textId="6EAF13B9" w:rsidR="00AD2A71" w:rsidRPr="00A03B2F" w:rsidRDefault="00AD2A71" w:rsidP="00AD2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3,174</w:t>
            </w:r>
          </w:p>
        </w:tc>
      </w:tr>
    </w:tbl>
    <w:p w14:paraId="67957532" w14:textId="5D01A64F" w:rsidR="00F07081" w:rsidRPr="00A03B2F" w:rsidRDefault="00F07081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0D39AD" w14:textId="77777777" w:rsidR="004550F7" w:rsidRPr="00A03B2F" w:rsidRDefault="004550F7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ADDC6A" w14:textId="77777777" w:rsidR="004550F7" w:rsidRPr="00A03B2F" w:rsidRDefault="004550F7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1958C56" w14:textId="2F09FE89" w:rsidR="001B4C03" w:rsidRPr="00A03B2F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AA42CD5" w14:textId="77777777" w:rsidR="003C694D" w:rsidRPr="00A03B2F" w:rsidRDefault="003C694D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6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6"/>
        <w:gridCol w:w="1100"/>
        <w:gridCol w:w="236"/>
        <w:gridCol w:w="1065"/>
        <w:gridCol w:w="234"/>
        <w:gridCol w:w="1009"/>
        <w:gridCol w:w="234"/>
        <w:gridCol w:w="1058"/>
        <w:gridCol w:w="246"/>
        <w:gridCol w:w="1058"/>
        <w:gridCol w:w="232"/>
        <w:gridCol w:w="1009"/>
      </w:tblGrid>
      <w:tr w:rsidR="00023019" w:rsidRPr="00A03B2F" w14:paraId="70B36271" w14:textId="77777777" w:rsidTr="001A4A12">
        <w:tc>
          <w:tcPr>
            <w:tcW w:w="2156" w:type="dxa"/>
          </w:tcPr>
          <w:p w14:paraId="0758D7ED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1" w:type="dxa"/>
            <w:gridSpan w:val="11"/>
          </w:tcPr>
          <w:p w14:paraId="69049ACC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019" w:rsidRPr="00A03B2F" w14:paraId="1F9730C4" w14:textId="77777777" w:rsidTr="001A4A12">
        <w:tc>
          <w:tcPr>
            <w:tcW w:w="2156" w:type="dxa"/>
          </w:tcPr>
          <w:p w14:paraId="2CD47D31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4" w:type="dxa"/>
            <w:gridSpan w:val="5"/>
          </w:tcPr>
          <w:p w14:paraId="44457541" w14:textId="20ADFC6F" w:rsidR="00023019" w:rsidRPr="00A03B2F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D2A71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4" w:type="dxa"/>
          </w:tcPr>
          <w:p w14:paraId="37B01528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3" w:type="dxa"/>
            <w:gridSpan w:val="5"/>
          </w:tcPr>
          <w:p w14:paraId="79287180" w14:textId="6FEFDD71" w:rsidR="00023019" w:rsidRPr="00A03B2F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D2A71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3019" w:rsidRPr="00A03B2F" w14:paraId="000751F7" w14:textId="77777777" w:rsidTr="007338F3">
        <w:tc>
          <w:tcPr>
            <w:tcW w:w="2156" w:type="dxa"/>
          </w:tcPr>
          <w:p w14:paraId="06368D06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CE2B267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FE2F50E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DFF98C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1B753313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A3510C1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60D0A66F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8DE6F0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41E14D45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B5E1FDD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64F94C48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AF04EAE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3019" w:rsidRPr="00A03B2F" w14:paraId="27D6612C" w14:textId="77777777" w:rsidTr="001A4A12">
        <w:tc>
          <w:tcPr>
            <w:tcW w:w="2156" w:type="dxa"/>
          </w:tcPr>
          <w:p w14:paraId="7F2BB6CA" w14:textId="77777777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1" w:type="dxa"/>
            <w:gridSpan w:val="11"/>
            <w:vAlign w:val="bottom"/>
          </w:tcPr>
          <w:p w14:paraId="7F457CEC" w14:textId="7021A73F" w:rsidR="00023019" w:rsidRPr="00A03B2F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7403F"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2A71" w:rsidRPr="00A03B2F" w14:paraId="1E31B5EA" w14:textId="77777777" w:rsidTr="007338F3">
        <w:tc>
          <w:tcPr>
            <w:tcW w:w="2156" w:type="dxa"/>
          </w:tcPr>
          <w:p w14:paraId="38781B53" w14:textId="64507250" w:rsidR="00AD2A71" w:rsidRPr="00A03B2F" w:rsidRDefault="00AD2A71" w:rsidP="00AD2A71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A03B2F">
              <w:rPr>
                <w:rFonts w:ascii="Angsana New" w:hAnsi="Angsana New"/>
                <w:sz w:val="30"/>
                <w:szCs w:val="30"/>
              </w:rPr>
              <w:br/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5B6EDA34" w14:textId="50F84BD7" w:rsidR="00AD2A71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236" w:type="dxa"/>
            <w:vAlign w:val="bottom"/>
          </w:tcPr>
          <w:p w14:paraId="46B5DE86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A268828" w14:textId="79B0B29E" w:rsidR="00AD2A71" w:rsidRPr="00A03B2F" w:rsidRDefault="006D0F2B" w:rsidP="00AD2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43423954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E9E1A57" w14:textId="00A1FA06" w:rsidR="00AD2A71" w:rsidRPr="00A03B2F" w:rsidRDefault="006D0F2B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234" w:type="dxa"/>
            <w:vAlign w:val="bottom"/>
          </w:tcPr>
          <w:p w14:paraId="726558BD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50A4266" w14:textId="0CEF09D2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246" w:type="dxa"/>
            <w:vAlign w:val="bottom"/>
          </w:tcPr>
          <w:p w14:paraId="65A200B8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3027F7E" w14:textId="62357200" w:rsidR="00AD2A71" w:rsidRPr="00A03B2F" w:rsidRDefault="00AD2A71" w:rsidP="00AD2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vAlign w:val="bottom"/>
          </w:tcPr>
          <w:p w14:paraId="61E1C6C9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D93E7D6" w14:textId="79D496BE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</w:tr>
      <w:tr w:rsidR="00AD2A71" w:rsidRPr="00A03B2F" w14:paraId="7220E295" w14:textId="77777777" w:rsidTr="007338F3">
        <w:tc>
          <w:tcPr>
            <w:tcW w:w="2156" w:type="dxa"/>
          </w:tcPr>
          <w:p w14:paraId="0573A6CD" w14:textId="68F44AE7" w:rsidR="00AD2A71" w:rsidRPr="00A03B2F" w:rsidRDefault="00AD2A71" w:rsidP="00AD2A71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A03B2F">
              <w:rPr>
                <w:rFonts w:ascii="Angsana New" w:hAnsi="Angsana New"/>
                <w:sz w:val="30"/>
                <w:szCs w:val="30"/>
              </w:rPr>
              <w:br/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E3F491" w14:textId="6DED7D1A" w:rsidR="00AD2A71" w:rsidRPr="00A03B2F" w:rsidRDefault="006D0F2B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830,198</w:t>
            </w:r>
          </w:p>
        </w:tc>
        <w:tc>
          <w:tcPr>
            <w:tcW w:w="236" w:type="dxa"/>
            <w:vAlign w:val="bottom"/>
          </w:tcPr>
          <w:p w14:paraId="3A2A5EBB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680EFBF" w14:textId="48BF1723" w:rsidR="00AD2A71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34" w:type="dxa"/>
            <w:vAlign w:val="bottom"/>
          </w:tcPr>
          <w:p w14:paraId="1B7A34A0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A41A77B" w14:textId="1A8C7C96" w:rsidR="00AD2A71" w:rsidRPr="00A03B2F" w:rsidRDefault="006D0F2B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1,110,198</w:t>
            </w:r>
          </w:p>
        </w:tc>
        <w:tc>
          <w:tcPr>
            <w:tcW w:w="234" w:type="dxa"/>
            <w:vAlign w:val="bottom"/>
          </w:tcPr>
          <w:p w14:paraId="03C2ECDC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0558DC" w14:textId="263458DA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649,223</w:t>
            </w:r>
          </w:p>
        </w:tc>
        <w:tc>
          <w:tcPr>
            <w:tcW w:w="246" w:type="dxa"/>
            <w:vAlign w:val="bottom"/>
          </w:tcPr>
          <w:p w14:paraId="302EDED1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26CB2D" w14:textId="03984B4C" w:rsidR="00AD2A71" w:rsidRPr="00A03B2F" w:rsidRDefault="00AD2A71" w:rsidP="00AD2A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vAlign w:val="bottom"/>
          </w:tcPr>
          <w:p w14:paraId="184D2942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3348D62" w14:textId="3CF89DFE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649,223</w:t>
            </w:r>
          </w:p>
        </w:tc>
      </w:tr>
      <w:tr w:rsidR="00AD2A71" w:rsidRPr="00A03B2F" w14:paraId="766AC63D" w14:textId="77777777" w:rsidTr="007338F3">
        <w:tc>
          <w:tcPr>
            <w:tcW w:w="2156" w:type="dxa"/>
          </w:tcPr>
          <w:p w14:paraId="741C9C2F" w14:textId="217DB43A" w:rsidR="00AD2A71" w:rsidRPr="00A03B2F" w:rsidRDefault="00AD2A71" w:rsidP="00AD2A71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17A13C2F" w14:textId="1DFD7B56" w:rsidR="00AD2A71" w:rsidRPr="00A03B2F" w:rsidRDefault="004A6AFF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8E8455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9777FA1" w14:textId="2B06D91E" w:rsidR="00AD2A71" w:rsidRPr="00A03B2F" w:rsidRDefault="004A6AFF" w:rsidP="007338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222,623</w:t>
            </w:r>
          </w:p>
        </w:tc>
        <w:tc>
          <w:tcPr>
            <w:tcW w:w="234" w:type="dxa"/>
            <w:vAlign w:val="bottom"/>
          </w:tcPr>
          <w:p w14:paraId="386819A8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AD1787" w14:textId="6E465AE4" w:rsidR="00AD2A71" w:rsidRPr="00A03B2F" w:rsidRDefault="006D0F2B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222,623</w:t>
            </w:r>
          </w:p>
        </w:tc>
        <w:tc>
          <w:tcPr>
            <w:tcW w:w="234" w:type="dxa"/>
            <w:vAlign w:val="bottom"/>
          </w:tcPr>
          <w:p w14:paraId="676C532F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1C0144E" w14:textId="55D695FA" w:rsidR="00AD2A71" w:rsidRPr="00A03B2F" w:rsidRDefault="004A6AFF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00D7D333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2CDFD5A" w14:textId="482CEFCA" w:rsidR="00AD2A71" w:rsidRPr="00A03B2F" w:rsidRDefault="004A6AFF" w:rsidP="007338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249,911</w:t>
            </w:r>
          </w:p>
        </w:tc>
        <w:tc>
          <w:tcPr>
            <w:tcW w:w="232" w:type="dxa"/>
            <w:vAlign w:val="bottom"/>
          </w:tcPr>
          <w:p w14:paraId="637D5DE1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B87739A" w14:textId="20FEDE99" w:rsidR="00AD2A71" w:rsidRPr="00A03B2F" w:rsidRDefault="00AD2A71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249,911</w:t>
            </w:r>
          </w:p>
        </w:tc>
      </w:tr>
      <w:tr w:rsidR="00AD2A71" w:rsidRPr="00A03B2F" w14:paraId="676E3F68" w14:textId="77777777" w:rsidTr="007338F3">
        <w:tc>
          <w:tcPr>
            <w:tcW w:w="2156" w:type="dxa"/>
          </w:tcPr>
          <w:p w14:paraId="1F40E4AB" w14:textId="77777777" w:rsidR="00AD2A71" w:rsidRPr="00A03B2F" w:rsidRDefault="00AD2A71" w:rsidP="00AD2A71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5411" w14:textId="3D9062C2" w:rsidR="00AD2A71" w:rsidRPr="00A03B2F" w:rsidRDefault="004A6AFF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1,000,198</w:t>
            </w:r>
          </w:p>
        </w:tc>
        <w:tc>
          <w:tcPr>
            <w:tcW w:w="236" w:type="dxa"/>
            <w:vAlign w:val="bottom"/>
          </w:tcPr>
          <w:p w14:paraId="066EE932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CE8C" w14:textId="62A253C5" w:rsidR="00AD2A71" w:rsidRPr="00A03B2F" w:rsidRDefault="004A6AFF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502,623</w:t>
            </w:r>
          </w:p>
        </w:tc>
        <w:tc>
          <w:tcPr>
            <w:tcW w:w="234" w:type="dxa"/>
            <w:vAlign w:val="bottom"/>
          </w:tcPr>
          <w:p w14:paraId="35A4B138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7B74" w14:textId="32891E0A" w:rsidR="00AD2A71" w:rsidRPr="00A03B2F" w:rsidRDefault="006D0F2B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1,502,821</w:t>
            </w:r>
          </w:p>
        </w:tc>
        <w:tc>
          <w:tcPr>
            <w:tcW w:w="234" w:type="dxa"/>
            <w:vAlign w:val="bottom"/>
          </w:tcPr>
          <w:p w14:paraId="5A9FB6E7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AABD" w14:textId="2CD900FB" w:rsidR="00AD2A71" w:rsidRPr="00A03B2F" w:rsidRDefault="004A6AFF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819,223</w:t>
            </w:r>
          </w:p>
        </w:tc>
        <w:tc>
          <w:tcPr>
            <w:tcW w:w="246" w:type="dxa"/>
            <w:vAlign w:val="bottom"/>
          </w:tcPr>
          <w:p w14:paraId="64FAE0EF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2D95" w14:textId="2AE36DB3" w:rsidR="00AD2A71" w:rsidRPr="00A03B2F" w:rsidRDefault="004A6AFF" w:rsidP="0073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249,911</w:t>
            </w:r>
          </w:p>
        </w:tc>
        <w:tc>
          <w:tcPr>
            <w:tcW w:w="232" w:type="dxa"/>
            <w:vAlign w:val="bottom"/>
          </w:tcPr>
          <w:p w14:paraId="5AA5712A" w14:textId="77777777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32F67" w14:textId="5F80E29C" w:rsidR="00AD2A71" w:rsidRPr="00A03B2F" w:rsidRDefault="00AD2A71" w:rsidP="00AD2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1,069,134</w:t>
            </w:r>
          </w:p>
        </w:tc>
      </w:tr>
    </w:tbl>
    <w:p w14:paraId="5AD509A3" w14:textId="39DFA65B" w:rsidR="001A4A12" w:rsidRPr="00A03B2F" w:rsidRDefault="001A4A12" w:rsidP="001A4A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6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6"/>
        <w:gridCol w:w="1100"/>
        <w:gridCol w:w="236"/>
        <w:gridCol w:w="1065"/>
        <w:gridCol w:w="234"/>
        <w:gridCol w:w="1009"/>
        <w:gridCol w:w="234"/>
        <w:gridCol w:w="1058"/>
        <w:gridCol w:w="246"/>
        <w:gridCol w:w="1058"/>
        <w:gridCol w:w="232"/>
        <w:gridCol w:w="1009"/>
      </w:tblGrid>
      <w:tr w:rsidR="00922534" w:rsidRPr="00A03B2F" w14:paraId="3F593720" w14:textId="77777777" w:rsidTr="007338F3">
        <w:tc>
          <w:tcPr>
            <w:tcW w:w="2156" w:type="dxa"/>
          </w:tcPr>
          <w:p w14:paraId="4CF076CA" w14:textId="3181C7A6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479" w:type="dxa"/>
            <w:gridSpan w:val="11"/>
          </w:tcPr>
          <w:p w14:paraId="59E84984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534" w:rsidRPr="00A03B2F" w14:paraId="062F63BF" w14:textId="77777777" w:rsidTr="007338F3">
        <w:tc>
          <w:tcPr>
            <w:tcW w:w="2156" w:type="dxa"/>
          </w:tcPr>
          <w:p w14:paraId="5CA4AF39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4" w:type="dxa"/>
            <w:gridSpan w:val="5"/>
          </w:tcPr>
          <w:p w14:paraId="0586E1C6" w14:textId="235E97F9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D2A71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4" w:type="dxa"/>
          </w:tcPr>
          <w:p w14:paraId="22900DDF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1" w:type="dxa"/>
            <w:gridSpan w:val="5"/>
          </w:tcPr>
          <w:p w14:paraId="0B70EC8C" w14:textId="033C5ABC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D2A71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22534" w:rsidRPr="00A03B2F" w14:paraId="7BABB0E4" w14:textId="77777777" w:rsidTr="007338F3">
        <w:tc>
          <w:tcPr>
            <w:tcW w:w="2156" w:type="dxa"/>
          </w:tcPr>
          <w:p w14:paraId="6312424B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AD3ED71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F48B06F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2A58EDB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4663D34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146BEF9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32190A15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5A4A73E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18B0A04F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B02C5AC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466428F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2143115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22534" w:rsidRPr="00A03B2F" w14:paraId="17114735" w14:textId="77777777" w:rsidTr="007338F3">
        <w:tc>
          <w:tcPr>
            <w:tcW w:w="2156" w:type="dxa"/>
          </w:tcPr>
          <w:p w14:paraId="58F5466D" w14:textId="77777777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9" w:type="dxa"/>
            <w:gridSpan w:val="11"/>
            <w:vAlign w:val="bottom"/>
          </w:tcPr>
          <w:p w14:paraId="6439C396" w14:textId="4EC3C505" w:rsidR="00922534" w:rsidRPr="00A03B2F" w:rsidRDefault="00922534" w:rsidP="009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0F2B" w:rsidRPr="00A03B2F" w14:paraId="679F1F15" w14:textId="77777777" w:rsidTr="007338F3">
        <w:tc>
          <w:tcPr>
            <w:tcW w:w="2156" w:type="dxa"/>
          </w:tcPr>
          <w:p w14:paraId="0929A18C" w14:textId="6CDA895F" w:rsidR="006D0F2B" w:rsidRPr="00A03B2F" w:rsidRDefault="006D0F2B" w:rsidP="006D0F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74950BBF" w14:textId="58FDEE7D" w:rsidR="006D0F2B" w:rsidRPr="00A03B2F" w:rsidRDefault="006D0F2B" w:rsidP="006D0F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4B953D" w14:textId="44DC4E5C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236" w:type="dxa"/>
            <w:vAlign w:val="bottom"/>
          </w:tcPr>
          <w:p w14:paraId="64A92D75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41DBB6" w14:textId="7E21017B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7E96B8C5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73B4DBB" w14:textId="28AB391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</w:t>
            </w:r>
            <w:r w:rsidR="0045229C" w:rsidRPr="00A03B2F">
              <w:rPr>
                <w:rFonts w:ascii="Angsana New" w:hAnsi="Angsana New"/>
                <w:sz w:val="30"/>
                <w:szCs w:val="30"/>
              </w:rPr>
              <w:t>0</w:t>
            </w:r>
            <w:r w:rsidRPr="00A03B2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4" w:type="dxa"/>
            <w:vAlign w:val="bottom"/>
          </w:tcPr>
          <w:p w14:paraId="3921FBFD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CF8E4" w14:textId="3A798331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46" w:type="dxa"/>
            <w:vAlign w:val="bottom"/>
          </w:tcPr>
          <w:p w14:paraId="3D7536D1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4C4D0A8" w14:textId="4E4A3CF4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vAlign w:val="bottom"/>
          </w:tcPr>
          <w:p w14:paraId="1D85A9FB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BD6B9B5" w14:textId="5EFEC05A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6D0F2B" w:rsidRPr="00A03B2F" w14:paraId="5785E581" w14:textId="77777777" w:rsidTr="007338F3">
        <w:tc>
          <w:tcPr>
            <w:tcW w:w="2156" w:type="dxa"/>
          </w:tcPr>
          <w:p w14:paraId="1426C4AE" w14:textId="77777777" w:rsidR="006D0F2B" w:rsidRPr="00A03B2F" w:rsidRDefault="006D0F2B" w:rsidP="006D0F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404BB7DF" w14:textId="2E5411FE" w:rsidR="006D0F2B" w:rsidRPr="00A03B2F" w:rsidRDefault="006D0F2B" w:rsidP="006D0F2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33D9B98F" w14:textId="12D3557A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8</w:t>
            </w:r>
            <w:r w:rsidR="0045229C" w:rsidRPr="00A03B2F">
              <w:rPr>
                <w:rFonts w:ascii="Angsana New" w:hAnsi="Angsana New"/>
                <w:sz w:val="30"/>
                <w:szCs w:val="30"/>
              </w:rPr>
              <w:t>24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45229C" w:rsidRPr="00A03B2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36" w:type="dxa"/>
            <w:vAlign w:val="bottom"/>
          </w:tcPr>
          <w:p w14:paraId="42B06ABB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4FB623A" w14:textId="40DD6828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34" w:type="dxa"/>
            <w:vAlign w:val="bottom"/>
          </w:tcPr>
          <w:p w14:paraId="3AF3F9D4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CC3FAAE" w14:textId="3CAE374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1,1</w:t>
            </w:r>
            <w:r w:rsidR="0045229C" w:rsidRPr="00A03B2F">
              <w:rPr>
                <w:rFonts w:ascii="Angsana New" w:hAnsi="Angsana New"/>
                <w:sz w:val="30"/>
                <w:szCs w:val="30"/>
              </w:rPr>
              <w:t>04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45229C" w:rsidRPr="00A03B2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34" w:type="dxa"/>
            <w:vAlign w:val="bottom"/>
          </w:tcPr>
          <w:p w14:paraId="4574B5AF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96AD790" w14:textId="469D130B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620,000</w:t>
            </w:r>
          </w:p>
        </w:tc>
        <w:tc>
          <w:tcPr>
            <w:tcW w:w="246" w:type="dxa"/>
            <w:vAlign w:val="bottom"/>
          </w:tcPr>
          <w:p w14:paraId="02DC72C1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E2AF582" w14:textId="2D945B2C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vAlign w:val="bottom"/>
          </w:tcPr>
          <w:p w14:paraId="31195A31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4A5CBBD" w14:textId="06DE50A9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620,000</w:t>
            </w:r>
          </w:p>
        </w:tc>
      </w:tr>
      <w:tr w:rsidR="006D0F2B" w:rsidRPr="00A03B2F" w14:paraId="5C75956A" w14:textId="77777777" w:rsidTr="007338F3">
        <w:trPr>
          <w:trHeight w:val="263"/>
        </w:trPr>
        <w:tc>
          <w:tcPr>
            <w:tcW w:w="2156" w:type="dxa"/>
          </w:tcPr>
          <w:p w14:paraId="55973F75" w14:textId="04D5909A" w:rsidR="006D0F2B" w:rsidRPr="00A03B2F" w:rsidRDefault="006D0F2B" w:rsidP="006D0F2B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580C9A75" w14:textId="15E4D8F9" w:rsidR="006D0F2B" w:rsidRPr="00A03B2F" w:rsidRDefault="004A6AFF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8E5085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CB3EC3C" w14:textId="61EEA1DF" w:rsidR="006D0F2B" w:rsidRPr="00A03B2F" w:rsidRDefault="004A6AFF" w:rsidP="0079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222,419</w:t>
            </w:r>
          </w:p>
        </w:tc>
        <w:tc>
          <w:tcPr>
            <w:tcW w:w="234" w:type="dxa"/>
            <w:vAlign w:val="bottom"/>
          </w:tcPr>
          <w:p w14:paraId="2D7AA59F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53086D9" w14:textId="1B436BFF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222,</w:t>
            </w:r>
            <w:r w:rsidR="0045229C" w:rsidRPr="00A03B2F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34" w:type="dxa"/>
            <w:vAlign w:val="bottom"/>
          </w:tcPr>
          <w:p w14:paraId="41B2149D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DA672" w14:textId="1CAEB7A7" w:rsidR="006D0F2B" w:rsidRPr="00A03B2F" w:rsidRDefault="004A6AFF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7775454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7EB1075" w14:textId="401D9DAA" w:rsidR="006D0F2B" w:rsidRPr="00A03B2F" w:rsidRDefault="004A6AFF" w:rsidP="0079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249,586</w:t>
            </w:r>
          </w:p>
        </w:tc>
        <w:tc>
          <w:tcPr>
            <w:tcW w:w="232" w:type="dxa"/>
            <w:vAlign w:val="bottom"/>
          </w:tcPr>
          <w:p w14:paraId="2FE3083C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3BFB453" w14:textId="73EEFCF0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249,586</w:t>
            </w:r>
          </w:p>
        </w:tc>
      </w:tr>
      <w:tr w:rsidR="006D0F2B" w:rsidRPr="00A03B2F" w14:paraId="36E3E974" w14:textId="77777777" w:rsidTr="007338F3">
        <w:tc>
          <w:tcPr>
            <w:tcW w:w="2156" w:type="dxa"/>
          </w:tcPr>
          <w:p w14:paraId="773CF17C" w14:textId="77777777" w:rsidR="006D0F2B" w:rsidRPr="00A03B2F" w:rsidRDefault="006D0F2B" w:rsidP="006D0F2B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2143" w14:textId="1D1F7C9F" w:rsidR="006D0F2B" w:rsidRPr="00A03B2F" w:rsidRDefault="004A6AFF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994,750</w:t>
            </w:r>
          </w:p>
        </w:tc>
        <w:tc>
          <w:tcPr>
            <w:tcW w:w="236" w:type="dxa"/>
            <w:vAlign w:val="bottom"/>
          </w:tcPr>
          <w:p w14:paraId="54AFC6A7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4E129" w14:textId="3154D771" w:rsidR="006D0F2B" w:rsidRPr="00A03B2F" w:rsidRDefault="004A6AFF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502,419</w:t>
            </w:r>
          </w:p>
        </w:tc>
        <w:tc>
          <w:tcPr>
            <w:tcW w:w="234" w:type="dxa"/>
            <w:vAlign w:val="bottom"/>
          </w:tcPr>
          <w:p w14:paraId="171EE2B3" w14:textId="77777777" w:rsidR="006D0F2B" w:rsidRPr="00A03B2F" w:rsidRDefault="006D0F2B" w:rsidP="0045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BA9CC" w14:textId="599D1458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45229C"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5229C" w:rsidRPr="00A03B2F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4" w:type="dxa"/>
            <w:vAlign w:val="bottom"/>
          </w:tcPr>
          <w:p w14:paraId="69DDB67F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999" w14:textId="67507272" w:rsidR="006D0F2B" w:rsidRPr="00A03B2F" w:rsidRDefault="004A6AFF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770,000</w:t>
            </w:r>
          </w:p>
        </w:tc>
        <w:tc>
          <w:tcPr>
            <w:tcW w:w="246" w:type="dxa"/>
            <w:vAlign w:val="bottom"/>
          </w:tcPr>
          <w:p w14:paraId="4D75FF43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E90C5" w14:textId="19F47D64" w:rsidR="006D0F2B" w:rsidRPr="00A03B2F" w:rsidRDefault="004A6AFF" w:rsidP="0079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249,586</w:t>
            </w:r>
          </w:p>
        </w:tc>
        <w:tc>
          <w:tcPr>
            <w:tcW w:w="232" w:type="dxa"/>
            <w:vAlign w:val="bottom"/>
          </w:tcPr>
          <w:p w14:paraId="0994B0D5" w14:textId="77777777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7FF" w14:textId="57412C91" w:rsidR="006D0F2B" w:rsidRPr="00A03B2F" w:rsidRDefault="006D0F2B" w:rsidP="006D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1,019,586</w:t>
            </w:r>
          </w:p>
        </w:tc>
      </w:tr>
    </w:tbl>
    <w:p w14:paraId="607FDC7B" w14:textId="77777777" w:rsidR="003C694D" w:rsidRPr="00A03B2F" w:rsidRDefault="003C694D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B4C988" w14:textId="320C7D00" w:rsidR="005D1D21" w:rsidRPr="00A03B2F" w:rsidRDefault="00550728" w:rsidP="004A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</w:rPr>
      </w:pPr>
      <w:r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A03B2F">
        <w:rPr>
          <w:rFonts w:ascii="Angsana New" w:hAnsi="Angsana New"/>
          <w:spacing w:val="-6"/>
          <w:sz w:val="30"/>
          <w:szCs w:val="30"/>
        </w:rPr>
        <w:t>3</w:t>
      </w:r>
      <w:r w:rsidR="005C5BE4" w:rsidRPr="00A03B2F">
        <w:rPr>
          <w:rFonts w:ascii="Angsana New" w:hAnsi="Angsana New"/>
          <w:spacing w:val="-6"/>
          <w:sz w:val="30"/>
          <w:szCs w:val="30"/>
        </w:rPr>
        <w:t>1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pacing w:val="-6"/>
          <w:sz w:val="30"/>
          <w:szCs w:val="30"/>
        </w:rPr>
        <w:t>256</w:t>
      </w:r>
      <w:r w:rsidR="00AD2A71" w:rsidRPr="00A03B2F">
        <w:rPr>
          <w:rFonts w:ascii="Angsana New" w:hAnsi="Angsana New"/>
          <w:spacing w:val="-6"/>
          <w:sz w:val="30"/>
          <w:szCs w:val="30"/>
        </w:rPr>
        <w:t>8</w:t>
      </w:r>
      <w:r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pacing w:val="-6"/>
          <w:sz w:val="30"/>
          <w:szCs w:val="30"/>
          <w:cs/>
        </w:rPr>
        <w:t>กลุ่มบริษัทมีเงินกู้ยืมระยะสั้นจากสถาบัน</w:t>
      </w:r>
      <w:r w:rsidR="00791B5B" w:rsidRPr="00A03B2F">
        <w:rPr>
          <w:rFonts w:ascii="Angsana New" w:hAnsi="Angsana New" w:hint="cs"/>
          <w:spacing w:val="-6"/>
          <w:sz w:val="30"/>
          <w:szCs w:val="30"/>
          <w:cs/>
        </w:rPr>
        <w:t>การเงิน ได้แก่ ตั๋วสัญญาใช้เงิน ซึ่งมีกำหนด</w:t>
      </w:r>
      <w:r w:rsidR="00571F3A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ชำระคืนภายในปี </w:t>
      </w:r>
      <w:r w:rsidR="00571F3A" w:rsidRPr="00A03B2F">
        <w:rPr>
          <w:rFonts w:ascii="Angsana New" w:hAnsi="Angsana New"/>
          <w:spacing w:val="-6"/>
          <w:sz w:val="30"/>
          <w:szCs w:val="30"/>
        </w:rPr>
        <w:t>256</w:t>
      </w:r>
      <w:r w:rsidR="00321840" w:rsidRPr="00A03B2F">
        <w:rPr>
          <w:rFonts w:ascii="Angsana New" w:hAnsi="Angsana New"/>
          <w:spacing w:val="-6"/>
          <w:sz w:val="30"/>
          <w:szCs w:val="30"/>
        </w:rPr>
        <w:t>9</w:t>
      </w:r>
      <w:r w:rsidR="00571F3A"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F3A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โดยมีอัตราดอกเบี้ยระหว่างร้อยละ </w:t>
      </w:r>
      <w:r w:rsidR="004D6D05" w:rsidRPr="00A03B2F">
        <w:rPr>
          <w:rFonts w:ascii="Angsana New" w:hAnsi="Angsana New"/>
          <w:spacing w:val="-6"/>
          <w:sz w:val="30"/>
          <w:szCs w:val="30"/>
        </w:rPr>
        <w:t>1.35</w:t>
      </w:r>
      <w:r w:rsidR="00AD3B6A" w:rsidRPr="00A03B2F">
        <w:rPr>
          <w:rFonts w:ascii="Angsana New" w:hAnsi="Angsana New"/>
          <w:spacing w:val="-6"/>
          <w:sz w:val="30"/>
          <w:szCs w:val="30"/>
        </w:rPr>
        <w:t xml:space="preserve"> </w:t>
      </w:r>
      <w:r w:rsidR="00FC076F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- </w:t>
      </w:r>
      <w:r w:rsidR="0083329F" w:rsidRPr="00A03B2F">
        <w:rPr>
          <w:rFonts w:ascii="Angsana New" w:hAnsi="Angsana New"/>
          <w:spacing w:val="-6"/>
          <w:sz w:val="30"/>
          <w:szCs w:val="30"/>
        </w:rPr>
        <w:t>2.3</w:t>
      </w:r>
      <w:r w:rsidR="00431A87" w:rsidRPr="00A03B2F">
        <w:rPr>
          <w:rFonts w:ascii="Angsana New" w:hAnsi="Angsana New"/>
          <w:spacing w:val="-6"/>
          <w:sz w:val="30"/>
          <w:szCs w:val="30"/>
        </w:rPr>
        <w:t>3</w:t>
      </w:r>
      <w:r w:rsidR="00355704" w:rsidRPr="00A03B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F3A" w:rsidRPr="00A03B2F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571F3A"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571F3A" w:rsidRPr="00A03B2F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AD2A71" w:rsidRPr="00A03B2F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EA555C"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EA555C" w:rsidRPr="00A03B2F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2062FE" w:rsidRPr="00A03B2F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321840" w:rsidRPr="00A03B2F">
        <w:rPr>
          <w:rFonts w:ascii="Angsana New" w:hAnsi="Angsana New"/>
          <w:i/>
          <w:iCs/>
          <w:spacing w:val="-6"/>
          <w:sz w:val="30"/>
          <w:szCs w:val="30"/>
        </w:rPr>
        <w:t>32</w:t>
      </w:r>
      <w:r w:rsidR="005B2388"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FF2CDA" w:rsidRPr="00A03B2F">
        <w:rPr>
          <w:rFonts w:ascii="Angsana New" w:hAnsi="Angsana New" w:hint="cs"/>
          <w:i/>
          <w:iCs/>
          <w:spacing w:val="-6"/>
          <w:sz w:val="30"/>
          <w:szCs w:val="30"/>
          <w:cs/>
        </w:rPr>
        <w:t>-</w:t>
      </w:r>
      <w:r w:rsidR="005B2388"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2062FE" w:rsidRPr="00A03B2F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8D7C01" w:rsidRPr="00A03B2F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2062FE" w:rsidRPr="00A03B2F">
        <w:rPr>
          <w:rFonts w:ascii="Angsana New" w:hAnsi="Angsana New"/>
          <w:i/>
          <w:iCs/>
          <w:spacing w:val="-6"/>
          <w:sz w:val="30"/>
          <w:szCs w:val="30"/>
        </w:rPr>
        <w:t>95</w:t>
      </w:r>
      <w:r w:rsidR="00EA555C"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EA555C" w:rsidRPr="00A03B2F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="005D1D21" w:rsidRPr="00A03B2F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</w:p>
    <w:p w14:paraId="342B0620" w14:textId="105DE434" w:rsidR="0052226D" w:rsidRPr="00A03B2F" w:rsidRDefault="0052226D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5EE13B0" w14:textId="77777777" w:rsidR="00537013" w:rsidRPr="00A03B2F" w:rsidRDefault="00537013" w:rsidP="00537013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A03B2F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เงินกู้ยืมระยะยาวจากสถาบันการเงิน</w:t>
      </w:r>
    </w:p>
    <w:p w14:paraId="09F685C1" w14:textId="77777777" w:rsidR="00537013" w:rsidRPr="00A03B2F" w:rsidRDefault="00537013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bookmarkStart w:id="6" w:name="_Hlk127089400"/>
    </w:p>
    <w:p w14:paraId="5175E786" w14:textId="30B43101" w:rsidR="00537013" w:rsidRPr="00A03B2F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cs/>
          <w:lang w:val="en-US"/>
        </w:rPr>
      </w:pPr>
      <w:r w:rsidRPr="00A03B2F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A03B2F">
        <w:rPr>
          <w:rFonts w:ascii="Angsana New" w:hAnsi="Angsana New" w:cs="Angsana New"/>
          <w:spacing w:val="-6"/>
          <w:lang w:val="en-US"/>
        </w:rPr>
        <w:t>28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A03B2F">
        <w:rPr>
          <w:rFonts w:ascii="Angsana New" w:hAnsi="Angsana New" w:cs="Angsana New"/>
          <w:spacing w:val="-6"/>
          <w:lang w:val="en-US"/>
        </w:rPr>
        <w:t>2565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A03B2F">
        <w:rPr>
          <w:rFonts w:ascii="Angsana New" w:hAnsi="Angsana New" w:cs="Angsana New"/>
          <w:spacing w:val="-6"/>
          <w:lang w:val="en-US"/>
        </w:rPr>
        <w:t>700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A03B2F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="005C5BE4" w:rsidRPr="00A03B2F">
        <w:rPr>
          <w:rFonts w:ascii="Angsana New" w:hAnsi="Angsana New" w:cs="Angsana New"/>
          <w:spacing w:val="-6"/>
          <w:lang w:val="en-US"/>
        </w:rPr>
        <w:t>3</w:t>
      </w:r>
      <w:r w:rsidR="005C5BE4" w:rsidRPr="00A03B2F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A03B2F">
        <w:rPr>
          <w:rFonts w:ascii="Angsana New" w:hAnsi="Angsana New" w:cs="Angsana New"/>
          <w:spacing w:val="-6"/>
          <w:lang w:val="en-US"/>
        </w:rPr>
        <w:t>15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A03B2F">
        <w:rPr>
          <w:rFonts w:ascii="Angsana New" w:hAnsi="Angsana New" w:cs="Angsana New"/>
          <w:spacing w:val="-6"/>
          <w:lang w:val="en-US"/>
        </w:rPr>
        <w:t>MLR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) ลบด้วยร้อยละ </w:t>
      </w:r>
      <w:r w:rsidR="005C5BE4" w:rsidRPr="00A03B2F">
        <w:rPr>
          <w:rFonts w:ascii="Angsana New" w:hAnsi="Angsana New" w:cs="Angsana New"/>
          <w:spacing w:val="-6"/>
          <w:lang w:val="en-US"/>
        </w:rPr>
        <w:t>2</w:t>
      </w:r>
      <w:r w:rsidR="005C5BE4" w:rsidRPr="00A03B2F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A03B2F">
        <w:rPr>
          <w:rFonts w:ascii="Angsana New" w:hAnsi="Angsana New" w:cs="Angsana New"/>
          <w:spacing w:val="-6"/>
          <w:lang w:val="en-US"/>
        </w:rPr>
        <w:t>38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="005C5BE4" w:rsidRPr="00A03B2F">
        <w:rPr>
          <w:rFonts w:ascii="Angsana New" w:hAnsi="Angsana New" w:cs="Angsana New"/>
          <w:spacing w:val="-6"/>
          <w:lang w:val="en-US"/>
        </w:rPr>
        <w:t>9</w:t>
      </w:r>
      <w:r w:rsidR="005C5BE4" w:rsidRPr="00A03B2F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A03B2F">
        <w:rPr>
          <w:rFonts w:ascii="Angsana New" w:hAnsi="Angsana New" w:cs="Angsana New"/>
          <w:spacing w:val="-6"/>
          <w:lang w:val="en-US"/>
        </w:rPr>
        <w:t>41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</w:t>
      </w:r>
      <w:r w:rsidR="00223C24" w:rsidRPr="00A03B2F">
        <w:rPr>
          <w:rFonts w:ascii="Angsana New" w:hAnsi="Angsana New" w:cs="Angsana New" w:hint="cs"/>
          <w:spacing w:val="-6"/>
          <w:cs/>
          <w:lang w:val="en-US"/>
        </w:rPr>
        <w:t>ที่สี่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="005C5BE4" w:rsidRPr="00A03B2F">
        <w:rPr>
          <w:rFonts w:ascii="Angsana New" w:hAnsi="Angsana New" w:cs="Angsana New"/>
          <w:spacing w:val="-6"/>
          <w:lang w:val="en-US"/>
        </w:rPr>
        <w:t>10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</w:p>
    <w:p w14:paraId="333FD22D" w14:textId="77777777" w:rsidR="00537013" w:rsidRPr="00A03B2F" w:rsidRDefault="00537013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765319" w14:textId="27CE8048" w:rsidR="002E484A" w:rsidRPr="00A03B2F" w:rsidRDefault="00537013" w:rsidP="00FF2CDA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03B2F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A03B2F">
        <w:rPr>
          <w:rFonts w:ascii="Angsana New" w:hAnsi="Angsana New" w:cs="Angsana New"/>
          <w:spacing w:val="-6"/>
          <w:lang w:val="en-US"/>
        </w:rPr>
        <w:t>28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A03B2F">
        <w:rPr>
          <w:rFonts w:ascii="Angsana New" w:hAnsi="Angsana New" w:cs="Angsana New"/>
          <w:spacing w:val="-6"/>
          <w:lang w:val="en-US"/>
        </w:rPr>
        <w:t>2565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A03B2F">
        <w:rPr>
          <w:rFonts w:ascii="Angsana New" w:hAnsi="Angsana New" w:cs="Angsana New"/>
          <w:spacing w:val="-6"/>
          <w:lang w:val="en-US"/>
        </w:rPr>
        <w:t>500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="00256268" w:rsidRPr="00A03B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="005C5BE4" w:rsidRPr="00A03B2F">
        <w:rPr>
          <w:rFonts w:ascii="Angsana New" w:hAnsi="Angsana New" w:cs="Angsana New"/>
          <w:spacing w:val="-6"/>
          <w:lang w:val="en-US"/>
        </w:rPr>
        <w:t>3</w:t>
      </w:r>
      <w:r w:rsidR="005C5BE4" w:rsidRPr="00A03B2F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A03B2F">
        <w:rPr>
          <w:rFonts w:ascii="Angsana New" w:hAnsi="Angsana New" w:cs="Angsana New"/>
          <w:spacing w:val="-6"/>
          <w:lang w:val="en-US"/>
        </w:rPr>
        <w:t>15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A03B2F">
        <w:rPr>
          <w:rFonts w:ascii="Angsana New" w:hAnsi="Angsana New" w:cs="Angsana New"/>
          <w:spacing w:val="-6"/>
          <w:lang w:val="en-US"/>
        </w:rPr>
        <w:t>MLR</w:t>
      </w:r>
      <w:r w:rsidRPr="00A03B2F">
        <w:rPr>
          <w:rFonts w:ascii="Angsana New" w:hAnsi="Angsana New" w:cs="Angsana New"/>
          <w:spacing w:val="-6"/>
          <w:cs/>
          <w:lang w:val="en-US"/>
        </w:rPr>
        <w:t>) ลบด้วยร้อยละ</w:t>
      </w:r>
      <w:r w:rsidR="00C2365E" w:rsidRPr="00A03B2F">
        <w:rPr>
          <w:rFonts w:ascii="Angsana New" w:hAnsi="Angsana New" w:cs="Angsana New"/>
          <w:spacing w:val="-6"/>
          <w:lang w:val="en-US"/>
        </w:rPr>
        <w:t xml:space="preserve"> </w:t>
      </w:r>
      <w:r w:rsidR="005C5BE4" w:rsidRPr="00A03B2F">
        <w:rPr>
          <w:rFonts w:ascii="Angsana New" w:hAnsi="Angsana New" w:cs="Angsana New"/>
          <w:spacing w:val="-6"/>
          <w:lang w:val="en-US"/>
        </w:rPr>
        <w:t>2</w:t>
      </w:r>
      <w:r w:rsidR="005C5BE4" w:rsidRPr="00A03B2F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A03B2F">
        <w:rPr>
          <w:rFonts w:ascii="Angsana New" w:hAnsi="Angsana New" w:cs="Angsana New"/>
          <w:spacing w:val="-6"/>
          <w:lang w:val="en-US"/>
        </w:rPr>
        <w:t>38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="005C5BE4" w:rsidRPr="00A03B2F">
        <w:rPr>
          <w:rFonts w:ascii="Angsana New" w:hAnsi="Angsana New" w:cs="Angsana New"/>
          <w:spacing w:val="-6"/>
          <w:lang w:val="en-US"/>
        </w:rPr>
        <w:t>6</w:t>
      </w:r>
      <w:r w:rsidR="005C5BE4" w:rsidRPr="00A03B2F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A03B2F">
        <w:rPr>
          <w:rFonts w:ascii="Angsana New" w:hAnsi="Angsana New" w:cs="Angsana New"/>
          <w:spacing w:val="-6"/>
          <w:lang w:val="en-US"/>
        </w:rPr>
        <w:t>8</w:t>
      </w:r>
      <w:r w:rsidR="00AC70D3" w:rsidRPr="00A03B2F">
        <w:rPr>
          <w:rFonts w:ascii="Angsana New" w:hAnsi="Angsana New" w:cs="Angsana New"/>
          <w:spacing w:val="-6"/>
          <w:lang w:val="en-US"/>
        </w:rPr>
        <w:t>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</w:t>
      </w:r>
      <w:r w:rsidR="00223C24" w:rsidRPr="00A03B2F">
        <w:rPr>
          <w:rFonts w:ascii="Angsana New" w:hAnsi="Angsana New" w:cs="Angsana New" w:hint="cs"/>
          <w:spacing w:val="-6"/>
          <w:cs/>
          <w:lang w:val="en-US"/>
        </w:rPr>
        <w:t>ีที่สี่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="005C5BE4" w:rsidRPr="00A03B2F">
        <w:rPr>
          <w:rFonts w:ascii="Angsana New" w:hAnsi="Angsana New" w:cs="Angsana New"/>
          <w:spacing w:val="-6"/>
          <w:lang w:val="en-US"/>
        </w:rPr>
        <w:t>10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="00DD0959"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</w:p>
    <w:p w14:paraId="38E4C195" w14:textId="77777777" w:rsidR="00FF2CDA" w:rsidRPr="00A03B2F" w:rsidRDefault="00FF2CDA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EFFE2C" w14:textId="4970327F" w:rsidR="002E484A" w:rsidRPr="00A03B2F" w:rsidRDefault="00AC70D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03B2F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FC076F" w:rsidRPr="00A03B2F">
        <w:rPr>
          <w:rFonts w:ascii="Angsana New" w:hAnsi="Angsana New" w:cs="Angsana New"/>
          <w:spacing w:val="-6"/>
          <w:lang w:val="en-US"/>
        </w:rPr>
        <w:t xml:space="preserve">7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มิถุนายน </w:t>
      </w:r>
      <w:r w:rsidR="00FC076F" w:rsidRPr="00A03B2F">
        <w:rPr>
          <w:rFonts w:ascii="Angsana New" w:hAnsi="Angsana New" w:cs="Angsana New"/>
          <w:spacing w:val="-6"/>
          <w:lang w:val="en-US"/>
        </w:rPr>
        <w:t xml:space="preserve">2567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="0058653A" w:rsidRPr="00A03B2F">
        <w:rPr>
          <w:rFonts w:ascii="Angsana New" w:hAnsi="Angsana New" w:cs="Angsana New"/>
          <w:spacing w:val="-6"/>
          <w:lang w:val="en-US"/>
        </w:rPr>
        <w:t>28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มกราคม</w:t>
      </w:r>
      <w:r w:rsidR="00FC076F" w:rsidRPr="00A03B2F">
        <w:rPr>
          <w:rFonts w:ascii="Angsana New" w:hAnsi="Angsana New" w:cs="Angsana New"/>
          <w:spacing w:val="-6"/>
          <w:lang w:val="en-US"/>
        </w:rPr>
        <w:t xml:space="preserve"> 256</w:t>
      </w:r>
      <w:r w:rsidR="0058653A" w:rsidRPr="00A03B2F">
        <w:rPr>
          <w:rFonts w:ascii="Angsana New" w:hAnsi="Angsana New" w:cs="Angsana New"/>
          <w:spacing w:val="-6"/>
          <w:lang w:val="en-US"/>
        </w:rPr>
        <w:t>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ซึ่งมีวงเงินกู้จำนวน 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700 </w:t>
      </w:r>
      <w:r w:rsidRPr="00A03B2F">
        <w:rPr>
          <w:rFonts w:ascii="Angsana New" w:hAnsi="Angsana New" w:cs="Angsana New"/>
          <w:spacing w:val="-6"/>
          <w:cs/>
          <w:lang w:val="en-US"/>
        </w:rPr>
        <w:t>ล้านบาท และ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 500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เพื่อลดจำนวนวงเงินกู้จากเดิมจำนวน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 700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และ </w:t>
      </w:r>
      <w:r w:rsidR="00544C06" w:rsidRPr="00A03B2F">
        <w:rPr>
          <w:rFonts w:ascii="Angsana New" w:hAnsi="Angsana New" w:cs="Angsana New"/>
          <w:spacing w:val="-6"/>
          <w:lang w:val="en-US"/>
        </w:rPr>
        <w:t>500</w:t>
      </w:r>
      <w:r w:rsidRPr="00A03B2F">
        <w:rPr>
          <w:rFonts w:ascii="Angsana New" w:hAnsi="Angsana New" w:cs="Angsana New"/>
          <w:spacing w:val="-6"/>
          <w:cs/>
          <w:lang w:val="en-US"/>
        </w:rPr>
        <w:t>ล้านบาท เป็นจำนวน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 205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และ 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75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ล้านบาท ตามลำดับ รวมทั้งปรับลดการชำระคืนเงินต้นจากเดิมเดือนละ 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9.41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6.80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ล้านบาท เป็นเดือนละ </w:t>
      </w:r>
      <w:r w:rsidR="00544C06" w:rsidRPr="00A03B2F">
        <w:rPr>
          <w:rFonts w:ascii="Angsana New" w:hAnsi="Angsana New" w:cs="Angsana New"/>
          <w:spacing w:val="-6"/>
          <w:lang w:val="en-US"/>
        </w:rPr>
        <w:t>2.85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และ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 1.05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ตามลำดับ ณ วันที่ </w:t>
      </w:r>
      <w:r w:rsidR="00544C06" w:rsidRPr="00A03B2F">
        <w:rPr>
          <w:rFonts w:ascii="Angsana New" w:hAnsi="Angsana New" w:cs="Angsana New"/>
          <w:spacing w:val="-6"/>
          <w:lang w:val="en-US"/>
        </w:rPr>
        <w:t>31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 ธันวาคม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 2568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บริษัทไม่มีวงเงินกู้ยืมที่ยังไม่ได้เบิกใช้</w:t>
      </w:r>
    </w:p>
    <w:p w14:paraId="031A58D8" w14:textId="77777777" w:rsidR="00AC70D3" w:rsidRPr="00A03B2F" w:rsidRDefault="00AC70D3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221DA0" w14:textId="7FF80D33" w:rsidR="002E484A" w:rsidRPr="00A03B2F" w:rsidRDefault="002E484A" w:rsidP="00AC70D3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03B2F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A03B2F">
        <w:rPr>
          <w:rFonts w:ascii="Angsana New" w:hAnsi="Angsana New" w:cs="Angsana New"/>
          <w:spacing w:val="-6"/>
          <w:lang w:val="en-US"/>
        </w:rPr>
        <w:t>7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/>
          <w:spacing w:val="-6"/>
          <w:lang w:val="en-US"/>
        </w:rPr>
        <w:t>2567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A03B2F">
        <w:rPr>
          <w:rFonts w:ascii="Angsana New" w:hAnsi="Angsana New" w:cs="Angsana New"/>
          <w:spacing w:val="-6"/>
          <w:lang w:val="en-US"/>
        </w:rPr>
        <w:t>550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ล้านบาทเพื่อ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 xml:space="preserve">สนับสนุนการลงทุนในการซื้อเครื่องจักรและอุปกรณ์ </w:t>
      </w:r>
      <w:r w:rsidRPr="00A03B2F">
        <w:rPr>
          <w:rFonts w:ascii="Angsana New" w:hAnsi="Angsana New" w:cs="Angsana New"/>
          <w:spacing w:val="-6"/>
          <w:lang w:val="en-US"/>
        </w:rPr>
        <w:t xml:space="preserve">RGB/NRGB Line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A03B2F">
        <w:rPr>
          <w:rFonts w:ascii="Angsana New" w:hAnsi="Angsana New" w:cs="Angsana New"/>
          <w:spacing w:val="-6"/>
          <w:lang w:val="en-US"/>
        </w:rPr>
        <w:t>3.15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="00544C06" w:rsidRPr="00A03B2F">
        <w:rPr>
          <w:rFonts w:ascii="Angsana New" w:hAnsi="Angsana New" w:cs="Angsana New" w:hint="cs"/>
          <w:spacing w:val="-6"/>
          <w:cs/>
          <w:lang w:val="en-US"/>
        </w:rPr>
        <w:t>สาม</w:t>
      </w:r>
      <w:r w:rsidRPr="00A03B2F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A03B2F">
        <w:rPr>
          <w:rFonts w:ascii="Angsana New" w:hAnsi="Angsana New" w:cs="Angsana New"/>
          <w:spacing w:val="-6"/>
          <w:lang w:val="en-US"/>
        </w:rPr>
        <w:t xml:space="preserve">MLR) </w:t>
      </w:r>
      <w:r w:rsidRPr="00A03B2F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Pr="00A03B2F">
        <w:rPr>
          <w:rFonts w:ascii="Angsana New" w:hAnsi="Angsana New" w:cs="Angsana New"/>
          <w:spacing w:val="-6"/>
          <w:lang w:val="en-US"/>
        </w:rPr>
        <w:t xml:space="preserve"> 2.38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="00544C06" w:rsidRPr="00A03B2F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A03B2F">
        <w:rPr>
          <w:rFonts w:ascii="Angsana New" w:hAnsi="Angsana New" w:cs="Angsana New"/>
          <w:spacing w:val="-6"/>
          <w:lang w:val="en-US"/>
        </w:rPr>
        <w:t>6.55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</w:t>
      </w:r>
      <w:r w:rsidR="006F3517" w:rsidRPr="00A03B2F">
        <w:rPr>
          <w:rFonts w:ascii="Angsana New" w:hAnsi="Angsana New" w:cs="Angsana New" w:hint="cs"/>
          <w:spacing w:val="-6"/>
          <w:cs/>
          <w:lang w:val="en-US"/>
        </w:rPr>
        <w:t>ีที่</w:t>
      </w:r>
      <w:r w:rsidR="00544C06" w:rsidRPr="00A03B2F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A03B2F">
        <w:rPr>
          <w:rFonts w:ascii="Angsana New" w:hAnsi="Angsana New" w:cs="Angsana New"/>
          <w:spacing w:val="-6"/>
          <w:lang w:val="en-US"/>
        </w:rPr>
        <w:t>10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A03B2F">
        <w:rPr>
          <w:rFonts w:ascii="Angsana New" w:hAnsi="Angsana New" w:cs="Angsana New"/>
          <w:spacing w:val="-6"/>
          <w:lang w:val="en-US"/>
        </w:rPr>
        <w:t xml:space="preserve">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A03B2F">
        <w:rPr>
          <w:rFonts w:ascii="Angsana New" w:hAnsi="Angsana New" w:cs="Angsana New"/>
          <w:spacing w:val="-6"/>
          <w:lang w:val="en-US"/>
        </w:rPr>
        <w:t>3</w:t>
      </w:r>
      <w:r w:rsidR="005C1587" w:rsidRPr="00A03B2F">
        <w:rPr>
          <w:rFonts w:ascii="Angsana New" w:hAnsi="Angsana New" w:cs="Angsana New"/>
          <w:spacing w:val="-6"/>
          <w:lang w:val="en-US"/>
        </w:rPr>
        <w:t>1</w:t>
      </w:r>
      <w:r w:rsidRPr="00A03B2F">
        <w:rPr>
          <w:rFonts w:ascii="Angsana New" w:hAnsi="Angsana New" w:cs="Angsana New"/>
          <w:spacing w:val="-6"/>
          <w:lang w:val="en-US"/>
        </w:rPr>
        <w:t xml:space="preserve"> </w:t>
      </w:r>
      <w:r w:rsidR="005C1587" w:rsidRPr="00A03B2F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/>
          <w:spacing w:val="-6"/>
          <w:lang w:val="en-US"/>
        </w:rPr>
        <w:t>256</w:t>
      </w:r>
      <w:r w:rsidR="00AC70D3" w:rsidRPr="00A03B2F">
        <w:rPr>
          <w:rFonts w:ascii="Angsana New" w:hAnsi="Angsana New" w:cs="Angsana New"/>
          <w:spacing w:val="-6"/>
          <w:lang w:val="en-US"/>
        </w:rPr>
        <w:t xml:space="preserve">8 </w:t>
      </w:r>
      <w:r w:rsidRPr="00A03B2F">
        <w:rPr>
          <w:rFonts w:ascii="Angsana New" w:hAnsi="Angsana New" w:cs="Angsana New"/>
          <w:spacing w:val="-6"/>
          <w:lang w:val="en-US"/>
        </w:rPr>
        <w:t xml:space="preserve"> </w:t>
      </w:r>
      <w:r w:rsidR="00AC70D3" w:rsidRPr="00A03B2F">
        <w:rPr>
          <w:rFonts w:ascii="Angsana New" w:hAnsi="Angsana New" w:cs="Angsana New"/>
          <w:spacing w:val="-6"/>
          <w:cs/>
          <w:lang w:val="en-US"/>
        </w:rPr>
        <w:t>บริษัทไม่มีวงเงินกู้ยืมที่ยังไม่ได้เบิกใช้</w:t>
      </w:r>
    </w:p>
    <w:p w14:paraId="27701A05" w14:textId="77777777" w:rsidR="008E0705" w:rsidRPr="00A03B2F" w:rsidRDefault="008E0705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86F51F" w14:textId="4F2E5490" w:rsidR="00537013" w:rsidRPr="00A03B2F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03B2F">
        <w:rPr>
          <w:rFonts w:ascii="Angsana New" w:hAnsi="Angsana New" w:cs="Angsana New"/>
          <w:spacing w:val="-6"/>
          <w:cs/>
          <w:lang w:val="en-US"/>
        </w:rPr>
        <w:t xml:space="preserve">สำหรับสัญญากู้ยืมเงินฉบับลงวันที่ </w:t>
      </w:r>
      <w:r w:rsidR="00776DBD" w:rsidRPr="00A03B2F">
        <w:rPr>
          <w:rFonts w:ascii="Angsana New" w:hAnsi="Angsana New" w:cs="Angsana New"/>
          <w:spacing w:val="-6"/>
          <w:lang w:val="en-US"/>
        </w:rPr>
        <w:t>28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776DBD" w:rsidRPr="00A03B2F">
        <w:rPr>
          <w:rFonts w:ascii="Angsana New" w:hAnsi="Angsana New" w:cs="Angsana New"/>
          <w:spacing w:val="-6"/>
          <w:lang w:val="en-US"/>
        </w:rPr>
        <w:t>2565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8E0705" w:rsidRPr="00A03B2F">
        <w:rPr>
          <w:rFonts w:ascii="Angsana New" w:hAnsi="Angsana New" w:cs="Angsana New"/>
          <w:spacing w:val="-6"/>
          <w:cs/>
          <w:lang w:val="en-US"/>
        </w:rPr>
        <w:t xml:space="preserve">และ </w:t>
      </w:r>
      <w:r w:rsidR="008E0705" w:rsidRPr="00A03B2F">
        <w:rPr>
          <w:rFonts w:ascii="Angsana New" w:hAnsi="Angsana New" w:cs="Angsana New"/>
          <w:spacing w:val="-6"/>
          <w:lang w:val="en-US"/>
        </w:rPr>
        <w:t>7</w:t>
      </w:r>
      <w:r w:rsidR="008E0705" w:rsidRPr="00A03B2F">
        <w:rPr>
          <w:rFonts w:ascii="Angsana New" w:hAnsi="Angsana New" w:cs="Angsana New"/>
          <w:spacing w:val="-6"/>
          <w:cs/>
          <w:lang w:val="en-US"/>
        </w:rPr>
        <w:t xml:space="preserve"> มิถุนายน </w:t>
      </w:r>
      <w:r w:rsidR="008E0705" w:rsidRPr="00A03B2F">
        <w:rPr>
          <w:rFonts w:ascii="Angsana New" w:hAnsi="Angsana New" w:cs="Angsana New"/>
          <w:spacing w:val="-6"/>
          <w:lang w:val="en-US"/>
        </w:rPr>
        <w:t>2567</w:t>
      </w:r>
      <w:r w:rsidR="008E0705" w:rsidRPr="00A03B2F">
        <w:rPr>
          <w:rFonts w:ascii="Angsana New" w:hAnsi="Angsana New" w:cs="Angsana New"/>
          <w:spacing w:val="-6"/>
          <w:cs/>
          <w:lang w:val="en-US"/>
        </w:rPr>
        <w:t xml:space="preserve"> ทั้ง </w:t>
      </w:r>
      <w:r w:rsidR="008E0705" w:rsidRPr="00A03B2F">
        <w:rPr>
          <w:rFonts w:ascii="Angsana New" w:hAnsi="Angsana New" w:cs="Angsana New"/>
          <w:spacing w:val="-6"/>
          <w:lang w:val="en-US"/>
        </w:rPr>
        <w:t>3</w:t>
      </w:r>
      <w:r w:rsidR="008E0705" w:rsidRPr="00A03B2F">
        <w:rPr>
          <w:rFonts w:ascii="Angsana New" w:hAnsi="Angsana New" w:cs="Angsana New"/>
          <w:spacing w:val="-6"/>
          <w:cs/>
          <w:lang w:val="en-US"/>
        </w:rPr>
        <w:t xml:space="preserve"> ฉบับข้างต้น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="00776DBD" w:rsidRPr="00A03B2F">
        <w:rPr>
          <w:rFonts w:ascii="Angsana New" w:hAnsi="Angsana New" w:cs="Angsana New"/>
          <w:spacing w:val="-6"/>
          <w:lang w:val="en-US"/>
        </w:rPr>
        <w:t>560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7A6A9944" w14:textId="77777777" w:rsidR="00FD638D" w:rsidRPr="00A03B2F" w:rsidRDefault="00FD638D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25FC3F" w14:textId="12B5703B" w:rsidR="00AC70D3" w:rsidRPr="00A03B2F" w:rsidRDefault="00AC70D3" w:rsidP="00AC70D3">
      <w:pPr>
        <w:pStyle w:val="a"/>
        <w:ind w:left="540"/>
        <w:jc w:val="thaiDistribute"/>
        <w:rPr>
          <w:rFonts w:ascii="Angsana New" w:hAnsi="Angsana New"/>
          <w:spacing w:val="-6"/>
        </w:rPr>
      </w:pPr>
      <w:r w:rsidRPr="00A03B2F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A03B2F">
        <w:rPr>
          <w:rFonts w:ascii="Angsana New" w:hAnsi="Angsana New" w:cs="Angsana New"/>
          <w:lang w:val="en-US"/>
        </w:rPr>
        <w:t>18</w:t>
      </w:r>
      <w:r w:rsidRPr="00A03B2F">
        <w:rPr>
          <w:rFonts w:ascii="Angsana New" w:hAnsi="Angsana New" w:cs="Angsana New"/>
          <w:cs/>
          <w:lang w:val="en-US"/>
        </w:rPr>
        <w:t xml:space="preserve"> กันยายน </w:t>
      </w:r>
      <w:r w:rsidRPr="00A03B2F">
        <w:rPr>
          <w:rFonts w:ascii="Angsana New" w:hAnsi="Angsana New" w:cs="Angsana New"/>
          <w:lang w:val="en-US"/>
        </w:rPr>
        <w:t>2568</w:t>
      </w:r>
      <w:r w:rsidRPr="00A03B2F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A03B2F">
        <w:rPr>
          <w:rFonts w:ascii="Angsana New" w:hAnsi="Angsana New" w:cs="Angsana New"/>
          <w:lang w:val="en-US"/>
        </w:rPr>
        <w:t>400</w:t>
      </w:r>
      <w:r w:rsidRPr="00A03B2F">
        <w:rPr>
          <w:rFonts w:ascii="Angsana New" w:hAnsi="Angsana New" w:cs="Angsana New"/>
          <w:cs/>
          <w:lang w:val="en-US"/>
        </w:rPr>
        <w:t xml:space="preserve"> ล้านบาทเพื่อเป็นเงินทุนสำหรับการก่อสร้าง การปรับปรุง และค่าใช้จ่ายอื่น</w:t>
      </w:r>
      <w:r w:rsidR="007046FB" w:rsidRPr="00A03B2F">
        <w:rPr>
          <w:rFonts w:ascii="Angsana New" w:hAnsi="Angsana New" w:cs="Angsana New" w:hint="cs"/>
          <w:cs/>
          <w:lang w:val="en-US"/>
        </w:rPr>
        <w:t xml:space="preserve"> </w:t>
      </w:r>
      <w:r w:rsidRPr="00A03B2F">
        <w:rPr>
          <w:rFonts w:ascii="Angsana New" w:hAnsi="Angsana New" w:cs="Angsana New"/>
          <w:cs/>
          <w:lang w:val="en-US"/>
        </w:rPr>
        <w:t>ๆ</w:t>
      </w:r>
      <w:r w:rsidR="007046FB" w:rsidRPr="00A03B2F">
        <w:rPr>
          <w:rFonts w:ascii="Angsana New" w:hAnsi="Angsana New" w:cs="Angsana New" w:hint="cs"/>
          <w:cs/>
          <w:lang w:val="en-US"/>
        </w:rPr>
        <w:t xml:space="preserve"> </w:t>
      </w:r>
      <w:r w:rsidRPr="00A03B2F">
        <w:rPr>
          <w:rFonts w:ascii="Angsana New" w:hAnsi="Angsana New" w:cs="Angsana New"/>
          <w:cs/>
          <w:lang w:val="en-US"/>
        </w:rPr>
        <w:t xml:space="preserve">ที่เกี่ยวข้อง การพัฒนาที่ดินของโรงงานที่อำเภอพุนพิน จังหวัดสุราษฎร์ธานี เงินกู้ยืมดังกล่าวมีอัตราดอกเบี้ยคงที่ร้อยละ </w:t>
      </w:r>
      <w:r w:rsidRPr="00A03B2F">
        <w:rPr>
          <w:rFonts w:ascii="Angsana New" w:hAnsi="Angsana New" w:cs="Angsana New"/>
          <w:lang w:val="en-US"/>
        </w:rPr>
        <w:t>2.95</w:t>
      </w:r>
      <w:r w:rsidRPr="00A03B2F">
        <w:rPr>
          <w:rFonts w:ascii="Angsana New" w:hAnsi="Angsana New" w:cs="Angsana New"/>
          <w:cs/>
          <w:lang w:val="en-US"/>
        </w:rPr>
        <w:t xml:space="preserve"> ต่อปี ดอกเบี้ยชำระทุกเดือน มีกำหนดชำระคืนเงินต้นเป็นรายเดือน เดือนละ </w:t>
      </w:r>
      <w:r w:rsidRPr="00A03B2F">
        <w:rPr>
          <w:rFonts w:ascii="Angsana New" w:hAnsi="Angsana New" w:cs="Angsana New"/>
          <w:lang w:val="en-US"/>
        </w:rPr>
        <w:t>6.67</w:t>
      </w:r>
      <w:r w:rsidRPr="00A03B2F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Pr="00A03B2F">
        <w:rPr>
          <w:rFonts w:ascii="Angsana New" w:hAnsi="Angsana New" w:cs="Angsana New" w:hint="cs"/>
          <w:cs/>
          <w:lang w:val="en-US"/>
        </w:rPr>
        <w:t>สาม</w:t>
      </w:r>
      <w:r w:rsidRPr="00A03B2F">
        <w:rPr>
          <w:rFonts w:ascii="Angsana New" w:hAnsi="Angsana New" w:cs="Angsana New"/>
          <w:cs/>
          <w:lang w:val="en-US"/>
        </w:rPr>
        <w:t>เป็นต้นไปและชำระให้เสร็จสิ้นภายใน</w:t>
      </w:r>
      <w:r w:rsidRPr="00A03B2F">
        <w:rPr>
          <w:rFonts w:ascii="Angsana New" w:hAnsi="Angsana New" w:cs="Angsana New" w:hint="cs"/>
          <w:cs/>
          <w:lang w:val="en-US"/>
        </w:rPr>
        <w:t xml:space="preserve"> </w:t>
      </w:r>
      <w:r w:rsidRPr="00A03B2F">
        <w:rPr>
          <w:rFonts w:ascii="Angsana New" w:hAnsi="Angsana New" w:cs="Angsana New"/>
          <w:lang w:val="en-US"/>
        </w:rPr>
        <w:t xml:space="preserve">7 </w:t>
      </w:r>
      <w:r w:rsidRPr="00A03B2F">
        <w:rPr>
          <w:rFonts w:ascii="Angsana New" w:hAnsi="Angsana New" w:cs="Angsana New"/>
          <w:cs/>
          <w:lang w:val="en-US"/>
        </w:rPr>
        <w:t>ปีนับจากวันเบิกรับเงินกู้งวดแรก</w:t>
      </w:r>
      <w:r w:rsidRPr="00A03B2F">
        <w:rPr>
          <w:rFonts w:ascii="Angsana New" w:hAnsi="Angsana New" w:cs="Angsana New"/>
          <w:lang w:val="en-US"/>
        </w:rPr>
        <w:t xml:space="preserve">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="005A10B7" w:rsidRPr="00A03B2F">
        <w:rPr>
          <w:rFonts w:ascii="Angsana New" w:hAnsi="Angsana New" w:cs="Angsana New"/>
          <w:lang w:val="en-US"/>
        </w:rPr>
        <w:t>3</w:t>
      </w:r>
      <w:r w:rsidRPr="00A03B2F">
        <w:rPr>
          <w:rFonts w:ascii="Angsana New" w:hAnsi="Angsana New" w:cs="Angsana New"/>
          <w:lang w:val="en-US"/>
        </w:rPr>
        <w:t>1</w:t>
      </w:r>
      <w:r w:rsidRPr="00A03B2F">
        <w:rPr>
          <w:rFonts w:ascii="Angsana New" w:hAnsi="Angsana New" w:cs="Angsana New" w:hint="cs"/>
          <w:cs/>
          <w:lang w:val="en-US"/>
        </w:rPr>
        <w:t xml:space="preserve"> ธั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>นวาคม</w:t>
      </w:r>
      <w:r w:rsidR="00544C06" w:rsidRPr="00A03B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44C06" w:rsidRPr="00A03B2F">
        <w:rPr>
          <w:rFonts w:ascii="Angsana New" w:hAnsi="Angsana New" w:cs="Angsana New"/>
          <w:spacing w:val="-6"/>
          <w:lang w:val="en-US"/>
        </w:rPr>
        <w:t>2568</w:t>
      </w:r>
      <w:r w:rsidRPr="00A03B2F">
        <w:rPr>
          <w:rFonts w:ascii="Angsana New" w:hAnsi="Angsana New" w:cs="Angsana New"/>
          <w:lang w:val="en-US"/>
        </w:rPr>
        <w:t xml:space="preserve"> </w:t>
      </w:r>
      <w:r w:rsidRPr="00A03B2F">
        <w:rPr>
          <w:rFonts w:ascii="Angsana New" w:hAnsi="Angsana New" w:cs="Angsana New"/>
          <w:cs/>
          <w:lang w:val="en-US"/>
        </w:rPr>
        <w:t xml:space="preserve">บริษัทมีการเบิกรับเงินกู้ยืมจำนวน </w:t>
      </w:r>
      <w:r w:rsidRPr="00A03B2F">
        <w:rPr>
          <w:rFonts w:ascii="Angsana New" w:hAnsi="Angsana New" w:cs="Angsana New"/>
          <w:lang w:val="en-US"/>
        </w:rPr>
        <w:t>2</w:t>
      </w:r>
      <w:r w:rsidR="005A10B7" w:rsidRPr="00A03B2F">
        <w:rPr>
          <w:rFonts w:ascii="Angsana New" w:hAnsi="Angsana New" w:cs="Angsana New"/>
          <w:lang w:val="en-US"/>
        </w:rPr>
        <w:t>8</w:t>
      </w:r>
      <w:r w:rsidRPr="00A03B2F">
        <w:rPr>
          <w:rFonts w:ascii="Angsana New" w:hAnsi="Angsana New" w:cs="Angsana New"/>
          <w:lang w:val="en-US"/>
        </w:rPr>
        <w:t xml:space="preserve">0 </w:t>
      </w:r>
      <w:r w:rsidRPr="00A03B2F">
        <w:rPr>
          <w:rFonts w:ascii="Angsana New" w:hAnsi="Angsana New" w:cs="Angsana New"/>
          <w:cs/>
          <w:lang w:val="en-US"/>
        </w:rPr>
        <w:t>ล้านบาท</w:t>
      </w:r>
      <w:r w:rsidRPr="00A03B2F">
        <w:rPr>
          <w:rFonts w:ascii="Angsana New" w:hAnsi="Angsana New" w:cs="Angsana New"/>
          <w:lang w:val="en-US"/>
        </w:rPr>
        <w:t xml:space="preserve"> </w:t>
      </w:r>
      <w:r w:rsidRPr="00A03B2F">
        <w:rPr>
          <w:rFonts w:ascii="Angsana New" w:hAnsi="Angsana New" w:cs="Angsana New" w:hint="cs"/>
          <w:cs/>
          <w:lang w:val="en-US"/>
        </w:rPr>
        <w:t>และ</w:t>
      </w:r>
      <w:r w:rsidRPr="00A03B2F">
        <w:rPr>
          <w:rFonts w:ascii="Angsana New" w:hAnsi="Angsana New" w:cs="Angsana New"/>
          <w:cs/>
          <w:lang w:val="en-US"/>
        </w:rPr>
        <w:t>บริษัทมีวงเงินกู้ยืมที่ยังไม่ได้เบิกใช้</w:t>
      </w:r>
      <w:r w:rsidRPr="00A03B2F">
        <w:rPr>
          <w:rFonts w:ascii="Angsana New" w:hAnsi="Angsana New" w:cs="Angsana New" w:hint="cs"/>
          <w:cs/>
          <w:lang w:val="en-US"/>
        </w:rPr>
        <w:t xml:space="preserve"> </w:t>
      </w:r>
      <w:r w:rsidRPr="00A03B2F">
        <w:rPr>
          <w:rFonts w:ascii="Angsana New" w:hAnsi="Angsana New" w:cs="Angsana New"/>
          <w:lang w:val="en-US"/>
        </w:rPr>
        <w:t>1</w:t>
      </w:r>
      <w:r w:rsidR="005A10B7" w:rsidRPr="00A03B2F">
        <w:rPr>
          <w:rFonts w:ascii="Angsana New" w:hAnsi="Angsana New" w:cs="Angsana New"/>
          <w:lang w:val="en-US"/>
        </w:rPr>
        <w:t>2</w:t>
      </w:r>
      <w:r w:rsidRPr="00A03B2F">
        <w:rPr>
          <w:rFonts w:ascii="Angsana New" w:hAnsi="Angsana New" w:cs="Angsana New"/>
          <w:lang w:val="en-US"/>
        </w:rPr>
        <w:t xml:space="preserve">0 </w:t>
      </w:r>
      <w:r w:rsidRPr="00A03B2F">
        <w:rPr>
          <w:rFonts w:ascii="Angsana New" w:hAnsi="Angsana New" w:cs="Angsana New" w:hint="cs"/>
          <w:cs/>
          <w:lang w:val="en-US"/>
        </w:rPr>
        <w:t>ล้านบาท</w:t>
      </w:r>
    </w:p>
    <w:p w14:paraId="7D4AF811" w14:textId="77777777" w:rsidR="00AC70D3" w:rsidRPr="00A03B2F" w:rsidRDefault="00AC70D3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1B95B1" w14:textId="77777777" w:rsidR="00AC70D3" w:rsidRPr="00A03B2F" w:rsidRDefault="00AC70D3" w:rsidP="00AC70D3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A03B2F">
        <w:rPr>
          <w:rFonts w:ascii="Angsana New" w:hAnsi="Angsana New" w:cs="Angsana New"/>
          <w:cs/>
          <w:lang w:val="en-US"/>
        </w:rPr>
        <w:t xml:space="preserve">สำหรับสัญญากู้ยืมเงินฉบับลงวันที่ </w:t>
      </w:r>
      <w:r w:rsidRPr="00A03B2F">
        <w:rPr>
          <w:rFonts w:ascii="Angsana New" w:hAnsi="Angsana New" w:cs="Angsana New"/>
          <w:lang w:val="en-US"/>
        </w:rPr>
        <w:t xml:space="preserve">18 </w:t>
      </w:r>
      <w:r w:rsidRPr="00A03B2F">
        <w:rPr>
          <w:rFonts w:ascii="Angsana New" w:hAnsi="Angsana New" w:cs="Angsana New"/>
          <w:cs/>
          <w:lang w:val="en-US"/>
        </w:rPr>
        <w:t xml:space="preserve">กันยายน </w:t>
      </w:r>
      <w:r w:rsidRPr="00A03B2F">
        <w:rPr>
          <w:rFonts w:ascii="Angsana New" w:hAnsi="Angsana New" w:cs="Angsana New"/>
          <w:lang w:val="en-US"/>
        </w:rPr>
        <w:t xml:space="preserve">2568 </w:t>
      </w:r>
      <w:r w:rsidRPr="00A03B2F">
        <w:rPr>
          <w:rFonts w:ascii="Angsana New" w:hAnsi="Angsana New" w:cs="Angsana New"/>
          <w:cs/>
          <w:lang w:val="en-US"/>
        </w:rPr>
        <w:t>ข้างต้น บริษัทต้องปฏิบัติตามเงื่อนไขภายใต้สัญญากู้ยืมเงินซึ่งประกอบด้วย</w:t>
      </w:r>
      <w:r w:rsidRPr="00A03B2F">
        <w:rPr>
          <w:rFonts w:ascii="Angsana New" w:hAnsi="Angsana New" w:cs="Angsana New" w:hint="cs"/>
          <w:cs/>
          <w:lang w:val="en-US"/>
        </w:rPr>
        <w:t xml:space="preserve"> การรักษาอัตราส่วนหนี้สินที่มีภาระดอกเบี้ยต่อกำไรก่อนดอกเบี้ยจ่าย ภาษีเงินได้ ค่าเสื่อมราคาและ</w:t>
      </w:r>
      <w:r w:rsidRPr="00A03B2F">
        <w:rPr>
          <w:rFonts w:ascii="Angsana New" w:hAnsi="Angsana New" w:cs="Angsana New"/>
          <w:cs/>
          <w:lang w:val="en-US"/>
        </w:rPr>
        <w:br/>
      </w:r>
      <w:r w:rsidRPr="00A03B2F">
        <w:rPr>
          <w:rFonts w:ascii="Angsana New" w:hAnsi="Angsana New" w:cs="Angsana New" w:hint="cs"/>
          <w:cs/>
          <w:lang w:val="en-US"/>
        </w:rPr>
        <w:t>ค่าตัดจำหน่าย</w:t>
      </w:r>
      <w:r w:rsidRPr="00A03B2F">
        <w:rPr>
          <w:rFonts w:ascii="Angsana New" w:hAnsi="Angsana New" w:cs="Angsana New"/>
          <w:cs/>
          <w:lang w:val="en-US"/>
        </w:rPr>
        <w:t xml:space="preserve"> การรักษาอัตราส่วนความสามารถในการชำระหนี้ </w:t>
      </w:r>
      <w:r w:rsidRPr="00A03B2F">
        <w:rPr>
          <w:rFonts w:ascii="Angsana New" w:hAnsi="Angsana New" w:cs="Angsana New" w:hint="cs"/>
          <w:cs/>
          <w:lang w:val="en-US"/>
        </w:rPr>
        <w:t>การรักษา</w:t>
      </w:r>
      <w:r w:rsidRPr="00A03B2F">
        <w:rPr>
          <w:rFonts w:ascii="Angsana New" w:hAnsi="Angsana New" w:cs="Angsana New"/>
          <w:cs/>
          <w:lang w:val="en-US"/>
        </w:rPr>
        <w:t>อัตราส่วนทรัพย์สินที่จับต้องได้และปลอดความผูกพัน</w:t>
      </w:r>
      <w:r w:rsidRPr="00A03B2F">
        <w:rPr>
          <w:rFonts w:ascii="Angsana New" w:hAnsi="Angsana New" w:cs="Angsana New" w:hint="cs"/>
          <w:cs/>
          <w:lang w:val="en-US"/>
        </w:rPr>
        <w:t>ต่อ</w:t>
      </w:r>
      <w:r w:rsidRPr="00A03B2F">
        <w:rPr>
          <w:rFonts w:ascii="Angsana New" w:hAnsi="Angsana New" w:cs="Angsana New"/>
          <w:cs/>
          <w:lang w:val="en-US"/>
        </w:rPr>
        <w:t xml:space="preserve">ความคุ้มครองของสินเชื่อที่ไม่มีหลักประกัน การเตรียมโรงงานหรือโกดังที่ดำเนินการพร้อมให้เข้าชมภายใน </w:t>
      </w:r>
      <w:r w:rsidRPr="00A03B2F">
        <w:rPr>
          <w:rFonts w:ascii="Angsana New" w:hAnsi="Angsana New" w:cs="Angsana New"/>
          <w:lang w:val="en-US"/>
        </w:rPr>
        <w:t xml:space="preserve">1 </w:t>
      </w:r>
      <w:r w:rsidRPr="00A03B2F">
        <w:rPr>
          <w:rFonts w:ascii="Angsana New" w:hAnsi="Angsana New" w:cs="Angsana New"/>
          <w:cs/>
          <w:lang w:val="en-US"/>
        </w:rPr>
        <w:t>ปีแรกนับจากวันที่เบิกเงินกู้ และไม่ทำการขาย โอน จำหน่ายจ่ายโอน หรือก่อภาระผูกผันอื่นใดบนทรัพย์สิน</w:t>
      </w:r>
    </w:p>
    <w:p w14:paraId="46B74335" w14:textId="367E3E2D" w:rsidR="007F2C7F" w:rsidRPr="00A03B2F" w:rsidRDefault="007F2C7F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6"/>
    <w:p w14:paraId="6DF5A6F7" w14:textId="77777777" w:rsidR="00537013" w:rsidRPr="00A03B2F" w:rsidRDefault="00537013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A03B2F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41347BF" w14:textId="3010C094" w:rsidR="00537013" w:rsidRPr="00A03B2F" w:rsidRDefault="00537013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50A01D" w14:textId="79C73C33" w:rsidR="00FF115C" w:rsidRPr="00A03B2F" w:rsidRDefault="00FF115C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A03B2F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A03B2F">
        <w:rPr>
          <w:rFonts w:ascii="Angsana New" w:hAnsi="Angsana New" w:cs="Angsana New"/>
          <w:spacing w:val="-6"/>
          <w:lang w:val="en-US"/>
        </w:rPr>
        <w:t>14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A03B2F">
        <w:rPr>
          <w:rFonts w:ascii="Angsana New" w:hAnsi="Angsana New" w:cs="Angsana New"/>
          <w:spacing w:val="-6"/>
          <w:lang w:val="en-US"/>
        </w:rPr>
        <w:t>2565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A03B2F">
        <w:rPr>
          <w:rFonts w:ascii="Angsana New" w:hAnsi="Angsana New" w:cs="Angsana New"/>
          <w:spacing w:val="-6"/>
          <w:lang w:val="en-US"/>
        </w:rPr>
        <w:t>125</w:t>
      </w:r>
      <w:r w:rsidRPr="00A03B2F">
        <w:rPr>
          <w:rFonts w:ascii="Angsana New" w:hAnsi="Angsana New" w:cs="Angsana New"/>
          <w:spacing w:val="-6"/>
          <w:cs/>
          <w:lang w:val="en-US"/>
        </w:rPr>
        <w:t>.</w:t>
      </w:r>
      <w:r w:rsidRPr="00A03B2F">
        <w:rPr>
          <w:rFonts w:ascii="Angsana New" w:hAnsi="Angsana New" w:cs="Angsana New"/>
          <w:spacing w:val="-6"/>
          <w:lang w:val="en-US"/>
        </w:rPr>
        <w:t>5</w:t>
      </w:r>
      <w:r w:rsidR="00A71383" w:rsidRPr="00A03B2F">
        <w:rPr>
          <w:rFonts w:ascii="Angsana New" w:hAnsi="Angsana New" w:cs="Angsana New"/>
          <w:spacing w:val="-6"/>
          <w:lang w:val="en-US"/>
        </w:rPr>
        <w:t>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A03B2F">
        <w:rPr>
          <w:rFonts w:ascii="Angsana New" w:hAnsi="Angsana New" w:cs="Angsana New"/>
          <w:spacing w:val="-6"/>
          <w:lang w:val="en-US"/>
        </w:rPr>
        <w:t>MLR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) ลบด้วยร้อยละ </w:t>
      </w:r>
      <w:r w:rsidRPr="00A03B2F">
        <w:rPr>
          <w:rFonts w:ascii="Angsana New" w:hAnsi="Angsana New" w:cs="Angsana New"/>
          <w:spacing w:val="-6"/>
          <w:lang w:val="en-US"/>
        </w:rPr>
        <w:t>1</w:t>
      </w:r>
      <w:r w:rsidRPr="00A03B2F">
        <w:rPr>
          <w:rFonts w:ascii="Angsana New" w:hAnsi="Angsana New" w:cs="Angsana New"/>
          <w:spacing w:val="-6"/>
          <w:cs/>
          <w:lang w:val="en-US"/>
        </w:rPr>
        <w:t>.</w:t>
      </w:r>
      <w:r w:rsidRPr="00A03B2F">
        <w:rPr>
          <w:rFonts w:ascii="Angsana New" w:hAnsi="Angsana New" w:cs="Angsana New"/>
          <w:spacing w:val="-6"/>
          <w:lang w:val="en-US"/>
        </w:rPr>
        <w:t>43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ต่อปี ดอกเบี้ยจ่ายทุกสิ้นเดือน มีกำหนดชำระคืนเงินต้นเมื่อมีการขายสิ่งปลูกสร้างได้ซึ่งเก็บที่ร้อยละ </w:t>
      </w:r>
      <w:r w:rsidRPr="00A03B2F">
        <w:rPr>
          <w:rFonts w:ascii="Angsana New" w:hAnsi="Angsana New" w:cs="Angsana New"/>
          <w:spacing w:val="-6"/>
          <w:lang w:val="en-US"/>
        </w:rPr>
        <w:t>70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A03B2F">
        <w:rPr>
          <w:rFonts w:ascii="Angsana New" w:hAnsi="Angsana New" w:cs="Angsana New"/>
          <w:spacing w:val="-6"/>
          <w:lang w:val="en-US"/>
        </w:rPr>
        <w:t>4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Pr="00A03B2F">
        <w:rPr>
          <w:rFonts w:ascii="Angsana New" w:hAnsi="Angsana New" w:cs="Angsana New"/>
          <w:spacing w:val="-6"/>
          <w:lang w:val="en-US"/>
        </w:rPr>
        <w:t>155</w:t>
      </w:r>
      <w:r w:rsidRPr="00A03B2F">
        <w:rPr>
          <w:rFonts w:ascii="Angsana New" w:hAnsi="Angsana New" w:cs="Angsana New"/>
          <w:spacing w:val="-6"/>
          <w:cs/>
          <w:lang w:val="en-US"/>
        </w:rPr>
        <w:t>.</w:t>
      </w:r>
      <w:r w:rsidRPr="00A03B2F">
        <w:rPr>
          <w:rFonts w:ascii="Angsana New" w:hAnsi="Angsana New" w:cs="Angsana New"/>
          <w:spacing w:val="-6"/>
          <w:lang w:val="en-US"/>
        </w:rPr>
        <w:t>5</w:t>
      </w:r>
      <w:r w:rsidR="00C168C7" w:rsidRPr="00A03B2F">
        <w:rPr>
          <w:rFonts w:ascii="Angsana New" w:hAnsi="Angsana New" w:cs="Angsana New"/>
          <w:spacing w:val="-6"/>
          <w:lang w:val="en-US"/>
        </w:rPr>
        <w:t>0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เพื่อเป็นหลักประกันสำหรับหนี้สินในวงเงินดังกล่าว ณ วันที่ </w:t>
      </w:r>
      <w:r w:rsidRPr="00A03B2F">
        <w:rPr>
          <w:rFonts w:ascii="Angsana New" w:hAnsi="Angsana New" w:cs="Angsana New"/>
          <w:spacing w:val="-6"/>
          <w:lang w:val="en-US"/>
        </w:rPr>
        <w:t xml:space="preserve">31 </w:t>
      </w:r>
      <w:r w:rsidRPr="00A03B2F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544C06" w:rsidRPr="00A03B2F">
        <w:rPr>
          <w:rFonts w:ascii="Angsana New" w:hAnsi="Angsana New" w:cs="Angsana New"/>
          <w:spacing w:val="-6"/>
          <w:lang w:val="en-US"/>
        </w:rPr>
        <w:t xml:space="preserve"> 2568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AD1148" w:rsidRPr="00A03B2F">
        <w:rPr>
          <w:rFonts w:ascii="Angsana New" w:hAnsi="Angsana New" w:cs="Angsana New"/>
          <w:spacing w:val="-6"/>
          <w:cs/>
          <w:lang w:val="en-US"/>
        </w:rPr>
        <w:t xml:space="preserve">บริษัทย่อยมีการเบิกรับเงินกู้ยืมจำนวน </w:t>
      </w:r>
      <w:r w:rsidR="00AD1148" w:rsidRPr="00A03B2F">
        <w:rPr>
          <w:rFonts w:ascii="Angsana New" w:hAnsi="Angsana New" w:cs="Angsana New"/>
          <w:spacing w:val="-6"/>
          <w:lang w:val="en-US"/>
        </w:rPr>
        <w:t xml:space="preserve">0.63 </w:t>
      </w:r>
      <w:r w:rsidR="00AD1148" w:rsidRPr="00A03B2F">
        <w:rPr>
          <w:rFonts w:ascii="Angsana New" w:hAnsi="Angsana New" w:cs="Angsana New"/>
          <w:spacing w:val="-6"/>
          <w:cs/>
          <w:lang w:val="en-US"/>
        </w:rPr>
        <w:t xml:space="preserve">ล้านบาท และบริษัทยังมีวงเงินกู้ยืมที่ยังไม่ได้เบิกใช้จำนวน </w:t>
      </w:r>
      <w:r w:rsidR="00AD1148" w:rsidRPr="00A03B2F">
        <w:rPr>
          <w:rFonts w:ascii="Angsana New" w:hAnsi="Angsana New" w:cs="Angsana New"/>
          <w:spacing w:val="-6"/>
          <w:lang w:val="en-US"/>
        </w:rPr>
        <w:t xml:space="preserve">44.07 </w:t>
      </w:r>
      <w:r w:rsidR="00AD1148" w:rsidRPr="00A03B2F">
        <w:rPr>
          <w:rFonts w:ascii="Angsana New" w:hAnsi="Angsana New" w:cs="Angsana New"/>
          <w:spacing w:val="-6"/>
          <w:cs/>
          <w:lang w:val="en-US"/>
        </w:rPr>
        <w:t xml:space="preserve">ล้านบาท </w:t>
      </w:r>
      <w:r w:rsidRPr="00A03B2F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/>
          <w:i/>
          <w:iCs/>
          <w:spacing w:val="-6"/>
          <w:cs/>
          <w:lang w:val="en-US"/>
        </w:rPr>
        <w:t>(</w:t>
      </w:r>
      <w:r w:rsidRPr="00A03B2F">
        <w:rPr>
          <w:rFonts w:ascii="Angsana New" w:hAnsi="Angsana New" w:cs="Angsana New"/>
          <w:i/>
          <w:iCs/>
          <w:spacing w:val="-6"/>
          <w:lang w:val="en-US"/>
        </w:rPr>
        <w:t>256</w:t>
      </w:r>
      <w:r w:rsidR="00321840" w:rsidRPr="00A03B2F">
        <w:rPr>
          <w:rFonts w:ascii="Angsana New" w:hAnsi="Angsana New" w:cs="Angsana New"/>
          <w:i/>
          <w:iCs/>
          <w:spacing w:val="-6"/>
          <w:lang w:val="en-US"/>
        </w:rPr>
        <w:t>7</w:t>
      </w:r>
      <w:r w:rsidRPr="00A03B2F">
        <w:rPr>
          <w:rFonts w:ascii="Angsana New" w:hAnsi="Angsana New" w:cs="Angsana New"/>
          <w:i/>
          <w:iCs/>
          <w:spacing w:val="-6"/>
          <w:cs/>
          <w:lang w:val="en-US"/>
        </w:rPr>
        <w:t xml:space="preserve">: </w:t>
      </w:r>
      <w:r w:rsidR="00321840" w:rsidRPr="00A03B2F">
        <w:rPr>
          <w:rFonts w:ascii="Angsana New" w:hAnsi="Angsana New" w:cs="Angsana New"/>
          <w:i/>
          <w:iCs/>
          <w:spacing w:val="-6"/>
          <w:lang w:val="en-US"/>
        </w:rPr>
        <w:t>44</w:t>
      </w:r>
      <w:r w:rsidRPr="00A03B2F">
        <w:rPr>
          <w:rFonts w:ascii="Angsana New" w:hAnsi="Angsana New" w:cs="Angsana New"/>
          <w:i/>
          <w:iCs/>
          <w:spacing w:val="-6"/>
          <w:lang w:val="en-US"/>
        </w:rPr>
        <w:t>.7</w:t>
      </w:r>
      <w:r w:rsidR="00321840" w:rsidRPr="00A03B2F">
        <w:rPr>
          <w:rFonts w:ascii="Angsana New" w:hAnsi="Angsana New" w:cs="Angsana New"/>
          <w:i/>
          <w:iCs/>
          <w:spacing w:val="-6"/>
          <w:lang w:val="en-US"/>
        </w:rPr>
        <w:t>0</w:t>
      </w:r>
      <w:r w:rsidRPr="00A03B2F">
        <w:rPr>
          <w:rFonts w:ascii="Angsana New" w:hAnsi="Angsana New" w:cs="Angsana New"/>
          <w:i/>
          <w:iCs/>
          <w:spacing w:val="-6"/>
          <w:cs/>
          <w:lang w:val="en-US"/>
        </w:rPr>
        <w:t xml:space="preserve"> </w:t>
      </w:r>
      <w:r w:rsidRPr="00A03B2F">
        <w:rPr>
          <w:rFonts w:ascii="Angsana New" w:hAnsi="Angsana New" w:cs="Angsana New" w:hint="cs"/>
          <w:i/>
          <w:iCs/>
          <w:spacing w:val="-6"/>
          <w:cs/>
          <w:lang w:val="en-US"/>
        </w:rPr>
        <w:t>ล้านบาท</w:t>
      </w:r>
      <w:r w:rsidRPr="00A03B2F">
        <w:rPr>
          <w:rFonts w:ascii="Angsana New" w:hAnsi="Angsana New" w:cs="Angsana New"/>
          <w:i/>
          <w:iCs/>
          <w:spacing w:val="-6"/>
          <w:cs/>
          <w:lang w:val="en-US"/>
        </w:rPr>
        <w:t>)</w:t>
      </w:r>
    </w:p>
    <w:p w14:paraId="3422204B" w14:textId="77777777" w:rsidR="00FF115C" w:rsidRPr="00A03B2F" w:rsidRDefault="00FF115C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95B4D0" w14:textId="6C119C74" w:rsidR="00132B6A" w:rsidRPr="00A03B2F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A03B2F">
        <w:rPr>
          <w:rFonts w:ascii="Angsana New" w:hAnsi="Angsana New" w:cs="Angsana New"/>
          <w:spacing w:val="-2"/>
          <w:cs/>
          <w:lang w:val="en-US"/>
        </w:rPr>
        <w:t>ภายใต้เงื่อนไขของสัญญาเงินกู้ยืมเหล่านี้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43F38B39" w14:textId="77777777" w:rsidR="00AD1148" w:rsidRPr="00A03B2F" w:rsidRDefault="00AD1148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12097A" w14:textId="1B127BFF" w:rsidR="00AD1148" w:rsidRPr="00A03B2F" w:rsidRDefault="00AD1148" w:rsidP="00256268">
      <w:pPr>
        <w:pStyle w:val="a"/>
        <w:ind w:left="540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A03B2F">
        <w:rPr>
          <w:rFonts w:ascii="Angsana New" w:hAnsi="Angsana New" w:cs="Angsana New"/>
          <w:spacing w:val="-2"/>
          <w:cs/>
          <w:lang w:val="en-US"/>
        </w:rPr>
        <w:t xml:space="preserve">เมื่อวันที่ </w:t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9 </w:t>
      </w:r>
      <w:r w:rsidRPr="00A03B2F">
        <w:rPr>
          <w:rFonts w:ascii="Angsana New" w:hAnsi="Angsana New" w:cs="Angsana New"/>
          <w:spacing w:val="-2"/>
          <w:cs/>
          <w:lang w:val="en-US"/>
        </w:rPr>
        <w:t xml:space="preserve">มกราคม </w:t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2569 </w:t>
      </w:r>
      <w:r w:rsidRPr="00A03B2F">
        <w:rPr>
          <w:rFonts w:ascii="Angsana New" w:hAnsi="Angsana New" w:cs="Angsana New"/>
          <w:spacing w:val="-2"/>
          <w:cs/>
          <w:lang w:val="en-US"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Pr="00A03B2F">
        <w:rPr>
          <w:rFonts w:ascii="Angsana New" w:hAnsi="Angsana New" w:cs="Angsana New"/>
          <w:spacing w:val="-2"/>
          <w:cs/>
          <w:lang w:val="en-US"/>
        </w:rPr>
        <w:br/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14 </w:t>
      </w:r>
      <w:r w:rsidRPr="00A03B2F">
        <w:rPr>
          <w:rFonts w:ascii="Angsana New" w:hAnsi="Angsana New" w:cs="Angsana New"/>
          <w:spacing w:val="-2"/>
          <w:cs/>
          <w:lang w:val="en-US"/>
        </w:rPr>
        <w:t xml:space="preserve">มกราคม </w:t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2565 </w:t>
      </w:r>
      <w:r w:rsidRPr="00A03B2F">
        <w:rPr>
          <w:rFonts w:ascii="Angsana New" w:hAnsi="Angsana New" w:cs="Angsana New"/>
          <w:spacing w:val="-2"/>
          <w:cs/>
          <w:lang w:val="en-US"/>
        </w:rPr>
        <w:t xml:space="preserve">ซึ่งมีวงเงินกู้จำนวน </w:t>
      </w:r>
      <w:r w:rsidR="00544C06" w:rsidRPr="00A03B2F">
        <w:rPr>
          <w:rFonts w:ascii="Angsana New" w:hAnsi="Angsana New" w:cs="Angsana New"/>
          <w:spacing w:val="-2"/>
          <w:lang w:val="en-US"/>
        </w:rPr>
        <w:t>125.5</w:t>
      </w:r>
      <w:r w:rsidR="00433B22" w:rsidRPr="00A03B2F">
        <w:rPr>
          <w:rFonts w:ascii="Angsana New" w:hAnsi="Angsana New" w:cs="Angsana New"/>
          <w:spacing w:val="-2"/>
          <w:lang w:val="en-US"/>
        </w:rPr>
        <w:t>0</w:t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 </w:t>
      </w:r>
      <w:r w:rsidRPr="00A03B2F">
        <w:rPr>
          <w:rFonts w:ascii="Angsana New" w:hAnsi="Angsana New" w:cs="Angsana New"/>
          <w:spacing w:val="-2"/>
          <w:cs/>
          <w:lang w:val="en-US"/>
        </w:rPr>
        <w:t>ล้านบาท เพื่อเปลี่ยนแปลงกำหนดชำระคืนเงินกู้เสร็จสิ้นจากเดิมวันที่</w:t>
      </w:r>
      <w:r w:rsidR="00793684" w:rsidRPr="00A03B2F">
        <w:rPr>
          <w:rFonts w:ascii="Angsana New" w:hAnsi="Angsana New" w:cs="Angsana New"/>
          <w:spacing w:val="-2"/>
          <w:lang w:val="en-US"/>
        </w:rPr>
        <w:t xml:space="preserve"> </w:t>
      </w:r>
      <w:r w:rsidR="00793684" w:rsidRPr="00A03B2F">
        <w:rPr>
          <w:rFonts w:ascii="Angsana New" w:hAnsi="Angsana New" w:cs="Angsana New"/>
          <w:spacing w:val="-2"/>
          <w:lang w:val="en-US"/>
        </w:rPr>
        <w:br/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14 </w:t>
      </w:r>
      <w:r w:rsidRPr="00A03B2F">
        <w:rPr>
          <w:rFonts w:ascii="Angsana New" w:hAnsi="Angsana New" w:cs="Angsana New"/>
          <w:spacing w:val="-2"/>
          <w:cs/>
          <w:lang w:val="en-US"/>
        </w:rPr>
        <w:t xml:space="preserve">มกราคม </w:t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2569 </w:t>
      </w:r>
      <w:r w:rsidRPr="00A03B2F">
        <w:rPr>
          <w:rFonts w:ascii="Angsana New" w:hAnsi="Angsana New" w:cs="Angsana New"/>
          <w:spacing w:val="-2"/>
          <w:cs/>
          <w:lang w:val="en-US"/>
        </w:rPr>
        <w:t>เป็นวันที่</w:t>
      </w:r>
      <w:r w:rsidR="00544C06" w:rsidRPr="00A03B2F">
        <w:rPr>
          <w:rFonts w:ascii="Angsana New" w:hAnsi="Angsana New" w:cs="Angsana New"/>
          <w:spacing w:val="-2"/>
          <w:lang w:val="en-US"/>
        </w:rPr>
        <w:t xml:space="preserve"> 31</w:t>
      </w:r>
      <w:r w:rsidRPr="00A03B2F">
        <w:rPr>
          <w:rFonts w:ascii="Angsana New" w:hAnsi="Angsana New" w:cs="Angsana New"/>
          <w:spacing w:val="-2"/>
          <w:cs/>
          <w:lang w:val="en-US"/>
        </w:rPr>
        <w:t xml:space="preserve"> มกราคม </w:t>
      </w:r>
      <w:r w:rsidR="00544C06" w:rsidRPr="00A03B2F">
        <w:rPr>
          <w:rFonts w:ascii="Angsana New" w:hAnsi="Angsana New" w:cs="Angsana New"/>
          <w:spacing w:val="-2"/>
          <w:lang w:val="en-US"/>
        </w:rPr>
        <w:t>2570</w:t>
      </w:r>
    </w:p>
    <w:p w14:paraId="32EF823A" w14:textId="77777777" w:rsidR="00537013" w:rsidRPr="00A03B2F" w:rsidRDefault="00537013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312"/>
        <w:gridCol w:w="1368"/>
        <w:gridCol w:w="270"/>
        <w:gridCol w:w="1170"/>
        <w:gridCol w:w="360"/>
        <w:gridCol w:w="1170"/>
        <w:gridCol w:w="270"/>
        <w:gridCol w:w="1170"/>
      </w:tblGrid>
      <w:tr w:rsidR="00B1143F" w:rsidRPr="00A03B2F" w14:paraId="6663CC69" w14:textId="77777777" w:rsidTr="00B1143F">
        <w:trPr>
          <w:tblHeader/>
        </w:trPr>
        <w:tc>
          <w:tcPr>
            <w:tcW w:w="3312" w:type="dxa"/>
            <w:vMerge w:val="restart"/>
          </w:tcPr>
          <w:p w14:paraId="2312C1A4" w14:textId="77777777" w:rsidR="00B1143F" w:rsidRPr="00A03B2F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19B66E7" w14:textId="333D598A" w:rsidR="00B1143F" w:rsidRPr="00A03B2F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03B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8" w:type="dxa"/>
            <w:gridSpan w:val="3"/>
          </w:tcPr>
          <w:p w14:paraId="3C9A29B6" w14:textId="4153445D" w:rsidR="00B1143F" w:rsidRPr="00A03B2F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03B2F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013F0795" w14:textId="77777777" w:rsidR="00B1143F" w:rsidRPr="00A03B2F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A129826" w14:textId="4AC04AD1" w:rsidR="00B1143F" w:rsidRPr="00A03B2F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03B2F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1143F" w:rsidRPr="00A03B2F" w14:paraId="7A3A8B46" w14:textId="77777777" w:rsidTr="00B1143F">
        <w:trPr>
          <w:tblHeader/>
        </w:trPr>
        <w:tc>
          <w:tcPr>
            <w:tcW w:w="3312" w:type="dxa"/>
            <w:vMerge/>
          </w:tcPr>
          <w:p w14:paraId="1DA5BEF3" w14:textId="77777777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2DEDE6D2" w14:textId="7E519300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D2A71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ABCC8C1" w14:textId="77777777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76E4C02" w14:textId="7218FF5C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D2A71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3D66D5E6" w14:textId="77777777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28A4FC" w14:textId="6DAFB262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D2A71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B4E1584" w14:textId="77777777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9C24BF" w14:textId="6021CE57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D2A71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1143F" w:rsidRPr="00A03B2F" w14:paraId="00DE1176" w14:textId="77777777" w:rsidTr="00B1143F">
        <w:trPr>
          <w:tblHeader/>
        </w:trPr>
        <w:tc>
          <w:tcPr>
            <w:tcW w:w="3312" w:type="dxa"/>
          </w:tcPr>
          <w:p w14:paraId="32FDFF1B" w14:textId="77777777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40B52876" w14:textId="2DBB4823" w:rsidR="00B1143F" w:rsidRPr="00A03B2F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03B2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0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62FE" w:rsidRPr="00A03B2F" w14:paraId="7430F219" w14:textId="77777777" w:rsidTr="00B1143F">
        <w:tc>
          <w:tcPr>
            <w:tcW w:w="3312" w:type="dxa"/>
          </w:tcPr>
          <w:p w14:paraId="025BED6E" w14:textId="77777777" w:rsidR="002062FE" w:rsidRPr="00A03B2F" w:rsidRDefault="002062FE" w:rsidP="002062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5649C06" w14:textId="6E6D9351" w:rsidR="002062FE" w:rsidRPr="00A03B2F" w:rsidRDefault="00AD1148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1,764,269</w:t>
            </w:r>
          </w:p>
        </w:tc>
        <w:tc>
          <w:tcPr>
            <w:tcW w:w="270" w:type="dxa"/>
          </w:tcPr>
          <w:p w14:paraId="0FC27876" w14:textId="77777777" w:rsidR="002062FE" w:rsidRPr="00A03B2F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93F805" w14:textId="3A792211" w:rsidR="002062FE" w:rsidRPr="00A03B2F" w:rsidRDefault="00AD2A71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06C02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06C02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360" w:type="dxa"/>
          </w:tcPr>
          <w:p w14:paraId="719EB7A6" w14:textId="77777777" w:rsidR="002062FE" w:rsidRPr="00A03B2F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F8415B" w14:textId="481E1E38" w:rsidR="002062FE" w:rsidRPr="00A03B2F" w:rsidRDefault="00AD1148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1,732,407</w:t>
            </w:r>
          </w:p>
        </w:tc>
        <w:tc>
          <w:tcPr>
            <w:tcW w:w="270" w:type="dxa"/>
          </w:tcPr>
          <w:p w14:paraId="7EF0292E" w14:textId="77777777" w:rsidR="002062FE" w:rsidRPr="00A03B2F" w:rsidRDefault="002062FE" w:rsidP="0020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68C3EB" w14:textId="6492C1C2" w:rsidR="002062FE" w:rsidRPr="00A03B2F" w:rsidRDefault="00606C02" w:rsidP="002062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1,809,944</w:t>
            </w:r>
          </w:p>
        </w:tc>
      </w:tr>
    </w:tbl>
    <w:p w14:paraId="18344028" w14:textId="77777777" w:rsidR="00256268" w:rsidRPr="00A03B2F" w:rsidRDefault="00256268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E4F761" w14:textId="446A1AD7" w:rsidR="006D36F0" w:rsidRPr="00A03B2F" w:rsidRDefault="0092407B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E1B1A" w:rsidRPr="00A03B2F">
        <w:rPr>
          <w:rFonts w:ascii="Angsana New" w:hAnsi="Angsana New"/>
          <w:sz w:val="30"/>
          <w:szCs w:val="30"/>
        </w:rPr>
        <w:t>3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A03B2F">
        <w:rPr>
          <w:rFonts w:ascii="Angsana New" w:hAnsi="Angsana New"/>
          <w:sz w:val="30"/>
          <w:szCs w:val="30"/>
        </w:rPr>
        <w:t>256</w:t>
      </w:r>
      <w:r w:rsidR="00AD2A71" w:rsidRPr="00A03B2F">
        <w:rPr>
          <w:rFonts w:ascii="Angsana New" w:hAnsi="Angsana New"/>
          <w:sz w:val="30"/>
          <w:szCs w:val="30"/>
        </w:rPr>
        <w:t>8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="000F6F0F" w:rsidRPr="00A03B2F">
        <w:rPr>
          <w:rFonts w:ascii="Angsana New" w:hAnsi="Angsana New" w:hint="cs"/>
          <w:sz w:val="30"/>
          <w:szCs w:val="30"/>
          <w:cs/>
        </w:rPr>
        <w:t>เงิน</w:t>
      </w:r>
      <w:r w:rsidR="007E5164" w:rsidRPr="00A03B2F">
        <w:rPr>
          <w:rFonts w:ascii="Angsana New" w:hAnsi="Angsana New"/>
          <w:sz w:val="30"/>
          <w:szCs w:val="30"/>
        </w:rPr>
        <w:t xml:space="preserve"> 1,207.07</w:t>
      </w:r>
      <w:r w:rsidR="000F6F0F" w:rsidRPr="00A03B2F">
        <w:rPr>
          <w:rFonts w:ascii="Angsana New" w:hAnsi="Angsana New"/>
          <w:sz w:val="30"/>
          <w:szCs w:val="30"/>
          <w:cs/>
        </w:rPr>
        <w:t xml:space="preserve"> </w:t>
      </w:r>
      <w:r w:rsidR="000F6F0F" w:rsidRPr="00A03B2F">
        <w:rPr>
          <w:rFonts w:ascii="Angsana New" w:hAnsi="Angsana New" w:hint="cs"/>
          <w:sz w:val="30"/>
          <w:szCs w:val="30"/>
          <w:cs/>
        </w:rPr>
        <w:t>ล้านบาท</w:t>
      </w:r>
      <w:r w:rsidR="000F6F0F" w:rsidRPr="00A03B2F">
        <w:rPr>
          <w:rFonts w:ascii="Angsana New" w:hAnsi="Angsana New"/>
          <w:sz w:val="30"/>
          <w:szCs w:val="30"/>
          <w:cs/>
        </w:rPr>
        <w:t xml:space="preserve"> </w:t>
      </w:r>
      <w:r w:rsidR="000F6F0F" w:rsidRPr="00A03B2F">
        <w:rPr>
          <w:rFonts w:ascii="Angsana New" w:hAnsi="Angsana New" w:hint="cs"/>
          <w:sz w:val="30"/>
          <w:szCs w:val="30"/>
          <w:cs/>
        </w:rPr>
        <w:t>และ</w:t>
      </w:r>
      <w:r w:rsidR="000F6F0F" w:rsidRPr="00A03B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5164" w:rsidRPr="00A03B2F">
        <w:rPr>
          <w:rFonts w:ascii="Angsana New" w:hAnsi="Angsana New"/>
          <w:spacing w:val="-4"/>
          <w:sz w:val="30"/>
          <w:szCs w:val="30"/>
        </w:rPr>
        <w:t>1,</w:t>
      </w:r>
      <w:r w:rsidR="00F714EC" w:rsidRPr="00A03B2F">
        <w:rPr>
          <w:rFonts w:ascii="Angsana New" w:hAnsi="Angsana New"/>
          <w:spacing w:val="-4"/>
          <w:sz w:val="30"/>
          <w:szCs w:val="30"/>
        </w:rPr>
        <w:t>105</w:t>
      </w:r>
      <w:r w:rsidR="007E5164" w:rsidRPr="00A03B2F">
        <w:rPr>
          <w:rFonts w:ascii="Angsana New" w:hAnsi="Angsana New"/>
          <w:spacing w:val="-4"/>
          <w:sz w:val="30"/>
          <w:szCs w:val="30"/>
        </w:rPr>
        <w:t>.00</w:t>
      </w:r>
      <w:r w:rsidR="000F6F0F" w:rsidRPr="00A03B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A03B2F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1E1B1A" w:rsidRPr="00A03B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D2A71" w:rsidRPr="00A03B2F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Pr="00A03B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2062FE" w:rsidRPr="00A03B2F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AD2A71" w:rsidRPr="00A03B2F">
        <w:rPr>
          <w:rFonts w:ascii="Angsana New" w:hAnsi="Angsana New"/>
          <w:i/>
          <w:iCs/>
          <w:spacing w:val="-4"/>
          <w:sz w:val="30"/>
          <w:szCs w:val="30"/>
        </w:rPr>
        <w:t>214</w:t>
      </w:r>
      <w:r w:rsidR="002062FE" w:rsidRPr="00A03B2F">
        <w:rPr>
          <w:rFonts w:ascii="Angsana New" w:hAnsi="Angsana New"/>
          <w:i/>
          <w:iCs/>
          <w:spacing w:val="-4"/>
          <w:sz w:val="30"/>
          <w:szCs w:val="30"/>
        </w:rPr>
        <w:t>.7</w:t>
      </w:r>
      <w:r w:rsidR="00AD2A71" w:rsidRPr="00A03B2F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23374A" w:rsidRPr="00A03B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2062FE" w:rsidRPr="00A03B2F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AD2A71" w:rsidRPr="00A03B2F">
        <w:rPr>
          <w:rFonts w:ascii="Angsana New" w:hAnsi="Angsana New"/>
          <w:i/>
          <w:iCs/>
          <w:spacing w:val="-4"/>
          <w:sz w:val="30"/>
          <w:szCs w:val="30"/>
        </w:rPr>
        <w:t>11</w:t>
      </w:r>
      <w:r w:rsidR="002062FE" w:rsidRPr="00A03B2F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1F400D" w:rsidRPr="00A03B2F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Pr="00A03B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5709F916" w14:textId="77777777" w:rsidR="004550F7" w:rsidRPr="00A03B2F" w:rsidRDefault="004550F7" w:rsidP="004550F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F3698B" w14:textId="3B2A0B8D" w:rsidR="00AD395A" w:rsidRPr="00A03B2F" w:rsidRDefault="00AD395A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F363094" w14:textId="77777777" w:rsidR="00AD395A" w:rsidRPr="00A03B2F" w:rsidRDefault="00AD395A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3"/>
        <w:gridCol w:w="164"/>
        <w:gridCol w:w="1334"/>
        <w:gridCol w:w="164"/>
        <w:gridCol w:w="1896"/>
        <w:gridCol w:w="164"/>
        <w:gridCol w:w="1288"/>
      </w:tblGrid>
      <w:tr w:rsidR="0024798C" w:rsidRPr="00A03B2F" w14:paraId="5B083006" w14:textId="77777777" w:rsidTr="00793684">
        <w:trPr>
          <w:cantSplit/>
          <w:trHeight w:val="424"/>
          <w:tblHeader/>
        </w:trPr>
        <w:tc>
          <w:tcPr>
            <w:tcW w:w="0" w:type="auto"/>
          </w:tcPr>
          <w:p w14:paraId="5F5D947C" w14:textId="77777777" w:rsidR="0024798C" w:rsidRPr="00A03B2F" w:rsidRDefault="002479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31356853"/>
          </w:p>
        </w:tc>
        <w:tc>
          <w:tcPr>
            <w:tcW w:w="0" w:type="auto"/>
            <w:gridSpan w:val="6"/>
            <w:vAlign w:val="bottom"/>
          </w:tcPr>
          <w:p w14:paraId="2E2BA290" w14:textId="6394180E" w:rsidR="0024798C" w:rsidRPr="00A03B2F" w:rsidRDefault="0024798C" w:rsidP="00964F5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4798C" w:rsidRPr="00A03B2F" w14:paraId="26F2EDD4" w14:textId="77777777" w:rsidTr="00793684">
        <w:trPr>
          <w:cantSplit/>
          <w:trHeight w:val="404"/>
          <w:tblHeader/>
        </w:trPr>
        <w:tc>
          <w:tcPr>
            <w:tcW w:w="0" w:type="auto"/>
          </w:tcPr>
          <w:p w14:paraId="64273B7B" w14:textId="77777777" w:rsidR="0024798C" w:rsidRPr="00A03B2F" w:rsidRDefault="002479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19E53D3D" w14:textId="77777777" w:rsidR="0024798C" w:rsidRPr="00A03B2F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0A6B1253" w14:textId="7C592ED5" w:rsidR="0024798C" w:rsidRPr="00A03B2F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0" w:type="auto"/>
            <w:vAlign w:val="bottom"/>
          </w:tcPr>
          <w:p w14:paraId="48AAA05E" w14:textId="77777777" w:rsidR="0024798C" w:rsidRPr="00A03B2F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54D7020D" w14:textId="77777777" w:rsidR="0024798C" w:rsidRPr="00A03B2F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0" w:type="auto"/>
            <w:vAlign w:val="bottom"/>
          </w:tcPr>
          <w:p w14:paraId="577686A3" w14:textId="77777777" w:rsidR="0024798C" w:rsidRPr="00A03B2F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7917F3DA" w14:textId="77777777" w:rsidR="0024798C" w:rsidRPr="00A03B2F" w:rsidRDefault="002479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798C" w:rsidRPr="00A03B2F" w14:paraId="4A8102E1" w14:textId="77777777" w:rsidTr="00793684">
        <w:trPr>
          <w:cantSplit/>
          <w:trHeight w:val="414"/>
          <w:tblHeader/>
        </w:trPr>
        <w:tc>
          <w:tcPr>
            <w:tcW w:w="0" w:type="auto"/>
          </w:tcPr>
          <w:p w14:paraId="509AACC4" w14:textId="77777777" w:rsidR="0024798C" w:rsidRPr="00A03B2F" w:rsidRDefault="002479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gridSpan w:val="6"/>
            <w:vAlign w:val="bottom"/>
          </w:tcPr>
          <w:p w14:paraId="2E388CDF" w14:textId="38B6CB60" w:rsidR="0024798C" w:rsidRPr="00A03B2F" w:rsidRDefault="0024798C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798C" w:rsidRPr="00A03B2F" w14:paraId="60EDD1B1" w14:textId="77777777" w:rsidTr="00793684">
        <w:trPr>
          <w:cantSplit/>
          <w:trHeight w:val="424"/>
        </w:trPr>
        <w:tc>
          <w:tcPr>
            <w:tcW w:w="0" w:type="auto"/>
          </w:tcPr>
          <w:p w14:paraId="52585099" w14:textId="57A57A30" w:rsidR="0024798C" w:rsidRPr="00A03B2F" w:rsidRDefault="0024798C" w:rsidP="00964F5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90497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0" w:type="auto"/>
            <w:vAlign w:val="bottom"/>
          </w:tcPr>
          <w:p w14:paraId="396AEC40" w14:textId="77777777" w:rsidR="0024798C" w:rsidRPr="00A03B2F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55F61FC0" w14:textId="77777777" w:rsidR="0024798C" w:rsidRPr="00A03B2F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5E2CF40C" w14:textId="77777777" w:rsidR="0024798C" w:rsidRPr="00A03B2F" w:rsidRDefault="0024798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7D9B4E64" w14:textId="77777777" w:rsidR="0024798C" w:rsidRPr="00A03B2F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4A1B50F5" w14:textId="77777777" w:rsidR="0024798C" w:rsidRPr="00A03B2F" w:rsidRDefault="0024798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14FD9FF2" w14:textId="77777777" w:rsidR="0024798C" w:rsidRPr="00A03B2F" w:rsidRDefault="002479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98C" w:rsidRPr="00A03B2F" w14:paraId="58C931E6" w14:textId="77777777" w:rsidTr="00793684">
        <w:trPr>
          <w:cantSplit/>
          <w:trHeight w:val="414"/>
        </w:trPr>
        <w:tc>
          <w:tcPr>
            <w:tcW w:w="0" w:type="auto"/>
          </w:tcPr>
          <w:p w14:paraId="1E9257C8" w14:textId="77777777" w:rsidR="0024798C" w:rsidRPr="00A03B2F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0" w:type="auto"/>
            <w:vAlign w:val="bottom"/>
          </w:tcPr>
          <w:p w14:paraId="36891B5B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44EB55F0" w14:textId="0F1046E5" w:rsidR="0024798C" w:rsidRPr="00A03B2F" w:rsidRDefault="00190497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819,223</w:t>
            </w:r>
          </w:p>
        </w:tc>
        <w:tc>
          <w:tcPr>
            <w:tcW w:w="0" w:type="auto"/>
            <w:vAlign w:val="bottom"/>
          </w:tcPr>
          <w:p w14:paraId="134CB6E6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01115FD0" w14:textId="658C250E" w:rsidR="0024798C" w:rsidRPr="00A03B2F" w:rsidRDefault="00190497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249,911</w:t>
            </w:r>
          </w:p>
        </w:tc>
        <w:tc>
          <w:tcPr>
            <w:tcW w:w="0" w:type="auto"/>
            <w:vAlign w:val="bottom"/>
          </w:tcPr>
          <w:p w14:paraId="12956244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07E78AEC" w14:textId="55576F42" w:rsidR="0024798C" w:rsidRPr="00A03B2F" w:rsidRDefault="00190497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1,069,134</w:t>
            </w:r>
          </w:p>
        </w:tc>
      </w:tr>
      <w:tr w:rsidR="0024798C" w:rsidRPr="00A03B2F" w14:paraId="08803337" w14:textId="77777777" w:rsidTr="00793684">
        <w:trPr>
          <w:cantSplit/>
          <w:trHeight w:val="281"/>
        </w:trPr>
        <w:tc>
          <w:tcPr>
            <w:tcW w:w="0" w:type="auto"/>
          </w:tcPr>
          <w:p w14:paraId="398C228E" w14:textId="703DBF30" w:rsidR="0024798C" w:rsidRPr="00A03B2F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0" w:type="auto"/>
            <w:vAlign w:val="bottom"/>
          </w:tcPr>
          <w:p w14:paraId="24989B3D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0D883181" w14:textId="3D059038" w:rsidR="0024798C" w:rsidRPr="00A03B2F" w:rsidRDefault="00683B5F" w:rsidP="0024798C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460,975</w:t>
            </w:r>
          </w:p>
        </w:tc>
        <w:tc>
          <w:tcPr>
            <w:tcW w:w="0" w:type="auto"/>
            <w:vAlign w:val="bottom"/>
          </w:tcPr>
          <w:p w14:paraId="3CDFDA23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72C033FF" w14:textId="44A4CE93" w:rsidR="0024798C" w:rsidRPr="00A03B2F" w:rsidRDefault="00225EE1" w:rsidP="00225EE1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26F7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101,598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0" w:type="auto"/>
            <w:vAlign w:val="bottom"/>
          </w:tcPr>
          <w:p w14:paraId="5297C22F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23016B5A" w14:textId="08CED3C3" w:rsidR="0024798C" w:rsidRPr="00A03B2F" w:rsidRDefault="006A26F7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359,377</w:t>
            </w:r>
          </w:p>
        </w:tc>
      </w:tr>
      <w:tr w:rsidR="0024798C" w:rsidRPr="00A03B2F" w14:paraId="351D7448" w14:textId="77777777" w:rsidTr="00793684">
        <w:trPr>
          <w:cantSplit/>
          <w:trHeight w:val="414"/>
        </w:trPr>
        <w:tc>
          <w:tcPr>
            <w:tcW w:w="0" w:type="auto"/>
          </w:tcPr>
          <w:p w14:paraId="6CC279AC" w14:textId="3F5B05CF" w:rsidR="0024798C" w:rsidRPr="00A03B2F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0" w:type="auto"/>
            <w:vAlign w:val="bottom"/>
          </w:tcPr>
          <w:p w14:paraId="4FB6DD7C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355BC3CD" w14:textId="0D2EF871" w:rsidR="0024798C" w:rsidRPr="00A03B2F" w:rsidRDefault="00683B5F" w:rsidP="004B39EE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0" w:type="auto"/>
            <w:vAlign w:val="bottom"/>
          </w:tcPr>
          <w:p w14:paraId="1C735C94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10B349B9" w14:textId="164F5919" w:rsidR="0024798C" w:rsidRPr="00A03B2F" w:rsidRDefault="006A26F7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74,310</w:t>
            </w:r>
          </w:p>
        </w:tc>
        <w:tc>
          <w:tcPr>
            <w:tcW w:w="0" w:type="auto"/>
            <w:vAlign w:val="bottom"/>
          </w:tcPr>
          <w:p w14:paraId="491FFB46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6AF787B1" w14:textId="297B07DD" w:rsidR="0024798C" w:rsidRPr="00A03B2F" w:rsidRDefault="006A26F7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74,310</w:t>
            </w:r>
          </w:p>
        </w:tc>
      </w:tr>
      <w:tr w:rsidR="0024798C" w:rsidRPr="00A03B2F" w14:paraId="0FDF0231" w14:textId="77777777" w:rsidTr="00793684">
        <w:trPr>
          <w:cantSplit/>
          <w:trHeight w:val="414"/>
        </w:trPr>
        <w:tc>
          <w:tcPr>
            <w:tcW w:w="0" w:type="auto"/>
          </w:tcPr>
          <w:p w14:paraId="4602C60C" w14:textId="43DD855E" w:rsidR="0024798C" w:rsidRPr="00A03B2F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0" w:type="auto"/>
            <w:vAlign w:val="bottom"/>
          </w:tcPr>
          <w:p w14:paraId="221E2F29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3FE66" w14:textId="01914F11" w:rsidR="0024798C" w:rsidRPr="00A03B2F" w:rsidRDefault="00683B5F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25EE1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,280,198</w:t>
            </w:r>
          </w:p>
        </w:tc>
        <w:tc>
          <w:tcPr>
            <w:tcW w:w="0" w:type="auto"/>
            <w:vAlign w:val="bottom"/>
          </w:tcPr>
          <w:p w14:paraId="63438C55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B8DB1" w14:textId="641A1723" w:rsidR="0024798C" w:rsidRPr="00A03B2F" w:rsidRDefault="00225EE1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222,623</w:t>
            </w:r>
          </w:p>
        </w:tc>
        <w:tc>
          <w:tcPr>
            <w:tcW w:w="0" w:type="auto"/>
            <w:vAlign w:val="bottom"/>
          </w:tcPr>
          <w:p w14:paraId="06279FF6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05FFB" w14:textId="101BBA33" w:rsidR="0024798C" w:rsidRPr="00A03B2F" w:rsidRDefault="00225EE1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1,502,821</w:t>
            </w:r>
          </w:p>
        </w:tc>
      </w:tr>
      <w:tr w:rsidR="00793684" w:rsidRPr="00A03B2F" w14:paraId="3334A032" w14:textId="77777777" w:rsidTr="00793684">
        <w:trPr>
          <w:cantSplit/>
          <w:trHeight w:val="296"/>
        </w:trPr>
        <w:tc>
          <w:tcPr>
            <w:tcW w:w="0" w:type="auto"/>
          </w:tcPr>
          <w:p w14:paraId="03125BAF" w14:textId="622B54C1" w:rsidR="00793684" w:rsidRPr="00A03B2F" w:rsidRDefault="00793684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0" w:type="auto"/>
            <w:vAlign w:val="bottom"/>
          </w:tcPr>
          <w:p w14:paraId="7253F2E8" w14:textId="77777777" w:rsidR="00793684" w:rsidRPr="00A03B2F" w:rsidRDefault="00793684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99AA02D" w14:textId="77777777" w:rsidR="00793684" w:rsidRPr="00A03B2F" w:rsidRDefault="00793684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5BFFAC7F" w14:textId="77777777" w:rsidR="00793684" w:rsidRPr="00A03B2F" w:rsidRDefault="00793684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7A896F48" w14:textId="77777777" w:rsidR="00793684" w:rsidRPr="00A03B2F" w:rsidRDefault="00793684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057F139F" w14:textId="77777777" w:rsidR="00793684" w:rsidRPr="00A03B2F" w:rsidRDefault="00793684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772074FA" w14:textId="77777777" w:rsidR="00793684" w:rsidRPr="00A03B2F" w:rsidRDefault="00793684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798C" w:rsidRPr="00A03B2F" w14:paraId="024C51C8" w14:textId="77777777" w:rsidTr="00793684">
        <w:trPr>
          <w:cantSplit/>
          <w:trHeight w:val="424"/>
        </w:trPr>
        <w:tc>
          <w:tcPr>
            <w:tcW w:w="0" w:type="auto"/>
          </w:tcPr>
          <w:p w14:paraId="277D8D7A" w14:textId="6C8783E5" w:rsidR="0024798C" w:rsidRPr="00A03B2F" w:rsidRDefault="0024798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90497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0" w:type="auto"/>
            <w:vAlign w:val="bottom"/>
          </w:tcPr>
          <w:p w14:paraId="4B32261C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5DECE46D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640404C9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09386F09" w14:textId="77777777" w:rsidR="0024798C" w:rsidRPr="00A03B2F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550861D8" w14:textId="77777777" w:rsidR="0024798C" w:rsidRPr="00A03B2F" w:rsidRDefault="0024798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3D9E7070" w14:textId="77777777" w:rsidR="0024798C" w:rsidRPr="00A03B2F" w:rsidRDefault="0024798C" w:rsidP="00D74C2C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497" w:rsidRPr="00A03B2F" w14:paraId="62F3A802" w14:textId="77777777" w:rsidTr="00793684">
        <w:trPr>
          <w:cantSplit/>
          <w:trHeight w:val="414"/>
        </w:trPr>
        <w:tc>
          <w:tcPr>
            <w:tcW w:w="0" w:type="auto"/>
          </w:tcPr>
          <w:p w14:paraId="1592D9D1" w14:textId="7E702087" w:rsidR="00190497" w:rsidRPr="00A03B2F" w:rsidRDefault="00190497" w:rsidP="001904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0" w:type="auto"/>
            <w:vAlign w:val="bottom"/>
          </w:tcPr>
          <w:p w14:paraId="7C13A9D2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1966D8B3" w14:textId="3D53352E" w:rsidR="00190497" w:rsidRPr="00A03B2F" w:rsidRDefault="00190497" w:rsidP="00AE7CE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416,324</w:t>
            </w:r>
          </w:p>
        </w:tc>
        <w:tc>
          <w:tcPr>
            <w:tcW w:w="0" w:type="auto"/>
            <w:vAlign w:val="bottom"/>
          </w:tcPr>
          <w:p w14:paraId="199404CD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5E88E1AC" w14:textId="7EBB389B" w:rsidR="00190497" w:rsidRPr="00A03B2F" w:rsidRDefault="00190497" w:rsidP="00AE7CEE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275,131</w:t>
            </w:r>
          </w:p>
        </w:tc>
        <w:tc>
          <w:tcPr>
            <w:tcW w:w="0" w:type="auto"/>
            <w:vAlign w:val="bottom"/>
          </w:tcPr>
          <w:p w14:paraId="44465BFA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5A434D27" w14:textId="5AA3CD18" w:rsidR="00190497" w:rsidRPr="00A03B2F" w:rsidRDefault="00190497" w:rsidP="00AE7CEE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691,455</w:t>
            </w:r>
          </w:p>
        </w:tc>
      </w:tr>
      <w:tr w:rsidR="00190497" w:rsidRPr="00A03B2F" w14:paraId="081CBAEE" w14:textId="77777777" w:rsidTr="00793684">
        <w:trPr>
          <w:cantSplit/>
          <w:trHeight w:val="92"/>
        </w:trPr>
        <w:tc>
          <w:tcPr>
            <w:tcW w:w="0" w:type="auto"/>
          </w:tcPr>
          <w:p w14:paraId="447D940C" w14:textId="530D61E5" w:rsidR="00190497" w:rsidRPr="00A03B2F" w:rsidRDefault="00190497" w:rsidP="001904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0" w:type="auto"/>
            <w:vAlign w:val="bottom"/>
          </w:tcPr>
          <w:p w14:paraId="049AFC80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48D56330" w14:textId="7038795F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402,899</w:t>
            </w:r>
          </w:p>
        </w:tc>
        <w:tc>
          <w:tcPr>
            <w:tcW w:w="0" w:type="auto"/>
            <w:vAlign w:val="bottom"/>
          </w:tcPr>
          <w:p w14:paraId="3D4AF41E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7F83E7E7" w14:textId="13EBC7DE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(93,850)</w:t>
            </w:r>
          </w:p>
        </w:tc>
        <w:tc>
          <w:tcPr>
            <w:tcW w:w="0" w:type="auto"/>
            <w:vAlign w:val="bottom"/>
          </w:tcPr>
          <w:p w14:paraId="0264944A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679988A9" w14:textId="7EC9BB55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309,049</w:t>
            </w:r>
          </w:p>
        </w:tc>
      </w:tr>
      <w:tr w:rsidR="00190497" w:rsidRPr="00A03B2F" w14:paraId="76A1BE87" w14:textId="77777777" w:rsidTr="00793684">
        <w:trPr>
          <w:cantSplit/>
          <w:trHeight w:val="404"/>
        </w:trPr>
        <w:tc>
          <w:tcPr>
            <w:tcW w:w="0" w:type="auto"/>
          </w:tcPr>
          <w:p w14:paraId="3F05800A" w14:textId="00811EAB" w:rsidR="00190497" w:rsidRPr="00A03B2F" w:rsidRDefault="00190497" w:rsidP="001904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0" w:type="auto"/>
            <w:vAlign w:val="bottom"/>
          </w:tcPr>
          <w:p w14:paraId="5F59E5D6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16D33CF4" w14:textId="47630282" w:rsidR="00190497" w:rsidRPr="00A03B2F" w:rsidRDefault="00190497" w:rsidP="004B39EE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0" w:type="auto"/>
            <w:vAlign w:val="bottom"/>
          </w:tcPr>
          <w:p w14:paraId="40D619EF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70ADAFA0" w14:textId="673DDE5A" w:rsidR="00190497" w:rsidRPr="00A03B2F" w:rsidRDefault="00190497" w:rsidP="00AE7CEE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68,630</w:t>
            </w:r>
          </w:p>
        </w:tc>
        <w:tc>
          <w:tcPr>
            <w:tcW w:w="0" w:type="auto"/>
            <w:vAlign w:val="bottom"/>
          </w:tcPr>
          <w:p w14:paraId="52378A1B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37BA06C0" w14:textId="3E8A9BEE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68,630</w:t>
            </w:r>
          </w:p>
        </w:tc>
      </w:tr>
      <w:tr w:rsidR="00190497" w:rsidRPr="00A03B2F" w14:paraId="319329F2" w14:textId="77777777" w:rsidTr="00793684">
        <w:trPr>
          <w:cantSplit/>
          <w:trHeight w:val="424"/>
        </w:trPr>
        <w:tc>
          <w:tcPr>
            <w:tcW w:w="0" w:type="auto"/>
          </w:tcPr>
          <w:p w14:paraId="08D8AE66" w14:textId="410D910B" w:rsidR="00190497" w:rsidRPr="00A03B2F" w:rsidRDefault="00190497" w:rsidP="0019049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0" w:type="auto"/>
            <w:vAlign w:val="bottom"/>
          </w:tcPr>
          <w:p w14:paraId="45394EA2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A7C3C" w14:textId="40BBC35D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819,223</w:t>
            </w:r>
          </w:p>
        </w:tc>
        <w:tc>
          <w:tcPr>
            <w:tcW w:w="0" w:type="auto"/>
            <w:vAlign w:val="bottom"/>
          </w:tcPr>
          <w:p w14:paraId="55CCEC67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606C2" w14:textId="5E0D40CD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1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249,911</w:t>
            </w:r>
          </w:p>
        </w:tc>
        <w:tc>
          <w:tcPr>
            <w:tcW w:w="0" w:type="auto"/>
            <w:vAlign w:val="bottom"/>
          </w:tcPr>
          <w:p w14:paraId="638E040F" w14:textId="77777777" w:rsidR="00190497" w:rsidRPr="00A03B2F" w:rsidRDefault="00190497" w:rsidP="0019049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EAD82" w14:textId="5730DFD4" w:rsidR="00190497" w:rsidRPr="00A03B2F" w:rsidRDefault="00190497" w:rsidP="00190497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1,069,134</w:t>
            </w:r>
          </w:p>
        </w:tc>
      </w:tr>
      <w:bookmarkEnd w:id="7"/>
    </w:tbl>
    <w:p w14:paraId="1DD370BB" w14:textId="69EAB410" w:rsidR="00E21995" w:rsidRPr="00A03B2F" w:rsidRDefault="00E21995" w:rsidP="007936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4C1EBB" w14:textId="77777777" w:rsidR="001A4A12" w:rsidRPr="00A03B2F" w:rsidRDefault="001A4A12">
      <w:r w:rsidRPr="00A03B2F">
        <w:br w:type="page"/>
      </w:r>
    </w:p>
    <w:tbl>
      <w:tblPr>
        <w:tblW w:w="0" w:type="auto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3"/>
        <w:gridCol w:w="164"/>
        <w:gridCol w:w="1261"/>
        <w:gridCol w:w="164"/>
        <w:gridCol w:w="1896"/>
        <w:gridCol w:w="164"/>
        <w:gridCol w:w="1348"/>
      </w:tblGrid>
      <w:tr w:rsidR="00D74C2C" w:rsidRPr="00A03B2F" w14:paraId="27C2117D" w14:textId="77777777" w:rsidTr="00793684">
        <w:trPr>
          <w:cantSplit/>
          <w:trHeight w:val="419"/>
        </w:trPr>
        <w:tc>
          <w:tcPr>
            <w:tcW w:w="0" w:type="auto"/>
          </w:tcPr>
          <w:p w14:paraId="089E0DE4" w14:textId="01184CEF" w:rsidR="00D74C2C" w:rsidRPr="00A03B2F" w:rsidRDefault="00D74C2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gridSpan w:val="6"/>
            <w:vAlign w:val="bottom"/>
          </w:tcPr>
          <w:p w14:paraId="72EDCC43" w14:textId="7312D01F" w:rsidR="00D74C2C" w:rsidRPr="00A03B2F" w:rsidRDefault="00D74C2C" w:rsidP="00964F5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4C2C" w:rsidRPr="00A03B2F" w14:paraId="12D6364E" w14:textId="77777777" w:rsidTr="00793684">
        <w:trPr>
          <w:cantSplit/>
          <w:trHeight w:val="399"/>
        </w:trPr>
        <w:tc>
          <w:tcPr>
            <w:tcW w:w="0" w:type="auto"/>
          </w:tcPr>
          <w:p w14:paraId="5B25B8A8" w14:textId="77777777" w:rsidR="00D74C2C" w:rsidRPr="00A03B2F" w:rsidRDefault="00D74C2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52E3F5B7" w14:textId="77777777" w:rsidR="00D74C2C" w:rsidRPr="00A03B2F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0E56563C" w14:textId="7857C499" w:rsidR="00D74C2C" w:rsidRPr="00A03B2F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0" w:type="auto"/>
            <w:vAlign w:val="bottom"/>
          </w:tcPr>
          <w:p w14:paraId="2136ECBA" w14:textId="77777777" w:rsidR="00D74C2C" w:rsidRPr="00A03B2F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5324667F" w14:textId="77777777" w:rsidR="00D74C2C" w:rsidRPr="00A03B2F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0" w:type="auto"/>
            <w:vAlign w:val="bottom"/>
          </w:tcPr>
          <w:p w14:paraId="367D088E" w14:textId="77777777" w:rsidR="00D74C2C" w:rsidRPr="00A03B2F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75BDF112" w14:textId="77777777" w:rsidR="00D74C2C" w:rsidRPr="00A03B2F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74C2C" w:rsidRPr="00A03B2F" w14:paraId="19F46910" w14:textId="77777777" w:rsidTr="00793684">
        <w:trPr>
          <w:cantSplit/>
          <w:trHeight w:val="409"/>
        </w:trPr>
        <w:tc>
          <w:tcPr>
            <w:tcW w:w="0" w:type="auto"/>
          </w:tcPr>
          <w:p w14:paraId="3EEDFE11" w14:textId="77777777" w:rsidR="00D74C2C" w:rsidRPr="00A03B2F" w:rsidRDefault="00D74C2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gridSpan w:val="6"/>
            <w:vAlign w:val="bottom"/>
          </w:tcPr>
          <w:p w14:paraId="1BC61A87" w14:textId="3BA45A62" w:rsidR="00D74C2C" w:rsidRPr="00A03B2F" w:rsidRDefault="00D74C2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4C2C" w:rsidRPr="00A03B2F" w14:paraId="152C56F7" w14:textId="77777777" w:rsidTr="00793684">
        <w:trPr>
          <w:cantSplit/>
          <w:trHeight w:val="419"/>
        </w:trPr>
        <w:tc>
          <w:tcPr>
            <w:tcW w:w="0" w:type="auto"/>
          </w:tcPr>
          <w:p w14:paraId="2474C0FE" w14:textId="5D67798F" w:rsidR="00D74C2C" w:rsidRPr="00A03B2F" w:rsidRDefault="00D74C2C" w:rsidP="00964F5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70D3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0" w:type="auto"/>
          </w:tcPr>
          <w:p w14:paraId="6BC6C246" w14:textId="77777777" w:rsidR="00D74C2C" w:rsidRPr="00A03B2F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4317F323" w14:textId="77777777" w:rsidR="00D74C2C" w:rsidRPr="00A03B2F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08D75B5D" w14:textId="77777777" w:rsidR="00D74C2C" w:rsidRPr="00A03B2F" w:rsidRDefault="00D74C2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48D8A380" w14:textId="77777777" w:rsidR="00D74C2C" w:rsidRPr="00A03B2F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3A053F7D" w14:textId="77777777" w:rsidR="00D74C2C" w:rsidRPr="00A03B2F" w:rsidRDefault="00D74C2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76617E04" w14:textId="77777777" w:rsidR="00D74C2C" w:rsidRPr="00A03B2F" w:rsidRDefault="00D74C2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C2C" w:rsidRPr="00A03B2F" w14:paraId="4901864D" w14:textId="77777777" w:rsidTr="00793684">
        <w:trPr>
          <w:cantSplit/>
          <w:trHeight w:val="409"/>
        </w:trPr>
        <w:tc>
          <w:tcPr>
            <w:tcW w:w="0" w:type="auto"/>
          </w:tcPr>
          <w:p w14:paraId="17452014" w14:textId="602810A4" w:rsidR="00D74C2C" w:rsidRPr="00A03B2F" w:rsidRDefault="00D74C2C" w:rsidP="003544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0" w:type="auto"/>
          </w:tcPr>
          <w:p w14:paraId="0DCF76CF" w14:textId="77777777" w:rsidR="00D74C2C" w:rsidRPr="00A03B2F" w:rsidRDefault="00D74C2C" w:rsidP="0035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6B0DA057" w14:textId="0EFE8956" w:rsidR="00D74C2C" w:rsidRPr="00A03B2F" w:rsidRDefault="00190497" w:rsidP="00AE7CE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770,000</w:t>
            </w:r>
          </w:p>
        </w:tc>
        <w:tc>
          <w:tcPr>
            <w:tcW w:w="0" w:type="auto"/>
          </w:tcPr>
          <w:p w14:paraId="04CD0BD7" w14:textId="77777777" w:rsidR="00D74C2C" w:rsidRPr="00A03B2F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494BEFAD" w14:textId="18FF19D3" w:rsidR="00D74C2C" w:rsidRPr="00A03B2F" w:rsidRDefault="00190497" w:rsidP="00AE7CE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249,586</w:t>
            </w:r>
          </w:p>
        </w:tc>
        <w:tc>
          <w:tcPr>
            <w:tcW w:w="0" w:type="auto"/>
          </w:tcPr>
          <w:p w14:paraId="01369F03" w14:textId="77777777" w:rsidR="00D74C2C" w:rsidRPr="00A03B2F" w:rsidRDefault="00D74C2C" w:rsidP="0035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277EDD6E" w14:textId="55D58C21" w:rsidR="00D74C2C" w:rsidRPr="00A03B2F" w:rsidRDefault="00190497" w:rsidP="00AE7CE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1,019,586</w:t>
            </w:r>
          </w:p>
        </w:tc>
      </w:tr>
      <w:tr w:rsidR="00487C8E" w:rsidRPr="00A03B2F" w14:paraId="0C7F0549" w14:textId="77777777" w:rsidTr="00793684">
        <w:trPr>
          <w:cantSplit/>
          <w:trHeight w:val="362"/>
        </w:trPr>
        <w:tc>
          <w:tcPr>
            <w:tcW w:w="0" w:type="auto"/>
          </w:tcPr>
          <w:p w14:paraId="4E0B273D" w14:textId="2D5ADFEC" w:rsidR="00487C8E" w:rsidRPr="00A03B2F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0" w:type="auto"/>
          </w:tcPr>
          <w:p w14:paraId="53587D52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04CC83A4" w14:textId="333EBAA0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504,750</w:t>
            </w:r>
          </w:p>
        </w:tc>
        <w:tc>
          <w:tcPr>
            <w:tcW w:w="0" w:type="auto"/>
          </w:tcPr>
          <w:p w14:paraId="34E2DDAE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7E5F3167" w14:textId="4FEA6872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(101,476)</w:t>
            </w:r>
          </w:p>
        </w:tc>
        <w:tc>
          <w:tcPr>
            <w:tcW w:w="0" w:type="auto"/>
            <w:vAlign w:val="bottom"/>
          </w:tcPr>
          <w:p w14:paraId="24F72A6A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vAlign w:val="bottom"/>
          </w:tcPr>
          <w:p w14:paraId="3922F0DC" w14:textId="1D028E29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403,274</w:t>
            </w:r>
          </w:p>
        </w:tc>
      </w:tr>
      <w:tr w:rsidR="00487C8E" w:rsidRPr="00A03B2F" w14:paraId="0618B910" w14:textId="77777777" w:rsidTr="00793684">
        <w:trPr>
          <w:cantSplit/>
          <w:trHeight w:val="399"/>
        </w:trPr>
        <w:tc>
          <w:tcPr>
            <w:tcW w:w="0" w:type="auto"/>
          </w:tcPr>
          <w:p w14:paraId="726B1B3D" w14:textId="29409BE5" w:rsidR="00487C8E" w:rsidRPr="00A03B2F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0" w:type="auto"/>
          </w:tcPr>
          <w:p w14:paraId="3AA5D07A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63B9ADC" w14:textId="23BE7930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0" w:type="auto"/>
          </w:tcPr>
          <w:p w14:paraId="37B0A8CA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0F481013" w14:textId="64F1CD13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74,3</w:t>
            </w:r>
            <w:r w:rsidR="00544C06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0" w:type="auto"/>
            <w:vAlign w:val="bottom"/>
          </w:tcPr>
          <w:p w14:paraId="5A9D4F57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5FF99D69" w14:textId="20009D19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74,3</w:t>
            </w:r>
            <w:r w:rsidR="00544C06" w:rsidRPr="00A03B2F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487C8E" w:rsidRPr="00A03B2F" w14:paraId="18B6C2FC" w14:textId="77777777" w:rsidTr="00793684">
        <w:trPr>
          <w:cantSplit/>
          <w:trHeight w:val="419"/>
        </w:trPr>
        <w:tc>
          <w:tcPr>
            <w:tcW w:w="0" w:type="auto"/>
          </w:tcPr>
          <w:p w14:paraId="506F513F" w14:textId="557DC541" w:rsidR="00487C8E" w:rsidRPr="00A03B2F" w:rsidDel="00AA0931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0" w:type="auto"/>
          </w:tcPr>
          <w:p w14:paraId="786AC777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337316D8" w14:textId="47B14EAF" w:rsidR="00487C8E" w:rsidRPr="00A03B2F" w:rsidDel="00AA0931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1,274,750</w:t>
            </w:r>
          </w:p>
        </w:tc>
        <w:tc>
          <w:tcPr>
            <w:tcW w:w="0" w:type="auto"/>
          </w:tcPr>
          <w:p w14:paraId="6140249F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9E4E4" w14:textId="7E1DB01C" w:rsidR="00487C8E" w:rsidRPr="00A03B2F" w:rsidDel="00AA0931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222,419</w:t>
            </w:r>
          </w:p>
        </w:tc>
        <w:tc>
          <w:tcPr>
            <w:tcW w:w="0" w:type="auto"/>
            <w:vAlign w:val="bottom"/>
          </w:tcPr>
          <w:p w14:paraId="005EE5B5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F135D" w14:textId="6C910278" w:rsidR="00487C8E" w:rsidRPr="00A03B2F" w:rsidDel="00AA0931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1,497,169</w:t>
            </w:r>
          </w:p>
        </w:tc>
      </w:tr>
      <w:tr w:rsidR="00793684" w:rsidRPr="00A03B2F" w14:paraId="0A034346" w14:textId="77777777" w:rsidTr="00793684">
        <w:trPr>
          <w:cantSplit/>
          <w:trHeight w:val="143"/>
        </w:trPr>
        <w:tc>
          <w:tcPr>
            <w:tcW w:w="0" w:type="auto"/>
          </w:tcPr>
          <w:p w14:paraId="21B3DF45" w14:textId="2A3FB60B" w:rsidR="00793684" w:rsidRPr="00A03B2F" w:rsidRDefault="00793684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0" w:type="auto"/>
          </w:tcPr>
          <w:p w14:paraId="0C8928E5" w14:textId="77777777" w:rsidR="00793684" w:rsidRPr="00A03B2F" w:rsidRDefault="00793684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4F28FF8" w14:textId="77777777" w:rsidR="00793684" w:rsidRPr="00A03B2F" w:rsidRDefault="00793684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</w:tcPr>
          <w:p w14:paraId="6889C81A" w14:textId="77777777" w:rsidR="00793684" w:rsidRPr="00A03B2F" w:rsidRDefault="00793684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8CE7154" w14:textId="77777777" w:rsidR="00793684" w:rsidRPr="00A03B2F" w:rsidRDefault="00793684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72DE5BDC" w14:textId="77777777" w:rsidR="00793684" w:rsidRPr="00A03B2F" w:rsidRDefault="00793684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776F78A" w14:textId="77777777" w:rsidR="00793684" w:rsidRPr="00A03B2F" w:rsidRDefault="00793684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7C8E" w:rsidRPr="00A03B2F" w14:paraId="63AAE63B" w14:textId="77777777" w:rsidTr="00793684">
        <w:trPr>
          <w:cantSplit/>
          <w:trHeight w:val="429"/>
        </w:trPr>
        <w:tc>
          <w:tcPr>
            <w:tcW w:w="0" w:type="auto"/>
          </w:tcPr>
          <w:p w14:paraId="2FD7F2B7" w14:textId="2AD9E4E7" w:rsidR="00487C8E" w:rsidRPr="00A03B2F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0" w:type="auto"/>
          </w:tcPr>
          <w:p w14:paraId="2304FBA4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113675C2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71504946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3017EC4E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</w:tcPr>
          <w:p w14:paraId="20D13924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1589D486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C8E" w:rsidRPr="00A03B2F" w14:paraId="3D99AD0E" w14:textId="77777777" w:rsidTr="00793684">
        <w:trPr>
          <w:cantSplit/>
          <w:trHeight w:val="409"/>
        </w:trPr>
        <w:tc>
          <w:tcPr>
            <w:tcW w:w="0" w:type="auto"/>
          </w:tcPr>
          <w:p w14:paraId="0890578C" w14:textId="55B23223" w:rsidR="00487C8E" w:rsidRPr="00A03B2F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0" w:type="auto"/>
          </w:tcPr>
          <w:p w14:paraId="0F5F2E7C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51871034" w14:textId="08B3B5C9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  <w:tc>
          <w:tcPr>
            <w:tcW w:w="0" w:type="auto"/>
          </w:tcPr>
          <w:p w14:paraId="45858DD5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2F9EF048" w14:textId="6254D824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274,689</w:t>
            </w:r>
          </w:p>
        </w:tc>
        <w:tc>
          <w:tcPr>
            <w:tcW w:w="0" w:type="auto"/>
          </w:tcPr>
          <w:p w14:paraId="7F74D411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3FF88F2E" w14:textId="2AA9328A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644,689</w:t>
            </w:r>
          </w:p>
        </w:tc>
      </w:tr>
      <w:tr w:rsidR="00487C8E" w:rsidRPr="00A03B2F" w14:paraId="600299B5" w14:textId="77777777" w:rsidTr="00793684">
        <w:trPr>
          <w:cantSplit/>
          <w:trHeight w:val="398"/>
        </w:trPr>
        <w:tc>
          <w:tcPr>
            <w:tcW w:w="0" w:type="auto"/>
          </w:tcPr>
          <w:p w14:paraId="5DB418F5" w14:textId="053FB628" w:rsidR="00487C8E" w:rsidRPr="00A03B2F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0" w:type="auto"/>
          </w:tcPr>
          <w:p w14:paraId="74A2E632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2865F417" w14:textId="68B87CBF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0" w:type="auto"/>
          </w:tcPr>
          <w:p w14:paraId="6A51EDCB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641C83F9" w14:textId="08969C4F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(93,733)</w:t>
            </w:r>
          </w:p>
        </w:tc>
        <w:tc>
          <w:tcPr>
            <w:tcW w:w="0" w:type="auto"/>
          </w:tcPr>
          <w:p w14:paraId="34FFD1A2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</w:tcPr>
          <w:p w14:paraId="5519F616" w14:textId="14F72BEA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306,267</w:t>
            </w:r>
          </w:p>
        </w:tc>
      </w:tr>
      <w:tr w:rsidR="00487C8E" w:rsidRPr="00A03B2F" w14:paraId="596A914B" w14:textId="77777777" w:rsidTr="00793684">
        <w:trPr>
          <w:cantSplit/>
          <w:trHeight w:val="419"/>
        </w:trPr>
        <w:tc>
          <w:tcPr>
            <w:tcW w:w="0" w:type="auto"/>
          </w:tcPr>
          <w:p w14:paraId="61FA26E2" w14:textId="4D9A0432" w:rsidR="00487C8E" w:rsidRPr="00A03B2F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0" w:type="auto"/>
          </w:tcPr>
          <w:p w14:paraId="3FA78AA3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97E526E" w14:textId="695C5FBC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0" w:type="auto"/>
          </w:tcPr>
          <w:p w14:paraId="1E2CF6D1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0573E3" w14:textId="17D1A430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68,630</w:t>
            </w:r>
          </w:p>
        </w:tc>
        <w:tc>
          <w:tcPr>
            <w:tcW w:w="0" w:type="auto"/>
          </w:tcPr>
          <w:p w14:paraId="723B9BA3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3CEA3B0" w14:textId="609486B3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68,630</w:t>
            </w:r>
          </w:p>
        </w:tc>
      </w:tr>
      <w:tr w:rsidR="00487C8E" w:rsidRPr="00A03B2F" w14:paraId="61594942" w14:textId="77777777" w:rsidTr="00793684">
        <w:trPr>
          <w:cantSplit/>
          <w:trHeight w:val="409"/>
        </w:trPr>
        <w:tc>
          <w:tcPr>
            <w:tcW w:w="0" w:type="auto"/>
          </w:tcPr>
          <w:p w14:paraId="3B61EBF7" w14:textId="049F3C20" w:rsidR="00487C8E" w:rsidRPr="00A03B2F" w:rsidRDefault="00487C8E" w:rsidP="00487C8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0" w:type="auto"/>
          </w:tcPr>
          <w:p w14:paraId="1A519BA7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47CD15F5" w14:textId="3D0062E2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770,000</w:t>
            </w:r>
          </w:p>
        </w:tc>
        <w:tc>
          <w:tcPr>
            <w:tcW w:w="0" w:type="auto"/>
          </w:tcPr>
          <w:p w14:paraId="21D02C00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4A34C73A" w14:textId="52DE5A7B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4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249,586</w:t>
            </w:r>
          </w:p>
        </w:tc>
        <w:tc>
          <w:tcPr>
            <w:tcW w:w="0" w:type="auto"/>
          </w:tcPr>
          <w:p w14:paraId="65CBE3FE" w14:textId="77777777" w:rsidR="00487C8E" w:rsidRPr="00A03B2F" w:rsidRDefault="00487C8E" w:rsidP="00487C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59F68500" w14:textId="37420D7B" w:rsidR="00487C8E" w:rsidRPr="00A03B2F" w:rsidRDefault="00487C8E" w:rsidP="00487C8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1,019,586</w:t>
            </w:r>
          </w:p>
        </w:tc>
      </w:tr>
    </w:tbl>
    <w:p w14:paraId="208C4BAC" w14:textId="77777777" w:rsidR="004550F7" w:rsidRPr="00A03B2F" w:rsidRDefault="004550F7" w:rsidP="001A4A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F2F7C2" w14:textId="14FBF254" w:rsidR="00AF2485" w:rsidRPr="00A03B2F" w:rsidRDefault="00AF2485" w:rsidP="00845261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314A4D" w:rsidRPr="00A03B2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A03B2F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F0191BD" w14:textId="77777777" w:rsidR="0007010D" w:rsidRPr="00A03B2F" w:rsidRDefault="0007010D" w:rsidP="0075502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07010D" w:rsidRPr="00A03B2F" w14:paraId="764B2027" w14:textId="77777777" w:rsidTr="0066424F">
        <w:tc>
          <w:tcPr>
            <w:tcW w:w="3960" w:type="dxa"/>
          </w:tcPr>
          <w:p w14:paraId="0A40E4E4" w14:textId="77777777" w:rsidR="0007010D" w:rsidRPr="00A03B2F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699C183" w14:textId="77777777" w:rsidR="0007010D" w:rsidRPr="00A03B2F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1B1C2" w14:textId="77777777" w:rsidR="0007010D" w:rsidRPr="00A03B2F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D2D19FE" w14:textId="77777777" w:rsidR="0007010D" w:rsidRPr="00A03B2F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10D" w:rsidRPr="00A03B2F" w14:paraId="48FAF81F" w14:textId="77777777" w:rsidTr="0066424F">
        <w:tc>
          <w:tcPr>
            <w:tcW w:w="3960" w:type="dxa"/>
          </w:tcPr>
          <w:p w14:paraId="3B1D742D" w14:textId="77777777" w:rsidR="0007010D" w:rsidRPr="00A03B2F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EAD7F" w14:textId="3496F6C2" w:rsidR="0007010D" w:rsidRPr="00A03B2F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0497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C52E876" w14:textId="77777777" w:rsidR="0007010D" w:rsidRPr="00A03B2F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ACAC24" w14:textId="7AB1B4E5" w:rsidR="0007010D" w:rsidRPr="00A03B2F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54C089" w14:textId="77777777" w:rsidR="0007010D" w:rsidRPr="00A03B2F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B3158" w14:textId="6E196D5C" w:rsidR="0007010D" w:rsidRPr="00A03B2F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0497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350D444" w14:textId="77777777" w:rsidR="0007010D" w:rsidRPr="00A03B2F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EBD944" w14:textId="44CFAE3F" w:rsidR="0007010D" w:rsidRPr="00A03B2F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7010D" w:rsidRPr="00A03B2F" w14:paraId="7D80F041" w14:textId="77777777" w:rsidTr="0066424F">
        <w:tc>
          <w:tcPr>
            <w:tcW w:w="3960" w:type="dxa"/>
          </w:tcPr>
          <w:p w14:paraId="5F0D95C0" w14:textId="66702C92" w:rsidR="00AB2150" w:rsidRPr="00A03B2F" w:rsidRDefault="00AB2150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736D472" w14:textId="77777777" w:rsidR="0007010D" w:rsidRPr="00A03B2F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029" w:rsidRPr="00A03B2F" w14:paraId="0A15EBF7" w14:textId="77777777" w:rsidTr="009325CA">
        <w:trPr>
          <w:trHeight w:val="263"/>
        </w:trPr>
        <w:tc>
          <w:tcPr>
            <w:tcW w:w="3960" w:type="dxa"/>
          </w:tcPr>
          <w:p w14:paraId="6015D4D7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ค่าใช้จ่ายส่งเสริมการขายและ</w:t>
            </w:r>
          </w:p>
        </w:tc>
        <w:tc>
          <w:tcPr>
            <w:tcW w:w="1170" w:type="dxa"/>
          </w:tcPr>
          <w:p w14:paraId="4093375D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FBCE7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BEED1E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B73C3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4CDD6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498E51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591C5" w14:textId="77777777" w:rsidR="00755029" w:rsidRPr="00A03B2F" w:rsidRDefault="00755029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150" w:rsidRPr="00A03B2F" w14:paraId="5455BD39" w14:textId="77777777" w:rsidTr="00B64638">
        <w:trPr>
          <w:trHeight w:val="263"/>
        </w:trPr>
        <w:tc>
          <w:tcPr>
            <w:tcW w:w="3960" w:type="dxa"/>
          </w:tcPr>
          <w:p w14:paraId="4A2C44BB" w14:textId="48A83C65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การตลาดค้างจ่าย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F558AEF" w14:textId="6BEDF692" w:rsidR="00AB2150" w:rsidRPr="00A03B2F" w:rsidRDefault="0022296D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121,4</w:t>
            </w:r>
            <w:r w:rsidR="00CE6FED" w:rsidRPr="00A03B2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FBFB3DD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63F23C" w14:textId="1C2D19C1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110,001</w:t>
            </w:r>
          </w:p>
        </w:tc>
        <w:tc>
          <w:tcPr>
            <w:tcW w:w="270" w:type="dxa"/>
          </w:tcPr>
          <w:p w14:paraId="5D50D68A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4357CF" w14:textId="1C4F38D5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3C7EDA"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  <w:r w:rsidR="003C7EDA" w:rsidRPr="00A03B2F">
              <w:rPr>
                <w:rFonts w:asciiTheme="majorBidi" w:hAnsiTheme="majorBidi" w:cstheme="majorBidi"/>
                <w:sz w:val="30"/>
                <w:szCs w:val="30"/>
              </w:rPr>
              <w:t>,429</w:t>
            </w:r>
          </w:p>
        </w:tc>
        <w:tc>
          <w:tcPr>
            <w:tcW w:w="270" w:type="dxa"/>
          </w:tcPr>
          <w:p w14:paraId="0F8C545A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CC45C" w14:textId="3A6EC2DF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110,001</w:t>
            </w:r>
          </w:p>
        </w:tc>
      </w:tr>
      <w:tr w:rsidR="00AB2150" w:rsidRPr="00A03B2F" w14:paraId="4E3196D6" w14:textId="77777777" w:rsidTr="00B64638">
        <w:trPr>
          <w:trHeight w:val="263"/>
        </w:trPr>
        <w:tc>
          <w:tcPr>
            <w:tcW w:w="3960" w:type="dxa"/>
          </w:tcPr>
          <w:p w14:paraId="33B9A6D9" w14:textId="66CB16B2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70" w:type="dxa"/>
          </w:tcPr>
          <w:p w14:paraId="7442A301" w14:textId="3D1B08EA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22296D" w:rsidRPr="00A03B2F"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710E45" w:rsidRPr="00A03B2F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3B7444D7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81C019" w14:textId="504EFCCC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156,995</w:t>
            </w:r>
          </w:p>
        </w:tc>
        <w:tc>
          <w:tcPr>
            <w:tcW w:w="270" w:type="dxa"/>
          </w:tcPr>
          <w:p w14:paraId="6AB370AC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65E6A" w14:textId="3D5990DA" w:rsidR="00AB2150" w:rsidRPr="00A03B2F" w:rsidRDefault="003C7EDA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157,598</w:t>
            </w:r>
          </w:p>
        </w:tc>
        <w:tc>
          <w:tcPr>
            <w:tcW w:w="270" w:type="dxa"/>
          </w:tcPr>
          <w:p w14:paraId="0690B984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9A87C" w14:textId="225FA140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152,791</w:t>
            </w:r>
          </w:p>
        </w:tc>
      </w:tr>
      <w:tr w:rsidR="00AB2150" w:rsidRPr="00A03B2F" w14:paraId="14D01E27" w14:textId="77777777" w:rsidTr="00B64638">
        <w:trPr>
          <w:trHeight w:val="362"/>
        </w:trPr>
        <w:tc>
          <w:tcPr>
            <w:tcW w:w="3960" w:type="dxa"/>
          </w:tcPr>
          <w:p w14:paraId="4EF99385" w14:textId="0EBA564A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70" w:type="dxa"/>
          </w:tcPr>
          <w:p w14:paraId="579D2FAE" w14:textId="31F23D68" w:rsidR="00AB2150" w:rsidRPr="00A03B2F" w:rsidRDefault="00AB2150" w:rsidP="00EF2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B024C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D40084" w14:textId="5110B29C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145,569</w:t>
            </w:r>
          </w:p>
        </w:tc>
        <w:tc>
          <w:tcPr>
            <w:tcW w:w="270" w:type="dxa"/>
          </w:tcPr>
          <w:p w14:paraId="2E2498CD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6C9F0" w14:textId="3016D9C2" w:rsidR="00AB2150" w:rsidRPr="00A03B2F" w:rsidRDefault="003C7EDA" w:rsidP="00EF2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7DD162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6643C" w14:textId="7AE7716F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144,860</w:t>
            </w:r>
          </w:p>
        </w:tc>
      </w:tr>
      <w:tr w:rsidR="00AB2150" w:rsidRPr="00A03B2F" w14:paraId="26EC9D50" w14:textId="77777777" w:rsidTr="00B64638">
        <w:tc>
          <w:tcPr>
            <w:tcW w:w="3960" w:type="dxa"/>
          </w:tcPr>
          <w:p w14:paraId="5F747F02" w14:textId="06A4B1CB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33965D1" w14:textId="6890E23C" w:rsidR="00AB2150" w:rsidRPr="00A03B2F" w:rsidRDefault="0022296D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710E45" w:rsidRPr="00A03B2F">
              <w:rPr>
                <w:rFonts w:asciiTheme="majorBidi" w:hAnsiTheme="majorBidi" w:cstheme="majorBidi"/>
                <w:sz w:val="30"/>
                <w:szCs w:val="30"/>
              </w:rPr>
              <w:t>9,459</w:t>
            </w:r>
          </w:p>
        </w:tc>
        <w:tc>
          <w:tcPr>
            <w:tcW w:w="270" w:type="dxa"/>
          </w:tcPr>
          <w:p w14:paraId="1C03C098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004D80" w14:textId="1E48FFCA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476,199</w:t>
            </w:r>
          </w:p>
        </w:tc>
        <w:tc>
          <w:tcPr>
            <w:tcW w:w="270" w:type="dxa"/>
          </w:tcPr>
          <w:p w14:paraId="41AA0FE0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FDF30" w14:textId="157919F5" w:rsidR="00AB2150" w:rsidRPr="00A03B2F" w:rsidRDefault="003C7EDA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376,296</w:t>
            </w:r>
          </w:p>
        </w:tc>
        <w:tc>
          <w:tcPr>
            <w:tcW w:w="270" w:type="dxa"/>
          </w:tcPr>
          <w:p w14:paraId="2B9213F9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501A3" w14:textId="04D1255A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468,375</w:t>
            </w:r>
          </w:p>
        </w:tc>
      </w:tr>
      <w:tr w:rsidR="00AB2150" w:rsidRPr="00A03B2F" w14:paraId="52041238" w14:textId="77777777" w:rsidTr="00B64638">
        <w:tc>
          <w:tcPr>
            <w:tcW w:w="3960" w:type="dxa"/>
          </w:tcPr>
          <w:p w14:paraId="2B1C5D83" w14:textId="633E306B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1170" w:type="dxa"/>
          </w:tcPr>
          <w:p w14:paraId="7A3C3058" w14:textId="5C4561E9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16,664</w:t>
            </w:r>
          </w:p>
        </w:tc>
        <w:tc>
          <w:tcPr>
            <w:tcW w:w="270" w:type="dxa"/>
          </w:tcPr>
          <w:p w14:paraId="7217A44A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6A2B2" w14:textId="4ACAAEF3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12,677</w:t>
            </w:r>
          </w:p>
        </w:tc>
        <w:tc>
          <w:tcPr>
            <w:tcW w:w="270" w:type="dxa"/>
          </w:tcPr>
          <w:p w14:paraId="699C4B39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EAB44" w14:textId="56E26746" w:rsidR="00AB2150" w:rsidRPr="00A03B2F" w:rsidRDefault="003C7EDA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16,664</w:t>
            </w:r>
          </w:p>
        </w:tc>
        <w:tc>
          <w:tcPr>
            <w:tcW w:w="270" w:type="dxa"/>
          </w:tcPr>
          <w:p w14:paraId="63FD1635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49EC88" w14:textId="23AAF63C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12,677</w:t>
            </w:r>
          </w:p>
        </w:tc>
      </w:tr>
      <w:tr w:rsidR="00AB2150" w:rsidRPr="00A03B2F" w14:paraId="3DC92302" w14:textId="77777777" w:rsidTr="00B64638">
        <w:tc>
          <w:tcPr>
            <w:tcW w:w="3960" w:type="dxa"/>
          </w:tcPr>
          <w:p w14:paraId="5E5BCA65" w14:textId="5957FC88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1170" w:type="dxa"/>
          </w:tcPr>
          <w:p w14:paraId="027077B6" w14:textId="159433F2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37,018</w:t>
            </w:r>
          </w:p>
        </w:tc>
        <w:tc>
          <w:tcPr>
            <w:tcW w:w="270" w:type="dxa"/>
          </w:tcPr>
          <w:p w14:paraId="2FAD2DA0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BC28EC" w14:textId="7BF2082F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19,756</w:t>
            </w:r>
          </w:p>
        </w:tc>
        <w:tc>
          <w:tcPr>
            <w:tcW w:w="270" w:type="dxa"/>
          </w:tcPr>
          <w:p w14:paraId="4A7AAF63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75802" w14:textId="7F000597" w:rsidR="00AB2150" w:rsidRPr="00A03B2F" w:rsidRDefault="003C7EDA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37,018</w:t>
            </w:r>
          </w:p>
        </w:tc>
        <w:tc>
          <w:tcPr>
            <w:tcW w:w="270" w:type="dxa"/>
          </w:tcPr>
          <w:p w14:paraId="31E825E9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325AD" w14:textId="6F148B35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19,756</w:t>
            </w:r>
          </w:p>
        </w:tc>
      </w:tr>
      <w:tr w:rsidR="00AB2150" w:rsidRPr="00A03B2F" w14:paraId="602EDD3C" w14:textId="77777777" w:rsidTr="00B64638">
        <w:tc>
          <w:tcPr>
            <w:tcW w:w="3960" w:type="dxa"/>
          </w:tcPr>
          <w:p w14:paraId="566B8B4E" w14:textId="52EB1F22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76CC12B0" w14:textId="169269A5" w:rsidR="00AB2150" w:rsidRPr="00A03B2F" w:rsidRDefault="00EE3F9F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9A0293" w:rsidRPr="00A03B2F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0DF5E499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4F8265" w14:textId="645EF7A0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58,339</w:t>
            </w:r>
          </w:p>
        </w:tc>
        <w:tc>
          <w:tcPr>
            <w:tcW w:w="270" w:type="dxa"/>
          </w:tcPr>
          <w:p w14:paraId="5E4A3B19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A2930" w14:textId="4C1EB68A" w:rsidR="00AB2150" w:rsidRPr="00A03B2F" w:rsidRDefault="00EE3F9F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44,155</w:t>
            </w:r>
          </w:p>
        </w:tc>
        <w:tc>
          <w:tcPr>
            <w:tcW w:w="270" w:type="dxa"/>
          </w:tcPr>
          <w:p w14:paraId="469B00FC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1A8A0" w14:textId="241D8BCE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57,549</w:t>
            </w:r>
          </w:p>
        </w:tc>
      </w:tr>
      <w:tr w:rsidR="00AB2150" w:rsidRPr="00A03B2F" w14:paraId="3076806A" w14:textId="77777777" w:rsidTr="00B64638">
        <w:tc>
          <w:tcPr>
            <w:tcW w:w="3960" w:type="dxa"/>
          </w:tcPr>
          <w:p w14:paraId="01F02554" w14:textId="1CB6FB09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D4B212" w14:textId="5E080446" w:rsidR="00AB2150" w:rsidRPr="00A03B2F" w:rsidRDefault="00CE6FED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759,</w:t>
            </w:r>
            <w:r w:rsidR="009A0293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1EC06357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AFC251" w14:textId="2350C596" w:rsidR="00AB2150" w:rsidRPr="00A03B2F" w:rsidRDefault="00AB2150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979,536</w:t>
            </w:r>
          </w:p>
        </w:tc>
        <w:tc>
          <w:tcPr>
            <w:tcW w:w="270" w:type="dxa"/>
          </w:tcPr>
          <w:p w14:paraId="52BE82BA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AA0996" w14:textId="67727F28" w:rsidR="00AB2150" w:rsidRPr="00A03B2F" w:rsidRDefault="00EE3F9F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753,160</w:t>
            </w:r>
          </w:p>
        </w:tc>
        <w:tc>
          <w:tcPr>
            <w:tcW w:w="270" w:type="dxa"/>
          </w:tcPr>
          <w:p w14:paraId="233EAE8A" w14:textId="77777777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BA9F1A" w14:textId="540D9458" w:rsidR="00AB2150" w:rsidRPr="00A03B2F" w:rsidRDefault="00AB2150" w:rsidP="00AB2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966,009</w:t>
            </w:r>
          </w:p>
        </w:tc>
      </w:tr>
    </w:tbl>
    <w:p w14:paraId="582D7A9A" w14:textId="77777777" w:rsidR="00342064" w:rsidRPr="00A03B2F" w:rsidRDefault="00342064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1393D6" w14:textId="1944075E" w:rsidR="00144D06" w:rsidRPr="00A03B2F" w:rsidRDefault="00144D06" w:rsidP="00144D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03B2F">
        <w:rPr>
          <w:rFonts w:ascii="Angsana New" w:hAnsi="Angsana New" w:hint="cs"/>
          <w:sz w:val="30"/>
          <w:szCs w:val="30"/>
          <w:cs/>
        </w:rPr>
        <w:t>รายได้จากการขายผ่านช่องทางร้านค้าส่งค้าปลีกสมัยใหม่มีการให้ผลตอบแทนจากการขายหลายรูปแบบ เช่น ส่วนลด เงินคืน ค่าใช้จ่ายสนับสนุนทางการตลาดและการส่งเสริมการขาย ส่วนลด และเงินคืนบันทึกสุทธิจากรายได้จากการขาย ค่าใช้จ่ายทางการตลาดและการส่งเสริมการขายบันทึกเป็นค่าใช้จ่ายตามเกณฑ์คงค้าง</w:t>
      </w:r>
      <w:r w:rsidRPr="00A03B2F">
        <w:rPr>
          <w:rFonts w:ascii="Angsana New" w:hAnsi="Angsana New"/>
          <w:sz w:val="30"/>
          <w:szCs w:val="30"/>
        </w:rPr>
        <w:t xml:space="preserve"> </w:t>
      </w:r>
    </w:p>
    <w:p w14:paraId="6E448448" w14:textId="77777777" w:rsidR="00342064" w:rsidRPr="00A03B2F" w:rsidRDefault="00342064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185C0C" w14:textId="74A11BBF" w:rsidR="000061BA" w:rsidRPr="00A03B2F" w:rsidRDefault="00F14BD8" w:rsidP="00342064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</w:t>
      </w:r>
      <w:r w:rsidR="00FE0D79" w:rsidRPr="00A03B2F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65AA7D2" w14:textId="77777777" w:rsidR="00487F8E" w:rsidRPr="00A03B2F" w:rsidRDefault="00487F8E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48"/>
        <w:gridCol w:w="1136"/>
        <w:gridCol w:w="284"/>
        <w:gridCol w:w="1135"/>
        <w:gridCol w:w="283"/>
        <w:gridCol w:w="1135"/>
        <w:gridCol w:w="285"/>
        <w:gridCol w:w="1133"/>
      </w:tblGrid>
      <w:tr w:rsidR="000D1822" w:rsidRPr="00A03B2F" w14:paraId="5D3ECA03" w14:textId="77777777" w:rsidTr="00A16106">
        <w:trPr>
          <w:trHeight w:val="20"/>
          <w:tblHeader/>
        </w:trPr>
        <w:tc>
          <w:tcPr>
            <w:tcW w:w="2260" w:type="pct"/>
            <w:vMerge w:val="restart"/>
          </w:tcPr>
          <w:p w14:paraId="2397BF79" w14:textId="77777777" w:rsidR="000D1822" w:rsidRPr="00A03B2F" w:rsidRDefault="000D1822" w:rsidP="000D1822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  <w:p w14:paraId="12AF9098" w14:textId="229E07A3" w:rsidR="000D1822" w:rsidRPr="00A03B2F" w:rsidRDefault="000D1822" w:rsidP="000D1822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2" w:type="pct"/>
            <w:gridSpan w:val="4"/>
          </w:tcPr>
          <w:p w14:paraId="744AE118" w14:textId="3318F0D4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77AA59AA" w14:textId="53F82FF0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 w:hanging="1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822" w:rsidRPr="00A03B2F" w14:paraId="4AB14FF4" w14:textId="77777777" w:rsidTr="00A16106">
        <w:trPr>
          <w:trHeight w:val="20"/>
          <w:tblHeader/>
        </w:trPr>
        <w:tc>
          <w:tcPr>
            <w:tcW w:w="2260" w:type="pct"/>
            <w:vMerge/>
          </w:tcPr>
          <w:p w14:paraId="4CD8CDA6" w14:textId="77777777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4563D1C" w14:textId="20E1CBC0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center"/>
          </w:tcPr>
          <w:p w14:paraId="6B7332E9" w14:textId="77777777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D750962" w14:textId="1B382FC1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DF5CE71" w14:textId="77777777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9FD96B8" w14:textId="10DA45F9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center"/>
          </w:tcPr>
          <w:p w14:paraId="408C1099" w14:textId="77777777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58658BCE" w14:textId="4324D1BF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0D1822" w:rsidRPr="00A03B2F" w14:paraId="6B4EFBAC" w14:textId="77777777" w:rsidTr="00A16106">
        <w:trPr>
          <w:trHeight w:val="20"/>
          <w:tblHeader/>
        </w:trPr>
        <w:tc>
          <w:tcPr>
            <w:tcW w:w="2260" w:type="pct"/>
            <w:vAlign w:val="center"/>
          </w:tcPr>
          <w:p w14:paraId="0F550F9F" w14:textId="6855BE79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0" w:type="pct"/>
            <w:gridSpan w:val="7"/>
            <w:tcBorders>
              <w:bottom w:val="nil"/>
            </w:tcBorders>
          </w:tcPr>
          <w:p w14:paraId="4D450148" w14:textId="29F05C5A" w:rsidR="000D1822" w:rsidRPr="00A03B2F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03B2F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03B2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90497" w:rsidRPr="00A03B2F" w14:paraId="380F0FE6" w14:textId="77777777" w:rsidTr="001A4A12">
        <w:trPr>
          <w:trHeight w:val="20"/>
        </w:trPr>
        <w:tc>
          <w:tcPr>
            <w:tcW w:w="2260" w:type="pct"/>
            <w:vAlign w:val="center"/>
          </w:tcPr>
          <w:p w14:paraId="25A4225F" w14:textId="13A976A4" w:rsidR="00190497" w:rsidRPr="00A03B2F" w:rsidRDefault="00190497" w:rsidP="00190497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24C75DC5" w14:textId="0A8AD18E" w:rsidR="00190497" w:rsidRPr="00A03B2F" w:rsidRDefault="00ED7505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406,34</w:t>
            </w:r>
            <w:r w:rsidR="00C90A5D" w:rsidRPr="00A03B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F651E71" w14:textId="77777777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354DA0A8" w14:textId="7B3A1F33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335,218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E190B12" w14:textId="77777777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21CA9AAA" w14:textId="68F270E1" w:rsidR="00190497" w:rsidRPr="00A03B2F" w:rsidRDefault="00D4129E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403,74</w:t>
            </w:r>
            <w:r w:rsidR="0036418F" w:rsidRPr="00A03B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749C3F9A" w14:textId="77777777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2940DA9A" w14:textId="78382A2F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333,005</w:t>
            </w:r>
          </w:p>
        </w:tc>
      </w:tr>
      <w:tr w:rsidR="00190497" w:rsidRPr="00A03B2F" w14:paraId="340C6C9F" w14:textId="77777777" w:rsidTr="001A4A12">
        <w:trPr>
          <w:trHeight w:val="20"/>
        </w:trPr>
        <w:tc>
          <w:tcPr>
            <w:tcW w:w="2260" w:type="pct"/>
          </w:tcPr>
          <w:p w14:paraId="1231D6D1" w14:textId="5ED297B2" w:rsidR="00190497" w:rsidRPr="00A03B2F" w:rsidRDefault="00190497" w:rsidP="0019049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  <w:r w:rsidR="001A4A12"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A4A12" w:rsidRPr="00A03B2F">
              <w:rPr>
                <w:rFonts w:ascii="Angsana New" w:hAnsi="Angsana New"/>
                <w:sz w:val="30"/>
                <w:szCs w:val="30"/>
              </w:rPr>
              <w:t>-</w:t>
            </w:r>
            <w:r w:rsidR="001A4A12"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หมุนเวียน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1D0AB8EA" w14:textId="7D2AC80E" w:rsidR="00190497" w:rsidRPr="00A03B2F" w:rsidRDefault="001A4A12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>91</w:t>
            </w:r>
            <w:r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3F64AA32" w14:textId="77777777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13E21B0E" w14:textId="6D49C568" w:rsidR="00190497" w:rsidRPr="00A03B2F" w:rsidRDefault="001A4A12" w:rsidP="001A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434A839" w14:textId="77777777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53267F21" w14:textId="7192C0D9" w:rsidR="00190497" w:rsidRPr="00A03B2F" w:rsidRDefault="001A4A12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>91</w:t>
            </w:r>
            <w:r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6E7E876" w14:textId="77777777" w:rsidR="00190497" w:rsidRPr="00A03B2F" w:rsidRDefault="00190497" w:rsidP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  <w:vAlign w:val="bottom"/>
          </w:tcPr>
          <w:p w14:paraId="09CDB7AF" w14:textId="42271E97" w:rsidR="00190497" w:rsidRPr="00A03B2F" w:rsidRDefault="001A4A12" w:rsidP="001A4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106" w:rsidRPr="00A03B2F" w14:paraId="3A0E1378" w14:textId="77777777" w:rsidTr="001A4A12">
        <w:trPr>
          <w:trHeight w:val="20"/>
        </w:trPr>
        <w:tc>
          <w:tcPr>
            <w:tcW w:w="2260" w:type="pct"/>
          </w:tcPr>
          <w:p w14:paraId="029A3ABF" w14:textId="6AE70DB5" w:rsidR="00A16106" w:rsidRPr="00A03B2F" w:rsidRDefault="001A4A12" w:rsidP="00A1610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ไม่หมุนเวียน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71CC5D4B" w14:textId="12E59B8B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56,407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4823F105" w14:textId="77777777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25E23771" w14:textId="0D8CE7C2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71,349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7275AFBB" w14:textId="77777777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27E3964A" w14:textId="71A3C328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56,407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61096A60" w14:textId="77777777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  <w:vAlign w:val="bottom"/>
          </w:tcPr>
          <w:p w14:paraId="4142C861" w14:textId="3282D2E3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71,349</w:t>
            </w:r>
          </w:p>
        </w:tc>
      </w:tr>
      <w:tr w:rsidR="00A16106" w:rsidRPr="00A03B2F" w14:paraId="6DBEB97A" w14:textId="77777777" w:rsidTr="00A16106">
        <w:trPr>
          <w:trHeight w:val="20"/>
        </w:trPr>
        <w:tc>
          <w:tcPr>
            <w:tcW w:w="2260" w:type="pct"/>
            <w:tcBorders>
              <w:bottom w:val="nil"/>
            </w:tcBorders>
            <w:noWrap/>
            <w:vAlign w:val="bottom"/>
          </w:tcPr>
          <w:p w14:paraId="4DD569FA" w14:textId="134F64CF" w:rsidR="00A16106" w:rsidRPr="00A03B2F" w:rsidRDefault="00C630A7" w:rsidP="00A1610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F6F25" w14:textId="7D2C7120" w:rsidR="00A16106" w:rsidRPr="00A03B2F" w:rsidRDefault="001A4A12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529,670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75679151" w14:textId="77777777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EB714" w14:textId="06F67EC8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406,567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7E024E68" w14:textId="77777777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6EB4F" w14:textId="4DA3AE93" w:rsidR="00A16106" w:rsidRPr="00A03B2F" w:rsidRDefault="00064B74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527,069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7FE1589" w14:textId="77777777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E876" w14:textId="43C51B03" w:rsidR="00A16106" w:rsidRPr="00A03B2F" w:rsidRDefault="00A16106" w:rsidP="00A16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404,354</w:t>
            </w:r>
          </w:p>
        </w:tc>
      </w:tr>
    </w:tbl>
    <w:p w14:paraId="37DF2341" w14:textId="77777777" w:rsidR="005A6A3B" w:rsidRPr="00A03B2F" w:rsidRDefault="005A6A3B" w:rsidP="005A6A3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252A66" w14:textId="7BD5104C" w:rsidR="008431FA" w:rsidRPr="00A03B2F" w:rsidRDefault="008431FA" w:rsidP="0084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>กลุ่ม</w:t>
      </w:r>
      <w:r w:rsidRPr="00A03B2F">
        <w:rPr>
          <w:rFonts w:ascii="Angsana New" w:hAnsi="Angsana New"/>
          <w:sz w:val="30"/>
          <w:szCs w:val="30"/>
          <w:cs/>
        </w:rPr>
        <w:t>บริษัท</w:t>
      </w:r>
      <w:r w:rsidRPr="00A03B2F">
        <w:rPr>
          <w:rFonts w:ascii="Angsana New" w:hAnsi="Angsana New" w:hint="cs"/>
          <w:sz w:val="30"/>
          <w:szCs w:val="30"/>
          <w:cs/>
        </w:rPr>
        <w:t>และ</w:t>
      </w:r>
      <w:r w:rsidRPr="00A03B2F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Pr="00A03B2F">
        <w:rPr>
          <w:rFonts w:hint="cs"/>
          <w:sz w:val="30"/>
          <w:szCs w:val="30"/>
          <w:cs/>
        </w:rPr>
        <w:t>ผลประโยชน์ที่กำหนดไว้</w:t>
      </w:r>
      <w:r w:rsidRPr="00A03B2F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Pr="00A03B2F">
        <w:rPr>
          <w:rFonts w:ascii="Angsana New" w:hAnsi="Angsana New"/>
          <w:color w:val="FFFFFF"/>
          <w:sz w:val="30"/>
          <w:szCs w:val="30"/>
        </w:rPr>
        <w:br/>
      </w:r>
      <w:r w:rsidRPr="00A03B2F">
        <w:rPr>
          <w:rFonts w:ascii="Angsana New" w:hAnsi="Angsana New"/>
          <w:sz w:val="30"/>
          <w:szCs w:val="30"/>
          <w:cs/>
        </w:rPr>
        <w:t>พ.ศ.</w:t>
      </w:r>
      <w:r w:rsidRPr="00A03B2F">
        <w:rPr>
          <w:rFonts w:ascii="Angsana New" w:hAnsi="Angsana New"/>
          <w:color w:val="FFFFFF"/>
          <w:sz w:val="30"/>
          <w:szCs w:val="30"/>
          <w:cs/>
        </w:rPr>
        <w:t>/</w:t>
      </w:r>
      <w:r w:rsidRPr="00A03B2F">
        <w:rPr>
          <w:rFonts w:ascii="Angsana New" w:hAnsi="Angsana New"/>
          <w:sz w:val="30"/>
          <w:szCs w:val="30"/>
        </w:rPr>
        <w:t>2541</w:t>
      </w:r>
      <w:r w:rsidRPr="00A03B2F">
        <w:rPr>
          <w:rFonts w:ascii="Angsana New" w:hAnsi="Angsana New"/>
          <w:color w:val="FFFFFF"/>
          <w:sz w:val="30"/>
          <w:szCs w:val="30"/>
          <w:cs/>
        </w:rPr>
        <w:t>/</w:t>
      </w:r>
      <w:r w:rsidRPr="00A03B2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Pr="00A03B2F">
        <w:rPr>
          <w:rFonts w:ascii="Angsana New" w:hAnsi="Angsana New" w:hint="cs"/>
          <w:sz w:val="30"/>
          <w:szCs w:val="30"/>
          <w:cs/>
        </w:rPr>
        <w:t>น</w:t>
      </w:r>
      <w:r w:rsidRPr="00A03B2F">
        <w:rPr>
          <w:rFonts w:ascii="Angsana New" w:hAnsi="Angsana New"/>
          <w:sz w:val="30"/>
          <w:szCs w:val="30"/>
          <w:cs/>
        </w:rPr>
        <w:t xml:space="preserve"> โครงการผลประโยชน์</w:t>
      </w:r>
      <w:r w:rsidRPr="00A03B2F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A03B2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 ความเสี่ยงของช่วงชีวิต </w:t>
      </w:r>
      <w:r w:rsidRPr="00A03B2F">
        <w:rPr>
          <w:rFonts w:ascii="Angsana New" w:hAnsi="Angsana New" w:hint="cs"/>
          <w:sz w:val="30"/>
          <w:szCs w:val="30"/>
          <w:cs/>
        </w:rPr>
        <w:t>และ</w:t>
      </w:r>
      <w:r w:rsidRPr="00A03B2F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19213EB9" w14:textId="77777777" w:rsidR="00A16106" w:rsidRPr="00A03B2F" w:rsidRDefault="00A16106" w:rsidP="00332D0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07E283" w14:textId="025D9158" w:rsidR="005A6A3B" w:rsidRPr="00A03B2F" w:rsidRDefault="005A6A3B" w:rsidP="00F243B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03B2F">
        <w:rPr>
          <w:rFonts w:ascii="Angsana New" w:hAnsi="Angsana New"/>
          <w:sz w:val="30"/>
          <w:szCs w:val="30"/>
        </w:rPr>
        <w:t>31</w:t>
      </w:r>
      <w:r w:rsidRPr="00A03B2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03B2F">
        <w:rPr>
          <w:rFonts w:ascii="Angsana New" w:hAnsi="Angsana New"/>
          <w:sz w:val="30"/>
          <w:szCs w:val="30"/>
        </w:rPr>
        <w:t>2568</w:t>
      </w:r>
      <w:r w:rsidRPr="00A03B2F">
        <w:rPr>
          <w:rFonts w:ascii="Angsana New" w:hAnsi="Angsana New"/>
          <w:sz w:val="30"/>
          <w:szCs w:val="30"/>
          <w:cs/>
        </w:rPr>
        <w:t xml:space="preserve"> บริษัทได้จัดประเภท</w:t>
      </w:r>
      <w:r w:rsidRPr="00A03B2F">
        <w:rPr>
          <w:rFonts w:ascii="Angsana New" w:hAnsi="Angsana New" w:hint="cs"/>
          <w:sz w:val="30"/>
          <w:szCs w:val="30"/>
          <w:cs/>
        </w:rPr>
        <w:t>ผล</w:t>
      </w:r>
      <w:r w:rsidRPr="00A03B2F">
        <w:rPr>
          <w:rFonts w:ascii="Angsana New" w:hAnsi="Angsana New"/>
          <w:sz w:val="30"/>
          <w:szCs w:val="30"/>
          <w:cs/>
        </w:rPr>
        <w:t xml:space="preserve">ประโยชน์ระยะยาวอื่นจากส่วนที่ไม่หมุนเวียนมาเป็นส่วนที่หมุนเวียนจำนวน </w:t>
      </w:r>
      <w:r w:rsidRPr="00A03B2F">
        <w:rPr>
          <w:rFonts w:ascii="Angsana New" w:hAnsi="Angsana New"/>
          <w:sz w:val="30"/>
          <w:szCs w:val="30"/>
        </w:rPr>
        <w:t>66.92</w:t>
      </w:r>
      <w:r w:rsidRPr="00A03B2F">
        <w:rPr>
          <w:rFonts w:ascii="Angsana New" w:hAnsi="Angsana New"/>
          <w:sz w:val="30"/>
          <w:szCs w:val="30"/>
          <w:cs/>
        </w:rPr>
        <w:t xml:space="preserve"> ล้านบาท เนื่องจากบริษัทได้ประกาศใช้นโยบายผลประโยชน์ระยะยาวสำหรับผู้บริหารระดับผู้อำนวยการขึ้นไป โดยสิทธิประโยชน์ดังกล่าวจะพิจารณาจากผลการปฏิบัติงานและตัวชี้วัดผลการดำเนินงานที่สำคัญของบริษัทในช่วง </w:t>
      </w:r>
      <w:r w:rsidRPr="00A03B2F">
        <w:rPr>
          <w:rFonts w:ascii="Angsana New" w:hAnsi="Angsana New"/>
          <w:sz w:val="30"/>
          <w:szCs w:val="30"/>
        </w:rPr>
        <w:t xml:space="preserve">3 </w:t>
      </w:r>
      <w:r w:rsidRPr="00A03B2F">
        <w:rPr>
          <w:rFonts w:ascii="Angsana New" w:hAnsi="Angsana New"/>
          <w:sz w:val="30"/>
          <w:szCs w:val="30"/>
          <w:cs/>
        </w:rPr>
        <w:t xml:space="preserve">ปีย้อนหลัง และจะเริ่มจ่ายครั้งแรกใน ปี </w:t>
      </w:r>
      <w:r w:rsidRPr="00A03B2F">
        <w:rPr>
          <w:rFonts w:ascii="Angsana New" w:hAnsi="Angsana New"/>
          <w:sz w:val="30"/>
          <w:szCs w:val="30"/>
        </w:rPr>
        <w:t>2569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</w:p>
    <w:p w14:paraId="0341D848" w14:textId="77777777" w:rsidR="00A16106" w:rsidRPr="00A03B2F" w:rsidRDefault="00A16106" w:rsidP="00332D0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FB5CA7" w14:textId="5D1E29E4" w:rsidR="009A0293" w:rsidRPr="00A03B2F" w:rsidRDefault="009A0293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1080"/>
        <w:gridCol w:w="237"/>
        <w:gridCol w:w="1113"/>
        <w:gridCol w:w="270"/>
        <w:gridCol w:w="1080"/>
        <w:gridCol w:w="270"/>
        <w:gridCol w:w="1096"/>
      </w:tblGrid>
      <w:tr w:rsidR="003D0FC5" w:rsidRPr="00A03B2F" w14:paraId="2183CCAD" w14:textId="77777777" w:rsidTr="00443CF5">
        <w:trPr>
          <w:trHeight w:val="144"/>
          <w:tblHeader/>
        </w:trPr>
        <w:tc>
          <w:tcPr>
            <w:tcW w:w="3870" w:type="dxa"/>
            <w:vMerge w:val="restart"/>
            <w:vAlign w:val="bottom"/>
          </w:tcPr>
          <w:p w14:paraId="1C3805FA" w14:textId="77777777" w:rsidR="003D0FC5" w:rsidRPr="00A03B2F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2C4A0E54" w14:textId="7FE80715" w:rsidR="003D0FC5" w:rsidRPr="00A03B2F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 </w:t>
            </w:r>
          </w:p>
        </w:tc>
        <w:tc>
          <w:tcPr>
            <w:tcW w:w="360" w:type="dxa"/>
          </w:tcPr>
          <w:p w14:paraId="3014836F" w14:textId="77777777" w:rsidR="003D0FC5" w:rsidRPr="00A03B2F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E0307C7" w14:textId="7A6A1EC4" w:rsidR="003D0FC5" w:rsidRPr="00A03B2F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E1796" w14:textId="77777777" w:rsidR="003D0FC5" w:rsidRPr="00A03B2F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vAlign w:val="bottom"/>
          </w:tcPr>
          <w:p w14:paraId="4FEBBB78" w14:textId="4F14917B" w:rsidR="003D0FC5" w:rsidRPr="00A03B2F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FC5" w:rsidRPr="00A03B2F" w14:paraId="4A887AB0" w14:textId="77777777" w:rsidTr="00443CF5">
        <w:trPr>
          <w:trHeight w:val="144"/>
          <w:tblHeader/>
        </w:trPr>
        <w:tc>
          <w:tcPr>
            <w:tcW w:w="3870" w:type="dxa"/>
            <w:vMerge/>
          </w:tcPr>
          <w:p w14:paraId="584FD9C5" w14:textId="77777777" w:rsidR="003D0FC5" w:rsidRPr="00A03B2F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A623B01" w14:textId="77777777" w:rsidR="003D0FC5" w:rsidRPr="00A03B2F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7E4012" w14:textId="37AB7051" w:rsidR="003D0FC5" w:rsidRPr="00A03B2F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center"/>
          </w:tcPr>
          <w:p w14:paraId="076CE0EA" w14:textId="77777777" w:rsidR="003D0FC5" w:rsidRPr="00A03B2F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6FD138C" w14:textId="7F856110" w:rsidR="003D0FC5" w:rsidRPr="00A03B2F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E3D7F2" w14:textId="77777777" w:rsidR="003D0FC5" w:rsidRPr="00A03B2F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E042F1" w14:textId="0E459AE5" w:rsidR="003D0FC5" w:rsidRPr="00A03B2F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6750432" w14:textId="77777777" w:rsidR="003D0FC5" w:rsidRPr="00A03B2F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322EDAB1" w14:textId="3E516A5D" w:rsidR="003D0FC5" w:rsidRPr="00A03B2F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90497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3D0FC5" w:rsidRPr="00A03B2F" w14:paraId="0878C799" w14:textId="77777777" w:rsidTr="00443CF5">
        <w:trPr>
          <w:trHeight w:val="144"/>
          <w:tblHeader/>
        </w:trPr>
        <w:tc>
          <w:tcPr>
            <w:tcW w:w="3870" w:type="dxa"/>
          </w:tcPr>
          <w:p w14:paraId="70D7893A" w14:textId="03649D6E" w:rsidR="003D0FC5" w:rsidRPr="00A03B2F" w:rsidRDefault="003D0FC5" w:rsidP="003D0FC5">
            <w:pPr>
              <w:ind w:lef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7B8675D" w14:textId="77777777" w:rsidR="003D0FC5" w:rsidRPr="00A03B2F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146" w:type="dxa"/>
            <w:gridSpan w:val="7"/>
          </w:tcPr>
          <w:p w14:paraId="186226D7" w14:textId="4653699B" w:rsidR="003D0FC5" w:rsidRPr="00A03B2F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102CD3" w:rsidRPr="00A03B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45AD8" w:rsidRPr="00A03B2F" w14:paraId="4449DC2C" w14:textId="77777777" w:rsidTr="009E6B9D">
        <w:trPr>
          <w:trHeight w:val="144"/>
        </w:trPr>
        <w:tc>
          <w:tcPr>
            <w:tcW w:w="3870" w:type="dxa"/>
          </w:tcPr>
          <w:p w14:paraId="1C8DE29F" w14:textId="3C204E9B" w:rsidR="00645AD8" w:rsidRPr="00A03B2F" w:rsidRDefault="00645AD8" w:rsidP="00645AD8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A03B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</w:tcPr>
          <w:p w14:paraId="0A3B9D6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2D96E" w14:textId="1CE9675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335,218</w:t>
            </w:r>
          </w:p>
        </w:tc>
        <w:tc>
          <w:tcPr>
            <w:tcW w:w="237" w:type="dxa"/>
          </w:tcPr>
          <w:p w14:paraId="6A2C165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620F74" w14:textId="69B80A5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333,256</w:t>
            </w:r>
          </w:p>
        </w:tc>
        <w:tc>
          <w:tcPr>
            <w:tcW w:w="270" w:type="dxa"/>
          </w:tcPr>
          <w:p w14:paraId="24F794A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FB240" w14:textId="0D3A253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333,005</w:t>
            </w:r>
          </w:p>
        </w:tc>
        <w:tc>
          <w:tcPr>
            <w:tcW w:w="270" w:type="dxa"/>
          </w:tcPr>
          <w:p w14:paraId="7A360F52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6F6C756" w14:textId="097B8FE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331,865</w:t>
            </w:r>
          </w:p>
        </w:tc>
      </w:tr>
      <w:tr w:rsidR="003375E7" w:rsidRPr="00A03B2F" w14:paraId="0A048799" w14:textId="77777777" w:rsidTr="009E6B9D">
        <w:trPr>
          <w:trHeight w:val="144"/>
        </w:trPr>
        <w:tc>
          <w:tcPr>
            <w:tcW w:w="3870" w:type="dxa"/>
          </w:tcPr>
          <w:p w14:paraId="2B2B2F6A" w14:textId="77777777" w:rsidR="003375E7" w:rsidRPr="00A03B2F" w:rsidRDefault="003375E7" w:rsidP="00645AD8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2C6BF9D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B1B62A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631B6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3CE05C3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FBA06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023CB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79CB49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F786D43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AD8" w:rsidRPr="00A03B2F" w14:paraId="6A7FAE65" w14:textId="77777777" w:rsidTr="00ED453B">
        <w:trPr>
          <w:trHeight w:val="144"/>
        </w:trPr>
        <w:tc>
          <w:tcPr>
            <w:tcW w:w="3870" w:type="dxa"/>
          </w:tcPr>
          <w:p w14:paraId="60906B16" w14:textId="77777777" w:rsidR="00645AD8" w:rsidRPr="00A03B2F" w:rsidRDefault="00645AD8" w:rsidP="00645AD8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1F69027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8F353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2F85C9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5B546" w14:textId="01D7773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0807CA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F942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4A86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C3E3B8F" w14:textId="13C00D1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5AD8" w:rsidRPr="00A03B2F" w14:paraId="0D001101" w14:textId="77777777" w:rsidTr="00ED453B">
        <w:trPr>
          <w:trHeight w:val="144"/>
        </w:trPr>
        <w:tc>
          <w:tcPr>
            <w:tcW w:w="3870" w:type="dxa"/>
          </w:tcPr>
          <w:p w14:paraId="3F52438A" w14:textId="2E6B88A9" w:rsidR="00645AD8" w:rsidRPr="00A03B2F" w:rsidRDefault="00645AD8" w:rsidP="00645AD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360" w:type="dxa"/>
          </w:tcPr>
          <w:p w14:paraId="51F5DFB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09486D5" w14:textId="4EDF834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27,907</w:t>
            </w:r>
          </w:p>
        </w:tc>
        <w:tc>
          <w:tcPr>
            <w:tcW w:w="237" w:type="dxa"/>
          </w:tcPr>
          <w:p w14:paraId="3D059649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63407E" w14:textId="39F8652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25,778</w:t>
            </w:r>
          </w:p>
        </w:tc>
        <w:tc>
          <w:tcPr>
            <w:tcW w:w="270" w:type="dxa"/>
          </w:tcPr>
          <w:p w14:paraId="6CADF0A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6DA96" w14:textId="0CB3CB2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27,486</w:t>
            </w:r>
          </w:p>
        </w:tc>
        <w:tc>
          <w:tcPr>
            <w:tcW w:w="270" w:type="dxa"/>
          </w:tcPr>
          <w:p w14:paraId="042CA01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F071010" w14:textId="4FF65D7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25,377</w:t>
            </w:r>
          </w:p>
        </w:tc>
      </w:tr>
      <w:tr w:rsidR="00645AD8" w:rsidRPr="00A03B2F" w14:paraId="0029E308" w14:textId="77777777" w:rsidTr="00ED453B">
        <w:trPr>
          <w:trHeight w:val="144"/>
        </w:trPr>
        <w:tc>
          <w:tcPr>
            <w:tcW w:w="3870" w:type="dxa"/>
          </w:tcPr>
          <w:p w14:paraId="545E4333" w14:textId="5821768F" w:rsidR="00645AD8" w:rsidRPr="00A03B2F" w:rsidRDefault="00645AD8" w:rsidP="00645AD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</w:p>
        </w:tc>
        <w:tc>
          <w:tcPr>
            <w:tcW w:w="360" w:type="dxa"/>
          </w:tcPr>
          <w:p w14:paraId="3F44CBA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D4499A2" w14:textId="4BA2087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9,389</w:t>
            </w:r>
          </w:p>
        </w:tc>
        <w:tc>
          <w:tcPr>
            <w:tcW w:w="237" w:type="dxa"/>
          </w:tcPr>
          <w:p w14:paraId="5BC6B3E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0F01C13" w14:textId="655DF5E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8,998</w:t>
            </w:r>
          </w:p>
        </w:tc>
        <w:tc>
          <w:tcPr>
            <w:tcW w:w="270" w:type="dxa"/>
          </w:tcPr>
          <w:p w14:paraId="4671F47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BC8B45" w14:textId="42301D4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9,322</w:t>
            </w:r>
          </w:p>
        </w:tc>
        <w:tc>
          <w:tcPr>
            <w:tcW w:w="270" w:type="dxa"/>
          </w:tcPr>
          <w:p w14:paraId="08378A3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5BE4A01" w14:textId="21A33FC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8,941</w:t>
            </w:r>
          </w:p>
        </w:tc>
      </w:tr>
      <w:tr w:rsidR="003375E7" w:rsidRPr="00A03B2F" w14:paraId="15A4E223" w14:textId="77777777" w:rsidTr="00ED453B">
        <w:trPr>
          <w:trHeight w:val="144"/>
        </w:trPr>
        <w:tc>
          <w:tcPr>
            <w:tcW w:w="3870" w:type="dxa"/>
          </w:tcPr>
          <w:p w14:paraId="77EF9CFD" w14:textId="77777777" w:rsidR="003375E7" w:rsidRPr="00A03B2F" w:rsidRDefault="003375E7" w:rsidP="00645AD8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E668A59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ED65CA8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ADA18E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01B7644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94D297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5FBF8F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44CB3B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E35810E" w14:textId="77777777" w:rsidR="003375E7" w:rsidRPr="00A03B2F" w:rsidRDefault="003375E7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D05" w:rsidRPr="00A03B2F" w14:paraId="35869F3F" w14:textId="77777777" w:rsidTr="009E6B9D">
        <w:trPr>
          <w:trHeight w:val="144"/>
        </w:trPr>
        <w:tc>
          <w:tcPr>
            <w:tcW w:w="3870" w:type="dxa"/>
          </w:tcPr>
          <w:p w14:paraId="49D508D1" w14:textId="77777777" w:rsidR="00822D05" w:rsidRPr="00A03B2F" w:rsidRDefault="00822D05" w:rsidP="00822D05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0" w:type="dxa"/>
          </w:tcPr>
          <w:p w14:paraId="0CC01A23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0B76CE2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D8EE78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415FAA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FD014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DE6881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C0384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DFFB319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D05" w:rsidRPr="00A03B2F" w14:paraId="61F9C594" w14:textId="77777777" w:rsidTr="009E6B9D">
        <w:trPr>
          <w:trHeight w:val="144"/>
        </w:trPr>
        <w:tc>
          <w:tcPr>
            <w:tcW w:w="3870" w:type="dxa"/>
          </w:tcPr>
          <w:p w14:paraId="08981393" w14:textId="44687F3D" w:rsidR="00822D05" w:rsidRPr="00A03B2F" w:rsidRDefault="008C7408" w:rsidP="00822D0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00AC0" w:rsidRPr="00A03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0AC0" w:rsidRPr="00A03B2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56A1" w:rsidRPr="00A03B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00AC0"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822D05" w:rsidRPr="00A03B2F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360" w:type="dxa"/>
          </w:tcPr>
          <w:p w14:paraId="4D33A027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3E962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6D400C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B3EF854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9A4E8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80B75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C63AB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9385AA1" w14:textId="77777777" w:rsidR="00822D05" w:rsidRPr="00A03B2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AD8" w:rsidRPr="00A03B2F" w14:paraId="6EAA08A0" w14:textId="77777777" w:rsidTr="00E154B1">
        <w:trPr>
          <w:trHeight w:val="144"/>
        </w:trPr>
        <w:tc>
          <w:tcPr>
            <w:tcW w:w="3870" w:type="dxa"/>
          </w:tcPr>
          <w:p w14:paraId="206E1FBB" w14:textId="259C4785" w:rsidR="00645AD8" w:rsidRPr="00A03B2F" w:rsidRDefault="00645AD8" w:rsidP="00645AD8">
            <w:pPr>
              <w:pStyle w:val="ListParagraph"/>
              <w:numPr>
                <w:ilvl w:val="2"/>
                <w:numId w:val="39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360" w:type="dxa"/>
          </w:tcPr>
          <w:p w14:paraId="3BC41CE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6A1B0" w14:textId="0119FD6C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47,754</w:t>
            </w:r>
          </w:p>
        </w:tc>
        <w:tc>
          <w:tcPr>
            <w:tcW w:w="237" w:type="dxa"/>
          </w:tcPr>
          <w:p w14:paraId="46C5C4D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1E29BA" w14:textId="0B607974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10,857</w:t>
            </w:r>
          </w:p>
        </w:tc>
        <w:tc>
          <w:tcPr>
            <w:tcW w:w="270" w:type="dxa"/>
          </w:tcPr>
          <w:p w14:paraId="1C339D7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B9580" w14:textId="5BB43C0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47,579</w:t>
            </w:r>
          </w:p>
        </w:tc>
        <w:tc>
          <w:tcPr>
            <w:tcW w:w="270" w:type="dxa"/>
          </w:tcPr>
          <w:p w14:paraId="3A1311BD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89C4905" w14:textId="52F31898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10,844</w:t>
            </w:r>
          </w:p>
        </w:tc>
      </w:tr>
      <w:tr w:rsidR="00645AD8" w:rsidRPr="00A03B2F" w14:paraId="47589927" w14:textId="77777777" w:rsidTr="00E154B1">
        <w:trPr>
          <w:trHeight w:val="144"/>
        </w:trPr>
        <w:tc>
          <w:tcPr>
            <w:tcW w:w="3870" w:type="dxa"/>
          </w:tcPr>
          <w:p w14:paraId="5AD578D7" w14:textId="77777777" w:rsidR="00645AD8" w:rsidRPr="00A03B2F" w:rsidRDefault="00645AD8" w:rsidP="00645AD8">
            <w:pPr>
              <w:pStyle w:val="ListParagraph"/>
              <w:numPr>
                <w:ilvl w:val="2"/>
                <w:numId w:val="39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60" w:type="dxa"/>
          </w:tcPr>
          <w:p w14:paraId="4A89A7E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BDE15" w14:textId="42CA02A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(1,157)</w:t>
            </w:r>
          </w:p>
        </w:tc>
        <w:tc>
          <w:tcPr>
            <w:tcW w:w="237" w:type="dxa"/>
          </w:tcPr>
          <w:p w14:paraId="62837AD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90C27DA" w14:textId="073B265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(25,874)</w:t>
            </w:r>
          </w:p>
        </w:tc>
        <w:tc>
          <w:tcPr>
            <w:tcW w:w="270" w:type="dxa"/>
          </w:tcPr>
          <w:p w14:paraId="1261B44F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EF392" w14:textId="26D77A5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(1,208)</w:t>
            </w:r>
          </w:p>
        </w:tc>
        <w:tc>
          <w:tcPr>
            <w:tcW w:w="270" w:type="dxa"/>
          </w:tcPr>
          <w:p w14:paraId="74E2FCB5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3058F55" w14:textId="0AD9709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(26,225)</w:t>
            </w:r>
          </w:p>
        </w:tc>
      </w:tr>
      <w:tr w:rsidR="000C299D" w:rsidRPr="00A03B2F" w14:paraId="2A287B74" w14:textId="77777777" w:rsidTr="009325CA">
        <w:trPr>
          <w:trHeight w:val="144"/>
        </w:trPr>
        <w:tc>
          <w:tcPr>
            <w:tcW w:w="3870" w:type="dxa"/>
          </w:tcPr>
          <w:p w14:paraId="5F7DF573" w14:textId="77777777" w:rsidR="000C299D" w:rsidRPr="00A03B2F" w:rsidRDefault="000C299D" w:rsidP="009325CA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7E3E297F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1CADC7B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E793186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A6DCF87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BF2C76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196A1C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087357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F3D9FCD" w14:textId="77777777" w:rsidR="000C299D" w:rsidRPr="00A03B2F" w:rsidRDefault="000C299D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AD8" w:rsidRPr="00A03B2F" w14:paraId="2CC06743" w14:textId="77777777" w:rsidTr="00E154B1">
        <w:trPr>
          <w:trHeight w:val="144"/>
        </w:trPr>
        <w:tc>
          <w:tcPr>
            <w:tcW w:w="3870" w:type="dxa"/>
          </w:tcPr>
          <w:p w14:paraId="358855D6" w14:textId="09D9C5CB" w:rsidR="00645AD8" w:rsidRPr="00A03B2F" w:rsidRDefault="00645AD8" w:rsidP="00645AD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360" w:type="dxa"/>
          </w:tcPr>
          <w:p w14:paraId="4A51B6C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DC76F" w14:textId="3026464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(12,950)</w:t>
            </w:r>
          </w:p>
        </w:tc>
        <w:tc>
          <w:tcPr>
            <w:tcW w:w="237" w:type="dxa"/>
          </w:tcPr>
          <w:p w14:paraId="4638D0A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AA7782" w14:textId="2DB0795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(10,501)</w:t>
            </w:r>
          </w:p>
        </w:tc>
        <w:tc>
          <w:tcPr>
            <w:tcW w:w="270" w:type="dxa"/>
          </w:tcPr>
          <w:p w14:paraId="02B776F8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5BB92C" w14:textId="626DDA2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(12,950)</w:t>
            </w:r>
          </w:p>
        </w:tc>
        <w:tc>
          <w:tcPr>
            <w:tcW w:w="270" w:type="dxa"/>
          </w:tcPr>
          <w:p w14:paraId="00DBA5DB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5767703" w14:textId="7208ABE9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(10,501)</w:t>
            </w:r>
          </w:p>
        </w:tc>
      </w:tr>
      <w:tr w:rsidR="00645AD8" w:rsidRPr="00A03B2F" w14:paraId="7F608E91" w14:textId="77777777" w:rsidTr="0022484E">
        <w:trPr>
          <w:trHeight w:val="144"/>
        </w:trPr>
        <w:tc>
          <w:tcPr>
            <w:tcW w:w="3870" w:type="dxa"/>
          </w:tcPr>
          <w:p w14:paraId="7E926925" w14:textId="6018A8C6" w:rsidR="00645AD8" w:rsidRPr="00A03B2F" w:rsidRDefault="00645AD8" w:rsidP="00645AD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รับโอนพนักงานจากบริษัทย่อย</w:t>
            </w:r>
          </w:p>
        </w:tc>
        <w:tc>
          <w:tcPr>
            <w:tcW w:w="360" w:type="dxa"/>
          </w:tcPr>
          <w:p w14:paraId="51D8B15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75A74" w14:textId="1D4A50F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7F5C87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B1768A7" w14:textId="7D0A0F5A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68657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C8FDF" w14:textId="2DD8B4BF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139836C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17B39AD" w14:textId="6939EAD6" w:rsidR="00645AD8" w:rsidRPr="00A03B2F" w:rsidRDefault="00645AD8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left" w:pos="60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AD8" w:rsidRPr="00A03B2F" w14:paraId="5DF00368" w14:textId="77777777" w:rsidTr="0022484E">
        <w:trPr>
          <w:trHeight w:val="281"/>
        </w:trPr>
        <w:tc>
          <w:tcPr>
            <w:tcW w:w="3870" w:type="dxa"/>
          </w:tcPr>
          <w:p w14:paraId="02305140" w14:textId="04D85AA3" w:rsidR="00645AD8" w:rsidRPr="00A03B2F" w:rsidRDefault="00645AD8" w:rsidP="00645AD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="00612D45"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(โอนไป)</w:t>
            </w:r>
            <w:r w:rsidR="00612D45"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360" w:type="dxa"/>
          </w:tcPr>
          <w:p w14:paraId="12A9ABE4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5850D" w14:textId="77777777" w:rsidR="0084679C" w:rsidRPr="00A03B2F" w:rsidRDefault="0084679C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3400AE" w14:textId="3FF3587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37" w:type="dxa"/>
          </w:tcPr>
          <w:p w14:paraId="700ADC3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43B39A6" w14:textId="77777777" w:rsidR="0084679C" w:rsidRPr="00A03B2F" w:rsidRDefault="0084679C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BAE1A7E" w14:textId="041E29EE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(7,296)</w:t>
            </w:r>
          </w:p>
        </w:tc>
        <w:tc>
          <w:tcPr>
            <w:tcW w:w="270" w:type="dxa"/>
          </w:tcPr>
          <w:p w14:paraId="113B33C3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C00DF" w14:textId="77777777" w:rsidR="0084679C" w:rsidRPr="00A03B2F" w:rsidRDefault="0084679C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73D672E" w14:textId="3F1F52E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79AC110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CBC32E2" w14:textId="77777777" w:rsidR="0084679C" w:rsidRPr="00A03B2F" w:rsidRDefault="0084679C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916E22F" w14:textId="5A7A3125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(7,296)</w:t>
            </w:r>
          </w:p>
        </w:tc>
      </w:tr>
      <w:tr w:rsidR="00645AD8" w:rsidRPr="00A03B2F" w14:paraId="52E08D9B" w14:textId="77777777" w:rsidTr="0022484E">
        <w:trPr>
          <w:trHeight w:val="281"/>
        </w:trPr>
        <w:tc>
          <w:tcPr>
            <w:tcW w:w="3870" w:type="dxa"/>
          </w:tcPr>
          <w:p w14:paraId="1F4C4630" w14:textId="1855A121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กลับรายการประมาณการหนี้สินไม่หมุนเวียน</w:t>
            </w:r>
          </w:p>
        </w:tc>
        <w:tc>
          <w:tcPr>
            <w:tcW w:w="360" w:type="dxa"/>
          </w:tcPr>
          <w:p w14:paraId="4C2D632C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2709F" w14:textId="16E72912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3E72AE1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64A62B" w14:textId="568712C0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B4CE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04656" w14:textId="01989B36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C722B0" w14:textId="77777777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58AA4CA" w14:textId="3A198F3B" w:rsidR="00645AD8" w:rsidRPr="00A03B2F" w:rsidRDefault="00645AD8" w:rsidP="0064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79C" w:rsidRPr="00A03B2F" w14:paraId="5C1ECCB1" w14:textId="77777777" w:rsidTr="00AB22C9">
        <w:trPr>
          <w:trHeight w:val="281"/>
        </w:trPr>
        <w:tc>
          <w:tcPr>
            <w:tcW w:w="3870" w:type="dxa"/>
          </w:tcPr>
          <w:p w14:paraId="3FA5E85F" w14:textId="3C2DE536" w:rsidR="0084679C" w:rsidRPr="00A03B2F" w:rsidRDefault="0084679C" w:rsidP="009A0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line="240" w:lineRule="auto"/>
              <w:ind w:firstLine="336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360" w:type="dxa"/>
          </w:tcPr>
          <w:p w14:paraId="5AD062EC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FCC7B" w14:textId="35EE2562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237" w:type="dxa"/>
          </w:tcPr>
          <w:p w14:paraId="67044EDE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B527FBA" w14:textId="0C1CEEFB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ADDB0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7579E" w14:textId="6BE6D296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left" w:pos="55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92874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3E1E51A" w14:textId="64B45353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left" w:pos="62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79C" w:rsidRPr="00A03B2F" w14:paraId="0E91D546" w14:textId="77777777" w:rsidTr="00E154B1">
        <w:trPr>
          <w:trHeight w:val="144"/>
        </w:trPr>
        <w:tc>
          <w:tcPr>
            <w:tcW w:w="3870" w:type="dxa"/>
          </w:tcPr>
          <w:p w14:paraId="6C464B03" w14:textId="56177C41" w:rsidR="0084679C" w:rsidRPr="00A03B2F" w:rsidRDefault="0084679C" w:rsidP="0084679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5FB8B28E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6C894" w14:textId="72C9D54C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406,346</w:t>
            </w:r>
          </w:p>
        </w:tc>
        <w:tc>
          <w:tcPr>
            <w:tcW w:w="237" w:type="dxa"/>
          </w:tcPr>
          <w:p w14:paraId="5869AB2F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8D9069C" w14:textId="1D84C78E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335,218</w:t>
            </w:r>
          </w:p>
        </w:tc>
        <w:tc>
          <w:tcPr>
            <w:tcW w:w="270" w:type="dxa"/>
          </w:tcPr>
          <w:p w14:paraId="68DF7506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9945AA" w14:textId="328C1AAE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403,745</w:t>
            </w:r>
          </w:p>
        </w:tc>
        <w:tc>
          <w:tcPr>
            <w:tcW w:w="270" w:type="dxa"/>
          </w:tcPr>
          <w:p w14:paraId="16126679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AF1F005" w14:textId="414ECD0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333,005</w:t>
            </w:r>
          </w:p>
        </w:tc>
      </w:tr>
    </w:tbl>
    <w:p w14:paraId="797469EB" w14:textId="77777777" w:rsidR="009A0293" w:rsidRPr="00A03B2F" w:rsidRDefault="009A0293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4"/>
        <w:gridCol w:w="256"/>
        <w:gridCol w:w="1080"/>
        <w:gridCol w:w="270"/>
        <w:gridCol w:w="1080"/>
        <w:gridCol w:w="270"/>
        <w:gridCol w:w="1089"/>
      </w:tblGrid>
      <w:tr w:rsidR="0084679C" w:rsidRPr="00A03B2F" w14:paraId="5AC2BEC5" w14:textId="77777777" w:rsidTr="009A0293">
        <w:tc>
          <w:tcPr>
            <w:tcW w:w="4230" w:type="dxa"/>
            <w:vMerge w:val="restart"/>
          </w:tcPr>
          <w:p w14:paraId="6A896676" w14:textId="35F14D84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A03B2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A03B2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A03B2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  <w:p w14:paraId="4FB0E58D" w14:textId="7AFA2C7B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506322C5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39C386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10EAAFE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79C" w:rsidRPr="00A03B2F" w14:paraId="5C52D964" w14:textId="77777777" w:rsidTr="009A0293">
        <w:tc>
          <w:tcPr>
            <w:tcW w:w="4230" w:type="dxa"/>
            <w:vMerge/>
          </w:tcPr>
          <w:p w14:paraId="7C1D6600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EDF176C" w14:textId="5B5EA5F7" w:rsidR="0084679C" w:rsidRPr="00A03B2F" w:rsidRDefault="0084679C" w:rsidP="0084679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1F9242CF" w14:textId="77777777" w:rsidR="0084679C" w:rsidRPr="00A03B2F" w:rsidRDefault="0084679C" w:rsidP="0084679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19B7FF" w14:textId="1C50DBA7" w:rsidR="0084679C" w:rsidRPr="00A03B2F" w:rsidRDefault="0084679C" w:rsidP="0084679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AB47F56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5EDF1" w14:textId="23C6AF37" w:rsidR="0084679C" w:rsidRPr="00A03B2F" w:rsidRDefault="0084679C" w:rsidP="0084679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2061F61" w14:textId="77777777" w:rsidR="0084679C" w:rsidRPr="00A03B2F" w:rsidRDefault="0084679C" w:rsidP="0084679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FEE8435" w14:textId="68FC5CC5" w:rsidR="0084679C" w:rsidRPr="00A03B2F" w:rsidRDefault="0084679C" w:rsidP="0084679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4679C" w:rsidRPr="00A03B2F" w14:paraId="6F7FAE3D" w14:textId="77777777" w:rsidTr="009A0293">
        <w:tc>
          <w:tcPr>
            <w:tcW w:w="4230" w:type="dxa"/>
          </w:tcPr>
          <w:p w14:paraId="716ABFFF" w14:textId="451986A2" w:rsidR="0084679C" w:rsidRPr="00A03B2F" w:rsidRDefault="0084679C" w:rsidP="008467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27547E58" w14:textId="77777777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B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84679C" w:rsidRPr="00A03B2F" w14:paraId="388DF95B" w14:textId="77777777" w:rsidTr="009A0293">
        <w:tc>
          <w:tcPr>
            <w:tcW w:w="4230" w:type="dxa"/>
          </w:tcPr>
          <w:p w14:paraId="104C43D0" w14:textId="77777777" w:rsidR="0084679C" w:rsidRPr="00A03B2F" w:rsidRDefault="0084679C" w:rsidP="0084679C">
            <w:pPr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4" w:type="dxa"/>
          </w:tcPr>
          <w:p w14:paraId="58D23A88" w14:textId="60A7FA5E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256" w:type="dxa"/>
          </w:tcPr>
          <w:p w14:paraId="141C678C" w14:textId="77777777" w:rsidR="0084679C" w:rsidRPr="00A03B2F" w:rsidRDefault="0084679C" w:rsidP="008467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2E2B" w14:textId="6785F9C9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270" w:type="dxa"/>
          </w:tcPr>
          <w:p w14:paraId="14A0E5F7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2ED00" w14:textId="2BA6A66E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bidi="th-TH"/>
              </w:rPr>
              <w:t>1.6</w:t>
            </w:r>
          </w:p>
        </w:tc>
        <w:tc>
          <w:tcPr>
            <w:tcW w:w="270" w:type="dxa"/>
          </w:tcPr>
          <w:p w14:paraId="346B02A6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5178A5" w14:textId="2A74E13E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lang w:bidi="th-TH"/>
              </w:rPr>
              <w:t>2.7</w:t>
            </w:r>
          </w:p>
        </w:tc>
      </w:tr>
      <w:tr w:rsidR="0084679C" w:rsidRPr="00A03B2F" w14:paraId="304BE988" w14:textId="77777777" w:rsidTr="009A0293">
        <w:tc>
          <w:tcPr>
            <w:tcW w:w="4230" w:type="dxa"/>
          </w:tcPr>
          <w:p w14:paraId="39A3E05D" w14:textId="7B86B26B" w:rsidR="0084679C" w:rsidRPr="00A03B2F" w:rsidRDefault="0084679C" w:rsidP="0084679C">
            <w:pPr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1094" w:type="dxa"/>
          </w:tcPr>
          <w:p w14:paraId="5EE3347D" w14:textId="575427C7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56" w:type="dxa"/>
          </w:tcPr>
          <w:p w14:paraId="4D617E0B" w14:textId="77777777" w:rsidR="0084679C" w:rsidRPr="00A03B2F" w:rsidRDefault="0084679C" w:rsidP="008467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D55A5" w14:textId="5388381E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563B7920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2A6D4" w14:textId="46D200B0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74E6E390" w14:textId="77777777" w:rsidR="0084679C" w:rsidRPr="00A03B2F" w:rsidRDefault="0084679C" w:rsidP="0084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8B4EF44" w14:textId="3A905C42" w:rsidR="0084679C" w:rsidRPr="00A03B2F" w:rsidRDefault="0084679C" w:rsidP="0084679C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</w:tbl>
    <w:p w14:paraId="380AA66B" w14:textId="77777777" w:rsidR="00B576BD" w:rsidRPr="00A03B2F" w:rsidRDefault="00B576BD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AC4C85" w14:textId="38F44DEE" w:rsidR="00B438F8" w:rsidRPr="00A03B2F" w:rsidRDefault="002572A6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ข้อสมมติ</w:t>
      </w:r>
      <w:r w:rsidR="00B438F8" w:rsidRPr="00A03B2F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0F5E6B52" w14:textId="77777777" w:rsidR="008431FA" w:rsidRPr="00A03B2F" w:rsidRDefault="008431FA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D8A0A8" w14:textId="2B0BDF28" w:rsidR="00611AD9" w:rsidRPr="00A03B2F" w:rsidRDefault="00993A79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81A2D" w:rsidRPr="00A03B2F">
        <w:rPr>
          <w:rFonts w:ascii="Angsana New" w:hAnsi="Angsana New"/>
          <w:sz w:val="30"/>
          <w:szCs w:val="30"/>
        </w:rPr>
        <w:t>3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81A2D" w:rsidRPr="00A03B2F">
        <w:rPr>
          <w:rFonts w:ascii="Angsana New" w:hAnsi="Angsana New"/>
          <w:sz w:val="30"/>
          <w:szCs w:val="30"/>
        </w:rPr>
        <w:t>256</w:t>
      </w:r>
      <w:r w:rsidR="00190497" w:rsidRPr="00A03B2F">
        <w:rPr>
          <w:rFonts w:ascii="Angsana New" w:hAnsi="Angsana New"/>
          <w:sz w:val="30"/>
          <w:szCs w:val="30"/>
        </w:rPr>
        <w:t>8</w:t>
      </w:r>
      <w:r w:rsidR="00A409D4"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E19DD" w:rsidRPr="00A03B2F">
        <w:rPr>
          <w:rFonts w:ascii="Angsana New" w:hAnsi="Angsana New"/>
          <w:sz w:val="30"/>
          <w:szCs w:val="30"/>
        </w:rPr>
        <w:t xml:space="preserve"> </w:t>
      </w:r>
      <w:r w:rsidR="00EA1EF7" w:rsidRPr="00A03B2F">
        <w:rPr>
          <w:rFonts w:ascii="Angsana New" w:hAnsi="Angsana New"/>
          <w:sz w:val="30"/>
          <w:szCs w:val="30"/>
        </w:rPr>
        <w:t>8</w:t>
      </w:r>
      <w:r w:rsidR="008F1C20"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t>ปี</w:t>
      </w:r>
      <w:r w:rsidR="003375E7" w:rsidRPr="00A03B2F">
        <w:rPr>
          <w:rFonts w:ascii="Angsana New" w:hAnsi="Angsana New"/>
          <w:sz w:val="30"/>
          <w:szCs w:val="30"/>
        </w:rPr>
        <w:t xml:space="preserve">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(</w:t>
      </w:r>
      <w:r w:rsidR="00AE311A" w:rsidRPr="00A03B2F">
        <w:rPr>
          <w:rFonts w:ascii="Angsana New" w:hAnsi="Angsana New"/>
          <w:i/>
          <w:iCs/>
          <w:sz w:val="30"/>
          <w:szCs w:val="30"/>
        </w:rPr>
        <w:t>256</w:t>
      </w:r>
      <w:r w:rsidR="00190497" w:rsidRPr="00A03B2F">
        <w:rPr>
          <w:rFonts w:ascii="Angsana New" w:hAnsi="Angsana New"/>
          <w:i/>
          <w:iCs/>
          <w:sz w:val="30"/>
          <w:szCs w:val="30"/>
        </w:rPr>
        <w:t>7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E311A" w:rsidRPr="00A03B2F">
        <w:rPr>
          <w:rFonts w:ascii="Angsana New" w:hAnsi="Angsana New"/>
          <w:i/>
          <w:iCs/>
          <w:sz w:val="30"/>
          <w:szCs w:val="30"/>
        </w:rPr>
        <w:t>8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44921AC5" w14:textId="1CF39380" w:rsidR="000C675B" w:rsidRPr="00A03B2F" w:rsidRDefault="00993A79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03B2F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D150A25" w14:textId="77777777" w:rsidR="00A83C93" w:rsidRPr="00A03B2F" w:rsidRDefault="00A83C93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776641" w14:textId="71285F56" w:rsidR="00A409D4" w:rsidRPr="00A03B2F" w:rsidRDefault="00515EFE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C7408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t>ๆ คงที่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50E2C6" w14:textId="1CFAEE91" w:rsidR="007A24D2" w:rsidRPr="00A03B2F" w:rsidRDefault="007A24D2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A03B2F" w14:paraId="06097A21" w14:textId="77777777" w:rsidTr="00A6030F">
        <w:trPr>
          <w:trHeight w:val="20"/>
          <w:tblHeader/>
        </w:trPr>
        <w:tc>
          <w:tcPr>
            <w:tcW w:w="4320" w:type="dxa"/>
          </w:tcPr>
          <w:p w14:paraId="68ABF70B" w14:textId="77777777" w:rsidR="00A453B0" w:rsidRPr="00A03B2F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28314AA6" w14:textId="42F0F2B0" w:rsidR="00A453B0" w:rsidRPr="00A03B2F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3B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453B0" w:rsidRPr="00A03B2F" w14:paraId="23B807BD" w14:textId="77777777" w:rsidTr="00A6030F">
        <w:trPr>
          <w:trHeight w:val="20"/>
          <w:tblHeader/>
        </w:trPr>
        <w:tc>
          <w:tcPr>
            <w:tcW w:w="4320" w:type="dxa"/>
          </w:tcPr>
          <w:p w14:paraId="349F03D4" w14:textId="77777777" w:rsidR="00A453B0" w:rsidRPr="00A03B2F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362AC90" w14:textId="5791A003" w:rsidR="00A453B0" w:rsidRPr="00A03B2F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5C5BE4"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794C4D"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 w:rsidR="001E1B1A"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B82F445" w14:textId="77777777" w:rsidR="00A453B0" w:rsidRPr="00A03B2F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39E1BA62" w14:textId="0DEBCAD1" w:rsidR="00A453B0" w:rsidRPr="00A03B2F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A03B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5C5BE4"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794C4D"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 w:rsidR="001E1B1A"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756D81" w:rsidRPr="00A03B2F" w14:paraId="041AC1D3" w14:textId="77777777" w:rsidTr="00A6030F">
        <w:trPr>
          <w:trHeight w:val="20"/>
          <w:tblHeader/>
        </w:trPr>
        <w:tc>
          <w:tcPr>
            <w:tcW w:w="4320" w:type="dxa"/>
          </w:tcPr>
          <w:p w14:paraId="660D91BC" w14:textId="13E97B6D" w:rsidR="00756D81" w:rsidRPr="00A03B2F" w:rsidRDefault="00756D81" w:rsidP="00756D8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37" w:type="dxa"/>
          </w:tcPr>
          <w:p w14:paraId="319CBC5A" w14:textId="4342B7D6" w:rsidR="00756D81" w:rsidRPr="00A03B2F" w:rsidRDefault="00756D81" w:rsidP="009E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190497"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3" w:type="dxa"/>
          </w:tcPr>
          <w:p w14:paraId="64F2A77A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4C0FEAE8" w14:textId="3E85974B" w:rsidR="00756D81" w:rsidRPr="00A03B2F" w:rsidRDefault="00756D81" w:rsidP="009E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190497" w:rsidRPr="00A03B2F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3" w:type="dxa"/>
          </w:tcPr>
          <w:p w14:paraId="19B39C3A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1A7D1DA9" w14:textId="65F80EE7" w:rsidR="00756D81" w:rsidRPr="00A03B2F" w:rsidRDefault="00756D81" w:rsidP="009E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190497"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5" w:type="dxa"/>
          </w:tcPr>
          <w:p w14:paraId="4CE7A5E6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D449A9" w14:textId="30F09AAD" w:rsidR="00756D81" w:rsidRPr="00A03B2F" w:rsidRDefault="00756D81" w:rsidP="009E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190497"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756D81" w:rsidRPr="00A03B2F" w14:paraId="19AD2AD7" w14:textId="77777777" w:rsidTr="00A6030F">
        <w:trPr>
          <w:trHeight w:val="20"/>
          <w:tblHeader/>
        </w:trPr>
        <w:tc>
          <w:tcPr>
            <w:tcW w:w="4320" w:type="dxa"/>
          </w:tcPr>
          <w:p w14:paraId="118A5EA6" w14:textId="77777777" w:rsidR="00756D81" w:rsidRPr="00A03B2F" w:rsidRDefault="00756D81" w:rsidP="00756D81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45DB31E" w14:textId="4C2C55AE" w:rsidR="00756D81" w:rsidRPr="00A03B2F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A03B2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45AD8" w:rsidRPr="00A03B2F" w14:paraId="5BC0C180" w14:textId="77777777" w:rsidTr="00A6030F">
        <w:trPr>
          <w:trHeight w:val="20"/>
        </w:trPr>
        <w:tc>
          <w:tcPr>
            <w:tcW w:w="4320" w:type="dxa"/>
          </w:tcPr>
          <w:p w14:paraId="235142A3" w14:textId="77777777" w:rsidR="00645AD8" w:rsidRPr="00A03B2F" w:rsidRDefault="00645AD8" w:rsidP="00645AD8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F763A75" w14:textId="55B9C4C4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(15,378)</w:t>
            </w:r>
          </w:p>
        </w:tc>
        <w:tc>
          <w:tcPr>
            <w:tcW w:w="233" w:type="dxa"/>
            <w:vAlign w:val="center"/>
          </w:tcPr>
          <w:p w14:paraId="75AD9323" w14:textId="77777777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1EF290A4" w14:textId="72412470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(12,135)</w:t>
            </w:r>
          </w:p>
        </w:tc>
        <w:tc>
          <w:tcPr>
            <w:tcW w:w="233" w:type="dxa"/>
            <w:vAlign w:val="center"/>
          </w:tcPr>
          <w:p w14:paraId="5AA39ED8" w14:textId="77777777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5211B84F" w14:textId="051A1A3D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16,543</w:t>
            </w:r>
          </w:p>
        </w:tc>
        <w:tc>
          <w:tcPr>
            <w:tcW w:w="235" w:type="dxa"/>
            <w:vAlign w:val="center"/>
          </w:tcPr>
          <w:p w14:paraId="0CD88180" w14:textId="77777777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68ECB3F6" w14:textId="5F18C814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13,014</w:t>
            </w:r>
          </w:p>
        </w:tc>
      </w:tr>
      <w:tr w:rsidR="00645AD8" w:rsidRPr="00A03B2F" w14:paraId="36F8D179" w14:textId="77777777" w:rsidTr="00A6030F">
        <w:trPr>
          <w:trHeight w:val="20"/>
        </w:trPr>
        <w:tc>
          <w:tcPr>
            <w:tcW w:w="4320" w:type="dxa"/>
          </w:tcPr>
          <w:p w14:paraId="0CCC433D" w14:textId="77777777" w:rsidR="00645AD8" w:rsidRPr="00A03B2F" w:rsidRDefault="00645AD8" w:rsidP="00645AD8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33C38AE" w14:textId="7D475F60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15,910</w:t>
            </w:r>
          </w:p>
        </w:tc>
        <w:tc>
          <w:tcPr>
            <w:tcW w:w="233" w:type="dxa"/>
          </w:tcPr>
          <w:p w14:paraId="08572390" w14:textId="77777777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1FBEF35" w14:textId="734905F0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14,364</w:t>
            </w:r>
          </w:p>
        </w:tc>
        <w:tc>
          <w:tcPr>
            <w:tcW w:w="233" w:type="dxa"/>
          </w:tcPr>
          <w:p w14:paraId="091477F5" w14:textId="77777777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714AB237" w14:textId="68D7932C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(14,966)</w:t>
            </w:r>
          </w:p>
        </w:tc>
        <w:tc>
          <w:tcPr>
            <w:tcW w:w="235" w:type="dxa"/>
          </w:tcPr>
          <w:p w14:paraId="59A3DB5E" w14:textId="77777777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E239ADB" w14:textId="3135FA9E" w:rsidR="00645AD8" w:rsidRPr="00A03B2F" w:rsidRDefault="00645AD8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(13,525)</w:t>
            </w:r>
          </w:p>
        </w:tc>
      </w:tr>
    </w:tbl>
    <w:p w14:paraId="0B38E387" w14:textId="77777777" w:rsidR="009A0293" w:rsidRPr="00A03B2F" w:rsidRDefault="009A0293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9E0144" w:rsidRPr="00A03B2F" w14:paraId="1C7482F8" w14:textId="77777777" w:rsidTr="002D0A6E">
        <w:trPr>
          <w:trHeight w:val="20"/>
          <w:tblHeader/>
        </w:trPr>
        <w:tc>
          <w:tcPr>
            <w:tcW w:w="4320" w:type="dxa"/>
          </w:tcPr>
          <w:p w14:paraId="08070A25" w14:textId="77777777" w:rsidR="009E0144" w:rsidRPr="00A03B2F" w:rsidRDefault="009E0144" w:rsidP="002D0A6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111CE471" w14:textId="46AE48F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3B2F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03B2F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E0144" w:rsidRPr="00A03B2F" w14:paraId="054A3675" w14:textId="77777777" w:rsidTr="002D0A6E">
        <w:trPr>
          <w:trHeight w:val="20"/>
          <w:tblHeader/>
        </w:trPr>
        <w:tc>
          <w:tcPr>
            <w:tcW w:w="4320" w:type="dxa"/>
          </w:tcPr>
          <w:p w14:paraId="3CD1153F" w14:textId="77777777" w:rsidR="009E0144" w:rsidRPr="00A03B2F" w:rsidRDefault="009E0144" w:rsidP="002D0A6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C28F1B8" w14:textId="7777777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9CE05E6" w14:textId="77777777" w:rsidR="009E0144" w:rsidRPr="00A03B2F" w:rsidRDefault="009E014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3FC50B2B" w14:textId="7777777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A03B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A03B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.</w:t>
            </w: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9E0144" w:rsidRPr="00A03B2F" w14:paraId="4AEE7D5C" w14:textId="77777777" w:rsidTr="002D0A6E">
        <w:trPr>
          <w:trHeight w:val="20"/>
          <w:tblHeader/>
        </w:trPr>
        <w:tc>
          <w:tcPr>
            <w:tcW w:w="4320" w:type="dxa"/>
          </w:tcPr>
          <w:p w14:paraId="0B17E513" w14:textId="77777777" w:rsidR="009E0144" w:rsidRPr="00A03B2F" w:rsidRDefault="009E0144" w:rsidP="002D0A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37" w:type="dxa"/>
          </w:tcPr>
          <w:p w14:paraId="2EBBB0B7" w14:textId="7777777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3" w:type="dxa"/>
          </w:tcPr>
          <w:p w14:paraId="717739C3" w14:textId="77777777" w:rsidR="009E0144" w:rsidRPr="00A03B2F" w:rsidRDefault="009E014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5EFF384" w14:textId="7777777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3" w:type="dxa"/>
          </w:tcPr>
          <w:p w14:paraId="615DC43A" w14:textId="77777777" w:rsidR="009E0144" w:rsidRPr="00A03B2F" w:rsidRDefault="009E014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653DC487" w14:textId="7777777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5" w:type="dxa"/>
          </w:tcPr>
          <w:p w14:paraId="0DA9589F" w14:textId="77777777" w:rsidR="009E0144" w:rsidRPr="00A03B2F" w:rsidRDefault="009E014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B97C9E" w14:textId="7777777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3B2F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</w:tr>
      <w:tr w:rsidR="009E0144" w:rsidRPr="00A03B2F" w14:paraId="24194896" w14:textId="77777777" w:rsidTr="002D0A6E">
        <w:trPr>
          <w:trHeight w:val="20"/>
          <w:tblHeader/>
        </w:trPr>
        <w:tc>
          <w:tcPr>
            <w:tcW w:w="4320" w:type="dxa"/>
          </w:tcPr>
          <w:p w14:paraId="3A4C0299" w14:textId="77777777" w:rsidR="009E0144" w:rsidRPr="00A03B2F" w:rsidRDefault="009E0144" w:rsidP="002D0A6E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110C68B3" w14:textId="77777777" w:rsidR="009E0144" w:rsidRPr="00A03B2F" w:rsidRDefault="009E0144" w:rsidP="002D0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A03B2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0144" w:rsidRPr="00A03B2F" w14:paraId="7E44D290" w14:textId="77777777" w:rsidTr="002D0A6E">
        <w:trPr>
          <w:trHeight w:val="20"/>
        </w:trPr>
        <w:tc>
          <w:tcPr>
            <w:tcW w:w="4320" w:type="dxa"/>
          </w:tcPr>
          <w:p w14:paraId="790266C0" w14:textId="77777777" w:rsidR="009E0144" w:rsidRPr="00A03B2F" w:rsidRDefault="009E0144" w:rsidP="009E0144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6C2CBFCB" w14:textId="5F5B2CAA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(15,325)</w:t>
            </w:r>
          </w:p>
        </w:tc>
        <w:tc>
          <w:tcPr>
            <w:tcW w:w="233" w:type="dxa"/>
            <w:vAlign w:val="center"/>
          </w:tcPr>
          <w:p w14:paraId="0BC6CC41" w14:textId="77777777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649696AE" w14:textId="2B8D2595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(12,086)</w:t>
            </w:r>
          </w:p>
        </w:tc>
        <w:tc>
          <w:tcPr>
            <w:tcW w:w="233" w:type="dxa"/>
            <w:vAlign w:val="center"/>
          </w:tcPr>
          <w:p w14:paraId="001F6C7A" w14:textId="77777777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509140F0" w14:textId="2DB10576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16,387</w:t>
            </w:r>
          </w:p>
        </w:tc>
        <w:tc>
          <w:tcPr>
            <w:tcW w:w="235" w:type="dxa"/>
            <w:vAlign w:val="center"/>
          </w:tcPr>
          <w:p w14:paraId="6F750F01" w14:textId="77777777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78CD7D17" w14:textId="47069E7B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12,962</w:t>
            </w:r>
          </w:p>
        </w:tc>
      </w:tr>
      <w:tr w:rsidR="009E0144" w:rsidRPr="00A03B2F" w14:paraId="2C2A9510" w14:textId="77777777" w:rsidTr="002D0A6E">
        <w:trPr>
          <w:trHeight w:val="20"/>
        </w:trPr>
        <w:tc>
          <w:tcPr>
            <w:tcW w:w="4320" w:type="dxa"/>
          </w:tcPr>
          <w:p w14:paraId="314EDE37" w14:textId="77777777" w:rsidR="009E0144" w:rsidRPr="00A03B2F" w:rsidRDefault="009E0144" w:rsidP="009E0144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39AFC038" w14:textId="22D81E6C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15,855</w:t>
            </w:r>
          </w:p>
        </w:tc>
        <w:tc>
          <w:tcPr>
            <w:tcW w:w="233" w:type="dxa"/>
          </w:tcPr>
          <w:p w14:paraId="266DEED3" w14:textId="77777777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26FDD42" w14:textId="0E1850FA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14,308</w:t>
            </w:r>
          </w:p>
        </w:tc>
        <w:tc>
          <w:tcPr>
            <w:tcW w:w="233" w:type="dxa"/>
          </w:tcPr>
          <w:p w14:paraId="78880730" w14:textId="77777777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588B0F4" w14:textId="2349C08F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(14,915)</w:t>
            </w:r>
          </w:p>
        </w:tc>
        <w:tc>
          <w:tcPr>
            <w:tcW w:w="235" w:type="dxa"/>
          </w:tcPr>
          <w:p w14:paraId="37F94580" w14:textId="77777777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0EC1690" w14:textId="716109A0" w:rsidR="009E0144" w:rsidRPr="00A03B2F" w:rsidRDefault="009E0144" w:rsidP="009E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3B2F">
              <w:rPr>
                <w:rFonts w:ascii="Angsana New" w:hAnsi="Angsana New"/>
                <w:sz w:val="28"/>
                <w:szCs w:val="28"/>
              </w:rPr>
              <w:t>(13,472)</w:t>
            </w:r>
          </w:p>
        </w:tc>
      </w:tr>
    </w:tbl>
    <w:p w14:paraId="0E97EABA" w14:textId="77777777" w:rsidR="009E0144" w:rsidRPr="00A03B2F" w:rsidRDefault="009E0144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31AFBA" w14:textId="2F7CC4FC" w:rsidR="00C6091F" w:rsidRPr="00A03B2F" w:rsidRDefault="00C6091F" w:rsidP="00C22D22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562F5D7E" w14:textId="55DE6822" w:rsidR="00C6091F" w:rsidRPr="00A03B2F" w:rsidRDefault="00C6091F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4DCAF9" w14:textId="286871E5" w:rsidR="00DF1B64" w:rsidRPr="00A03B2F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03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สำรองตามกฏหมาย</w:t>
      </w:r>
    </w:p>
    <w:p w14:paraId="2AEFD1BA" w14:textId="77777777" w:rsidR="00DF1B64" w:rsidRPr="00A03B2F" w:rsidRDefault="00DF1B64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4FACEC5" w14:textId="6D156D26" w:rsidR="00C6091F" w:rsidRPr="00A03B2F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B1A" w:rsidRPr="00A03B2F">
        <w:rPr>
          <w:rFonts w:ascii="Angsana New" w:hAnsi="Angsana New"/>
          <w:sz w:val="30"/>
          <w:szCs w:val="30"/>
        </w:rPr>
        <w:t>2535</w:t>
      </w:r>
      <w:r w:rsidRPr="00A03B2F">
        <w:rPr>
          <w:rFonts w:ascii="Angsana New" w:hAnsi="Angsana New"/>
          <w:sz w:val="30"/>
          <w:szCs w:val="30"/>
          <w:cs/>
        </w:rPr>
        <w:t xml:space="preserve"> มาตรา </w:t>
      </w:r>
      <w:r w:rsidR="005C5BE4" w:rsidRPr="00A03B2F">
        <w:rPr>
          <w:rFonts w:ascii="Angsana New" w:hAnsi="Angsana New"/>
          <w:sz w:val="30"/>
          <w:szCs w:val="30"/>
        </w:rPr>
        <w:t>11</w:t>
      </w:r>
      <w:r w:rsidR="001E1B1A" w:rsidRPr="00A03B2F">
        <w:rPr>
          <w:rFonts w:ascii="Angsana New" w:hAnsi="Angsana New"/>
          <w:sz w:val="30"/>
          <w:szCs w:val="30"/>
        </w:rPr>
        <w:t>6</w:t>
      </w:r>
      <w:r w:rsidRPr="00A03B2F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E1B1A" w:rsidRPr="00A03B2F">
        <w:rPr>
          <w:rFonts w:ascii="Angsana New" w:hAnsi="Angsana New"/>
          <w:sz w:val="30"/>
          <w:szCs w:val="30"/>
        </w:rPr>
        <w:t>5</w:t>
      </w:r>
      <w:r w:rsidRPr="00A03B2F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BE4" w:rsidRPr="00A03B2F">
        <w:rPr>
          <w:rFonts w:ascii="Angsana New" w:hAnsi="Angsana New"/>
          <w:sz w:val="30"/>
          <w:szCs w:val="30"/>
        </w:rPr>
        <w:t>10</w:t>
      </w:r>
      <w:r w:rsidRPr="00A03B2F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34BB609" w14:textId="77777777" w:rsidR="00772618" w:rsidRPr="00A03B2F" w:rsidRDefault="00772618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B4F2F72" w14:textId="78A50295" w:rsidR="00DF1B64" w:rsidRPr="00A03B2F" w:rsidRDefault="00DF1B64" w:rsidP="009A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03B2F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สำรองทั่วไป</w:t>
      </w:r>
    </w:p>
    <w:p w14:paraId="7E4BE330" w14:textId="77777777" w:rsidR="00696C88" w:rsidRPr="00A03B2F" w:rsidRDefault="00696C88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2303A2" w14:textId="5BFF517F" w:rsidR="00DF1B64" w:rsidRPr="00A03B2F" w:rsidRDefault="00DF1B64" w:rsidP="00AB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บริษัทมีนโยบายในการจัดสรรสำรองเพื่อวัตถุประสงค์ทั่วไป ณ วันที่ </w:t>
      </w:r>
      <w:r w:rsidRPr="00A03B2F">
        <w:rPr>
          <w:rFonts w:ascii="Angsana New" w:hAnsi="Angsana New"/>
          <w:sz w:val="30"/>
          <w:szCs w:val="30"/>
        </w:rPr>
        <w:t>3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03B2F">
        <w:rPr>
          <w:rFonts w:ascii="Angsana New" w:hAnsi="Angsana New"/>
          <w:sz w:val="30"/>
          <w:szCs w:val="30"/>
        </w:rPr>
        <w:t>256</w:t>
      </w:r>
      <w:r w:rsidR="00321840" w:rsidRPr="00A03B2F">
        <w:rPr>
          <w:rFonts w:ascii="Angsana New" w:hAnsi="Angsana New"/>
          <w:sz w:val="30"/>
          <w:szCs w:val="30"/>
        </w:rPr>
        <w:t>8</w:t>
      </w:r>
      <w:r w:rsidRPr="00A03B2F">
        <w:rPr>
          <w:rFonts w:ascii="Angsana New" w:hAnsi="Angsana New"/>
          <w:sz w:val="30"/>
          <w:szCs w:val="30"/>
          <w:cs/>
        </w:rPr>
        <w:t xml:space="preserve"> สำรองทั่วไปของบริษัทมีจำนวน</w:t>
      </w:r>
      <w:r w:rsidR="00380F99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="00487C8E" w:rsidRPr="00A03B2F">
        <w:rPr>
          <w:rFonts w:ascii="Angsana New" w:hAnsi="Angsana New"/>
          <w:sz w:val="30"/>
          <w:szCs w:val="30"/>
        </w:rPr>
        <w:t xml:space="preserve">35 </w:t>
      </w:r>
      <w:r w:rsidRPr="00A03B2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(</w:t>
      </w:r>
      <w:r w:rsidRPr="00A03B2F">
        <w:rPr>
          <w:rFonts w:ascii="Angsana New" w:hAnsi="Angsana New"/>
          <w:i/>
          <w:iCs/>
          <w:sz w:val="30"/>
          <w:szCs w:val="30"/>
        </w:rPr>
        <w:t>256</w:t>
      </w:r>
      <w:r w:rsidR="00321840" w:rsidRPr="00A03B2F">
        <w:rPr>
          <w:rFonts w:ascii="Angsana New" w:hAnsi="Angsana New"/>
          <w:i/>
          <w:iCs/>
          <w:sz w:val="30"/>
          <w:szCs w:val="30"/>
        </w:rPr>
        <w:t>7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A03B2F">
        <w:rPr>
          <w:rFonts w:ascii="Angsana New" w:hAnsi="Angsana New"/>
          <w:i/>
          <w:iCs/>
          <w:sz w:val="30"/>
          <w:szCs w:val="30"/>
        </w:rPr>
        <w:t>35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5E8D3B2" w14:textId="77777777" w:rsidR="004816A7" w:rsidRPr="00A03B2F" w:rsidRDefault="004816A7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6811A4" w14:textId="5779AD86" w:rsidR="009A0293" w:rsidRPr="00A03B2F" w:rsidRDefault="009A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p w14:paraId="6FDFA5E2" w14:textId="77777777" w:rsidR="00AB7E88" w:rsidRPr="00A03B2F" w:rsidRDefault="00AB7E88" w:rsidP="00DA3EBF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F65782" w14:textId="77777777" w:rsidR="003C4040" w:rsidRPr="00A03B2F" w:rsidRDefault="003C4040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71FE52" w14:textId="65DCCF19" w:rsidR="00AB7E88" w:rsidRPr="00A03B2F" w:rsidRDefault="00AB7E88" w:rsidP="0097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Pr="00A03B2F">
        <w:rPr>
          <w:rFonts w:ascii="Angsana New" w:hAnsi="Angsana New"/>
          <w:sz w:val="30"/>
          <w:szCs w:val="30"/>
        </w:rPr>
        <w:t>4</w:t>
      </w:r>
      <w:r w:rsidRPr="00A03B2F">
        <w:rPr>
          <w:rFonts w:ascii="Angsana New" w:hAnsi="Angsana New"/>
          <w:sz w:val="30"/>
          <w:szCs w:val="30"/>
          <w:cs/>
        </w:rPr>
        <w:t xml:space="preserve"> ส่วนงานที่รายงานดังรายละเอียดข้างล่าง ซึ่งเป็นหน่วยงานธุรกิจที่สำคัญของกลุ่</w:t>
      </w:r>
      <w:r w:rsidR="00976365" w:rsidRPr="00A03B2F">
        <w:rPr>
          <w:rFonts w:ascii="Angsana New" w:hAnsi="Angsana New" w:hint="cs"/>
          <w:sz w:val="30"/>
          <w:szCs w:val="30"/>
          <w:cs/>
        </w:rPr>
        <w:t>ม</w:t>
      </w:r>
      <w:r w:rsidRPr="00A03B2F">
        <w:rPr>
          <w:rFonts w:ascii="Angsana New" w:hAnsi="Angsana New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73F4850B" w14:textId="77777777" w:rsidR="00F86F70" w:rsidRPr="00A03B2F" w:rsidRDefault="00F86F70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4E33CB" w14:textId="1572E71B" w:rsidR="00976365" w:rsidRPr="00A03B2F" w:rsidRDefault="00976365" w:rsidP="00446AF4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03B2F">
        <w:rPr>
          <w:rFonts w:ascii="Angsana New" w:hAnsi="Angsana New"/>
          <w:sz w:val="30"/>
          <w:szCs w:val="30"/>
        </w:rPr>
        <w:t>1</w:t>
      </w:r>
      <w:r w:rsidR="009A0293" w:rsidRPr="00A03B2F">
        <w:rPr>
          <w:rFonts w:ascii="Angsana New" w:hAnsi="Angsana New"/>
          <w:sz w:val="30"/>
          <w:szCs w:val="30"/>
        </w:rPr>
        <w:tab/>
      </w:r>
      <w:r w:rsidRPr="00A03B2F">
        <w:rPr>
          <w:rFonts w:ascii="Angsana New" w:hAnsi="Angsana New"/>
          <w:sz w:val="30"/>
          <w:szCs w:val="30"/>
          <w:cs/>
        </w:rPr>
        <w:t>ธุรกิจเครื่องดื่มประเภทอัดลม ผลิตและจำหน่ายเครื่องดื่มน้ำอัดลม และเครื่องดื่ม</w:t>
      </w:r>
      <w:r w:rsidRPr="00A03B2F">
        <w:rPr>
          <w:rFonts w:ascii="Angsana New" w:hAnsi="Angsana New" w:hint="cs"/>
          <w:sz w:val="30"/>
          <w:szCs w:val="30"/>
          <w:cs/>
        </w:rPr>
        <w:t>ไม่อัดลม</w:t>
      </w:r>
      <w:r w:rsidR="00896A15" w:rsidRPr="00A03B2F">
        <w:rPr>
          <w:rFonts w:ascii="Angsana New" w:hAnsi="Angsana New" w:hint="cs"/>
          <w:sz w:val="30"/>
          <w:szCs w:val="30"/>
          <w:cs/>
        </w:rPr>
        <w:t>รวมถึง</w:t>
      </w:r>
      <w:r w:rsidRPr="00A03B2F">
        <w:rPr>
          <w:rFonts w:ascii="Angsana New" w:hAnsi="Angsana New"/>
          <w:sz w:val="30"/>
          <w:szCs w:val="30"/>
          <w:cs/>
        </w:rPr>
        <w:t>ธุรกิจ</w:t>
      </w:r>
      <w:r w:rsidR="00896A15" w:rsidRPr="00A03B2F">
        <w:rPr>
          <w:rFonts w:ascii="Angsana New" w:hAnsi="Angsana New" w:hint="cs"/>
          <w:sz w:val="30"/>
          <w:szCs w:val="30"/>
          <w:cs/>
        </w:rPr>
        <w:t>การ</w:t>
      </w:r>
      <w:r w:rsidRPr="00A03B2F">
        <w:rPr>
          <w:rFonts w:ascii="Angsana New" w:hAnsi="Angsana New"/>
          <w:sz w:val="30"/>
          <w:szCs w:val="30"/>
          <w:cs/>
        </w:rPr>
        <w:t>เป็นผู้จัดจำหน่าย</w:t>
      </w:r>
      <w:r w:rsidRPr="00A03B2F">
        <w:rPr>
          <w:rFonts w:ascii="Angsana New" w:hAnsi="Angsana New" w:hint="cs"/>
          <w:sz w:val="30"/>
          <w:szCs w:val="30"/>
          <w:cs/>
        </w:rPr>
        <w:t>เครื่องดื่มชนิดอื่น</w:t>
      </w:r>
    </w:p>
    <w:p w14:paraId="7FDE8FD1" w14:textId="30CE9050" w:rsidR="00976365" w:rsidRPr="00A03B2F" w:rsidRDefault="00976365" w:rsidP="0097636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ส่วนงาน 2</w:t>
      </w:r>
      <w:r w:rsidR="009A0293" w:rsidRPr="00A03B2F">
        <w:rPr>
          <w:rFonts w:ascii="Angsana New" w:hAnsi="Angsana New"/>
          <w:sz w:val="30"/>
          <w:szCs w:val="30"/>
        </w:rPr>
        <w:tab/>
      </w:r>
      <w:r w:rsidRPr="00A03B2F">
        <w:rPr>
          <w:rFonts w:ascii="Angsana New" w:hAnsi="Angsana New"/>
          <w:sz w:val="30"/>
          <w:szCs w:val="30"/>
          <w:cs/>
        </w:rPr>
        <w:t>ธุรกิจสินค้าอุปโภคบริโภค (การดำเนินงานที่ยกเลิก)</w:t>
      </w:r>
    </w:p>
    <w:p w14:paraId="08E24479" w14:textId="664A1426" w:rsidR="00976365" w:rsidRPr="00A03B2F" w:rsidRDefault="00976365" w:rsidP="0097636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ส่วนงาน 3</w:t>
      </w:r>
      <w:r w:rsidR="009A0293" w:rsidRPr="00A03B2F">
        <w:rPr>
          <w:rFonts w:ascii="Angsana New" w:hAnsi="Angsana New"/>
          <w:sz w:val="30"/>
          <w:szCs w:val="30"/>
        </w:rPr>
        <w:tab/>
      </w:r>
      <w:r w:rsidRPr="00A03B2F">
        <w:rPr>
          <w:rFonts w:ascii="Angsana New" w:hAnsi="Angsana New"/>
          <w:sz w:val="30"/>
          <w:szCs w:val="30"/>
          <w:cs/>
        </w:rPr>
        <w:t>ธุรกิจงานอาหาร (การดำเนินงานที่ยกเลิก)</w:t>
      </w:r>
    </w:p>
    <w:p w14:paraId="095783EA" w14:textId="1F4C34C9" w:rsidR="00976365" w:rsidRPr="00A03B2F" w:rsidRDefault="00976365" w:rsidP="00976365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ส่วนงาน 4</w:t>
      </w:r>
      <w:r w:rsidR="009A0293" w:rsidRPr="00A03B2F">
        <w:rPr>
          <w:rFonts w:ascii="Angsana New" w:hAnsi="Angsana New"/>
          <w:sz w:val="30"/>
          <w:szCs w:val="30"/>
        </w:rPr>
        <w:tab/>
      </w:r>
      <w:r w:rsidRPr="00A03B2F">
        <w:rPr>
          <w:rFonts w:ascii="Angsana New" w:hAnsi="Angsana New"/>
          <w:sz w:val="30"/>
          <w:szCs w:val="30"/>
          <w:cs/>
        </w:rPr>
        <w:t>ธุรกิจอสังหาริมทรัพย์</w:t>
      </w:r>
    </w:p>
    <w:p w14:paraId="430AE81E" w14:textId="77777777" w:rsidR="00AB7E88" w:rsidRPr="00A03B2F" w:rsidRDefault="00AB7E88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FFBF9F" w14:textId="03FEB068" w:rsidR="00AB7E88" w:rsidRPr="00A03B2F" w:rsidRDefault="00D46EB2" w:rsidP="0097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3491A91" w14:textId="77777777" w:rsidR="009A0293" w:rsidRPr="00A03B2F" w:rsidRDefault="009A0293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F7EC82" w14:textId="77777777" w:rsidR="00AB7E88" w:rsidRPr="00A03B2F" w:rsidRDefault="00AB7E88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539452" w14:textId="68D9695C" w:rsidR="00AB7E88" w:rsidRPr="00A03B2F" w:rsidRDefault="00AB7E88" w:rsidP="009A029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  <w:sectPr w:rsidR="00AB7E88" w:rsidRPr="00A03B2F" w:rsidSect="003A20C4">
          <w:headerReference w:type="default" r:id="rId18"/>
          <w:pgSz w:w="11909" w:h="16834" w:code="9"/>
          <w:pgMar w:top="691" w:right="659" w:bottom="576" w:left="1152" w:header="720" w:footer="720" w:gutter="0"/>
          <w:paperSrc w:first="7" w:other="7"/>
          <w:cols w:space="720"/>
        </w:sectPr>
      </w:pPr>
    </w:p>
    <w:tbl>
      <w:tblPr>
        <w:tblStyle w:val="TableGrid"/>
        <w:tblW w:w="1441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898"/>
        <w:gridCol w:w="270"/>
        <w:gridCol w:w="898"/>
        <w:gridCol w:w="8"/>
      </w:tblGrid>
      <w:tr w:rsidR="00EC7490" w:rsidRPr="00A03B2F" w14:paraId="3120B191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61CA162A" w14:textId="77777777" w:rsidR="00EC7490" w:rsidRPr="00A03B2F" w:rsidRDefault="00EC7490" w:rsidP="005028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20C1427E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7490" w:rsidRPr="00A03B2F" w14:paraId="39C342FC" w14:textId="77777777" w:rsidTr="00DA3EBF">
        <w:tc>
          <w:tcPr>
            <w:tcW w:w="2429" w:type="dxa"/>
          </w:tcPr>
          <w:p w14:paraId="4E48E0B1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7" w:type="dxa"/>
            <w:gridSpan w:val="3"/>
          </w:tcPr>
          <w:p w14:paraId="5CE0B80C" w14:textId="6285D2C4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0184B8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394D50F3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6274667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0BC4CC3E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17DC0C71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6FD5FB14" w14:textId="75B528C4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0E18A9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5AD508E6" w14:textId="11D279AC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7A46" w:rsidRPr="00A03B2F" w14:paraId="5AFB0E86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12ED98D0" w14:textId="77777777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37" w:type="dxa"/>
            <w:gridSpan w:val="3"/>
          </w:tcPr>
          <w:p w14:paraId="7C597C62" w14:textId="42F39D58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1005B789" w14:textId="77777777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465EC707" w14:textId="77777777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3D064397" w14:textId="77777777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345BCED9" w14:textId="77777777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411B3040" w14:textId="77777777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14092700" w14:textId="41E9CEAE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3E29E059" w14:textId="77777777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66" w:type="dxa"/>
            <w:gridSpan w:val="3"/>
          </w:tcPr>
          <w:p w14:paraId="2BCFB90E" w14:textId="529264C5" w:rsidR="00EF7A46" w:rsidRPr="00A03B2F" w:rsidRDefault="00EF7A46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C7490" w:rsidRPr="00A03B2F" w14:paraId="6F65522D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6C690C9C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03B2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1515A606" w14:textId="1D581034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321840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7A8EF6A3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98CFD6" w14:textId="7D73F871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321840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66A3210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30F6A2D" w14:textId="0A89E92A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60" w:type="dxa"/>
          </w:tcPr>
          <w:p w14:paraId="41691C6F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7874B13A" w14:textId="23D13DA0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FBFF548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231A4B1" w14:textId="01C87B51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5881CD3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C6B4AE" w14:textId="0E96684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F0E2B96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AAF210" w14:textId="424168AD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2150EC1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E3CBC5" w14:textId="302DBD3B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A0D0D40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C20B12" w14:textId="0A3F6361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C2F7B91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4A45533" w14:textId="1C83572A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F2613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C7490" w:rsidRPr="00A03B2F" w14:paraId="73B2247D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1D0E8196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508E0712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C7490" w:rsidRPr="00A03B2F" w14:paraId="5E2DE0E3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142EBF48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06CE7F9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0C2BD9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6FB0F5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8E2A3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66B531E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E607FD1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77142733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30CB28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9EEB2A4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483A1C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EEA19D0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ED3202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A42A59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99E4D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3AE77B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F4F19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81A3DC3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C026D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39F37D7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A03B2F" w14:paraId="40839E3D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21193DA2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605E292C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5E551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8F3914D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19FC0E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6E7910F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CB4BC7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CAF477F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6AF4C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78FE07B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A3C1C6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64DA2C5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6A313D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3EFCA8D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A5172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37487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A5175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A03DD5B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4FBC75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AFDAA86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A03B2F" w14:paraId="6E89819B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145A4F8C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7AA68F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F8A24B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1AFA83F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D646F7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96D2F8C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C5E214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E7EF966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32999E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83C1AE3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E0642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F6F4FBC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52CD24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F94C302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09F0FA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6E8B14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A3317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E6D55E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945315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4447F5" w14:textId="77777777" w:rsidR="00EC7490" w:rsidRPr="00A03B2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613" w:rsidRPr="00A03B2F" w14:paraId="54ECF8F1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2C3DFE09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61477A4E" w14:textId="5EBE31A6" w:rsidR="00FF2613" w:rsidRPr="00A03B2F" w:rsidRDefault="00A32EF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8,224,270</w:t>
            </w:r>
          </w:p>
        </w:tc>
        <w:tc>
          <w:tcPr>
            <w:tcW w:w="269" w:type="dxa"/>
          </w:tcPr>
          <w:p w14:paraId="0E2BF6C7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A6EE1C" w14:textId="4C6941BB" w:rsidR="00FF2613" w:rsidRPr="00A03B2F" w:rsidRDefault="00FF2613" w:rsidP="00515E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A03B2F">
              <w:rPr>
                <w:rFonts w:ascii="Angsana New" w:hAnsi="Angsana New"/>
                <w:sz w:val="24"/>
                <w:szCs w:val="24"/>
              </w:rPr>
              <w:t>,113,886</w:t>
            </w:r>
          </w:p>
        </w:tc>
        <w:tc>
          <w:tcPr>
            <w:tcW w:w="270" w:type="dxa"/>
          </w:tcPr>
          <w:p w14:paraId="6A097C64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8F5E877" w14:textId="4B036977" w:rsidR="00FF2613" w:rsidRPr="00A03B2F" w:rsidRDefault="00A32EF7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CE3D26E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2B0C9E74" w14:textId="66AC1C96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78F7A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EB7EBCC" w14:textId="43421525" w:rsidR="00FF2613" w:rsidRPr="00A03B2F" w:rsidRDefault="00A32EF7" w:rsidP="00A32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DDDEF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BF1B91" w14:textId="149330B4" w:rsidR="00FF2613" w:rsidRPr="00A03B2F" w:rsidRDefault="00FF2613" w:rsidP="0098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10917D38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87D846B" w14:textId="60ABE78D" w:rsidR="00A32EF7" w:rsidRPr="00A03B2F" w:rsidRDefault="00A32EF7" w:rsidP="00A32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34,110</w:t>
            </w:r>
          </w:p>
        </w:tc>
        <w:tc>
          <w:tcPr>
            <w:tcW w:w="270" w:type="dxa"/>
          </w:tcPr>
          <w:p w14:paraId="424DC3C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5B9682" w14:textId="4C0079D6" w:rsidR="00FF2613" w:rsidRPr="00A03B2F" w:rsidRDefault="00FF2613" w:rsidP="0051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  <w:tab w:val="left" w:pos="526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20A9D97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0759DB" w14:textId="71004CC7" w:rsidR="00FF2613" w:rsidRPr="00A03B2F" w:rsidRDefault="00A32EF7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8,258,380</w:t>
            </w:r>
          </w:p>
        </w:tc>
        <w:tc>
          <w:tcPr>
            <w:tcW w:w="270" w:type="dxa"/>
          </w:tcPr>
          <w:p w14:paraId="480EFAED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BD442C" w14:textId="0E9F74A4" w:rsidR="00FF2613" w:rsidRPr="00A03B2F" w:rsidRDefault="00FF2613" w:rsidP="00515E04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8,129,808</w:t>
            </w:r>
          </w:p>
        </w:tc>
      </w:tr>
      <w:tr w:rsidR="00FF2613" w:rsidRPr="00A03B2F" w14:paraId="40D296DE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22170ECB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9F5909" w14:textId="75E41B97" w:rsidR="00A32EF7" w:rsidRPr="00A03B2F" w:rsidRDefault="00A32EF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8,224,270</w:t>
            </w:r>
          </w:p>
        </w:tc>
        <w:tc>
          <w:tcPr>
            <w:tcW w:w="269" w:type="dxa"/>
          </w:tcPr>
          <w:p w14:paraId="21279F9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821235E" w14:textId="3CA1CAE5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8,113,886</w:t>
            </w:r>
          </w:p>
        </w:tc>
        <w:tc>
          <w:tcPr>
            <w:tcW w:w="270" w:type="dxa"/>
          </w:tcPr>
          <w:p w14:paraId="7A568EA2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5AAD39C" w14:textId="5CF1CC93" w:rsidR="00FF2613" w:rsidRPr="00A03B2F" w:rsidRDefault="00A32EF7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585042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AFC3484" w14:textId="47886ACD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776D3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8A5B8D7" w14:textId="5931FBF0" w:rsidR="00FF2613" w:rsidRPr="00A03B2F" w:rsidRDefault="00A32EF7" w:rsidP="00A32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B0CC4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1996DCD" w14:textId="7FE66DE2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1616192F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8D0CD07" w14:textId="341AE7ED" w:rsidR="00FF2613" w:rsidRPr="00A03B2F" w:rsidRDefault="00DA3EBF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34,110</w:t>
            </w:r>
          </w:p>
        </w:tc>
        <w:tc>
          <w:tcPr>
            <w:tcW w:w="270" w:type="dxa"/>
          </w:tcPr>
          <w:p w14:paraId="2D56852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3EC317" w14:textId="724CA2D3" w:rsidR="00FF2613" w:rsidRPr="00A03B2F" w:rsidRDefault="00FF2613" w:rsidP="0051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61CF43B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7658EC8" w14:textId="51F6D0C9" w:rsidR="00FF2613" w:rsidRPr="00A03B2F" w:rsidRDefault="00A32EF7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8,258,380</w:t>
            </w:r>
          </w:p>
        </w:tc>
        <w:tc>
          <w:tcPr>
            <w:tcW w:w="270" w:type="dxa"/>
          </w:tcPr>
          <w:p w14:paraId="3E237D8D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2945D77" w14:textId="42ABAAB8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8,129,808</w:t>
            </w:r>
          </w:p>
        </w:tc>
      </w:tr>
      <w:tr w:rsidR="00FF2613" w:rsidRPr="00A03B2F" w14:paraId="75476DB1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69F2873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39DDD0" w14:textId="77777777" w:rsidR="00FF2613" w:rsidRPr="00A03B2F" w:rsidRDefault="00FF2613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FF3B1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089F87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D6EF4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666674C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195B497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673DC07F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EB87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AC72A29" w14:textId="77777777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92F93" w14:textId="77777777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692FB9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CA738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4BEA0D7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2D24C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E7F959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5A11F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41321A4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E6254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60EEA83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613" w:rsidRPr="00A03B2F" w14:paraId="0925C95B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504811CA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77DF6133" w14:textId="77777777" w:rsidR="00FF2613" w:rsidRPr="00A03B2F" w:rsidRDefault="00FF2613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A0D42B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7F84C29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EB93B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D64DB5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13F2FFB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0020A3CD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38AD5C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C5FA3FA" w14:textId="77777777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2271EE" w14:textId="77777777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0799593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BE14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AE0F18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615AA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F9DDAA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B9CAD4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CA6FB7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9AC8A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72D1FB2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613" w:rsidRPr="00A03B2F" w14:paraId="2DF5A836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09AA6BCC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69F62C60" w14:textId="551852D3" w:rsidR="00FF2613" w:rsidRPr="00A03B2F" w:rsidRDefault="00A32EF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7,816,883</w:t>
            </w:r>
          </w:p>
        </w:tc>
        <w:tc>
          <w:tcPr>
            <w:tcW w:w="269" w:type="dxa"/>
          </w:tcPr>
          <w:p w14:paraId="241152B7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9F0947" w14:textId="3F183971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7,529,669</w:t>
            </w:r>
          </w:p>
        </w:tc>
        <w:tc>
          <w:tcPr>
            <w:tcW w:w="270" w:type="dxa"/>
          </w:tcPr>
          <w:p w14:paraId="3B33B79E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A180589" w14:textId="076020BC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6992A2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0CF28AF6" w14:textId="673E1B02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9B7B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899B1BD" w14:textId="61E895E1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44535D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3ED6FF" w14:textId="4D8EBC0C" w:rsidR="00FF2613" w:rsidRPr="00A03B2F" w:rsidRDefault="00FF2613" w:rsidP="0098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CAE807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33423E5" w14:textId="605E33FC" w:rsidR="00FF2613" w:rsidRPr="00A03B2F" w:rsidRDefault="00847FCC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51C962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76921" w14:textId="46D63B2D" w:rsidR="00FF2613" w:rsidRPr="00A03B2F" w:rsidRDefault="00FF2613" w:rsidP="00A13D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28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78D72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E1D30B" w14:textId="63691061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7,816,883</w:t>
            </w:r>
          </w:p>
        </w:tc>
        <w:tc>
          <w:tcPr>
            <w:tcW w:w="270" w:type="dxa"/>
          </w:tcPr>
          <w:p w14:paraId="176A46D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32C1A31" w14:textId="65597389" w:rsidR="00FF2613" w:rsidRPr="00A03B2F" w:rsidRDefault="00FF2613" w:rsidP="00FF26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7,529,669</w:t>
            </w:r>
          </w:p>
        </w:tc>
      </w:tr>
      <w:tr w:rsidR="00FF2613" w:rsidRPr="00A03B2F" w14:paraId="38A4114B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4442F45C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57A557F8" w14:textId="45D72248" w:rsidR="00FF2613" w:rsidRPr="00A03B2F" w:rsidRDefault="00A32EF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407,387</w:t>
            </w:r>
          </w:p>
        </w:tc>
        <w:tc>
          <w:tcPr>
            <w:tcW w:w="269" w:type="dxa"/>
          </w:tcPr>
          <w:p w14:paraId="7D2CAA2B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893519" w14:textId="5135433F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584,217</w:t>
            </w:r>
          </w:p>
        </w:tc>
        <w:tc>
          <w:tcPr>
            <w:tcW w:w="270" w:type="dxa"/>
          </w:tcPr>
          <w:p w14:paraId="6BC6D52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5EB0CAF" w14:textId="0DD472E3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5526A5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25C58FFA" w14:textId="7636142F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31288A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3ECEAE2" w14:textId="32CAB367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FBB525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D612C80" w14:textId="27B16BA3" w:rsidR="00FF2613" w:rsidRPr="00A03B2F" w:rsidRDefault="00FF2613" w:rsidP="0098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F4FF18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8EB1854" w14:textId="18FD26B6" w:rsidR="00FF2613" w:rsidRPr="00A03B2F" w:rsidRDefault="00847FCC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113BD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15B1C" w14:textId="23C55943" w:rsidR="00FF2613" w:rsidRPr="00A03B2F" w:rsidRDefault="00FF2613" w:rsidP="00A13D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28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80F6E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48C9219" w14:textId="05FAC582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407,387</w:t>
            </w:r>
          </w:p>
        </w:tc>
        <w:tc>
          <w:tcPr>
            <w:tcW w:w="270" w:type="dxa"/>
          </w:tcPr>
          <w:p w14:paraId="3FCD99EE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9718ED" w14:textId="58421283" w:rsidR="00FF2613" w:rsidRPr="00A03B2F" w:rsidRDefault="00FF2613" w:rsidP="00FF26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584,217</w:t>
            </w:r>
          </w:p>
        </w:tc>
      </w:tr>
      <w:tr w:rsidR="00FF2613" w:rsidRPr="00A03B2F" w14:paraId="0F217ABF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0374CBCF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</w:tcPr>
          <w:p w14:paraId="32BB84DD" w14:textId="694B0CE7" w:rsidR="00FF2613" w:rsidRPr="00A03B2F" w:rsidRDefault="00A32EF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EE4E2C2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DDC0977" w14:textId="2F3BD49A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1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63DDAA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B3BAEE2" w14:textId="2A4836D9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BB0CBB4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18836354" w14:textId="193FB6C8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86441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0EDFCA4" w14:textId="255155A7" w:rsidR="00FF2613" w:rsidRPr="00A03B2F" w:rsidRDefault="00847FCC" w:rsidP="00847F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020FD2" w14:textId="77777777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B25C8E0" w14:textId="4823809F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03980E33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B655F50" w14:textId="42C2D7A1" w:rsidR="00FF2613" w:rsidRPr="00A03B2F" w:rsidRDefault="00847FCC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06876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84963D" w14:textId="41018BD3" w:rsidR="00FF2613" w:rsidRPr="00A03B2F" w:rsidRDefault="00FF2613" w:rsidP="00A13D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28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481B2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F7053D8" w14:textId="0077CDCB" w:rsidR="00FF2613" w:rsidRPr="00A03B2F" w:rsidRDefault="00847FCC" w:rsidP="00E30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4D589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4B7702" w14:textId="602E9C9C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22</w:t>
            </w:r>
          </w:p>
        </w:tc>
      </w:tr>
      <w:tr w:rsidR="00FF2613" w:rsidRPr="00A03B2F" w14:paraId="3713D682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126E9DE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AC2FFC" w14:textId="7F3AF792" w:rsidR="00FF2613" w:rsidRPr="00A03B2F" w:rsidRDefault="00A32EF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0B9AF9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E90F910" w14:textId="399E80CC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1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AF94D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CEC934F" w14:textId="2F6CE824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ADBE37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10B214B0" w14:textId="79F378AE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0704B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970A43E" w14:textId="17390301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2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9C4CE" w14:textId="77777777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BDFC3FD" w14:textId="42BADC29" w:rsidR="00FF2613" w:rsidRPr="00A03B2F" w:rsidRDefault="00FF2613" w:rsidP="0098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6EA0C0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9198AB0" w14:textId="2854A725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34,110</w:t>
            </w:r>
          </w:p>
        </w:tc>
        <w:tc>
          <w:tcPr>
            <w:tcW w:w="270" w:type="dxa"/>
          </w:tcPr>
          <w:p w14:paraId="13EA70D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F785A1" w14:textId="74DE661C" w:rsidR="00FF2613" w:rsidRPr="00A03B2F" w:rsidRDefault="00FF2613" w:rsidP="00A1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  <w:tab w:val="left" w:pos="526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69CE3AB1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7AE83E6" w14:textId="294BA4EC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34,110</w:t>
            </w:r>
          </w:p>
        </w:tc>
        <w:tc>
          <w:tcPr>
            <w:tcW w:w="270" w:type="dxa"/>
          </w:tcPr>
          <w:p w14:paraId="6D06E219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C1CC73A" w14:textId="2AF77243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15,900</w:t>
            </w:r>
          </w:p>
        </w:tc>
      </w:tr>
      <w:tr w:rsidR="00FF2613" w:rsidRPr="00A03B2F" w14:paraId="66E2CD3F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0F191C49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5ED4F1" w14:textId="03D74E51" w:rsidR="00FF2613" w:rsidRPr="00A03B2F" w:rsidRDefault="00A32EF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8,224,270</w:t>
            </w:r>
          </w:p>
        </w:tc>
        <w:tc>
          <w:tcPr>
            <w:tcW w:w="269" w:type="dxa"/>
          </w:tcPr>
          <w:p w14:paraId="3E1BF2C6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13D6BDF" w14:textId="2B4D77A9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8,113,886</w:t>
            </w:r>
          </w:p>
        </w:tc>
        <w:tc>
          <w:tcPr>
            <w:tcW w:w="270" w:type="dxa"/>
          </w:tcPr>
          <w:p w14:paraId="3C6030F7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1433D3C" w14:textId="00128799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B9107E8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25E91258" w14:textId="49191EE9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71833F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C4FA75" w14:textId="0134FB68" w:rsidR="00FF2613" w:rsidRPr="00A03B2F" w:rsidRDefault="00847FCC" w:rsidP="00847F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C903A4" w14:textId="77777777" w:rsidR="00FF2613" w:rsidRPr="00A03B2F" w:rsidRDefault="00FF2613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F9D79B4" w14:textId="3F986376" w:rsidR="00FF2613" w:rsidRPr="00A03B2F" w:rsidRDefault="00FF2613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7752C109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CC45D85" w14:textId="6E721AA2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34,110</w:t>
            </w:r>
          </w:p>
        </w:tc>
        <w:tc>
          <w:tcPr>
            <w:tcW w:w="270" w:type="dxa"/>
          </w:tcPr>
          <w:p w14:paraId="54449CD8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41E907" w14:textId="09AD0BE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15,900</w:t>
            </w:r>
          </w:p>
        </w:tc>
        <w:tc>
          <w:tcPr>
            <w:tcW w:w="270" w:type="dxa"/>
          </w:tcPr>
          <w:p w14:paraId="66959439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3643104" w14:textId="6F3E9D6D" w:rsidR="00FF2613" w:rsidRPr="00A03B2F" w:rsidRDefault="00847FCC" w:rsidP="00FF26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8,258,380</w:t>
            </w:r>
          </w:p>
        </w:tc>
        <w:tc>
          <w:tcPr>
            <w:tcW w:w="270" w:type="dxa"/>
          </w:tcPr>
          <w:p w14:paraId="05B925EC" w14:textId="77777777" w:rsidR="00FF2613" w:rsidRPr="00A03B2F" w:rsidRDefault="00FF2613" w:rsidP="00FF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AF07C71" w14:textId="4EFD2B6C" w:rsidR="00FF2613" w:rsidRPr="00A03B2F" w:rsidRDefault="00FF2613" w:rsidP="00FF26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8,129,808</w:t>
            </w:r>
          </w:p>
        </w:tc>
      </w:tr>
      <w:tr w:rsidR="00FC12B9" w:rsidRPr="00A03B2F" w14:paraId="50E40D21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25E8CDB1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27D70A" w14:textId="77777777" w:rsidR="00FC12B9" w:rsidRPr="00A03B2F" w:rsidRDefault="00FC12B9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6718F5E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D96095A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1935D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21AF568A" w14:textId="77777777" w:rsidR="00FC12B9" w:rsidRPr="00A03B2F" w:rsidRDefault="00FC12B9" w:rsidP="00847F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5E97BA6E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7DD8070B" w14:textId="77777777" w:rsidR="00FC12B9" w:rsidRPr="00A03B2F" w:rsidRDefault="00FC12B9" w:rsidP="00FC12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931F37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E216251" w14:textId="77777777" w:rsidR="00FC12B9" w:rsidRPr="00A03B2F" w:rsidRDefault="00FC12B9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56F08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E4142D4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AD65FA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F2E2A0C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0FDC83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08B5261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E3FCF9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46CBCF8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A27C5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6F49AD0" w14:textId="77777777" w:rsidR="00FC12B9" w:rsidRPr="00A03B2F" w:rsidRDefault="00FC12B9" w:rsidP="00FC1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65C07" w:rsidRPr="00A03B2F" w14:paraId="2E52A1C5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57D89696" w14:textId="19A5FFF9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รวมกำไร (ขาดทุน) ตามส่วนงาน</w:t>
            </w:r>
          </w:p>
        </w:tc>
        <w:tc>
          <w:tcPr>
            <w:tcW w:w="1080" w:type="dxa"/>
          </w:tcPr>
          <w:p w14:paraId="2B15CC0A" w14:textId="77777777" w:rsidR="00B65C07" w:rsidRPr="00A03B2F" w:rsidRDefault="00B65C0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416369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2D8FB3CC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16E4D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5216DF7" w14:textId="77777777" w:rsidR="00B65C07" w:rsidRPr="00A03B2F" w:rsidRDefault="00B65C07" w:rsidP="00847F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E848F71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</w:tcPr>
          <w:p w14:paraId="3E7FE5C6" w14:textId="77777777" w:rsidR="00B65C07" w:rsidRPr="00A03B2F" w:rsidRDefault="00B65C07" w:rsidP="00B65C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9EC35B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B95F83" w14:textId="77777777" w:rsidR="00B65C07" w:rsidRPr="00A03B2F" w:rsidRDefault="00B65C07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91FC2E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9845783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E1E85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F85BDAB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CA0B6F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571A6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5BC5B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97BABD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E3A9AC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DF0EA20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65C07" w:rsidRPr="00A03B2F" w14:paraId="4E05E001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3314DBBB" w14:textId="1059A5AA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</w:tcPr>
          <w:p w14:paraId="423E749E" w14:textId="0B399A15" w:rsidR="00B65C07" w:rsidRPr="00A03B2F" w:rsidRDefault="00847FCC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725,898</w:t>
            </w:r>
          </w:p>
        </w:tc>
        <w:tc>
          <w:tcPr>
            <w:tcW w:w="269" w:type="dxa"/>
          </w:tcPr>
          <w:p w14:paraId="710CA983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DCFF7CF" w14:textId="5A3512B1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739,237</w:t>
            </w:r>
          </w:p>
        </w:tc>
        <w:tc>
          <w:tcPr>
            <w:tcW w:w="270" w:type="dxa"/>
          </w:tcPr>
          <w:p w14:paraId="7E62855B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24A2E700" w14:textId="78568139" w:rsidR="00B65C07" w:rsidRPr="00A03B2F" w:rsidRDefault="00847FCC" w:rsidP="00DA3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6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</w:t>
            </w:r>
            <w:r w:rsidR="0033259A" w:rsidRPr="00A03B2F">
              <w:rPr>
                <w:rFonts w:ascii="Angsana New" w:hAnsi="Angsana New"/>
                <w:sz w:val="24"/>
                <w:szCs w:val="24"/>
              </w:rPr>
              <w:t>656</w:t>
            </w:r>
            <w:r w:rsidRPr="00A03B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1884B70E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66F5593" w14:textId="411B0963" w:rsidR="00B65C07" w:rsidRPr="00A03B2F" w:rsidRDefault="00B65C07" w:rsidP="00B65C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(1,087)</w:t>
            </w:r>
          </w:p>
        </w:tc>
        <w:tc>
          <w:tcPr>
            <w:tcW w:w="270" w:type="dxa"/>
          </w:tcPr>
          <w:p w14:paraId="6832B8CC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CE8667D" w14:textId="3B899451" w:rsidR="00B65C07" w:rsidRPr="00A03B2F" w:rsidRDefault="00847FCC" w:rsidP="00F1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(561)</w:t>
            </w:r>
          </w:p>
        </w:tc>
        <w:tc>
          <w:tcPr>
            <w:tcW w:w="270" w:type="dxa"/>
          </w:tcPr>
          <w:p w14:paraId="7AB0B754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875FD56" w14:textId="4543E2D2" w:rsidR="00B65C07" w:rsidRPr="00A03B2F" w:rsidRDefault="00B65C07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(1,784)</w:t>
            </w:r>
          </w:p>
        </w:tc>
        <w:tc>
          <w:tcPr>
            <w:tcW w:w="270" w:type="dxa"/>
          </w:tcPr>
          <w:p w14:paraId="1184B4C5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B17ABF4" w14:textId="762D9E29" w:rsidR="00B65C07" w:rsidRPr="00A03B2F" w:rsidRDefault="00E308E8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6"/>
              </w:tabs>
              <w:spacing w:line="240" w:lineRule="auto"/>
              <w:ind w:right="-36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(4,91</w:t>
            </w:r>
            <w:r w:rsidR="00F148EC" w:rsidRPr="00A03B2F">
              <w:rPr>
                <w:rFonts w:ascii="Angsana New" w:hAnsi="Angsana New"/>
                <w:sz w:val="24"/>
                <w:szCs w:val="24"/>
              </w:rPr>
              <w:t>8</w:t>
            </w:r>
            <w:r w:rsidRPr="00A03B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62C86EF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4149C1" w14:textId="5E6525B0" w:rsidR="00B65C07" w:rsidRPr="00A03B2F" w:rsidRDefault="00E308E8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  <w:tab w:val="left" w:pos="596"/>
                <w:tab w:val="left" w:pos="686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65C07" w:rsidRPr="00A03B2F">
              <w:rPr>
                <w:rFonts w:ascii="Angsana New" w:hAnsi="Angsana New"/>
                <w:sz w:val="24"/>
                <w:szCs w:val="24"/>
              </w:rPr>
              <w:t>(8,305)</w:t>
            </w:r>
          </w:p>
        </w:tc>
        <w:tc>
          <w:tcPr>
            <w:tcW w:w="270" w:type="dxa"/>
          </w:tcPr>
          <w:p w14:paraId="24B73D2B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4B25C1C" w14:textId="3533B1FB" w:rsidR="00B65C07" w:rsidRPr="00A03B2F" w:rsidRDefault="00E308E8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</w:t>
            </w:r>
            <w:r w:rsidR="0033259A" w:rsidRPr="00A03B2F">
              <w:rPr>
                <w:rFonts w:ascii="Angsana New" w:hAnsi="Angsana New"/>
                <w:sz w:val="24"/>
                <w:szCs w:val="24"/>
              </w:rPr>
              <w:t>19,763</w:t>
            </w:r>
          </w:p>
        </w:tc>
        <w:tc>
          <w:tcPr>
            <w:tcW w:w="270" w:type="dxa"/>
          </w:tcPr>
          <w:p w14:paraId="69846E91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892AD0F" w14:textId="2D9A92DC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728,061</w:t>
            </w:r>
          </w:p>
        </w:tc>
      </w:tr>
      <w:tr w:rsidR="00B65C07" w:rsidRPr="00A03B2F" w14:paraId="15D91912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40F87808" w14:textId="1E00C2F6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1721B468" w14:textId="43214615" w:rsidR="00B65C07" w:rsidRPr="00A03B2F" w:rsidRDefault="00847FCC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(16,136)</w:t>
            </w:r>
          </w:p>
        </w:tc>
        <w:tc>
          <w:tcPr>
            <w:tcW w:w="269" w:type="dxa"/>
          </w:tcPr>
          <w:p w14:paraId="0312CA09" w14:textId="77777777" w:rsidR="00B65C07" w:rsidRPr="00A03B2F" w:rsidRDefault="00B65C07" w:rsidP="0084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2DD5CFE" w14:textId="1E442452" w:rsidR="00B65C07" w:rsidRPr="00A03B2F" w:rsidRDefault="00B65C07" w:rsidP="008C74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1"/>
              </w:tabs>
              <w:spacing w:line="240" w:lineRule="auto"/>
              <w:ind w:left="-108"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4525B7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4C492C0" w14:textId="29F62118" w:rsidR="00B65C07" w:rsidRPr="00A03B2F" w:rsidRDefault="001D0F43" w:rsidP="00847F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43EA796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</w:tcPr>
          <w:p w14:paraId="42AFD080" w14:textId="3732262C" w:rsidR="00B65C07" w:rsidRPr="00A03B2F" w:rsidRDefault="00B65C07" w:rsidP="008C74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DEA260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10841F3" w14:textId="280BBF78" w:rsidR="00B65C07" w:rsidRPr="00A03B2F" w:rsidRDefault="00847FCC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D6D189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40312878" w14:textId="19EF2B4C" w:rsidR="00B65C07" w:rsidRPr="00A03B2F" w:rsidRDefault="00B65C07" w:rsidP="0098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EA6A2C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3F7E704" w14:textId="26759D42" w:rsidR="00B65C07" w:rsidRPr="00A03B2F" w:rsidRDefault="00E308E8" w:rsidP="0037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662D71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EA093C" w14:textId="616B928E" w:rsidR="00B65C07" w:rsidRPr="00A03B2F" w:rsidRDefault="00B65C07" w:rsidP="00A13D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28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71440D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F4C66EF" w14:textId="221F9C92" w:rsidR="00B65C07" w:rsidRPr="00A03B2F" w:rsidRDefault="00E308E8" w:rsidP="00370A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(16,136)</w:t>
            </w:r>
          </w:p>
        </w:tc>
        <w:tc>
          <w:tcPr>
            <w:tcW w:w="270" w:type="dxa"/>
          </w:tcPr>
          <w:p w14:paraId="6115D236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D2E5755" w14:textId="4FED65EA" w:rsidR="00B65C07" w:rsidRPr="00A03B2F" w:rsidRDefault="00B65C07" w:rsidP="008C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5C07" w:rsidRPr="00A03B2F" w14:paraId="1F3F913A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62A81B33" w14:textId="38F17B2A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2861F8" w14:textId="055C756B" w:rsidR="00B65C07" w:rsidRPr="00A03B2F" w:rsidRDefault="00847FCC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(8,444)</w:t>
            </w:r>
          </w:p>
        </w:tc>
        <w:tc>
          <w:tcPr>
            <w:tcW w:w="269" w:type="dxa"/>
          </w:tcPr>
          <w:p w14:paraId="36435D42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15D719C" w14:textId="230ECBDB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18,648</w:t>
            </w:r>
          </w:p>
        </w:tc>
        <w:tc>
          <w:tcPr>
            <w:tcW w:w="270" w:type="dxa"/>
          </w:tcPr>
          <w:p w14:paraId="08DC5633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7E3A4EB" w14:textId="3F052BD8" w:rsidR="00B65C07" w:rsidRPr="00A03B2F" w:rsidRDefault="00894A5F" w:rsidP="00847F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33A7C4D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35BF60E7" w14:textId="09AF62FC" w:rsidR="00B65C07" w:rsidRPr="00A03B2F" w:rsidRDefault="00B65C07" w:rsidP="008C74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F549F9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22396F2" w14:textId="65BD227A" w:rsidR="00B65C07" w:rsidRPr="00A03B2F" w:rsidRDefault="00847FCC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629250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293DD15" w14:textId="28750988" w:rsidR="00B65C07" w:rsidRPr="00A03B2F" w:rsidRDefault="00B65C07" w:rsidP="00A1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270" w:type="dxa"/>
          </w:tcPr>
          <w:p w14:paraId="3D953630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04C94D3" w14:textId="1FB849E7" w:rsidR="00B65C07" w:rsidRPr="00A03B2F" w:rsidRDefault="00E308E8" w:rsidP="00E30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5,55</w:t>
            </w:r>
            <w:r w:rsidR="00F148EC" w:rsidRPr="00A03B2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4F61DC6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E0F478" w14:textId="2CFB71C9" w:rsidR="00B65C07" w:rsidRPr="00A03B2F" w:rsidRDefault="00B65C07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  <w:tab w:val="left" w:pos="59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3,198</w:t>
            </w:r>
          </w:p>
        </w:tc>
        <w:tc>
          <w:tcPr>
            <w:tcW w:w="270" w:type="dxa"/>
          </w:tcPr>
          <w:p w14:paraId="310F7AA2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9E066ED" w14:textId="02F488DC" w:rsidR="00B65C07" w:rsidRPr="00A03B2F" w:rsidRDefault="00F148EC" w:rsidP="00370A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(2,889)</w:t>
            </w:r>
          </w:p>
        </w:tc>
        <w:tc>
          <w:tcPr>
            <w:tcW w:w="270" w:type="dxa"/>
          </w:tcPr>
          <w:p w14:paraId="70D97646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19B5603" w14:textId="4548FB85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22,114</w:t>
            </w:r>
          </w:p>
        </w:tc>
      </w:tr>
      <w:tr w:rsidR="00B65C07" w:rsidRPr="00A03B2F" w14:paraId="30794D67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1241A8D5" w14:textId="1BE5EC71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C08D" w14:textId="77777777" w:rsidR="00B65C07" w:rsidRPr="00A03B2F" w:rsidRDefault="00B65C07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445E4DF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86A1E65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1CEB4C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27B9DF3" w14:textId="77777777" w:rsidR="00B65C07" w:rsidRPr="00A03B2F" w:rsidRDefault="00B65C07" w:rsidP="00B65C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B6736DD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51B08FFB" w14:textId="77777777" w:rsidR="00B65C07" w:rsidRPr="00A03B2F" w:rsidRDefault="00B65C07" w:rsidP="00B65C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9065E6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7A220F7" w14:textId="77777777" w:rsidR="00B65C07" w:rsidRPr="00A03B2F" w:rsidRDefault="00B65C07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D779AD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263A270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5B6C32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55274E9" w14:textId="77777777" w:rsidR="00B65C07" w:rsidRPr="00A03B2F" w:rsidRDefault="00B65C07" w:rsidP="00E30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5BD1B5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888D608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87E379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C2E6862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673FC2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305CC3F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65C07" w:rsidRPr="00A03B2F" w14:paraId="1746FF1B" w14:textId="77777777" w:rsidTr="00DA3EBF">
        <w:trPr>
          <w:gridAfter w:val="1"/>
          <w:wAfter w:w="8" w:type="dxa"/>
        </w:trPr>
        <w:tc>
          <w:tcPr>
            <w:tcW w:w="2429" w:type="dxa"/>
          </w:tcPr>
          <w:p w14:paraId="114D8221" w14:textId="5EAC7DB2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85DF89" w14:textId="3DBC2AE1" w:rsidR="00B65C07" w:rsidRPr="00A03B2F" w:rsidRDefault="00847FCC" w:rsidP="00DA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701,318</w:t>
            </w:r>
          </w:p>
        </w:tc>
        <w:tc>
          <w:tcPr>
            <w:tcW w:w="269" w:type="dxa"/>
          </w:tcPr>
          <w:p w14:paraId="5BDD89C6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CFB4632" w14:textId="1A5EFCEB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757,885</w:t>
            </w:r>
          </w:p>
        </w:tc>
        <w:tc>
          <w:tcPr>
            <w:tcW w:w="270" w:type="dxa"/>
          </w:tcPr>
          <w:p w14:paraId="2EC0E121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38897738" w14:textId="7516A40A" w:rsidR="00B65C07" w:rsidRPr="00A03B2F" w:rsidRDefault="00847FCC" w:rsidP="00DA3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33259A" w:rsidRPr="00A03B2F">
              <w:rPr>
                <w:rFonts w:ascii="Angsana New" w:hAnsi="Angsana New"/>
                <w:b/>
                <w:bCs/>
                <w:sz w:val="24"/>
                <w:szCs w:val="24"/>
              </w:rPr>
              <w:t>656)</w:t>
            </w:r>
          </w:p>
        </w:tc>
        <w:tc>
          <w:tcPr>
            <w:tcW w:w="360" w:type="dxa"/>
          </w:tcPr>
          <w:p w14:paraId="0CAF7D15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</w:tcPr>
          <w:p w14:paraId="435E4B05" w14:textId="49198263" w:rsidR="00B65C07" w:rsidRPr="00A03B2F" w:rsidRDefault="00B65C07" w:rsidP="00B65C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(1,087)</w:t>
            </w:r>
          </w:p>
        </w:tc>
        <w:tc>
          <w:tcPr>
            <w:tcW w:w="270" w:type="dxa"/>
          </w:tcPr>
          <w:p w14:paraId="1370E818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D849C0F" w14:textId="3065040D" w:rsidR="00B65C07" w:rsidRPr="00A03B2F" w:rsidRDefault="00847FCC" w:rsidP="00F1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(561)</w:t>
            </w:r>
          </w:p>
        </w:tc>
        <w:tc>
          <w:tcPr>
            <w:tcW w:w="270" w:type="dxa"/>
          </w:tcPr>
          <w:p w14:paraId="1363E642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7A8540B9" w14:textId="72ABE096" w:rsidR="00B65C07" w:rsidRPr="00A03B2F" w:rsidRDefault="00B65C07" w:rsidP="00A1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(1,516)</w:t>
            </w:r>
          </w:p>
        </w:tc>
        <w:tc>
          <w:tcPr>
            <w:tcW w:w="270" w:type="dxa"/>
          </w:tcPr>
          <w:p w14:paraId="6510F5BC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6B0294D" w14:textId="00768374" w:rsidR="00B65C07" w:rsidRPr="00A03B2F" w:rsidRDefault="00E308E8" w:rsidP="00E30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637</w:t>
            </w:r>
          </w:p>
        </w:tc>
        <w:tc>
          <w:tcPr>
            <w:tcW w:w="270" w:type="dxa"/>
          </w:tcPr>
          <w:p w14:paraId="3F2D606A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AD89C7F" w14:textId="4C0BCCC4" w:rsidR="00B65C07" w:rsidRPr="00A03B2F" w:rsidRDefault="00E308E8" w:rsidP="00E3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  <w:tab w:val="left" w:pos="592"/>
                <w:tab w:val="left" w:pos="686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65C07" w:rsidRPr="00A03B2F">
              <w:rPr>
                <w:rFonts w:ascii="Angsana New" w:hAnsi="Angsana New"/>
                <w:b/>
                <w:bCs/>
                <w:sz w:val="24"/>
                <w:szCs w:val="24"/>
              </w:rPr>
              <w:t>(5,107)</w:t>
            </w:r>
          </w:p>
        </w:tc>
        <w:tc>
          <w:tcPr>
            <w:tcW w:w="270" w:type="dxa"/>
          </w:tcPr>
          <w:p w14:paraId="72F893BE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4548D789" w14:textId="6A03A0AE" w:rsidR="00B65C07" w:rsidRPr="00A03B2F" w:rsidRDefault="0033259A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700,738</w:t>
            </w:r>
          </w:p>
        </w:tc>
        <w:tc>
          <w:tcPr>
            <w:tcW w:w="270" w:type="dxa"/>
          </w:tcPr>
          <w:p w14:paraId="168171D2" w14:textId="77777777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7EF850F7" w14:textId="45495524" w:rsidR="00B65C07" w:rsidRPr="00A03B2F" w:rsidRDefault="00B65C07" w:rsidP="00B6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</w:rPr>
              <w:t>750,175</w:t>
            </w:r>
          </w:p>
        </w:tc>
      </w:tr>
    </w:tbl>
    <w:tbl>
      <w:tblPr>
        <w:tblStyle w:val="TableGrid2"/>
        <w:tblW w:w="1457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990"/>
        <w:gridCol w:w="270"/>
        <w:gridCol w:w="1008"/>
        <w:gridCol w:w="270"/>
        <w:gridCol w:w="1080"/>
        <w:gridCol w:w="236"/>
        <w:gridCol w:w="1008"/>
        <w:gridCol w:w="270"/>
        <w:gridCol w:w="916"/>
        <w:gridCol w:w="270"/>
        <w:gridCol w:w="900"/>
        <w:gridCol w:w="270"/>
        <w:gridCol w:w="810"/>
        <w:gridCol w:w="270"/>
        <w:gridCol w:w="810"/>
        <w:gridCol w:w="266"/>
        <w:gridCol w:w="913"/>
        <w:gridCol w:w="270"/>
        <w:gridCol w:w="1053"/>
      </w:tblGrid>
      <w:tr w:rsidR="00B92193" w:rsidRPr="00A03B2F" w14:paraId="6ABF1FFD" w14:textId="77777777" w:rsidTr="00DA3EBF">
        <w:tc>
          <w:tcPr>
            <w:tcW w:w="2692" w:type="dxa"/>
          </w:tcPr>
          <w:p w14:paraId="6577C6CC" w14:textId="265CF4C7" w:rsidR="00B92193" w:rsidRPr="00A03B2F" w:rsidRDefault="00EC7490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80" w:type="dxa"/>
            <w:gridSpan w:val="19"/>
          </w:tcPr>
          <w:p w14:paraId="7AB772E1" w14:textId="64A31B3C" w:rsidR="00B92193" w:rsidRPr="00A03B2F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1A26E1" w:rsidRPr="00A03B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0143" w:rsidRPr="00A03B2F" w14:paraId="32912B82" w14:textId="77777777" w:rsidTr="00DA3EBF">
        <w:tc>
          <w:tcPr>
            <w:tcW w:w="2692" w:type="dxa"/>
          </w:tcPr>
          <w:p w14:paraId="11FD5FEA" w14:textId="77777777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0555CFD" w14:textId="35D36398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DD2C9B" w14:textId="77777777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4" w:type="dxa"/>
            <w:gridSpan w:val="3"/>
          </w:tcPr>
          <w:p w14:paraId="3104EFDB" w14:textId="77777777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5726B38" w14:textId="77777777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318801D6" w14:textId="77777777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9BB34F3" w14:textId="77777777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72DB27D1" w14:textId="7FC70143" w:rsidR="008A1F0C" w:rsidRPr="00A03B2F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EE378D4" w14:textId="77777777" w:rsidR="008A1F0C" w:rsidRPr="00A03B2F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6" w:type="dxa"/>
            <w:gridSpan w:val="3"/>
          </w:tcPr>
          <w:p w14:paraId="2DEB2FB0" w14:textId="5F008D48" w:rsidR="003C0143" w:rsidRPr="00A03B2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1DD3" w:rsidRPr="00A03B2F" w14:paraId="6630FB27" w14:textId="77777777" w:rsidTr="00D73965">
        <w:tc>
          <w:tcPr>
            <w:tcW w:w="2692" w:type="dxa"/>
          </w:tcPr>
          <w:p w14:paraId="0F268082" w14:textId="77777777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</w:tcPr>
          <w:p w14:paraId="6542B941" w14:textId="09A087F4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4BC9D48B" w14:textId="77777777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4" w:type="dxa"/>
            <w:gridSpan w:val="3"/>
          </w:tcPr>
          <w:p w14:paraId="50A6AFC4" w14:textId="08C7C13A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25B1C141" w14:textId="77777777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5032B29E" w14:textId="20351808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43FB2B8B" w14:textId="77777777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5F2C0A61" w14:textId="10886C91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66" w:type="dxa"/>
          </w:tcPr>
          <w:p w14:paraId="37971C75" w14:textId="77777777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6" w:type="dxa"/>
            <w:gridSpan w:val="3"/>
          </w:tcPr>
          <w:p w14:paraId="0C95B442" w14:textId="3338F3B3" w:rsidR="00FE1DD3" w:rsidRPr="00A03B2F" w:rsidRDefault="00FE1DD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56D81" w:rsidRPr="00A03B2F" w14:paraId="04F95793" w14:textId="77777777" w:rsidTr="00DA3EBF">
        <w:tc>
          <w:tcPr>
            <w:tcW w:w="2692" w:type="dxa"/>
          </w:tcPr>
          <w:p w14:paraId="063EF964" w14:textId="3855D0DE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03B2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8F218AB" w14:textId="46AAC188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AA91976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4428655" w14:textId="4E9870F9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72822C7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CAF31A" w14:textId="28F4F240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9DCF8DF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446757" w14:textId="358560BB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43D56C3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364EBB" w14:textId="5691035D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E77383F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59A55" w14:textId="47C6E678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7EE99B9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0588D6" w14:textId="45BEF666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408E1FF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1CE735" w14:textId="68924AB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66" w:type="dxa"/>
          </w:tcPr>
          <w:p w14:paraId="4ACBC091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78C4F29" w14:textId="131464DC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CC5A298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4FBA518" w14:textId="7D0D6A2E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256</w:t>
            </w:r>
            <w:r w:rsidR="00F73975" w:rsidRPr="00A03B2F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756D81" w:rsidRPr="00A03B2F" w14:paraId="77FEC506" w14:textId="77777777" w:rsidTr="00DA3EBF">
        <w:tc>
          <w:tcPr>
            <w:tcW w:w="2692" w:type="dxa"/>
          </w:tcPr>
          <w:p w14:paraId="6CA14B50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0" w:type="dxa"/>
            <w:gridSpan w:val="19"/>
          </w:tcPr>
          <w:p w14:paraId="02D31CA6" w14:textId="77777777" w:rsidR="00756D81" w:rsidRPr="00A03B2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A03B2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73975" w:rsidRPr="00A03B2F" w14:paraId="040F3197" w14:textId="77777777" w:rsidTr="00DA3EBF">
        <w:tc>
          <w:tcPr>
            <w:tcW w:w="2692" w:type="dxa"/>
          </w:tcPr>
          <w:p w14:paraId="13034AC0" w14:textId="59752FB2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990" w:type="dxa"/>
          </w:tcPr>
          <w:p w14:paraId="005758D5" w14:textId="550A7EBF" w:rsidR="00F73975" w:rsidRPr="00A03B2F" w:rsidRDefault="00F148EC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7,780,204</w:t>
            </w:r>
          </w:p>
        </w:tc>
        <w:tc>
          <w:tcPr>
            <w:tcW w:w="270" w:type="dxa"/>
          </w:tcPr>
          <w:p w14:paraId="31F795E2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3DC2EB" w14:textId="4F59D6AA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A03B2F">
              <w:rPr>
                <w:rFonts w:ascii="Angsana New" w:hAnsi="Angsana New"/>
                <w:sz w:val="24"/>
                <w:szCs w:val="24"/>
              </w:rPr>
              <w:t>,</w:t>
            </w: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225</w:t>
            </w:r>
            <w:r w:rsidRPr="00A03B2F">
              <w:rPr>
                <w:rFonts w:ascii="Angsana New" w:hAnsi="Angsana New"/>
                <w:sz w:val="24"/>
                <w:szCs w:val="24"/>
              </w:rPr>
              <w:t>,</w:t>
            </w: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280</w:t>
            </w:r>
          </w:p>
        </w:tc>
        <w:tc>
          <w:tcPr>
            <w:tcW w:w="270" w:type="dxa"/>
          </w:tcPr>
          <w:p w14:paraId="166B5BA2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A71A6A" w14:textId="5E72E41D" w:rsidR="00F73975" w:rsidRPr="00A03B2F" w:rsidRDefault="00F148EC" w:rsidP="00F1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AD26B4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B2AB31" w14:textId="2011E994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8,818</w:t>
            </w:r>
          </w:p>
        </w:tc>
        <w:tc>
          <w:tcPr>
            <w:tcW w:w="270" w:type="dxa"/>
          </w:tcPr>
          <w:p w14:paraId="125E74E9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CB7B6A8" w14:textId="73ECA131" w:rsidR="00F73975" w:rsidRPr="00A03B2F" w:rsidRDefault="00F148EC" w:rsidP="00F1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E724B9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7890F1" w14:textId="518ACE41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5,723</w:t>
            </w:r>
          </w:p>
        </w:tc>
        <w:tc>
          <w:tcPr>
            <w:tcW w:w="270" w:type="dxa"/>
          </w:tcPr>
          <w:p w14:paraId="605D4F2E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0CA41" w14:textId="55BACDD2" w:rsidR="00F73975" w:rsidRPr="00A03B2F" w:rsidRDefault="00F148EC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57,325</w:t>
            </w:r>
          </w:p>
        </w:tc>
        <w:tc>
          <w:tcPr>
            <w:tcW w:w="270" w:type="dxa"/>
          </w:tcPr>
          <w:p w14:paraId="2D343D45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F5B935" w14:textId="009CB8F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74,833</w:t>
            </w:r>
          </w:p>
        </w:tc>
        <w:tc>
          <w:tcPr>
            <w:tcW w:w="266" w:type="dxa"/>
          </w:tcPr>
          <w:p w14:paraId="0F5DF08D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76B38B8C" w14:textId="75F04675" w:rsidR="00F73975" w:rsidRPr="00A03B2F" w:rsidRDefault="00F148EC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7,837,529</w:t>
            </w:r>
          </w:p>
        </w:tc>
        <w:tc>
          <w:tcPr>
            <w:tcW w:w="270" w:type="dxa"/>
          </w:tcPr>
          <w:p w14:paraId="60FD7304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63255B7" w14:textId="4BC3E30A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7,314,654</w:t>
            </w:r>
          </w:p>
        </w:tc>
      </w:tr>
      <w:tr w:rsidR="00F73975" w:rsidRPr="00A03B2F" w14:paraId="5A20150E" w14:textId="77777777" w:rsidTr="00DA3EBF">
        <w:tc>
          <w:tcPr>
            <w:tcW w:w="2692" w:type="dxa"/>
          </w:tcPr>
          <w:p w14:paraId="748C9ECF" w14:textId="2AB27D6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 w:hint="cs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0" w:type="dxa"/>
          </w:tcPr>
          <w:p w14:paraId="51B55692" w14:textId="67EB5A69" w:rsidR="00F73975" w:rsidRPr="00A03B2F" w:rsidRDefault="00F148EC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3,58</w:t>
            </w:r>
            <w:r w:rsidR="00585939" w:rsidRPr="00A03B2F">
              <w:rPr>
                <w:rFonts w:ascii="Angsana New" w:hAnsi="Angsana New"/>
                <w:sz w:val="24"/>
                <w:szCs w:val="24"/>
              </w:rPr>
              <w:t>7,457</w:t>
            </w:r>
          </w:p>
        </w:tc>
        <w:tc>
          <w:tcPr>
            <w:tcW w:w="270" w:type="dxa"/>
          </w:tcPr>
          <w:p w14:paraId="34C7041E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1F5CE03" w14:textId="7441DCBB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3,140,838</w:t>
            </w:r>
          </w:p>
        </w:tc>
        <w:tc>
          <w:tcPr>
            <w:tcW w:w="270" w:type="dxa"/>
          </w:tcPr>
          <w:p w14:paraId="5DED1E22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A9DE68" w14:textId="78A60459" w:rsidR="00F73975" w:rsidRPr="00A03B2F" w:rsidRDefault="00F148EC" w:rsidP="00F1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C636BD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2ECD5A" w14:textId="66DFF4C8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270" w:type="dxa"/>
          </w:tcPr>
          <w:p w14:paraId="34889D42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805C337" w14:textId="57F0D082" w:rsidR="00F73975" w:rsidRPr="00A03B2F" w:rsidRDefault="00F148EC" w:rsidP="00F1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1F17CF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1195F" w14:textId="7F392806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463</w:t>
            </w:r>
          </w:p>
        </w:tc>
        <w:tc>
          <w:tcPr>
            <w:tcW w:w="270" w:type="dxa"/>
          </w:tcPr>
          <w:p w14:paraId="3D971BB1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4AF6DA" w14:textId="233E1848" w:rsidR="00F73975" w:rsidRPr="00A03B2F" w:rsidRDefault="00585939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8,176</w:t>
            </w:r>
          </w:p>
        </w:tc>
        <w:tc>
          <w:tcPr>
            <w:tcW w:w="270" w:type="dxa"/>
          </w:tcPr>
          <w:p w14:paraId="376A75DF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07B0C5" w14:textId="543B558A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50,274</w:t>
            </w:r>
          </w:p>
        </w:tc>
        <w:tc>
          <w:tcPr>
            <w:tcW w:w="266" w:type="dxa"/>
          </w:tcPr>
          <w:p w14:paraId="16E1C76E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690E2865" w14:textId="22FBE194" w:rsidR="00F73975" w:rsidRPr="00A03B2F" w:rsidRDefault="00F148EC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3,5</w:t>
            </w:r>
            <w:r w:rsidR="00B716E1" w:rsidRPr="00A03B2F">
              <w:rPr>
                <w:rFonts w:ascii="Angsana New" w:hAnsi="Angsana New"/>
                <w:sz w:val="24"/>
                <w:szCs w:val="24"/>
              </w:rPr>
              <w:t>95</w:t>
            </w:r>
            <w:r w:rsidR="00A74B37" w:rsidRPr="00A03B2F">
              <w:rPr>
                <w:rFonts w:ascii="Angsana New" w:hAnsi="Angsana New"/>
                <w:sz w:val="24"/>
                <w:szCs w:val="24"/>
              </w:rPr>
              <w:t>,633</w:t>
            </w:r>
          </w:p>
        </w:tc>
        <w:tc>
          <w:tcPr>
            <w:tcW w:w="270" w:type="dxa"/>
          </w:tcPr>
          <w:p w14:paraId="5F309563" w14:textId="77777777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5DFE9FA" w14:textId="0ABB6EF1" w:rsidR="00F73975" w:rsidRPr="00A03B2F" w:rsidRDefault="00F73975" w:rsidP="00F7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3,192,123</w:t>
            </w:r>
          </w:p>
        </w:tc>
      </w:tr>
    </w:tbl>
    <w:p w14:paraId="13F5E9F0" w14:textId="0DDB4542" w:rsidR="003C4040" w:rsidRPr="00A03B2F" w:rsidRDefault="003C4040" w:rsidP="008F46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FCAEF9" w14:textId="46C093D9" w:rsidR="00C943D6" w:rsidRPr="00A03B2F" w:rsidRDefault="00C943D6" w:rsidP="00DA3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1C31D1D8" w14:textId="2C376BF1" w:rsidR="00B65C07" w:rsidRPr="00A03B2F" w:rsidRDefault="00B65C07" w:rsidP="008F46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7E317B" w14:textId="5ABAE8B0" w:rsidR="00B65C07" w:rsidRPr="00A03B2F" w:rsidRDefault="00B65C07" w:rsidP="00DA3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03B2F">
        <w:rPr>
          <w:rFonts w:ascii="Angsana New" w:hAnsi="Angsana New"/>
          <w:sz w:val="30"/>
          <w:szCs w:val="30"/>
        </w:rPr>
        <w:t>3</w:t>
      </w:r>
      <w:r w:rsidR="00FA035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</w:rPr>
        <w:t xml:space="preserve"> </w:t>
      </w:r>
      <w:r w:rsidR="00FA0354" w:rsidRPr="00A03B2F">
        <w:rPr>
          <w:rFonts w:ascii="Angsana New" w:hAnsi="Angsana New" w:hint="cs"/>
          <w:sz w:val="30"/>
          <w:szCs w:val="30"/>
          <w:cs/>
        </w:rPr>
        <w:t>ธันวาคม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</w:rPr>
        <w:t xml:space="preserve">2568 </w:t>
      </w:r>
      <w:r w:rsidR="00FE1DD3" w:rsidRPr="00A03B2F">
        <w:rPr>
          <w:rFonts w:ascii="Angsana New" w:hAnsi="Angsana New" w:hint="cs"/>
          <w:sz w:val="30"/>
          <w:szCs w:val="30"/>
          <w:cs/>
        </w:rPr>
        <w:t>กลุ่มบริษัทไม่มี</w:t>
      </w:r>
      <w:r w:rsidRPr="00A03B2F">
        <w:rPr>
          <w:rFonts w:ascii="Angsana New" w:hAnsi="Angsana New"/>
          <w:sz w:val="30"/>
          <w:szCs w:val="30"/>
          <w:cs/>
        </w:rPr>
        <w:t xml:space="preserve">สินทรัพย์หลักของส่วนงานที่ยกเลิก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(</w:t>
      </w:r>
      <w:r w:rsidRPr="00A03B2F">
        <w:rPr>
          <w:rFonts w:ascii="Angsana New" w:hAnsi="Angsana New"/>
          <w:i/>
          <w:iCs/>
          <w:sz w:val="30"/>
          <w:szCs w:val="30"/>
        </w:rPr>
        <w:t xml:space="preserve">2567: 14.54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256CC83A" w14:textId="77777777" w:rsidR="00B65C07" w:rsidRPr="00A03B2F" w:rsidRDefault="00B65C07" w:rsidP="008F46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DC56A" w14:textId="77777777" w:rsidR="00C943D6" w:rsidRPr="00A03B2F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CE55492" w14:textId="5C1C4B9E" w:rsidR="00C943D6" w:rsidRPr="00A03B2F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  <w:cs/>
        </w:rPr>
        <w:sectPr w:rsidR="00C943D6" w:rsidRPr="00A03B2F" w:rsidSect="003C4040">
          <w:headerReference w:type="default" r:id="rId19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6408C524" w14:textId="2893CECC" w:rsidR="0012565E" w:rsidRPr="00A03B2F" w:rsidRDefault="0012565E" w:rsidP="0012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  <w:r w:rsidRPr="00A03B2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9714146" w14:textId="77777777" w:rsidR="00E96A56" w:rsidRPr="00A03B2F" w:rsidRDefault="00E96A56" w:rsidP="008F46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3F7FF070" w14:textId="61C78052" w:rsidR="0012565E" w:rsidRPr="00A03B2F" w:rsidRDefault="0012565E" w:rsidP="0012565E">
      <w:pPr>
        <w:tabs>
          <w:tab w:val="clear" w:pos="454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FE14B6" w:rsidRPr="00A03B2F">
        <w:rPr>
          <w:rFonts w:ascii="Angsana New" w:hAnsi="Angsana New" w:hint="cs"/>
          <w:sz w:val="30"/>
          <w:szCs w:val="30"/>
          <w:cs/>
        </w:rPr>
        <w:t>สอง</w:t>
      </w:r>
      <w:r w:rsidRPr="00A03B2F">
        <w:rPr>
          <w:rFonts w:ascii="Angsana New" w:hAnsi="Angsana New" w:hint="cs"/>
          <w:sz w:val="30"/>
          <w:szCs w:val="30"/>
          <w:cs/>
        </w:rPr>
        <w:t>ราย</w:t>
      </w:r>
      <w:r w:rsidRPr="00A03B2F">
        <w:rPr>
          <w:rFonts w:ascii="Angsana New" w:hAnsi="Angsana New"/>
          <w:sz w:val="30"/>
          <w:szCs w:val="30"/>
          <w:cs/>
        </w:rPr>
        <w:t>จากส่วนงาน</w:t>
      </w:r>
      <w:r w:rsidR="00D63F2A" w:rsidRPr="00A03B2F">
        <w:rPr>
          <w:rFonts w:ascii="Angsana New" w:hAnsi="Angsana New" w:hint="cs"/>
          <w:sz w:val="30"/>
          <w:szCs w:val="30"/>
          <w:cs/>
        </w:rPr>
        <w:t>เครื่องดื่ม</w:t>
      </w:r>
      <w:r w:rsidRPr="00A03B2F">
        <w:rPr>
          <w:rFonts w:ascii="Angsana New" w:hAnsi="Angsana New" w:hint="cs"/>
          <w:sz w:val="30"/>
          <w:szCs w:val="30"/>
          <w:cs/>
        </w:rPr>
        <w:t>ของ</w:t>
      </w:r>
      <w:r w:rsidRPr="00A03B2F">
        <w:rPr>
          <w:rFonts w:ascii="Angsana New" w:hAnsi="Angsana New"/>
          <w:sz w:val="30"/>
          <w:szCs w:val="30"/>
          <w:cs/>
        </w:rPr>
        <w:t>กลุ่มบริษัท</w:t>
      </w:r>
      <w:r w:rsidRPr="00A03B2F">
        <w:rPr>
          <w:rFonts w:ascii="Angsana New" w:hAnsi="Angsana New" w:hint="cs"/>
          <w:sz w:val="30"/>
          <w:szCs w:val="30"/>
          <w:cs/>
        </w:rPr>
        <w:t>และ</w:t>
      </w:r>
      <w:r w:rsidRPr="00A03B2F">
        <w:rPr>
          <w:rFonts w:ascii="Angsana New" w:hAnsi="Angsana New"/>
          <w:sz w:val="30"/>
          <w:szCs w:val="30"/>
          <w:cs/>
        </w:rPr>
        <w:t xml:space="preserve">บริษัทเป็นเงินประมาณ </w:t>
      </w:r>
      <w:r w:rsidR="00645AD8" w:rsidRPr="00A03B2F">
        <w:rPr>
          <w:rFonts w:ascii="Angsana New" w:hAnsi="Angsana New"/>
          <w:sz w:val="30"/>
          <w:szCs w:val="30"/>
        </w:rPr>
        <w:t>2,435.81</w:t>
      </w:r>
      <w:r w:rsidRPr="00A03B2F">
        <w:rPr>
          <w:rFonts w:ascii="Angsana New" w:hAnsi="Angsana New"/>
          <w:sz w:val="30"/>
          <w:szCs w:val="30"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t xml:space="preserve">ล้านบาท </w:t>
      </w:r>
      <w:r w:rsidR="000E221F" w:rsidRPr="00A03B2F">
        <w:rPr>
          <w:rFonts w:ascii="Angsana New" w:hAnsi="Angsana New"/>
          <w:sz w:val="30"/>
          <w:szCs w:val="30"/>
        </w:rPr>
        <w:br/>
      </w:r>
      <w:r w:rsidR="000E221F" w:rsidRPr="00A03B2F">
        <w:rPr>
          <w:rFonts w:ascii="Angsana New" w:hAnsi="Angsana New"/>
          <w:i/>
          <w:iCs/>
          <w:sz w:val="30"/>
          <w:szCs w:val="30"/>
        </w:rPr>
        <w:t>(</w:t>
      </w:r>
      <w:r w:rsidRPr="00A03B2F">
        <w:rPr>
          <w:rFonts w:ascii="Angsana New" w:hAnsi="Angsana New"/>
          <w:i/>
          <w:iCs/>
          <w:sz w:val="30"/>
          <w:szCs w:val="30"/>
        </w:rPr>
        <w:t>256</w:t>
      </w:r>
      <w:r w:rsidR="00F73975" w:rsidRPr="00A03B2F">
        <w:rPr>
          <w:rFonts w:ascii="Angsana New" w:hAnsi="Angsana New"/>
          <w:i/>
          <w:iCs/>
          <w:sz w:val="30"/>
          <w:szCs w:val="30"/>
        </w:rPr>
        <w:t>7</w:t>
      </w:r>
      <w:r w:rsidRPr="00A03B2F">
        <w:rPr>
          <w:rFonts w:ascii="Angsana New" w:hAnsi="Angsana New"/>
          <w:i/>
          <w:iCs/>
          <w:sz w:val="30"/>
          <w:szCs w:val="30"/>
        </w:rPr>
        <w:t xml:space="preserve">: </w:t>
      </w:r>
      <w:r w:rsidR="00F73975" w:rsidRPr="00A03B2F">
        <w:rPr>
          <w:rFonts w:ascii="Angsana New" w:hAnsi="Angsana New"/>
          <w:i/>
          <w:iCs/>
          <w:sz w:val="30"/>
          <w:szCs w:val="30"/>
        </w:rPr>
        <w:t>2</w:t>
      </w:r>
      <w:r w:rsidRPr="00A03B2F">
        <w:rPr>
          <w:rFonts w:ascii="Angsana New" w:hAnsi="Angsana New"/>
          <w:i/>
          <w:iCs/>
          <w:sz w:val="30"/>
          <w:szCs w:val="30"/>
        </w:rPr>
        <w:t>,</w:t>
      </w:r>
      <w:r w:rsidR="00F73975" w:rsidRPr="00A03B2F">
        <w:rPr>
          <w:rFonts w:ascii="Angsana New" w:hAnsi="Angsana New"/>
          <w:i/>
          <w:iCs/>
          <w:sz w:val="30"/>
          <w:szCs w:val="30"/>
        </w:rPr>
        <w:t>074</w:t>
      </w:r>
      <w:r w:rsidR="00F528C6" w:rsidRPr="00A03B2F">
        <w:rPr>
          <w:rFonts w:ascii="Angsana New" w:hAnsi="Angsana New"/>
          <w:i/>
          <w:iCs/>
          <w:sz w:val="30"/>
          <w:szCs w:val="30"/>
        </w:rPr>
        <w:t>.</w:t>
      </w:r>
      <w:r w:rsidR="00F73975" w:rsidRPr="00A03B2F">
        <w:rPr>
          <w:rFonts w:ascii="Angsana New" w:hAnsi="Angsana New"/>
          <w:i/>
          <w:iCs/>
          <w:sz w:val="30"/>
          <w:szCs w:val="30"/>
        </w:rPr>
        <w:t>23</w:t>
      </w:r>
      <w:r w:rsidRPr="00A03B2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E221F" w:rsidRPr="00A03B2F">
        <w:rPr>
          <w:rFonts w:ascii="Angsana New" w:hAnsi="Angsana New"/>
          <w:i/>
          <w:iCs/>
          <w:sz w:val="30"/>
          <w:szCs w:val="30"/>
        </w:rPr>
        <w:t>)</w:t>
      </w:r>
      <w:r w:rsidRPr="00A03B2F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  <w:r w:rsidRPr="00A03B2F">
        <w:rPr>
          <w:rFonts w:ascii="Angsana New" w:hAnsi="Angsana New" w:hint="cs"/>
          <w:sz w:val="30"/>
          <w:szCs w:val="30"/>
          <w:cs/>
        </w:rPr>
        <w:t>และ</w:t>
      </w:r>
      <w:r w:rsidRPr="00A03B2F">
        <w:rPr>
          <w:rFonts w:ascii="Angsana New" w:hAnsi="Angsana New"/>
          <w:sz w:val="30"/>
          <w:szCs w:val="30"/>
          <w:cs/>
        </w:rPr>
        <w:t>บริษัท</w:t>
      </w:r>
    </w:p>
    <w:p w14:paraId="2EDCB497" w14:textId="77777777" w:rsidR="0012565E" w:rsidRPr="00A03B2F" w:rsidRDefault="0012565E" w:rsidP="008F46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7F9CEDF6" w14:textId="77777777" w:rsidR="00502749" w:rsidRPr="00A03B2F" w:rsidRDefault="00502749" w:rsidP="00C148C1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การดำเนินงานที่ยกเลิก</w:t>
      </w:r>
    </w:p>
    <w:p w14:paraId="4261F05A" w14:textId="77777777" w:rsidR="00502749" w:rsidRPr="00A03B2F" w:rsidRDefault="00502749" w:rsidP="008F46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5CF79960" w14:textId="77777777" w:rsidR="00FA0354" w:rsidRPr="00A03B2F" w:rsidRDefault="00FA0354" w:rsidP="00FA0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>ในเดือน</w:t>
      </w:r>
      <w:r w:rsidRPr="00A03B2F">
        <w:rPr>
          <w:rFonts w:asciiTheme="majorBidi" w:hAnsiTheme="majorBidi" w:hint="cs"/>
          <w:sz w:val="30"/>
          <w:szCs w:val="30"/>
          <w:cs/>
        </w:rPr>
        <w:t>เมษายน และเดือนมิถุนายน</w:t>
      </w:r>
      <w:r w:rsidRPr="00A03B2F">
        <w:rPr>
          <w:rFonts w:asciiTheme="majorBidi" w:hAnsi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</w:rPr>
        <w:t xml:space="preserve">2566 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 </w:t>
      </w:r>
      <w:r w:rsidRPr="00A03B2F">
        <w:rPr>
          <w:rFonts w:asciiTheme="majorBidi" w:hAnsiTheme="majorBidi" w:cstheme="majorBidi"/>
          <w:sz w:val="30"/>
          <w:szCs w:val="30"/>
        </w:rPr>
        <w:t xml:space="preserve">3 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Pr="00A03B2F">
        <w:rPr>
          <w:rFonts w:asciiTheme="majorBidi" w:hAnsiTheme="majorBidi" w:hint="cs"/>
          <w:sz w:val="30"/>
          <w:szCs w:val="30"/>
          <w:cs/>
        </w:rPr>
        <w:t>ได้</w:t>
      </w:r>
      <w:r w:rsidRPr="00A03B2F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ซึ่งประกอบด้วยส่วนงานสินค้าอุปโภคบริโภค</w:t>
      </w:r>
      <w:r w:rsidRPr="00A03B2F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A03B2F">
        <w:rPr>
          <w:rFonts w:asciiTheme="majorBidi" w:hAnsiTheme="majorBidi"/>
          <w:sz w:val="30"/>
          <w:szCs w:val="30"/>
          <w:cs/>
        </w:rPr>
        <w:t>ส่วนงานนี้</w:t>
      </w:r>
      <w:r w:rsidRPr="00A03B2F">
        <w:rPr>
          <w:rFonts w:asciiTheme="majorBidi" w:hAnsiTheme="majorBidi" w:hint="cs"/>
          <w:sz w:val="30"/>
          <w:szCs w:val="30"/>
          <w:cs/>
        </w:rPr>
        <w:t>ถูกจัดประเภทเป็น</w:t>
      </w:r>
      <w:r w:rsidRPr="00A03B2F">
        <w:rPr>
          <w:rFonts w:asciiTheme="majorBidi" w:hAnsiTheme="majorBidi"/>
          <w:sz w:val="30"/>
          <w:szCs w:val="30"/>
          <w:cs/>
        </w:rPr>
        <w:t xml:space="preserve">การดำเนินงานที่ยกเลิก </w:t>
      </w:r>
      <w:r w:rsidRPr="00A03B2F">
        <w:rPr>
          <w:rFonts w:asciiTheme="majorBidi" w:hAnsiTheme="majorBidi" w:hint="cs"/>
          <w:sz w:val="30"/>
          <w:szCs w:val="30"/>
          <w:cs/>
        </w:rPr>
        <w:t>และ</w:t>
      </w:r>
      <w:r w:rsidRPr="00A03B2F">
        <w:rPr>
          <w:rFonts w:asciiTheme="majorBidi" w:hAnsiTheme="majorBidi"/>
          <w:sz w:val="30"/>
          <w:szCs w:val="30"/>
          <w:cs/>
        </w:rPr>
        <w:t>แสดง</w:t>
      </w:r>
      <w:r w:rsidRPr="00A03B2F">
        <w:rPr>
          <w:rFonts w:asciiTheme="majorBidi" w:hAnsiTheme="majorBidi" w:hint="cs"/>
          <w:sz w:val="30"/>
          <w:szCs w:val="30"/>
          <w:cs/>
        </w:rPr>
        <w:t>ผลการ</w:t>
      </w:r>
      <w:r w:rsidRPr="00A03B2F">
        <w:rPr>
          <w:rFonts w:asciiTheme="majorBidi" w:hAnsiTheme="majorBidi"/>
          <w:sz w:val="30"/>
          <w:szCs w:val="30"/>
          <w:cs/>
        </w:rPr>
        <w:t xml:space="preserve">ดำเนินงานเป็นรายการแยกต่างหากจากการดำเนินงานต่อเนื่อง </w:t>
      </w:r>
    </w:p>
    <w:p w14:paraId="7334C0EE" w14:textId="77777777" w:rsidR="00502749" w:rsidRPr="00A03B2F" w:rsidRDefault="00502749" w:rsidP="008F46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49DA6FAF" w14:textId="77777777" w:rsidR="00502749" w:rsidRPr="00A03B2F" w:rsidRDefault="00502749" w:rsidP="0050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2"/>
          <w:szCs w:val="2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502749" w:rsidRPr="00A03B2F" w14:paraId="0669F24A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BFB64EA" w14:textId="77777777" w:rsidR="00502749" w:rsidRPr="00A03B2F" w:rsidRDefault="00502749" w:rsidP="00964F5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565B44C4" w14:textId="77777777" w:rsidR="00502749" w:rsidRPr="00A03B2F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02749" w:rsidRPr="00A03B2F" w14:paraId="4BF0C7A4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980C79E" w14:textId="16C56A1C" w:rsidR="00502749" w:rsidRPr="00A03B2F" w:rsidRDefault="00502749" w:rsidP="00964F5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F6949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F6949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6949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hideMark/>
          </w:tcPr>
          <w:p w14:paraId="4C76BDDB" w14:textId="096E0E61" w:rsidR="00502749" w:rsidRPr="00A03B2F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25E6303" w14:textId="77777777" w:rsidR="00502749" w:rsidRPr="00A03B2F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7A092581" w14:textId="18D96679" w:rsidR="00502749" w:rsidRPr="00A03B2F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502749" w:rsidRPr="00A03B2F" w14:paraId="6A9B5CA9" w14:textId="77777777" w:rsidTr="0032026C">
        <w:trPr>
          <w:cantSplit/>
          <w:trHeight w:val="20"/>
        </w:trPr>
        <w:tc>
          <w:tcPr>
            <w:tcW w:w="6210" w:type="dxa"/>
          </w:tcPr>
          <w:p w14:paraId="6F27C035" w14:textId="77777777" w:rsidR="00502749" w:rsidRPr="00A03B2F" w:rsidRDefault="00502749" w:rsidP="00964F55">
            <w:pPr>
              <w:ind w:left="193" w:hanging="1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305A517" w14:textId="77777777" w:rsidR="00502749" w:rsidRPr="00A03B2F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26C1A" w:rsidRPr="00A03B2F" w14:paraId="21C61900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53EC284" w14:textId="77777777" w:rsidR="00226C1A" w:rsidRPr="00A03B2F" w:rsidRDefault="00226C1A" w:rsidP="00226C1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33B93D36" w14:textId="0BE79E13" w:rsidR="00226C1A" w:rsidRPr="00A03B2F" w:rsidRDefault="0033259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80" w:type="dxa"/>
            <w:vAlign w:val="bottom"/>
          </w:tcPr>
          <w:p w14:paraId="646E12B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D1B97E" w14:textId="03F0B7CC" w:rsidR="00226C1A" w:rsidRPr="00A03B2F" w:rsidRDefault="00226C1A" w:rsidP="0051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3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226C1A" w:rsidRPr="00A03B2F" w14:paraId="62958FA9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7B9E326" w14:textId="77777777" w:rsidR="00226C1A" w:rsidRPr="00A03B2F" w:rsidRDefault="00226C1A" w:rsidP="00226C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C13F4" w14:textId="00905570" w:rsidR="00226C1A" w:rsidRPr="00A03B2F" w:rsidRDefault="0033259A" w:rsidP="0033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088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(1,3</w:t>
            </w:r>
            <w:r w:rsidR="00B47B51" w:rsidRPr="00A03B2F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EA647B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AFE2A" w14:textId="3D1A58D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(2,762)</w:t>
            </w:r>
          </w:p>
        </w:tc>
      </w:tr>
      <w:tr w:rsidR="00226C1A" w:rsidRPr="00A03B2F" w14:paraId="09E4D8DD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B530B8" w14:textId="77777777" w:rsidR="00226C1A" w:rsidRPr="00A03B2F" w:rsidRDefault="00226C1A" w:rsidP="00226C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AD305" w14:textId="40928270" w:rsidR="00226C1A" w:rsidRPr="00A03B2F" w:rsidRDefault="0033259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</w:t>
            </w:r>
            <w:r w:rsidR="00B47B51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1E27E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EA962" w14:textId="3CF47AA9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(2,603)</w:t>
            </w:r>
          </w:p>
        </w:tc>
      </w:tr>
      <w:tr w:rsidR="00226C1A" w:rsidRPr="00A03B2F" w14:paraId="742A6AA3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B605BF8" w14:textId="77777777" w:rsidR="00226C1A" w:rsidRPr="00A03B2F" w:rsidRDefault="00226C1A" w:rsidP="00226C1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51016" w14:textId="104B0F6D" w:rsidR="00226C1A" w:rsidRPr="00A03B2F" w:rsidRDefault="0033259A" w:rsidP="0033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(1,094)</w:t>
            </w:r>
          </w:p>
        </w:tc>
        <w:tc>
          <w:tcPr>
            <w:tcW w:w="180" w:type="dxa"/>
            <w:vAlign w:val="bottom"/>
          </w:tcPr>
          <w:p w14:paraId="7F36F16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825AE" w14:textId="0085CB0B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26C1A" w:rsidRPr="00A03B2F" w14:paraId="4C85A2F8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A49D4BF" w14:textId="36E7763C" w:rsidR="00226C1A" w:rsidRPr="00A03B2F" w:rsidRDefault="00226C1A" w:rsidP="00226C1A">
            <w:pPr>
              <w:ind w:left="103" w:hanging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35BA9" w14:textId="44F00A62" w:rsidR="00226C1A" w:rsidRPr="00A03B2F" w:rsidRDefault="0033259A" w:rsidP="0033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</w:t>
            </w:r>
            <w:r w:rsidR="00B47B51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D9025A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26265" w14:textId="37C11140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2,594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26C1A" w:rsidRPr="00A03B2F" w14:paraId="1A539362" w14:textId="77777777" w:rsidTr="0032026C">
        <w:trPr>
          <w:cantSplit/>
          <w:trHeight w:val="20"/>
        </w:trPr>
        <w:tc>
          <w:tcPr>
            <w:tcW w:w="6210" w:type="dxa"/>
            <w:vAlign w:val="bottom"/>
          </w:tcPr>
          <w:p w14:paraId="3DC9DB9C" w14:textId="77777777" w:rsidR="00226C1A" w:rsidRPr="00A03B2F" w:rsidRDefault="00226C1A" w:rsidP="00226C1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FACF8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7F76DEA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4092FB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226C1A" w:rsidRPr="00A03B2F" w14:paraId="115CD7A4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349D52B" w14:textId="1E391020" w:rsidR="00226C1A" w:rsidRPr="00A03B2F" w:rsidRDefault="00226C1A" w:rsidP="00226C1A">
            <w:pPr>
              <w:ind w:left="101" w:hanging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การแบ่งปันกำไร (ขาดทุน) สำหรับปีให้ผู้ถือหุ้นของบริษัทที่มาจาก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12839FC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96326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182C0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226C1A" w:rsidRPr="00A03B2F" w14:paraId="561016CD" w14:textId="77777777" w:rsidTr="0032026C">
        <w:trPr>
          <w:cantSplit/>
          <w:trHeight w:val="20"/>
        </w:trPr>
        <w:tc>
          <w:tcPr>
            <w:tcW w:w="6210" w:type="dxa"/>
            <w:vAlign w:val="bottom"/>
          </w:tcPr>
          <w:p w14:paraId="31C967AD" w14:textId="77777777" w:rsidR="00226C1A" w:rsidRPr="00A03B2F" w:rsidRDefault="00226C1A" w:rsidP="00226C1A">
            <w:pPr>
              <w:numPr>
                <w:ilvl w:val="0"/>
                <w:numId w:val="23"/>
              </w:numPr>
              <w:tabs>
                <w:tab w:val="clear" w:pos="680"/>
              </w:tabs>
              <w:ind w:left="46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169B1B10" w14:textId="122D3A8C" w:rsidR="00226C1A" w:rsidRPr="00A03B2F" w:rsidRDefault="0033259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</w:t>
            </w:r>
            <w:r w:rsidR="002F1A52"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,551</w:t>
            </w:r>
          </w:p>
        </w:tc>
        <w:tc>
          <w:tcPr>
            <w:tcW w:w="180" w:type="dxa"/>
            <w:vAlign w:val="bottom"/>
          </w:tcPr>
          <w:p w14:paraId="5769E5AA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49C9516" w14:textId="42876384" w:rsidR="00226C1A" w:rsidRPr="00A03B2F" w:rsidRDefault="00226C1A" w:rsidP="00E9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left" w:pos="687"/>
                <w:tab w:val="decimal" w:pos="999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604,292</w:t>
            </w:r>
          </w:p>
        </w:tc>
      </w:tr>
      <w:tr w:rsidR="00226C1A" w:rsidRPr="00A03B2F" w14:paraId="702A6D2A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2479DF3" w14:textId="77777777" w:rsidR="00226C1A" w:rsidRPr="00A03B2F" w:rsidRDefault="00226C1A" w:rsidP="00226C1A">
            <w:pPr>
              <w:numPr>
                <w:ilvl w:val="0"/>
                <w:numId w:val="23"/>
              </w:numPr>
              <w:tabs>
                <w:tab w:val="clear" w:pos="680"/>
              </w:tabs>
              <w:ind w:left="46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34732" w14:textId="300D2678" w:rsidR="00226C1A" w:rsidRPr="00A03B2F" w:rsidRDefault="0033259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2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10FB0" w:rsidRPr="00A03B2F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74F33C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915"/>
                <w:tab w:val="left" w:pos="1810"/>
              </w:tabs>
              <w:ind w:right="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29212" w14:textId="587B1602" w:rsidR="00226C1A" w:rsidRPr="00A03B2F" w:rsidRDefault="00226C1A" w:rsidP="00E9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(2,611)</w:t>
            </w:r>
          </w:p>
        </w:tc>
      </w:tr>
      <w:tr w:rsidR="00226C1A" w:rsidRPr="00A03B2F" w14:paraId="4672AA43" w14:textId="77777777" w:rsidTr="00D46EB2">
        <w:trPr>
          <w:cantSplit/>
          <w:trHeight w:val="20"/>
        </w:trPr>
        <w:tc>
          <w:tcPr>
            <w:tcW w:w="6210" w:type="dxa"/>
            <w:vAlign w:val="bottom"/>
          </w:tcPr>
          <w:p w14:paraId="26AAE00B" w14:textId="77777777" w:rsidR="00226C1A" w:rsidRPr="00A03B2F" w:rsidRDefault="00226C1A" w:rsidP="00226C1A">
            <w:pPr>
              <w:tabs>
                <w:tab w:val="clear" w:pos="680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1BC2C" w14:textId="25A804C4" w:rsidR="00226C1A" w:rsidRPr="00A03B2F" w:rsidRDefault="0033259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568,2</w:t>
            </w:r>
            <w:r w:rsidR="002F1A52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80" w:type="dxa"/>
            <w:vAlign w:val="bottom"/>
          </w:tcPr>
          <w:p w14:paraId="347CA3F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1000"/>
                <w:tab w:val="left" w:pos="1720"/>
              </w:tabs>
              <w:ind w:right="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B65F1" w14:textId="24C5DC78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1000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601,681</w:t>
            </w:r>
          </w:p>
        </w:tc>
      </w:tr>
      <w:tr w:rsidR="00D46EB2" w:rsidRPr="00A03B2F" w14:paraId="00E2760C" w14:textId="77777777" w:rsidTr="00D46EB2">
        <w:trPr>
          <w:cantSplit/>
          <w:trHeight w:val="20"/>
        </w:trPr>
        <w:tc>
          <w:tcPr>
            <w:tcW w:w="6210" w:type="dxa"/>
            <w:vAlign w:val="bottom"/>
          </w:tcPr>
          <w:p w14:paraId="3B33EB74" w14:textId="77777777" w:rsidR="00D46EB2" w:rsidRPr="00A03B2F" w:rsidRDefault="00D46EB2" w:rsidP="004B7EE1">
            <w:pPr>
              <w:tabs>
                <w:tab w:val="clear" w:pos="680"/>
              </w:tabs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C9955" w14:textId="77777777" w:rsidR="00D46EB2" w:rsidRPr="00A03B2F" w:rsidRDefault="00D46EB2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F323B4" w14:textId="77777777" w:rsidR="00D46EB2" w:rsidRPr="00A03B2F" w:rsidRDefault="00D46EB2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1000"/>
                <w:tab w:val="left" w:pos="1720"/>
              </w:tabs>
              <w:ind w:right="10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AD715B" w14:textId="77777777" w:rsidR="00D46EB2" w:rsidRPr="00A03B2F" w:rsidRDefault="00D46EB2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1000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B7EE1" w:rsidRPr="00A03B2F" w14:paraId="09E50C91" w14:textId="77777777" w:rsidTr="00580A8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7A8EEA8" w14:textId="77777777" w:rsidR="004B7EE1" w:rsidRPr="00A03B2F" w:rsidRDefault="004B7EE1" w:rsidP="004B7E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6D87AA0" w14:textId="77777777" w:rsidR="004B7EE1" w:rsidRPr="00A03B2F" w:rsidRDefault="004B7EE1" w:rsidP="004B7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B7EE1" w:rsidRPr="00A03B2F" w14:paraId="73D8E563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31FD23F" w14:textId="65074432" w:rsidR="004B7EE1" w:rsidRPr="00A03B2F" w:rsidRDefault="004B7EE1" w:rsidP="004B7E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6D17DDF" w14:textId="4393241C" w:rsidR="004B7EE1" w:rsidRPr="00A03B2F" w:rsidRDefault="004B7EE1" w:rsidP="004B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DD6BCB1" w14:textId="77777777" w:rsidR="004B7EE1" w:rsidRPr="00A03B2F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02117C44" w14:textId="435FE648" w:rsidR="004B7EE1" w:rsidRPr="00A03B2F" w:rsidRDefault="004B7EE1" w:rsidP="004B7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4B7EE1" w:rsidRPr="00A03B2F" w14:paraId="5B801777" w14:textId="77777777" w:rsidTr="0032026C">
        <w:trPr>
          <w:cantSplit/>
          <w:trHeight w:val="20"/>
        </w:trPr>
        <w:tc>
          <w:tcPr>
            <w:tcW w:w="6210" w:type="dxa"/>
          </w:tcPr>
          <w:p w14:paraId="62E4F902" w14:textId="5C1D79F7" w:rsidR="004B7EE1" w:rsidRPr="00A03B2F" w:rsidRDefault="004B7EE1" w:rsidP="004B7E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5319DD1" w14:textId="77777777" w:rsidR="004B7EE1" w:rsidRPr="00A03B2F" w:rsidRDefault="004B7EE1" w:rsidP="004B7EE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26C1A" w:rsidRPr="00A03B2F" w14:paraId="46D48E0A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C112771" w14:textId="1FF5B5D9" w:rsidR="00226C1A" w:rsidRPr="00A03B2F" w:rsidRDefault="00226C1A" w:rsidP="00226C1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75365D"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 (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="0075365D"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60" w:type="dxa"/>
            <w:vAlign w:val="bottom"/>
          </w:tcPr>
          <w:p w14:paraId="1922F385" w14:textId="01FE8791" w:rsidR="00226C1A" w:rsidRPr="00A03B2F" w:rsidRDefault="00006706" w:rsidP="0031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180" w:type="dxa"/>
            <w:vAlign w:val="bottom"/>
          </w:tcPr>
          <w:p w14:paraId="6CE4E42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114D70" w14:textId="6997D284" w:rsidR="00226C1A" w:rsidRPr="00A03B2F" w:rsidRDefault="00226C1A" w:rsidP="0051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(1,130)</w:t>
            </w:r>
          </w:p>
        </w:tc>
      </w:tr>
      <w:tr w:rsidR="00226C1A" w:rsidRPr="00A03B2F" w14:paraId="274209D4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359F2FE" w14:textId="099C1649" w:rsidR="00226C1A" w:rsidRPr="00A03B2F" w:rsidRDefault="00226C1A" w:rsidP="00226C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60" w:type="dxa"/>
            <w:vAlign w:val="bottom"/>
          </w:tcPr>
          <w:p w14:paraId="0CCBE08E" w14:textId="4056EA49" w:rsidR="00226C1A" w:rsidRPr="00A03B2F" w:rsidRDefault="0033259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</w:t>
            </w:r>
          </w:p>
        </w:tc>
        <w:tc>
          <w:tcPr>
            <w:tcW w:w="180" w:type="dxa"/>
            <w:vAlign w:val="bottom"/>
          </w:tcPr>
          <w:p w14:paraId="047258B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C32A7F" w14:textId="725690F5" w:rsidR="00226C1A" w:rsidRPr="00A03B2F" w:rsidRDefault="00226C1A" w:rsidP="00E9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911"/>
                <w:tab w:val="left" w:pos="172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1,377</w:t>
            </w:r>
          </w:p>
        </w:tc>
      </w:tr>
      <w:tr w:rsidR="00226C1A" w:rsidRPr="00A03B2F" w14:paraId="0285A51B" w14:textId="77777777" w:rsidTr="0032026C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B7FCCA1" w14:textId="17DFF257" w:rsidR="00226C1A" w:rsidRPr="00A03B2F" w:rsidRDefault="00226C1A" w:rsidP="00226C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A0252" w14:textId="05259291" w:rsidR="00226C1A" w:rsidRPr="00A03B2F" w:rsidRDefault="0033259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006706" w:rsidRPr="00A03B2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11,196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2697E8B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30"/>
                <w:tab w:val="decimal" w:pos="765"/>
              </w:tabs>
              <w:ind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7A805" w14:textId="4DE6C18D" w:rsidR="00226C1A" w:rsidRPr="00A03B2F" w:rsidRDefault="00226C1A" w:rsidP="0051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(1,547)</w:t>
            </w:r>
          </w:p>
        </w:tc>
      </w:tr>
      <w:tr w:rsidR="00226C1A" w:rsidRPr="00A03B2F" w14:paraId="1ECAFFAB" w14:textId="77777777" w:rsidTr="00FA035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C1BB5C1" w14:textId="05BCECC7" w:rsidR="00226C1A" w:rsidRPr="00A03B2F" w:rsidRDefault="00226C1A" w:rsidP="00226C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888C1" w14:textId="7B8A5812" w:rsidR="00226C1A" w:rsidRPr="00A03B2F" w:rsidRDefault="00A07510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(9,</w:t>
            </w:r>
            <w:r w:rsidR="00006706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368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7E43243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0C1F" w14:textId="0A0E7010" w:rsidR="00226C1A" w:rsidRPr="00A03B2F" w:rsidRDefault="00226C1A" w:rsidP="0051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(1,300)</w:t>
            </w:r>
          </w:p>
        </w:tc>
      </w:tr>
    </w:tbl>
    <w:p w14:paraId="5BB62F4B" w14:textId="2CEA9344" w:rsidR="00B345C9" w:rsidRPr="00A03B2F" w:rsidRDefault="000A4058" w:rsidP="00FE5F7E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ค่าใช้จ่ายตามธรรมชาติ</w:t>
      </w:r>
    </w:p>
    <w:p w14:paraId="77412762" w14:textId="77777777" w:rsidR="00B345C9" w:rsidRPr="00A03B2F" w:rsidRDefault="00B345C9" w:rsidP="00C74E0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0"/>
      </w:tblGrid>
      <w:tr w:rsidR="00ED4ADE" w:rsidRPr="00A03B2F" w14:paraId="406FE304" w14:textId="77777777" w:rsidTr="00BC6BFC">
        <w:tc>
          <w:tcPr>
            <w:tcW w:w="3600" w:type="dxa"/>
          </w:tcPr>
          <w:p w14:paraId="54C0B678" w14:textId="77777777" w:rsidR="00ED4ADE" w:rsidRPr="00A03B2F" w:rsidRDefault="00ED4ADE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C34B26" w14:textId="77777777" w:rsidR="00ED4ADE" w:rsidRPr="00A03B2F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6AD92" w14:textId="77777777" w:rsidR="00ED4ADE" w:rsidRPr="00A03B2F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1DDAE2D" w14:textId="77777777" w:rsidR="00ED4ADE" w:rsidRPr="00A03B2F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DE" w:rsidRPr="00A03B2F" w14:paraId="2FA5746A" w14:textId="77777777" w:rsidTr="00BC6BFC">
        <w:tc>
          <w:tcPr>
            <w:tcW w:w="3600" w:type="dxa"/>
          </w:tcPr>
          <w:p w14:paraId="1F64F529" w14:textId="77777777" w:rsidR="00ED4ADE" w:rsidRPr="00A03B2F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E0DAE8" w14:textId="0F25E753" w:rsidR="00ED4ADE" w:rsidRPr="00A03B2F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83AD49E" w14:textId="77777777" w:rsidR="00ED4ADE" w:rsidRPr="00A03B2F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FB7F2D" w14:textId="6935F79B" w:rsidR="00ED4ADE" w:rsidRPr="00A03B2F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4AA9A8" w14:textId="77777777" w:rsidR="00ED4ADE" w:rsidRPr="00A03B2F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505E" w14:textId="063682A6" w:rsidR="00ED4ADE" w:rsidRPr="00A03B2F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B272B25" w14:textId="77777777" w:rsidR="00ED4ADE" w:rsidRPr="00A03B2F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AF142A" w14:textId="1E51632A" w:rsidR="00ED4ADE" w:rsidRPr="00A03B2F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D4ADE" w:rsidRPr="00A03B2F" w14:paraId="042733D5" w14:textId="77777777" w:rsidTr="00BC6BFC">
        <w:tc>
          <w:tcPr>
            <w:tcW w:w="3600" w:type="dxa"/>
          </w:tcPr>
          <w:p w14:paraId="796FC239" w14:textId="77777777" w:rsidR="00ED4ADE" w:rsidRPr="00A03B2F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C221FB5" w14:textId="77777777" w:rsidR="00ED4ADE" w:rsidRPr="00A03B2F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A87" w:rsidRPr="00A03B2F" w14:paraId="0707BF8A" w14:textId="77777777" w:rsidTr="00BC6BFC">
        <w:tc>
          <w:tcPr>
            <w:tcW w:w="3600" w:type="dxa"/>
          </w:tcPr>
          <w:p w14:paraId="6EFC1405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260" w:type="dxa"/>
          </w:tcPr>
          <w:p w14:paraId="21AF82D9" w14:textId="2220E1BF" w:rsidR="00431A87" w:rsidRPr="00A03B2F" w:rsidRDefault="00431A87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2,3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46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270" w:type="dxa"/>
          </w:tcPr>
          <w:p w14:paraId="653B809E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219AC" w14:textId="0819E012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2,436,809</w:t>
            </w:r>
          </w:p>
        </w:tc>
        <w:tc>
          <w:tcPr>
            <w:tcW w:w="270" w:type="dxa"/>
          </w:tcPr>
          <w:p w14:paraId="4F5FA104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105E0" w14:textId="231649FF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2,6</w:t>
            </w:r>
            <w:r w:rsidR="00F25A86" w:rsidRPr="00A03B2F">
              <w:rPr>
                <w:rFonts w:ascii="Angsana New" w:hAnsi="Angsana New"/>
                <w:sz w:val="30"/>
                <w:szCs w:val="30"/>
              </w:rPr>
              <w:t>33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F25A86" w:rsidRPr="00A03B2F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14:paraId="7C3B19AB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4B747" w14:textId="3E1F5261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2,699,819</w:t>
            </w:r>
          </w:p>
        </w:tc>
      </w:tr>
      <w:tr w:rsidR="00431A87" w:rsidRPr="00A03B2F" w14:paraId="3779330A" w14:textId="77777777" w:rsidTr="00FF757C">
        <w:tc>
          <w:tcPr>
            <w:tcW w:w="3600" w:type="dxa"/>
          </w:tcPr>
          <w:p w14:paraId="4F4BD312" w14:textId="77777777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 w:hint="cs"/>
                <w:cs/>
              </w:rPr>
              <w:t>ค่าภาษีสรรพสามิต</w:t>
            </w:r>
          </w:p>
        </w:tc>
        <w:tc>
          <w:tcPr>
            <w:tcW w:w="1260" w:type="dxa"/>
          </w:tcPr>
          <w:p w14:paraId="6B65088A" w14:textId="409B3271" w:rsidR="00431A87" w:rsidRPr="00A03B2F" w:rsidRDefault="00431A87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1,736,538</w:t>
            </w:r>
          </w:p>
        </w:tc>
        <w:tc>
          <w:tcPr>
            <w:tcW w:w="270" w:type="dxa"/>
          </w:tcPr>
          <w:p w14:paraId="1E058507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D30CA" w14:textId="5026D15D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1,540,653</w:t>
            </w:r>
          </w:p>
        </w:tc>
        <w:tc>
          <w:tcPr>
            <w:tcW w:w="270" w:type="dxa"/>
          </w:tcPr>
          <w:p w14:paraId="5ED587A7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FC71" w14:textId="4C54BE09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1,736,538</w:t>
            </w:r>
          </w:p>
        </w:tc>
        <w:tc>
          <w:tcPr>
            <w:tcW w:w="270" w:type="dxa"/>
          </w:tcPr>
          <w:p w14:paraId="6CFE4EAB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CEB3B" w14:textId="15890FF6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1,540,653</w:t>
            </w:r>
          </w:p>
        </w:tc>
      </w:tr>
      <w:tr w:rsidR="00431A87" w:rsidRPr="00A03B2F" w14:paraId="6C3A88DF" w14:textId="77777777" w:rsidTr="00FF757C">
        <w:tc>
          <w:tcPr>
            <w:tcW w:w="3600" w:type="dxa"/>
          </w:tcPr>
          <w:p w14:paraId="3FA7E32B" w14:textId="34EF5B46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A03B2F">
              <w:rPr>
                <w:rFonts w:ascii="Angsana New" w:hAnsi="Angsana New" w:cs="Angsana New" w:hint="cs"/>
                <w:cs/>
                <w:lang w:val="en-US"/>
              </w:rPr>
              <w:t>ผลประโยชน์ของ</w:t>
            </w:r>
            <w:r w:rsidRPr="00A03B2F">
              <w:rPr>
                <w:rFonts w:ascii="Angsana New" w:hAnsi="Angsana New" w:cs="Angsana New"/>
                <w:cs/>
                <w:lang w:val="en-US"/>
              </w:rPr>
              <w:t>พนักงาน</w:t>
            </w:r>
          </w:p>
        </w:tc>
        <w:tc>
          <w:tcPr>
            <w:tcW w:w="1260" w:type="dxa"/>
          </w:tcPr>
          <w:p w14:paraId="1A8B04F2" w14:textId="27D27A3E" w:rsidR="00431A87" w:rsidRPr="00A03B2F" w:rsidRDefault="00431A87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1,4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30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62496D43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189C5" w14:textId="769C05D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1,465,458</w:t>
            </w:r>
          </w:p>
        </w:tc>
        <w:tc>
          <w:tcPr>
            <w:tcW w:w="270" w:type="dxa"/>
          </w:tcPr>
          <w:p w14:paraId="0E3F09A9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249A0" w14:textId="6A0B2D91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1,417,008</w:t>
            </w:r>
          </w:p>
        </w:tc>
        <w:tc>
          <w:tcPr>
            <w:tcW w:w="270" w:type="dxa"/>
          </w:tcPr>
          <w:p w14:paraId="0CAF3F91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6593F" w14:textId="2485A161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1,452,855</w:t>
            </w:r>
          </w:p>
        </w:tc>
      </w:tr>
      <w:tr w:rsidR="00431A87" w:rsidRPr="00A03B2F" w14:paraId="3E9913F7" w14:textId="77777777" w:rsidTr="00FF757C">
        <w:tc>
          <w:tcPr>
            <w:tcW w:w="3600" w:type="dxa"/>
          </w:tcPr>
          <w:p w14:paraId="775759C6" w14:textId="77777777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 w:hint="cs"/>
                <w:cs/>
              </w:rPr>
              <w:t xml:space="preserve">ค่าใช้จ่ายการส่งเสริมการขายและ </w:t>
            </w:r>
          </w:p>
          <w:p w14:paraId="73066F82" w14:textId="6D1BF3F1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 w:hint="cs"/>
                <w:cs/>
              </w:rPr>
              <w:t xml:space="preserve">   การตลาด</w:t>
            </w:r>
          </w:p>
        </w:tc>
        <w:tc>
          <w:tcPr>
            <w:tcW w:w="1260" w:type="dxa"/>
          </w:tcPr>
          <w:p w14:paraId="4DF63600" w14:textId="77777777" w:rsidR="000A4164" w:rsidRPr="00A03B2F" w:rsidRDefault="000A4164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58F0C61C" w14:textId="71F0B6E2" w:rsidR="00431A87" w:rsidRPr="00A03B2F" w:rsidRDefault="0067140A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722,748</w:t>
            </w:r>
          </w:p>
        </w:tc>
        <w:tc>
          <w:tcPr>
            <w:tcW w:w="270" w:type="dxa"/>
          </w:tcPr>
          <w:p w14:paraId="27ED11FD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EE52B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4CD7ED60" w14:textId="026A87C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634,214</w:t>
            </w:r>
          </w:p>
        </w:tc>
        <w:tc>
          <w:tcPr>
            <w:tcW w:w="270" w:type="dxa"/>
          </w:tcPr>
          <w:p w14:paraId="12BA6D3F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6AFA3" w14:textId="77777777" w:rsidR="000A4164" w:rsidRPr="00A03B2F" w:rsidRDefault="000A4164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4FDB68C" w14:textId="173E0514" w:rsidR="00431A87" w:rsidRPr="00A03B2F" w:rsidRDefault="0067140A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722,748</w:t>
            </w:r>
          </w:p>
        </w:tc>
        <w:tc>
          <w:tcPr>
            <w:tcW w:w="270" w:type="dxa"/>
          </w:tcPr>
          <w:p w14:paraId="1D49E3CB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450D639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F8A06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0C373FD9" w14:textId="646F01C9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634,214</w:t>
            </w:r>
          </w:p>
        </w:tc>
      </w:tr>
      <w:tr w:rsidR="00431A87" w:rsidRPr="00A03B2F" w14:paraId="16EC3734" w14:textId="77777777" w:rsidTr="00FF757C">
        <w:tc>
          <w:tcPr>
            <w:tcW w:w="3600" w:type="dxa"/>
          </w:tcPr>
          <w:p w14:paraId="1CA1BBB0" w14:textId="77777777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cs/>
              </w:rPr>
              <w:t>ค่าเสื่อมราคาและ</w:t>
            </w:r>
            <w:r w:rsidRPr="00A03B2F">
              <w:rPr>
                <w:rFonts w:ascii="Angsana New" w:hAnsi="Angsana New" w:cs="Angsana New" w:hint="cs"/>
                <w:cs/>
                <w:lang w:val="en-US"/>
              </w:rPr>
              <w:t>ค่าตัดจำหน่าย</w:t>
            </w:r>
          </w:p>
        </w:tc>
        <w:tc>
          <w:tcPr>
            <w:tcW w:w="1260" w:type="dxa"/>
          </w:tcPr>
          <w:p w14:paraId="3080FC43" w14:textId="6A2A022C" w:rsidR="00431A87" w:rsidRPr="00A03B2F" w:rsidRDefault="006C382A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474,823</w:t>
            </w:r>
          </w:p>
        </w:tc>
        <w:tc>
          <w:tcPr>
            <w:tcW w:w="270" w:type="dxa"/>
          </w:tcPr>
          <w:p w14:paraId="5F5A5DE5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105F1" w14:textId="0EE5D905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404,462</w:t>
            </w:r>
          </w:p>
        </w:tc>
        <w:tc>
          <w:tcPr>
            <w:tcW w:w="270" w:type="dxa"/>
          </w:tcPr>
          <w:p w14:paraId="75DDA9AB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2EB06" w14:textId="452214C8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430,693</w:t>
            </w:r>
          </w:p>
        </w:tc>
        <w:tc>
          <w:tcPr>
            <w:tcW w:w="270" w:type="dxa"/>
          </w:tcPr>
          <w:p w14:paraId="77BF2037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3D26A" w14:textId="6D1EF54F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361,384</w:t>
            </w:r>
          </w:p>
        </w:tc>
      </w:tr>
      <w:tr w:rsidR="00431A87" w:rsidRPr="00A03B2F" w14:paraId="67114727" w14:textId="77777777" w:rsidTr="00FF757C">
        <w:tc>
          <w:tcPr>
            <w:tcW w:w="3600" w:type="dxa"/>
          </w:tcPr>
          <w:p w14:paraId="43F0A490" w14:textId="77777777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 w:hint="cs"/>
                <w:cs/>
              </w:rPr>
              <w:t>ค่าขนส่งและค่าน้ำมันในการเดินทาง</w:t>
            </w:r>
          </w:p>
        </w:tc>
        <w:tc>
          <w:tcPr>
            <w:tcW w:w="1260" w:type="dxa"/>
          </w:tcPr>
          <w:p w14:paraId="6DC29CCC" w14:textId="36E31B17" w:rsidR="00431A87" w:rsidRPr="00A03B2F" w:rsidRDefault="00431A87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252,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5E063399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65E4F" w14:textId="3768E60D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279,020</w:t>
            </w:r>
          </w:p>
        </w:tc>
        <w:tc>
          <w:tcPr>
            <w:tcW w:w="270" w:type="dxa"/>
          </w:tcPr>
          <w:p w14:paraId="3C8CBB7D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18C7D" w14:textId="0447B615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252,557</w:t>
            </w:r>
          </w:p>
        </w:tc>
        <w:tc>
          <w:tcPr>
            <w:tcW w:w="270" w:type="dxa"/>
          </w:tcPr>
          <w:p w14:paraId="1C778EB3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A2319" w14:textId="749BDC82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278,778</w:t>
            </w:r>
          </w:p>
        </w:tc>
      </w:tr>
      <w:tr w:rsidR="00431A87" w:rsidRPr="00A03B2F" w14:paraId="0D28F3F6" w14:textId="77777777" w:rsidTr="00FF757C">
        <w:tc>
          <w:tcPr>
            <w:tcW w:w="3600" w:type="dxa"/>
          </w:tcPr>
          <w:p w14:paraId="18015EA1" w14:textId="1B4C8D71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0797F339" w14:textId="307339A9" w:rsidR="00431A87" w:rsidRPr="00A03B2F" w:rsidRDefault="00431A87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186,1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6B5A960A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AF0A7" w14:textId="2C689558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185,102</w:t>
            </w:r>
          </w:p>
        </w:tc>
        <w:tc>
          <w:tcPr>
            <w:tcW w:w="270" w:type="dxa"/>
          </w:tcPr>
          <w:p w14:paraId="292EE341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0EB04" w14:textId="636C64B1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174,973</w:t>
            </w:r>
          </w:p>
        </w:tc>
        <w:tc>
          <w:tcPr>
            <w:tcW w:w="270" w:type="dxa"/>
          </w:tcPr>
          <w:p w14:paraId="17D4A6FD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6E3AB" w14:textId="0BEF1906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166,433</w:t>
            </w:r>
          </w:p>
        </w:tc>
      </w:tr>
      <w:tr w:rsidR="00431A87" w:rsidRPr="00A03B2F" w14:paraId="4F4268EA" w14:textId="77777777" w:rsidTr="00FF757C">
        <w:tc>
          <w:tcPr>
            <w:tcW w:w="3600" w:type="dxa"/>
          </w:tcPr>
          <w:p w14:paraId="1CE3918A" w14:textId="77777777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D97837C" w14:textId="33543E3D" w:rsidR="00431A87" w:rsidRPr="00A03B2F" w:rsidRDefault="00431A87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10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7,</w:t>
            </w:r>
            <w:r w:rsidRPr="00A03B2F">
              <w:rPr>
                <w:rFonts w:ascii="Angsana New" w:hAnsi="Angsana New"/>
                <w:sz w:val="30"/>
                <w:szCs w:val="30"/>
              </w:rPr>
              <w:t>4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89C1432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FAE70" w14:textId="0C7A6263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92,888</w:t>
            </w:r>
          </w:p>
        </w:tc>
        <w:tc>
          <w:tcPr>
            <w:tcW w:w="270" w:type="dxa"/>
          </w:tcPr>
          <w:p w14:paraId="2293C439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B87C4" w14:textId="05BC1628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105,448</w:t>
            </w:r>
          </w:p>
        </w:tc>
        <w:tc>
          <w:tcPr>
            <w:tcW w:w="270" w:type="dxa"/>
          </w:tcPr>
          <w:p w14:paraId="15F42181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60749" w14:textId="00C54025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91,683</w:t>
            </w:r>
          </w:p>
        </w:tc>
      </w:tr>
      <w:tr w:rsidR="00431A87" w:rsidRPr="00A03B2F" w14:paraId="757B98AE" w14:textId="77777777" w:rsidTr="00FF757C">
        <w:tc>
          <w:tcPr>
            <w:tcW w:w="3600" w:type="dxa"/>
          </w:tcPr>
          <w:p w14:paraId="35FE1261" w14:textId="450F3465" w:rsidR="00431A87" w:rsidRPr="00A03B2F" w:rsidRDefault="00431A87" w:rsidP="00431A8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/>
                <w:cs/>
              </w:rPr>
              <w:t>อื่น</w:t>
            </w:r>
            <w:r w:rsidR="006C382A" w:rsidRPr="00A03B2F">
              <w:rPr>
                <w:rFonts w:ascii="Angsana New" w:hAnsi="Angsana New" w:cs="Angsana New"/>
                <w:lang w:val="en-US"/>
              </w:rPr>
              <w:t xml:space="preserve"> </w:t>
            </w:r>
            <w:r w:rsidRPr="00A03B2F">
              <w:rPr>
                <w:rFonts w:ascii="Angsana New" w:hAnsi="Angsana New" w:cs="Angsana New"/>
                <w:cs/>
              </w:rPr>
              <w:t xml:space="preserve">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B4BE5E" w14:textId="00308F1B" w:rsidR="00431A87" w:rsidRPr="00A03B2F" w:rsidRDefault="00431A87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77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78F81AD9" w14:textId="556E0D70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2AFCF4" w14:textId="519A388E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384,856</w:t>
            </w:r>
          </w:p>
        </w:tc>
        <w:tc>
          <w:tcPr>
            <w:tcW w:w="270" w:type="dxa"/>
          </w:tcPr>
          <w:p w14:paraId="4936FBE0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9950B" w14:textId="58B2C564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3</w:t>
            </w:r>
            <w:r w:rsidR="006C382A" w:rsidRPr="00A03B2F">
              <w:rPr>
                <w:rFonts w:ascii="Angsana New" w:hAnsi="Angsana New"/>
                <w:sz w:val="30"/>
                <w:szCs w:val="30"/>
              </w:rPr>
              <w:t>2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5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7E3E76" w:rsidRPr="00A03B2F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3687AA94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7B29B" w14:textId="209F94FF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332,128</w:t>
            </w:r>
          </w:p>
        </w:tc>
      </w:tr>
      <w:tr w:rsidR="00431A87" w:rsidRPr="00A03B2F" w14:paraId="755F49A5" w14:textId="77777777" w:rsidTr="00BC6BFC">
        <w:tc>
          <w:tcPr>
            <w:tcW w:w="3600" w:type="dxa"/>
          </w:tcPr>
          <w:p w14:paraId="219D4A24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EE28C5" w14:textId="77777777" w:rsidR="00B3235A" w:rsidRPr="00A03B2F" w:rsidRDefault="00B3235A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5E70BCB3" w14:textId="31993217" w:rsidR="00431A87" w:rsidRPr="00A03B2F" w:rsidRDefault="0067140A" w:rsidP="00C7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7,633,875</w:t>
            </w:r>
          </w:p>
        </w:tc>
        <w:tc>
          <w:tcPr>
            <w:tcW w:w="270" w:type="dxa"/>
          </w:tcPr>
          <w:p w14:paraId="26040502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69B5AD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FDB77" w14:textId="1B6B74E2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7,423,462</w:t>
            </w:r>
          </w:p>
        </w:tc>
        <w:tc>
          <w:tcPr>
            <w:tcW w:w="270" w:type="dxa"/>
          </w:tcPr>
          <w:p w14:paraId="4BF348C9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F1A516" w14:textId="77777777" w:rsidR="00B3235A" w:rsidRPr="00A03B2F" w:rsidRDefault="00B3235A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3C2EB8" w14:textId="272C04D1" w:rsidR="00431A87" w:rsidRPr="00A03B2F" w:rsidRDefault="0067140A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7,798,841</w:t>
            </w:r>
          </w:p>
        </w:tc>
        <w:tc>
          <w:tcPr>
            <w:tcW w:w="270" w:type="dxa"/>
          </w:tcPr>
          <w:p w14:paraId="52D931AB" w14:textId="73766951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2D2102" w14:textId="77777777" w:rsidR="00431A87" w:rsidRPr="00A03B2F" w:rsidRDefault="00431A87" w:rsidP="0043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7FB569" w14:textId="6C5844CB" w:rsidR="00431A87" w:rsidRPr="00A03B2F" w:rsidRDefault="00431A87" w:rsidP="00431A8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7,557,947</w:t>
            </w:r>
          </w:p>
        </w:tc>
      </w:tr>
    </w:tbl>
    <w:p w14:paraId="0EAD5083" w14:textId="3E6946B8" w:rsidR="00B9432A" w:rsidRPr="00A03B2F" w:rsidRDefault="00B9432A" w:rsidP="00C74E0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E029E9" w14:textId="437C0FCD" w:rsidR="00072282" w:rsidRPr="00A03B2F" w:rsidRDefault="00E43EF7" w:rsidP="006C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ในระหว่างปี</w:t>
      </w:r>
      <w:r w:rsidR="006C382A" w:rsidRPr="00A03B2F">
        <w:rPr>
          <w:rFonts w:ascii="Angsana New" w:hAnsi="Angsana New"/>
          <w:sz w:val="30"/>
          <w:szCs w:val="30"/>
        </w:rPr>
        <w:t xml:space="preserve"> 2568 </w:t>
      </w:r>
      <w:r w:rsidRPr="00A03B2F">
        <w:rPr>
          <w:rFonts w:ascii="Angsana New" w:hAnsi="Angsana New"/>
          <w:sz w:val="30"/>
          <w:szCs w:val="30"/>
          <w:cs/>
        </w:rPr>
        <w:t>กลุ่มบริษัทจ่ายเงินสมทบกองทุนสำรองเลี้ยงชีพสำหรับพนักงานของกลุ่มบริษัท</w:t>
      </w:r>
      <w:r w:rsidR="005874BF" w:rsidRPr="00A03B2F">
        <w:rPr>
          <w:rFonts w:ascii="Angsana New" w:hAnsi="Angsana New" w:hint="cs"/>
          <w:sz w:val="30"/>
          <w:szCs w:val="30"/>
          <w:cs/>
        </w:rPr>
        <w:t>และบริษัท</w:t>
      </w:r>
      <w:r w:rsidRPr="00A03B2F">
        <w:rPr>
          <w:rFonts w:ascii="Angsana New" w:hAnsi="Angsana New"/>
          <w:sz w:val="30"/>
          <w:szCs w:val="30"/>
          <w:cs/>
        </w:rPr>
        <w:t>เป็นจำนวน</w:t>
      </w:r>
      <w:r w:rsidR="00FC2DAC" w:rsidRPr="00A03B2F">
        <w:rPr>
          <w:rFonts w:ascii="Angsana New" w:hAnsi="Angsana New"/>
          <w:sz w:val="30"/>
          <w:szCs w:val="30"/>
        </w:rPr>
        <w:t xml:space="preserve"> </w:t>
      </w:r>
      <w:r w:rsidR="00431A87" w:rsidRPr="00A03B2F">
        <w:rPr>
          <w:rFonts w:ascii="Angsana New" w:hAnsi="Angsana New"/>
          <w:sz w:val="30"/>
          <w:szCs w:val="30"/>
        </w:rPr>
        <w:t xml:space="preserve">38.02 </w:t>
      </w:r>
      <w:r w:rsidR="00431A87" w:rsidRPr="00A03B2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31A87" w:rsidRPr="00A03B2F">
        <w:rPr>
          <w:rFonts w:ascii="Angsana New" w:hAnsi="Angsana New"/>
          <w:sz w:val="30"/>
          <w:szCs w:val="30"/>
        </w:rPr>
        <w:t xml:space="preserve">37.67 </w:t>
      </w:r>
      <w:r w:rsidRPr="00A03B2F">
        <w:rPr>
          <w:rFonts w:ascii="Angsana New" w:hAnsi="Angsana New"/>
          <w:sz w:val="30"/>
          <w:szCs w:val="30"/>
          <w:cs/>
        </w:rPr>
        <w:t xml:space="preserve">บาท ตามลำดับ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(</w:t>
      </w:r>
      <w:r w:rsidRPr="00A03B2F">
        <w:rPr>
          <w:rFonts w:ascii="Angsana New" w:hAnsi="Angsana New"/>
          <w:i/>
          <w:iCs/>
          <w:sz w:val="30"/>
          <w:szCs w:val="30"/>
        </w:rPr>
        <w:t>256</w:t>
      </w:r>
      <w:r w:rsidR="00226C1A" w:rsidRPr="00A03B2F">
        <w:rPr>
          <w:rFonts w:ascii="Angsana New" w:hAnsi="Angsana New"/>
          <w:i/>
          <w:iCs/>
          <w:sz w:val="30"/>
          <w:szCs w:val="30"/>
        </w:rPr>
        <w:t>7</w:t>
      </w:r>
      <w:r w:rsidRPr="00A03B2F">
        <w:rPr>
          <w:rFonts w:ascii="Angsana New" w:hAnsi="Angsana New"/>
          <w:i/>
          <w:iCs/>
          <w:sz w:val="30"/>
          <w:szCs w:val="30"/>
          <w:cs/>
        </w:rPr>
        <w:t>: จำนวน</w:t>
      </w:r>
      <w:r w:rsidR="005874BF" w:rsidRPr="00A03B2F">
        <w:rPr>
          <w:rFonts w:ascii="Angsana New" w:hAnsi="Angsana New"/>
          <w:i/>
          <w:iCs/>
          <w:sz w:val="30"/>
          <w:szCs w:val="30"/>
        </w:rPr>
        <w:t xml:space="preserve"> </w:t>
      </w:r>
      <w:r w:rsidR="00226C1A" w:rsidRPr="00A03B2F">
        <w:rPr>
          <w:rFonts w:ascii="Angsana New" w:hAnsi="Angsana New"/>
          <w:i/>
          <w:iCs/>
          <w:sz w:val="30"/>
          <w:szCs w:val="30"/>
        </w:rPr>
        <w:t>37</w:t>
      </w:r>
      <w:r w:rsidR="00F528C6" w:rsidRPr="00A03B2F">
        <w:rPr>
          <w:rFonts w:ascii="Angsana New" w:hAnsi="Angsana New"/>
          <w:i/>
          <w:iCs/>
          <w:sz w:val="30"/>
          <w:szCs w:val="30"/>
        </w:rPr>
        <w:t>.2</w:t>
      </w:r>
      <w:r w:rsidR="00226C1A" w:rsidRPr="00A03B2F">
        <w:rPr>
          <w:rFonts w:ascii="Angsana New" w:hAnsi="Angsana New"/>
          <w:i/>
          <w:iCs/>
          <w:sz w:val="30"/>
          <w:szCs w:val="30"/>
        </w:rPr>
        <w:t>5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 ล้านบาทและ</w:t>
      </w:r>
      <w:r w:rsidR="005874BF" w:rsidRPr="00A03B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26C1A" w:rsidRPr="00A03B2F">
        <w:rPr>
          <w:rFonts w:ascii="Angsana New" w:hAnsi="Angsana New"/>
          <w:i/>
          <w:iCs/>
          <w:sz w:val="30"/>
          <w:szCs w:val="30"/>
        </w:rPr>
        <w:t>36</w:t>
      </w:r>
      <w:r w:rsidR="00F528C6" w:rsidRPr="00A03B2F">
        <w:rPr>
          <w:rFonts w:ascii="Angsana New" w:hAnsi="Angsana New"/>
          <w:i/>
          <w:iCs/>
          <w:sz w:val="30"/>
          <w:szCs w:val="30"/>
        </w:rPr>
        <w:t>.</w:t>
      </w:r>
      <w:r w:rsidR="00226C1A" w:rsidRPr="00A03B2F">
        <w:rPr>
          <w:rFonts w:ascii="Angsana New" w:hAnsi="Angsana New"/>
          <w:i/>
          <w:iCs/>
          <w:sz w:val="30"/>
          <w:szCs w:val="30"/>
        </w:rPr>
        <w:t>78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D773E" w:rsidRPr="00A03B2F">
        <w:rPr>
          <w:rFonts w:ascii="Angsana New" w:hAnsi="Angsana New"/>
          <w:i/>
          <w:iCs/>
          <w:sz w:val="30"/>
          <w:szCs w:val="30"/>
        </w:rPr>
        <w:t xml:space="preserve"> </w:t>
      </w:r>
      <w:r w:rsidRPr="00A03B2F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14:paraId="67CAE180" w14:textId="03345CFE" w:rsidR="00E43EF7" w:rsidRPr="00A03B2F" w:rsidRDefault="00E43EF7" w:rsidP="006C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E261753" w14:textId="0EA926E9" w:rsidR="00E43EF7" w:rsidRPr="00A03B2F" w:rsidRDefault="00E4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5237B" w14:textId="168D5EF1" w:rsidR="003C2181" w:rsidRPr="00A03B2F" w:rsidRDefault="00304410" w:rsidP="008558E8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3C2181" w:rsidRPr="00A03B2F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41ED6D9C" w14:textId="77777777" w:rsidR="00D97B37" w:rsidRPr="00A03B2F" w:rsidRDefault="00D97B37" w:rsidP="006146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305"/>
        <w:gridCol w:w="270"/>
        <w:gridCol w:w="1170"/>
        <w:gridCol w:w="270"/>
        <w:gridCol w:w="1260"/>
        <w:gridCol w:w="270"/>
        <w:gridCol w:w="1260"/>
      </w:tblGrid>
      <w:tr w:rsidR="00D97B37" w:rsidRPr="00A03B2F" w14:paraId="00B6CA14" w14:textId="77777777" w:rsidTr="0032026C">
        <w:trPr>
          <w:tblHeader/>
        </w:trPr>
        <w:tc>
          <w:tcPr>
            <w:tcW w:w="3465" w:type="dxa"/>
          </w:tcPr>
          <w:p w14:paraId="4C92D469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45" w:type="dxa"/>
            <w:gridSpan w:val="3"/>
          </w:tcPr>
          <w:p w14:paraId="37EB98B6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4E4C6A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AD67798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B37" w:rsidRPr="00A03B2F" w14:paraId="20DC98D3" w14:textId="77777777" w:rsidTr="0032026C">
        <w:trPr>
          <w:tblHeader/>
        </w:trPr>
        <w:tc>
          <w:tcPr>
            <w:tcW w:w="3465" w:type="dxa"/>
          </w:tcPr>
          <w:p w14:paraId="7F731C28" w14:textId="77777777" w:rsidR="00D97B37" w:rsidRPr="00A03B2F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E0C21E4" w14:textId="63F5B166" w:rsidR="00D97B37" w:rsidRPr="00A03B2F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27D1AD8" w14:textId="77777777" w:rsidR="00D97B37" w:rsidRPr="00A03B2F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7BA36B" w14:textId="136C8ECF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38F646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C89F6" w14:textId="4895A649" w:rsidR="00D97B37" w:rsidRPr="00A03B2F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D55747C" w14:textId="77777777" w:rsidR="00D97B37" w:rsidRPr="00A03B2F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62BC40" w14:textId="4C2D4596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97B37" w:rsidRPr="00A03B2F" w14:paraId="2356BB36" w14:textId="77777777" w:rsidTr="0032026C">
        <w:trPr>
          <w:tblHeader/>
        </w:trPr>
        <w:tc>
          <w:tcPr>
            <w:tcW w:w="3465" w:type="dxa"/>
          </w:tcPr>
          <w:p w14:paraId="49DFABA0" w14:textId="77777777" w:rsidR="00D97B37" w:rsidRPr="00A03B2F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5" w:type="dxa"/>
            <w:gridSpan w:val="7"/>
          </w:tcPr>
          <w:p w14:paraId="24C7E2DB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(</w:t>
            </w:r>
            <w:r w:rsidRPr="00A0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7B37" w:rsidRPr="00A03B2F" w14:paraId="25CEA6D4" w14:textId="77777777" w:rsidTr="0032026C">
        <w:tc>
          <w:tcPr>
            <w:tcW w:w="3465" w:type="dxa"/>
          </w:tcPr>
          <w:p w14:paraId="5158BD50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305" w:type="dxa"/>
            <w:vAlign w:val="bottom"/>
          </w:tcPr>
          <w:p w14:paraId="546396D4" w14:textId="77777777" w:rsidR="00D97B37" w:rsidRPr="00A03B2F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E2B05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E516CA" w14:textId="77777777" w:rsidR="00D97B37" w:rsidRPr="00A03B2F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1128" w14:textId="77777777" w:rsidR="00D97B37" w:rsidRPr="00A03B2F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A71A34" w14:textId="77777777" w:rsidR="00D97B37" w:rsidRPr="00A03B2F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4FB3B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46E511" w14:textId="77777777" w:rsidR="00D97B37" w:rsidRPr="00A03B2F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C1A" w:rsidRPr="00A03B2F" w14:paraId="7FFDF9F0" w14:textId="77777777" w:rsidTr="0032026C">
        <w:tc>
          <w:tcPr>
            <w:tcW w:w="3465" w:type="dxa"/>
          </w:tcPr>
          <w:p w14:paraId="03E2CAD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305" w:type="dxa"/>
            <w:vAlign w:val="bottom"/>
          </w:tcPr>
          <w:p w14:paraId="2E8C59F2" w14:textId="569D5E72" w:rsidR="00226C1A" w:rsidRPr="00A03B2F" w:rsidRDefault="00D93F37" w:rsidP="0029000F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101FC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326DB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326DB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270" w:type="dxa"/>
          </w:tcPr>
          <w:p w14:paraId="59636976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D1B7D2" w14:textId="4872ABD6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168,284</w:t>
            </w:r>
          </w:p>
        </w:tc>
        <w:tc>
          <w:tcPr>
            <w:tcW w:w="270" w:type="dxa"/>
          </w:tcPr>
          <w:p w14:paraId="6985D8F7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E1683A" w14:textId="2CEAEAC0" w:rsidR="00226C1A" w:rsidRPr="00A03B2F" w:rsidRDefault="0061469A" w:rsidP="003C2D7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87,577</w:t>
            </w:r>
          </w:p>
        </w:tc>
        <w:tc>
          <w:tcPr>
            <w:tcW w:w="270" w:type="dxa"/>
          </w:tcPr>
          <w:p w14:paraId="38685382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588549" w14:textId="4B60E34F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135,810</w:t>
            </w:r>
          </w:p>
        </w:tc>
      </w:tr>
      <w:tr w:rsidR="00226C1A" w:rsidRPr="00A03B2F" w14:paraId="4916EBEF" w14:textId="77777777" w:rsidTr="0032026C">
        <w:tc>
          <w:tcPr>
            <w:tcW w:w="3465" w:type="dxa"/>
          </w:tcPr>
          <w:p w14:paraId="4D6A63C6" w14:textId="7007636D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8C7408"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58278E0" w14:textId="29ABF342" w:rsidR="00226C1A" w:rsidRPr="00A03B2F" w:rsidRDefault="00D93F37" w:rsidP="006309C4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(646)</w:t>
            </w:r>
          </w:p>
        </w:tc>
        <w:tc>
          <w:tcPr>
            <w:tcW w:w="270" w:type="dxa"/>
          </w:tcPr>
          <w:p w14:paraId="7963E9F6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13723D" w14:textId="4247E2B3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1248FB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868F37" w14:textId="2F0CA155" w:rsidR="00226C1A" w:rsidRPr="00A03B2F" w:rsidRDefault="00D93F37" w:rsidP="003C2D7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(646)</w:t>
            </w:r>
          </w:p>
        </w:tc>
        <w:tc>
          <w:tcPr>
            <w:tcW w:w="270" w:type="dxa"/>
          </w:tcPr>
          <w:p w14:paraId="5730F623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5F8FA9" w14:textId="3183A390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26C1A" w:rsidRPr="00A03B2F" w14:paraId="3FD52E23" w14:textId="77777777" w:rsidTr="0032026C">
        <w:tc>
          <w:tcPr>
            <w:tcW w:w="3465" w:type="dxa"/>
          </w:tcPr>
          <w:p w14:paraId="0F6609B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704D" w14:textId="3122C306" w:rsidR="00226C1A" w:rsidRPr="00A03B2F" w:rsidRDefault="00D93F37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101FC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326DB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101FC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326DB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</w:tcPr>
          <w:p w14:paraId="38310F3E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28C1F" w14:textId="18586E14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168,284</w:t>
            </w:r>
          </w:p>
        </w:tc>
        <w:tc>
          <w:tcPr>
            <w:tcW w:w="270" w:type="dxa"/>
          </w:tcPr>
          <w:p w14:paraId="41666FDB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E024C" w14:textId="3501F000" w:rsidR="00226C1A" w:rsidRPr="00A03B2F" w:rsidRDefault="0061469A" w:rsidP="003C2D7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86,931</w:t>
            </w:r>
          </w:p>
        </w:tc>
        <w:tc>
          <w:tcPr>
            <w:tcW w:w="270" w:type="dxa"/>
          </w:tcPr>
          <w:p w14:paraId="0D0ADA01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A1B45" w14:textId="3F725CA7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135,810</w:t>
            </w:r>
          </w:p>
        </w:tc>
      </w:tr>
      <w:tr w:rsidR="00226C1A" w:rsidRPr="00A03B2F" w14:paraId="11589D81" w14:textId="77777777" w:rsidTr="0032026C">
        <w:tc>
          <w:tcPr>
            <w:tcW w:w="3465" w:type="dxa"/>
          </w:tcPr>
          <w:p w14:paraId="7057C92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2CCF891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68C864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DC6598" w14:textId="77777777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3233B7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F6AF7F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B787EE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E6ABC6" w14:textId="77777777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26C1A" w:rsidRPr="00A03B2F" w14:paraId="372A46C1" w14:textId="77777777" w:rsidTr="0032026C">
        <w:tc>
          <w:tcPr>
            <w:tcW w:w="3465" w:type="dxa"/>
          </w:tcPr>
          <w:p w14:paraId="0F9F17C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305" w:type="dxa"/>
            <w:vAlign w:val="bottom"/>
          </w:tcPr>
          <w:p w14:paraId="65603D27" w14:textId="79452478" w:rsidR="00226C1A" w:rsidRPr="00A03B2F" w:rsidRDefault="00D93F37" w:rsidP="0029000F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18,063</w:t>
            </w:r>
          </w:p>
        </w:tc>
        <w:tc>
          <w:tcPr>
            <w:tcW w:w="270" w:type="dxa"/>
          </w:tcPr>
          <w:p w14:paraId="3816F7C8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2C7BBC" w14:textId="3FDE70D0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(19,816)</w:t>
            </w:r>
          </w:p>
        </w:tc>
        <w:tc>
          <w:tcPr>
            <w:tcW w:w="270" w:type="dxa"/>
          </w:tcPr>
          <w:p w14:paraId="1993D176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D76080" w14:textId="25410A13" w:rsidR="00226C1A" w:rsidRPr="00A03B2F" w:rsidRDefault="00D93F37" w:rsidP="003C2D7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="00FE5F57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</w:tcPr>
          <w:p w14:paraId="1F9DF707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1A89EF" w14:textId="76ED8A85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(24,443)</w:t>
            </w:r>
          </w:p>
        </w:tc>
      </w:tr>
      <w:tr w:rsidR="00226C1A" w:rsidRPr="00A03B2F" w14:paraId="363C6F6A" w14:textId="77777777" w:rsidTr="0032026C">
        <w:tc>
          <w:tcPr>
            <w:tcW w:w="3465" w:type="dxa"/>
          </w:tcPr>
          <w:p w14:paraId="6BE9250A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EE30C" w14:textId="56E76003" w:rsidR="00226C1A" w:rsidRPr="00A03B2F" w:rsidRDefault="00D93F37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F24DD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326DB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654AE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326DB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09992B4A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E66E3" w14:textId="70480C6F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148,468</w:t>
            </w:r>
          </w:p>
        </w:tc>
        <w:tc>
          <w:tcPr>
            <w:tcW w:w="270" w:type="dxa"/>
          </w:tcPr>
          <w:p w14:paraId="2D5DE45D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E8BB8" w14:textId="6019A878" w:rsidR="00226C1A" w:rsidRPr="00A03B2F" w:rsidRDefault="00FE5F57" w:rsidP="003C2D7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98,88</w:t>
            </w:r>
            <w:r w:rsidR="00EF1D38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712D3B4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3A2" w14:textId="0E55D580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111,367</w:t>
            </w:r>
          </w:p>
        </w:tc>
      </w:tr>
      <w:tr w:rsidR="00226C1A" w:rsidRPr="00A03B2F" w14:paraId="3A69E412" w14:textId="77777777" w:rsidTr="0032026C">
        <w:tc>
          <w:tcPr>
            <w:tcW w:w="3465" w:type="dxa"/>
          </w:tcPr>
          <w:p w14:paraId="478B0CE0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3C79BF46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ABA85D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66B9A6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ECE22F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AADE67C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7012D7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8F9C3E" w14:textId="77777777" w:rsidR="00226C1A" w:rsidRPr="00A03B2F" w:rsidRDefault="00226C1A" w:rsidP="0061469A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6C1A" w:rsidRPr="00A03B2F" w14:paraId="4D0E5B45" w14:textId="77777777" w:rsidTr="0032026C">
        <w:tc>
          <w:tcPr>
            <w:tcW w:w="3465" w:type="dxa"/>
          </w:tcPr>
          <w:p w14:paraId="0B5F4F7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1305" w:type="dxa"/>
            <w:vAlign w:val="bottom"/>
          </w:tcPr>
          <w:p w14:paraId="62779823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145ABF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EA17AC" w14:textId="77777777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9AE37F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1659F4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859ECF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2A5BBE" w14:textId="77777777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26C1A" w:rsidRPr="00A03B2F" w14:paraId="5F96417B" w14:textId="77777777" w:rsidTr="00457BE1">
        <w:tc>
          <w:tcPr>
            <w:tcW w:w="3465" w:type="dxa"/>
          </w:tcPr>
          <w:p w14:paraId="3AD0385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ภาษีเงินได้จากการดำเนินงานต่อเนื่อง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610E2603" w14:textId="087093AE" w:rsidR="00226C1A" w:rsidRPr="00A03B2F" w:rsidRDefault="00D93F37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F24DD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654AE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F24DD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654AE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76D53B12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4816A6" w14:textId="25F72E78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148,477</w:t>
            </w:r>
          </w:p>
        </w:tc>
        <w:tc>
          <w:tcPr>
            <w:tcW w:w="270" w:type="dxa"/>
          </w:tcPr>
          <w:p w14:paraId="0199DAEA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6FF92F" w14:textId="4A6B8B56" w:rsidR="00226C1A" w:rsidRPr="00A03B2F" w:rsidRDefault="00FE5F57" w:rsidP="003C2D7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98,88</w:t>
            </w:r>
            <w:r w:rsidR="00EF1D38"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0B74011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218FCB" w14:textId="39FDB793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111,367</w:t>
            </w:r>
          </w:p>
        </w:tc>
      </w:tr>
      <w:tr w:rsidR="00226C1A" w:rsidRPr="00A03B2F" w14:paraId="5FE7F94D" w14:textId="77777777" w:rsidTr="00457BE1">
        <w:tc>
          <w:tcPr>
            <w:tcW w:w="3465" w:type="dxa"/>
          </w:tcPr>
          <w:p w14:paraId="225AFCD4" w14:textId="0BCF4C16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(รายได้) ภาษีเงินได้จากการดำเนินงาน </w:t>
            </w:r>
          </w:p>
        </w:tc>
        <w:tc>
          <w:tcPr>
            <w:tcW w:w="1305" w:type="dxa"/>
            <w:vAlign w:val="bottom"/>
          </w:tcPr>
          <w:p w14:paraId="17A20F22" w14:textId="70DE6AB1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B5515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6BD646" w14:textId="6E2DDF5A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083EDA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60221C" w14:textId="4EDF78E6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9821B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DD14243" w14:textId="25F8A505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26C1A" w:rsidRPr="00A03B2F" w14:paraId="642AFC3D" w14:textId="77777777" w:rsidTr="00457BE1">
        <w:tc>
          <w:tcPr>
            <w:tcW w:w="3465" w:type="dxa"/>
          </w:tcPr>
          <w:p w14:paraId="1B2BFA32" w14:textId="750E0CDE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ที่ยกเลิก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12A1088" w14:textId="3BB8BFC0" w:rsidR="00226C1A" w:rsidRPr="00A03B2F" w:rsidRDefault="002326DB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270" w:type="dxa"/>
          </w:tcPr>
          <w:p w14:paraId="45C8E602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2CA1D6" w14:textId="22210ABD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270" w:type="dxa"/>
          </w:tcPr>
          <w:p w14:paraId="16495C25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60C346" w14:textId="603AA01F" w:rsidR="00226C1A" w:rsidRPr="00A03B2F" w:rsidRDefault="00D93F37" w:rsidP="00226C1A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300102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A3ACDA" w14:textId="0294C970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26C1A" w:rsidRPr="00A03B2F" w14:paraId="304D6DF1" w14:textId="77777777" w:rsidTr="0032026C">
        <w:tc>
          <w:tcPr>
            <w:tcW w:w="3465" w:type="dxa"/>
          </w:tcPr>
          <w:p w14:paraId="6153EDA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09148" w14:textId="5F2CD5D5" w:rsidR="00226C1A" w:rsidRPr="00A03B2F" w:rsidRDefault="00D93F37" w:rsidP="00226C1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F24DD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326DB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F24DD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654AE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326DB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3B6255CB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2101B" w14:textId="37D6A560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148,468</w:t>
            </w:r>
          </w:p>
        </w:tc>
        <w:tc>
          <w:tcPr>
            <w:tcW w:w="270" w:type="dxa"/>
          </w:tcPr>
          <w:p w14:paraId="06B0C0F7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77F73" w14:textId="4D0594A1" w:rsidR="00226C1A" w:rsidRPr="00A03B2F" w:rsidRDefault="00FE5F57" w:rsidP="003C2D7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98,88</w:t>
            </w:r>
            <w:r w:rsidR="00EF1D38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D112FB3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FC675" w14:textId="2914F4B4" w:rsidR="00226C1A" w:rsidRPr="00A03B2F" w:rsidRDefault="00226C1A" w:rsidP="003C2D7C">
            <w:pPr>
              <w:pStyle w:val="3"/>
              <w:tabs>
                <w:tab w:val="clear" w:pos="360"/>
                <w:tab w:val="clear" w:pos="720"/>
                <w:tab w:val="decimal" w:pos="97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111,367</w:t>
            </w:r>
          </w:p>
        </w:tc>
      </w:tr>
    </w:tbl>
    <w:p w14:paraId="628B3DB3" w14:textId="77777777" w:rsidR="00D97B37" w:rsidRPr="00A03B2F" w:rsidRDefault="00D97B37" w:rsidP="006146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259"/>
        <w:gridCol w:w="993"/>
        <w:gridCol w:w="266"/>
        <w:gridCol w:w="912"/>
        <w:gridCol w:w="266"/>
        <w:gridCol w:w="994"/>
        <w:gridCol w:w="270"/>
        <w:gridCol w:w="900"/>
        <w:gridCol w:w="270"/>
        <w:gridCol w:w="990"/>
      </w:tblGrid>
      <w:tr w:rsidR="00D97B37" w:rsidRPr="00A03B2F" w14:paraId="4E8277C2" w14:textId="77777777" w:rsidTr="00053B7F">
        <w:trPr>
          <w:tblHeader/>
        </w:trPr>
        <w:tc>
          <w:tcPr>
            <w:tcW w:w="2790" w:type="dxa"/>
          </w:tcPr>
          <w:p w14:paraId="0C3063AB" w14:textId="77777777" w:rsidR="00D97B37" w:rsidRPr="00A03B2F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6930" w:type="dxa"/>
            <w:gridSpan w:val="11"/>
          </w:tcPr>
          <w:p w14:paraId="376C3D8F" w14:textId="5CBCCFFD" w:rsidR="00D97B37" w:rsidRPr="00A03B2F" w:rsidRDefault="00D97B37" w:rsidP="0005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7B37" w:rsidRPr="00A03B2F" w14:paraId="73F4B9F6" w14:textId="77777777" w:rsidTr="00053B7F">
        <w:trPr>
          <w:tblHeader/>
        </w:trPr>
        <w:tc>
          <w:tcPr>
            <w:tcW w:w="2790" w:type="dxa"/>
          </w:tcPr>
          <w:p w14:paraId="7E391B06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5"/>
          </w:tcPr>
          <w:p w14:paraId="6FCEB54E" w14:textId="6DE5C866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680E628D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4" w:type="dxa"/>
            <w:gridSpan w:val="5"/>
          </w:tcPr>
          <w:p w14:paraId="0AE7A6C0" w14:textId="4BE69280" w:rsidR="00D97B37" w:rsidRPr="00A03B2F" w:rsidRDefault="00D97B37" w:rsidP="00C62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97B37" w:rsidRPr="00A03B2F" w14:paraId="640D6C5D" w14:textId="77777777" w:rsidTr="00053B7F">
        <w:trPr>
          <w:tblHeader/>
        </w:trPr>
        <w:tc>
          <w:tcPr>
            <w:tcW w:w="2790" w:type="dxa"/>
          </w:tcPr>
          <w:p w14:paraId="0E8F04A3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FB194D8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</w:tcPr>
          <w:p w14:paraId="7AA7DBB6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4A4CCA1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266" w:type="dxa"/>
          </w:tcPr>
          <w:p w14:paraId="114B0B8A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070678D0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E558893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2652E0B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A43025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D7AE3E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2C446035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2BA95E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7B37" w:rsidRPr="00A03B2F" w14:paraId="7F45F2C9" w14:textId="77777777" w:rsidTr="00053B7F">
        <w:trPr>
          <w:tblHeader/>
        </w:trPr>
        <w:tc>
          <w:tcPr>
            <w:tcW w:w="2790" w:type="dxa"/>
          </w:tcPr>
          <w:p w14:paraId="7203173B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B9F1E67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59" w:type="dxa"/>
          </w:tcPr>
          <w:p w14:paraId="225E4BE2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691D753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66" w:type="dxa"/>
          </w:tcPr>
          <w:p w14:paraId="73FE43CC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7C7BCF3C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266" w:type="dxa"/>
          </w:tcPr>
          <w:p w14:paraId="34CA20D1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959BAAE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70" w:type="dxa"/>
          </w:tcPr>
          <w:p w14:paraId="125B8D5D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4AEEB1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70" w:type="dxa"/>
          </w:tcPr>
          <w:p w14:paraId="1EB3E833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DFB594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</w:tc>
      </w:tr>
      <w:tr w:rsidR="00D97B37" w:rsidRPr="00A03B2F" w14:paraId="3E8F26E5" w14:textId="77777777" w:rsidTr="00053B7F">
        <w:trPr>
          <w:tblHeader/>
        </w:trPr>
        <w:tc>
          <w:tcPr>
            <w:tcW w:w="2790" w:type="dxa"/>
          </w:tcPr>
          <w:p w14:paraId="39800B52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003F1DD6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59" w:type="dxa"/>
          </w:tcPr>
          <w:p w14:paraId="10685471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7C2149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</w:tcPr>
          <w:p w14:paraId="6E15B222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515FB2B9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</w:tcPr>
          <w:p w14:paraId="5F5856AC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B01DACD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70" w:type="dxa"/>
          </w:tcPr>
          <w:p w14:paraId="7133CDE6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6EF22E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A4DB1D8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AC6AEF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D97B37" w:rsidRPr="00A03B2F" w14:paraId="3407CB4F" w14:textId="77777777" w:rsidTr="00053B7F">
        <w:trPr>
          <w:tblHeader/>
        </w:trPr>
        <w:tc>
          <w:tcPr>
            <w:tcW w:w="2790" w:type="dxa"/>
          </w:tcPr>
          <w:p w14:paraId="14D3F164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11"/>
          </w:tcPr>
          <w:p w14:paraId="21E046C6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7B37" w:rsidRPr="00A03B2F" w14:paraId="432CB8F4" w14:textId="77777777" w:rsidTr="00053B7F">
        <w:trPr>
          <w:tblHeader/>
        </w:trPr>
        <w:tc>
          <w:tcPr>
            <w:tcW w:w="2790" w:type="dxa"/>
          </w:tcPr>
          <w:p w14:paraId="2A0F6413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30" w:type="dxa"/>
            <w:gridSpan w:val="11"/>
          </w:tcPr>
          <w:p w14:paraId="2B7F0698" w14:textId="77777777" w:rsidR="00D97B37" w:rsidRPr="00A03B2F" w:rsidRDefault="00D97B37" w:rsidP="00C62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3B7F" w:rsidRPr="00A03B2F" w14:paraId="6E674CB3" w14:textId="77777777" w:rsidTr="00053B7F">
        <w:tc>
          <w:tcPr>
            <w:tcW w:w="2790" w:type="dxa"/>
          </w:tcPr>
          <w:p w14:paraId="2AAB6762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0CA9DBDE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(2,056)</w:t>
            </w:r>
          </w:p>
        </w:tc>
        <w:tc>
          <w:tcPr>
            <w:tcW w:w="259" w:type="dxa"/>
            <w:vAlign w:val="bottom"/>
          </w:tcPr>
          <w:p w14:paraId="6B648F24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BD43A76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66" w:type="dxa"/>
            <w:vAlign w:val="bottom"/>
          </w:tcPr>
          <w:p w14:paraId="67D3875F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  <w:vAlign w:val="bottom"/>
          </w:tcPr>
          <w:p w14:paraId="38FD44CB" w14:textId="77777777" w:rsidR="00053B7F" w:rsidRPr="00A03B2F" w:rsidRDefault="00053B7F" w:rsidP="002D0A6E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(1,645)</w:t>
            </w:r>
          </w:p>
        </w:tc>
        <w:tc>
          <w:tcPr>
            <w:tcW w:w="266" w:type="dxa"/>
            <w:vAlign w:val="bottom"/>
          </w:tcPr>
          <w:p w14:paraId="6744EE32" w14:textId="77777777" w:rsidR="00053B7F" w:rsidRPr="00A03B2F" w:rsidRDefault="00053B7F" w:rsidP="002D0A6E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5A72D4D2" w14:textId="77777777" w:rsidR="00053B7F" w:rsidRPr="00A03B2F" w:rsidRDefault="00053B7F" w:rsidP="002D0A6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(2,662)</w:t>
            </w:r>
          </w:p>
        </w:tc>
        <w:tc>
          <w:tcPr>
            <w:tcW w:w="270" w:type="dxa"/>
            <w:vAlign w:val="bottom"/>
          </w:tcPr>
          <w:p w14:paraId="025B6245" w14:textId="77777777" w:rsidR="00053B7F" w:rsidRPr="00A03B2F" w:rsidRDefault="00053B7F" w:rsidP="002D0A6E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D5ACB7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70" w:type="dxa"/>
            <w:vAlign w:val="bottom"/>
          </w:tcPr>
          <w:p w14:paraId="4E4F8C13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CBD8A16" w14:textId="77777777" w:rsidR="00053B7F" w:rsidRPr="00A03B2F" w:rsidRDefault="00053B7F" w:rsidP="002D0A6E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(2,130)</w:t>
            </w:r>
          </w:p>
        </w:tc>
      </w:tr>
      <w:tr w:rsidR="00226C1A" w:rsidRPr="00A03B2F" w14:paraId="2DC31FD9" w14:textId="77777777" w:rsidTr="00053B7F">
        <w:tc>
          <w:tcPr>
            <w:tcW w:w="2790" w:type="dxa"/>
          </w:tcPr>
          <w:p w14:paraId="25C04A46" w14:textId="1A4D475E" w:rsidR="00226C1A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10" w:type="dxa"/>
            <w:vAlign w:val="bottom"/>
          </w:tcPr>
          <w:p w14:paraId="5CEE2CE7" w14:textId="0076888A" w:rsidR="00226C1A" w:rsidRPr="00A03B2F" w:rsidRDefault="00D93F37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(46,59</w:t>
            </w:r>
            <w:r w:rsidR="006309C4" w:rsidRPr="00A03B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03B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  <w:vAlign w:val="bottom"/>
          </w:tcPr>
          <w:p w14:paraId="383D9314" w14:textId="77777777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D403517" w14:textId="6A9E7CE6" w:rsidR="00226C1A" w:rsidRPr="00A03B2F" w:rsidRDefault="00D93F37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9,3</w:t>
            </w:r>
            <w:r w:rsidR="00612D45" w:rsidRPr="00A03B2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6" w:type="dxa"/>
            <w:vAlign w:val="bottom"/>
          </w:tcPr>
          <w:p w14:paraId="1341907F" w14:textId="77777777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  <w:vAlign w:val="bottom"/>
          </w:tcPr>
          <w:p w14:paraId="55510325" w14:textId="65C2391D" w:rsidR="00226C1A" w:rsidRPr="00A03B2F" w:rsidRDefault="00D93F37" w:rsidP="00226C1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(37,27</w:t>
            </w:r>
            <w:r w:rsidR="006309C4"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FF28653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3617D680" w14:textId="523A8328" w:rsidR="00226C1A" w:rsidRPr="00A03B2F" w:rsidRDefault="00226C1A" w:rsidP="00072282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15,017</w:t>
            </w:r>
          </w:p>
        </w:tc>
        <w:tc>
          <w:tcPr>
            <w:tcW w:w="270" w:type="dxa"/>
            <w:vAlign w:val="bottom"/>
          </w:tcPr>
          <w:p w14:paraId="4B8CB6C1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4BE42D" w14:textId="3EC20921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(3,003)</w:t>
            </w:r>
          </w:p>
        </w:tc>
        <w:tc>
          <w:tcPr>
            <w:tcW w:w="270" w:type="dxa"/>
            <w:vAlign w:val="bottom"/>
          </w:tcPr>
          <w:p w14:paraId="2A7D78ED" w14:textId="77777777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A94E933" w14:textId="52CEE62B" w:rsidR="00226C1A" w:rsidRPr="00A03B2F" w:rsidRDefault="00226C1A" w:rsidP="00072282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12,014</w:t>
            </w:r>
          </w:p>
        </w:tc>
      </w:tr>
      <w:tr w:rsidR="00226C1A" w:rsidRPr="00A03B2F" w14:paraId="11673FE9" w14:textId="77777777" w:rsidTr="00053B7F">
        <w:trPr>
          <w:trHeight w:val="299"/>
        </w:trPr>
        <w:tc>
          <w:tcPr>
            <w:tcW w:w="2790" w:type="dxa"/>
          </w:tcPr>
          <w:p w14:paraId="71469962" w14:textId="77777777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7396A" w14:textId="43FAA223" w:rsidR="00226C1A" w:rsidRPr="00A03B2F" w:rsidRDefault="00D93F37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(48,</w:t>
            </w:r>
            <w:r w:rsidR="002E57AE"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6309C4"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9" w:type="dxa"/>
            <w:vAlign w:val="bottom"/>
          </w:tcPr>
          <w:p w14:paraId="44E2783E" w14:textId="77777777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BA91B" w14:textId="4360D766" w:rsidR="00226C1A" w:rsidRPr="00A03B2F" w:rsidRDefault="00D93F37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9,73</w:t>
            </w:r>
            <w:r w:rsidR="00612D45"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6" w:type="dxa"/>
            <w:vAlign w:val="bottom"/>
          </w:tcPr>
          <w:p w14:paraId="09034EB3" w14:textId="77777777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ECCFE" w14:textId="4F2C0192" w:rsidR="00226C1A" w:rsidRPr="00A03B2F" w:rsidRDefault="00D93F37" w:rsidP="00226C1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(38,92</w:t>
            </w:r>
            <w:r w:rsidR="006309C4"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0A3B0D4F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A4BCB" w14:textId="3822EEDF" w:rsidR="00226C1A" w:rsidRPr="00A03B2F" w:rsidRDefault="00226C1A" w:rsidP="00072282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12,355</w:t>
            </w:r>
          </w:p>
        </w:tc>
        <w:tc>
          <w:tcPr>
            <w:tcW w:w="270" w:type="dxa"/>
            <w:vAlign w:val="bottom"/>
          </w:tcPr>
          <w:p w14:paraId="6CBA7825" w14:textId="77777777" w:rsidR="00226C1A" w:rsidRPr="00A03B2F" w:rsidRDefault="00226C1A" w:rsidP="00226C1A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15A2" w14:textId="457C8E4B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(2,471)</w:t>
            </w:r>
          </w:p>
        </w:tc>
        <w:tc>
          <w:tcPr>
            <w:tcW w:w="270" w:type="dxa"/>
            <w:vAlign w:val="bottom"/>
          </w:tcPr>
          <w:p w14:paraId="406ABACC" w14:textId="77777777" w:rsidR="00226C1A" w:rsidRPr="00A03B2F" w:rsidRDefault="00226C1A" w:rsidP="0022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D00DF" w14:textId="7C631095" w:rsidR="00226C1A" w:rsidRPr="00A03B2F" w:rsidRDefault="00226C1A" w:rsidP="00072282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9,884</w:t>
            </w:r>
          </w:p>
        </w:tc>
      </w:tr>
    </w:tbl>
    <w:p w14:paraId="2C5D4B60" w14:textId="77777777" w:rsidR="00662F6D" w:rsidRPr="00A03B2F" w:rsidRDefault="0066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  <w:r w:rsidRPr="00A03B2F">
        <w:rPr>
          <w:rFonts w:asciiTheme="majorBidi" w:hAnsiTheme="majorBidi" w:cstheme="majorBidi"/>
          <w:sz w:val="6"/>
          <w:szCs w:val="6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259"/>
        <w:gridCol w:w="993"/>
        <w:gridCol w:w="266"/>
        <w:gridCol w:w="912"/>
        <w:gridCol w:w="266"/>
        <w:gridCol w:w="994"/>
        <w:gridCol w:w="270"/>
        <w:gridCol w:w="900"/>
        <w:gridCol w:w="270"/>
        <w:gridCol w:w="990"/>
      </w:tblGrid>
      <w:tr w:rsidR="00053B7F" w:rsidRPr="00A03B2F" w14:paraId="38691FCD" w14:textId="77777777" w:rsidTr="002D0A6E">
        <w:trPr>
          <w:tblHeader/>
        </w:trPr>
        <w:tc>
          <w:tcPr>
            <w:tcW w:w="2790" w:type="dxa"/>
          </w:tcPr>
          <w:p w14:paraId="5D926AA6" w14:textId="77777777" w:rsidR="00053B7F" w:rsidRPr="00A03B2F" w:rsidRDefault="00053B7F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6930" w:type="dxa"/>
            <w:gridSpan w:val="11"/>
          </w:tcPr>
          <w:p w14:paraId="5512418A" w14:textId="516D35C5" w:rsidR="00053B7F" w:rsidRPr="00A03B2F" w:rsidRDefault="00053B7F" w:rsidP="0005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B7F" w:rsidRPr="00A03B2F" w14:paraId="248AE2DA" w14:textId="77777777" w:rsidTr="002D0A6E">
        <w:trPr>
          <w:tblHeader/>
        </w:trPr>
        <w:tc>
          <w:tcPr>
            <w:tcW w:w="2790" w:type="dxa"/>
          </w:tcPr>
          <w:p w14:paraId="33F5DF0E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5"/>
          </w:tcPr>
          <w:p w14:paraId="7A7ADEEB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" w:type="dxa"/>
          </w:tcPr>
          <w:p w14:paraId="56C6DE79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4" w:type="dxa"/>
            <w:gridSpan w:val="5"/>
          </w:tcPr>
          <w:p w14:paraId="2651A099" w14:textId="77777777" w:rsidR="00053B7F" w:rsidRPr="00A03B2F" w:rsidRDefault="00053B7F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53B7F" w:rsidRPr="00A03B2F" w14:paraId="142D3C37" w14:textId="77777777" w:rsidTr="002D0A6E">
        <w:trPr>
          <w:tblHeader/>
        </w:trPr>
        <w:tc>
          <w:tcPr>
            <w:tcW w:w="2790" w:type="dxa"/>
          </w:tcPr>
          <w:p w14:paraId="7F2D93CB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28BC158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</w:tcPr>
          <w:p w14:paraId="16850458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804605D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266" w:type="dxa"/>
          </w:tcPr>
          <w:p w14:paraId="2AF192B3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10959860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560348F4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712ADAD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9DBB6A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B84C1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3890E99C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5EDC11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3B7F" w:rsidRPr="00A03B2F" w14:paraId="32DCCC46" w14:textId="77777777" w:rsidTr="002D0A6E">
        <w:trPr>
          <w:tblHeader/>
        </w:trPr>
        <w:tc>
          <w:tcPr>
            <w:tcW w:w="2790" w:type="dxa"/>
          </w:tcPr>
          <w:p w14:paraId="266BBAC3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DE887D6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59" w:type="dxa"/>
          </w:tcPr>
          <w:p w14:paraId="2CAFCAAD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FF0F95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66" w:type="dxa"/>
          </w:tcPr>
          <w:p w14:paraId="4A05C4EF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5A60DDC3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266" w:type="dxa"/>
          </w:tcPr>
          <w:p w14:paraId="512872FB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7CFEBAA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70" w:type="dxa"/>
          </w:tcPr>
          <w:p w14:paraId="1E90A27D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6650F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70" w:type="dxa"/>
          </w:tcPr>
          <w:p w14:paraId="494FCD83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8BE4FF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</w:tc>
      </w:tr>
      <w:tr w:rsidR="00053B7F" w:rsidRPr="00A03B2F" w14:paraId="5FD555DC" w14:textId="77777777" w:rsidTr="002D0A6E">
        <w:trPr>
          <w:tblHeader/>
        </w:trPr>
        <w:tc>
          <w:tcPr>
            <w:tcW w:w="2790" w:type="dxa"/>
          </w:tcPr>
          <w:p w14:paraId="5B9577C3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102067FB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59" w:type="dxa"/>
          </w:tcPr>
          <w:p w14:paraId="4641D07D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5E8301D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</w:tcPr>
          <w:p w14:paraId="178AA72C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3D3C0645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</w:tcPr>
          <w:p w14:paraId="42C96340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2F17474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70" w:type="dxa"/>
          </w:tcPr>
          <w:p w14:paraId="440D56B0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C381E4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D5AED82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4565A5C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053B7F" w:rsidRPr="00A03B2F" w14:paraId="648FBF87" w14:textId="77777777" w:rsidTr="002D0A6E">
        <w:trPr>
          <w:tblHeader/>
        </w:trPr>
        <w:tc>
          <w:tcPr>
            <w:tcW w:w="2790" w:type="dxa"/>
          </w:tcPr>
          <w:p w14:paraId="164BBBFB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11"/>
          </w:tcPr>
          <w:p w14:paraId="7277449A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3B7F" w:rsidRPr="00A03B2F" w14:paraId="6563CD2C" w14:textId="77777777" w:rsidTr="002D0A6E">
        <w:trPr>
          <w:tblHeader/>
        </w:trPr>
        <w:tc>
          <w:tcPr>
            <w:tcW w:w="2790" w:type="dxa"/>
          </w:tcPr>
          <w:p w14:paraId="79B39A59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30" w:type="dxa"/>
            <w:gridSpan w:val="11"/>
          </w:tcPr>
          <w:p w14:paraId="7A352F48" w14:textId="77777777" w:rsidR="00053B7F" w:rsidRPr="00A03B2F" w:rsidRDefault="00053B7F" w:rsidP="002D0A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3B7F" w:rsidRPr="00A03B2F" w14:paraId="5324F24F" w14:textId="77777777" w:rsidTr="002D0A6E">
        <w:tc>
          <w:tcPr>
            <w:tcW w:w="2790" w:type="dxa"/>
          </w:tcPr>
          <w:p w14:paraId="40C3001A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13E7CD99" w14:textId="018D1C0A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(2,056)</w:t>
            </w:r>
          </w:p>
        </w:tc>
        <w:tc>
          <w:tcPr>
            <w:tcW w:w="259" w:type="dxa"/>
            <w:vAlign w:val="bottom"/>
          </w:tcPr>
          <w:p w14:paraId="3EC72C7E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A02A34E" w14:textId="5536DBDA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66" w:type="dxa"/>
            <w:vAlign w:val="bottom"/>
          </w:tcPr>
          <w:p w14:paraId="523FD6C1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  <w:vAlign w:val="bottom"/>
          </w:tcPr>
          <w:p w14:paraId="761E87D8" w14:textId="09FDD47F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(1,645)</w:t>
            </w:r>
          </w:p>
        </w:tc>
        <w:tc>
          <w:tcPr>
            <w:tcW w:w="266" w:type="dxa"/>
            <w:vAlign w:val="bottom"/>
          </w:tcPr>
          <w:p w14:paraId="0C4E7297" w14:textId="77777777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388ECDEB" w14:textId="16ACAB28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(2,662)</w:t>
            </w:r>
          </w:p>
        </w:tc>
        <w:tc>
          <w:tcPr>
            <w:tcW w:w="270" w:type="dxa"/>
            <w:vAlign w:val="bottom"/>
          </w:tcPr>
          <w:p w14:paraId="597E79A6" w14:textId="77777777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0DC7DE" w14:textId="1573BBA0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70" w:type="dxa"/>
            <w:vAlign w:val="bottom"/>
          </w:tcPr>
          <w:p w14:paraId="7FB9856F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40E1D9" w14:textId="36651961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(2,130)</w:t>
            </w:r>
          </w:p>
        </w:tc>
      </w:tr>
      <w:tr w:rsidR="00053B7F" w:rsidRPr="00A03B2F" w14:paraId="3CE678E8" w14:textId="77777777" w:rsidTr="002D0A6E">
        <w:tc>
          <w:tcPr>
            <w:tcW w:w="2790" w:type="dxa"/>
          </w:tcPr>
          <w:p w14:paraId="4B70AE8B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10" w:type="dxa"/>
            <w:vAlign w:val="bottom"/>
          </w:tcPr>
          <w:p w14:paraId="3CE4EF46" w14:textId="0148CE72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(46,371)</w:t>
            </w:r>
          </w:p>
        </w:tc>
        <w:tc>
          <w:tcPr>
            <w:tcW w:w="259" w:type="dxa"/>
            <w:vAlign w:val="bottom"/>
          </w:tcPr>
          <w:p w14:paraId="35BC3609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071B670" w14:textId="55BF5930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9,274</w:t>
            </w:r>
          </w:p>
        </w:tc>
        <w:tc>
          <w:tcPr>
            <w:tcW w:w="266" w:type="dxa"/>
            <w:vAlign w:val="bottom"/>
          </w:tcPr>
          <w:p w14:paraId="75709EE1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" w:type="dxa"/>
            <w:vAlign w:val="bottom"/>
          </w:tcPr>
          <w:p w14:paraId="7C8C26C7" w14:textId="6D20D0DD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(37,097)</w:t>
            </w:r>
          </w:p>
        </w:tc>
        <w:tc>
          <w:tcPr>
            <w:tcW w:w="266" w:type="dxa"/>
            <w:vAlign w:val="bottom"/>
          </w:tcPr>
          <w:p w14:paraId="27B8A90A" w14:textId="77777777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7239AB23" w14:textId="69493E5E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15,382</w:t>
            </w:r>
          </w:p>
        </w:tc>
        <w:tc>
          <w:tcPr>
            <w:tcW w:w="270" w:type="dxa"/>
            <w:vAlign w:val="bottom"/>
          </w:tcPr>
          <w:p w14:paraId="29675AFF" w14:textId="77777777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D1AB715" w14:textId="76803141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</w:rPr>
              <w:t>(3,076)</w:t>
            </w:r>
          </w:p>
        </w:tc>
        <w:tc>
          <w:tcPr>
            <w:tcW w:w="270" w:type="dxa"/>
            <w:vAlign w:val="bottom"/>
          </w:tcPr>
          <w:p w14:paraId="04EEA7A7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2A2716E" w14:textId="10532579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12,306</w:t>
            </w:r>
          </w:p>
        </w:tc>
      </w:tr>
      <w:tr w:rsidR="00053B7F" w:rsidRPr="00A03B2F" w14:paraId="1D3AA716" w14:textId="77777777" w:rsidTr="002D0A6E">
        <w:trPr>
          <w:trHeight w:val="299"/>
        </w:trPr>
        <w:tc>
          <w:tcPr>
            <w:tcW w:w="2790" w:type="dxa"/>
          </w:tcPr>
          <w:p w14:paraId="70B91DFE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07E95" w14:textId="56D889E2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(48,427)</w:t>
            </w:r>
          </w:p>
        </w:tc>
        <w:tc>
          <w:tcPr>
            <w:tcW w:w="259" w:type="dxa"/>
            <w:vAlign w:val="bottom"/>
          </w:tcPr>
          <w:p w14:paraId="5BC4BD6B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3A0EB" w14:textId="3198376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9,685</w:t>
            </w:r>
          </w:p>
        </w:tc>
        <w:tc>
          <w:tcPr>
            <w:tcW w:w="266" w:type="dxa"/>
            <w:vAlign w:val="bottom"/>
          </w:tcPr>
          <w:p w14:paraId="11611231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3ABD4" w14:textId="7CE7BC78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(38,742)</w:t>
            </w:r>
          </w:p>
        </w:tc>
        <w:tc>
          <w:tcPr>
            <w:tcW w:w="266" w:type="dxa"/>
            <w:vAlign w:val="bottom"/>
          </w:tcPr>
          <w:p w14:paraId="2BE3CF8A" w14:textId="77777777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DADB5" w14:textId="7B9B0133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12,720</w:t>
            </w:r>
          </w:p>
        </w:tc>
        <w:tc>
          <w:tcPr>
            <w:tcW w:w="270" w:type="dxa"/>
            <w:vAlign w:val="bottom"/>
          </w:tcPr>
          <w:p w14:paraId="051DEB06" w14:textId="77777777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DF8BA" w14:textId="3BC4E80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(2,544)</w:t>
            </w:r>
          </w:p>
        </w:tc>
        <w:tc>
          <w:tcPr>
            <w:tcW w:w="270" w:type="dxa"/>
            <w:vAlign w:val="bottom"/>
          </w:tcPr>
          <w:p w14:paraId="63CBF692" w14:textId="77777777" w:rsidR="00053B7F" w:rsidRPr="00A03B2F" w:rsidRDefault="00053B7F" w:rsidP="00053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F3AAC" w14:textId="607C81D2" w:rsidR="00053B7F" w:rsidRPr="00A03B2F" w:rsidRDefault="00053B7F" w:rsidP="00053B7F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10,176</w:t>
            </w:r>
          </w:p>
        </w:tc>
      </w:tr>
    </w:tbl>
    <w:p w14:paraId="0F10BB1A" w14:textId="77777777" w:rsidR="0061469A" w:rsidRPr="00A03B2F" w:rsidRDefault="0061469A" w:rsidP="006146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3"/>
        <w:gridCol w:w="1103"/>
        <w:gridCol w:w="245"/>
        <w:gridCol w:w="1365"/>
        <w:gridCol w:w="268"/>
        <w:gridCol w:w="1000"/>
        <w:gridCol w:w="262"/>
        <w:gridCol w:w="1379"/>
      </w:tblGrid>
      <w:tr w:rsidR="00D97B37" w:rsidRPr="00A03B2F" w14:paraId="59E60C54" w14:textId="77777777" w:rsidTr="0061469A">
        <w:tc>
          <w:tcPr>
            <w:tcW w:w="1998" w:type="pct"/>
            <w:shd w:val="clear" w:color="auto" w:fill="FFFFFF"/>
          </w:tcPr>
          <w:p w14:paraId="00537F80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</w:p>
        </w:tc>
        <w:tc>
          <w:tcPr>
            <w:tcW w:w="3002" w:type="pct"/>
            <w:gridSpan w:val="7"/>
            <w:shd w:val="clear" w:color="auto" w:fill="FFFFFF"/>
          </w:tcPr>
          <w:p w14:paraId="1E4F0E58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B37" w:rsidRPr="00A03B2F" w14:paraId="353AFED1" w14:textId="77777777" w:rsidTr="0061469A">
        <w:tc>
          <w:tcPr>
            <w:tcW w:w="1998" w:type="pct"/>
            <w:shd w:val="clear" w:color="auto" w:fill="FFFFFF"/>
          </w:tcPr>
          <w:p w14:paraId="6973C9E1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9" w:type="pct"/>
            <w:gridSpan w:val="3"/>
            <w:shd w:val="clear" w:color="auto" w:fill="FFFFFF"/>
          </w:tcPr>
          <w:p w14:paraId="1A14B500" w14:textId="40D8FEBD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FFFFFF"/>
          </w:tcPr>
          <w:p w14:paraId="277088EF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shd w:val="clear" w:color="auto" w:fill="FFFFFF"/>
          </w:tcPr>
          <w:p w14:paraId="2341FAB0" w14:textId="35404D26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97B37" w:rsidRPr="00A03B2F" w14:paraId="7416C01A" w14:textId="77777777" w:rsidTr="0061469A">
        <w:tc>
          <w:tcPr>
            <w:tcW w:w="1998" w:type="pct"/>
            <w:shd w:val="clear" w:color="auto" w:fill="FFFFFF"/>
          </w:tcPr>
          <w:p w14:paraId="334E5957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FFFFFF"/>
          </w:tcPr>
          <w:p w14:paraId="5FC62809" w14:textId="77777777" w:rsidR="00D97B37" w:rsidRPr="00A03B2F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FFABB68" w14:textId="77777777" w:rsidR="00D97B37" w:rsidRPr="00A03B2F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1" w:type="pct"/>
            <w:shd w:val="clear" w:color="auto" w:fill="FFFFFF"/>
          </w:tcPr>
          <w:p w14:paraId="60F47253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FFFFFF"/>
          </w:tcPr>
          <w:p w14:paraId="1CD2C96C" w14:textId="77777777" w:rsidR="00D97B37" w:rsidRPr="00A03B2F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8603F5" w14:textId="77777777" w:rsidR="00D97B37" w:rsidRPr="00A03B2F" w:rsidRDefault="00D97B37" w:rsidP="003732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7952B208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7484C98D" w14:textId="77777777" w:rsidR="00D97B37" w:rsidRPr="00A03B2F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5350EC0" w14:textId="77777777" w:rsidR="00D97B37" w:rsidRPr="00A03B2F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0" w:type="pct"/>
            <w:shd w:val="clear" w:color="auto" w:fill="FFFFFF"/>
          </w:tcPr>
          <w:p w14:paraId="7F839E35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/>
          </w:tcPr>
          <w:p w14:paraId="77595BE0" w14:textId="77777777" w:rsidR="00D97B37" w:rsidRPr="00A03B2F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268DB2" w14:textId="77777777" w:rsidR="00D97B37" w:rsidRPr="00A03B2F" w:rsidRDefault="00D97B37" w:rsidP="003732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6C1A" w:rsidRPr="00A03B2F" w14:paraId="28372C51" w14:textId="77777777" w:rsidTr="0061469A">
        <w:tc>
          <w:tcPr>
            <w:tcW w:w="1998" w:type="pct"/>
            <w:shd w:val="clear" w:color="auto" w:fill="FFFFFF"/>
          </w:tcPr>
          <w:p w14:paraId="27D48881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89" w:type="pct"/>
            <w:shd w:val="clear" w:color="auto" w:fill="FFFFFF"/>
          </w:tcPr>
          <w:p w14:paraId="1F857570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shd w:val="clear" w:color="auto" w:fill="FFFFFF"/>
          </w:tcPr>
          <w:p w14:paraId="5DF7027B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B8CCE4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FFFFF"/>
          </w:tcPr>
          <w:p w14:paraId="68271CBF" w14:textId="29E27EF7" w:rsidR="00226C1A" w:rsidRPr="00A03B2F" w:rsidRDefault="00F57FBA" w:rsidP="00226C1A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  <w:r w:rsidR="00D93F37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143" w:type="pct"/>
            <w:shd w:val="clear" w:color="auto" w:fill="FFFFFF"/>
          </w:tcPr>
          <w:p w14:paraId="3F86B31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2D913BD1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FFFFFF"/>
          </w:tcPr>
          <w:p w14:paraId="37B09F3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B8CCE4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FFFFF"/>
          </w:tcPr>
          <w:p w14:paraId="0DD7BB40" w14:textId="4432DEEF" w:rsidR="00226C1A" w:rsidRPr="00A03B2F" w:rsidRDefault="00226C1A" w:rsidP="0007228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750,175</w:t>
            </w:r>
          </w:p>
        </w:tc>
      </w:tr>
      <w:tr w:rsidR="00226C1A" w:rsidRPr="00A03B2F" w14:paraId="15B6CF2F" w14:textId="77777777" w:rsidTr="0061469A">
        <w:tc>
          <w:tcPr>
            <w:tcW w:w="1998" w:type="pct"/>
            <w:shd w:val="clear" w:color="auto" w:fill="FFFFFF"/>
          </w:tcPr>
          <w:p w14:paraId="67ABDD6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9" w:type="pct"/>
            <w:shd w:val="clear" w:color="auto" w:fill="FFFFFF"/>
          </w:tcPr>
          <w:p w14:paraId="4759277C" w14:textId="598BDEE0" w:rsidR="00226C1A" w:rsidRPr="00A03B2F" w:rsidRDefault="00D93F37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1" w:type="pct"/>
            <w:shd w:val="clear" w:color="auto" w:fill="FFFFFF"/>
          </w:tcPr>
          <w:p w14:paraId="424C97F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FFFFF"/>
          </w:tcPr>
          <w:p w14:paraId="0F6DAE81" w14:textId="4A76765F" w:rsidR="00226C1A" w:rsidRPr="00A03B2F" w:rsidRDefault="00D93F37" w:rsidP="00226C1A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57FBA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57FBA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43" w:type="pct"/>
            <w:shd w:val="clear" w:color="auto" w:fill="FFFFFF"/>
          </w:tcPr>
          <w:p w14:paraId="7DCC35F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1E3E6FC4" w14:textId="691BD6EA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0" w:type="pct"/>
            <w:shd w:val="clear" w:color="auto" w:fill="FFFFFF"/>
          </w:tcPr>
          <w:p w14:paraId="5C52669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FFFFFF"/>
          </w:tcPr>
          <w:p w14:paraId="60361454" w14:textId="6EEC7230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150,035</w:t>
            </w:r>
          </w:p>
        </w:tc>
      </w:tr>
      <w:tr w:rsidR="00226C1A" w:rsidRPr="00A03B2F" w14:paraId="2FF35F4F" w14:textId="77777777" w:rsidTr="0061469A">
        <w:tc>
          <w:tcPr>
            <w:tcW w:w="1998" w:type="pct"/>
            <w:shd w:val="clear" w:color="auto" w:fill="FFFFFF"/>
          </w:tcPr>
          <w:p w14:paraId="2136EA6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89" w:type="pct"/>
            <w:shd w:val="clear" w:color="auto" w:fill="FFFFFF"/>
          </w:tcPr>
          <w:p w14:paraId="52CC6C2E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075F01F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FFFFFF"/>
          </w:tcPr>
          <w:p w14:paraId="62DB5817" w14:textId="77777777" w:rsidR="00226C1A" w:rsidRPr="00A03B2F" w:rsidRDefault="00226C1A" w:rsidP="00226C1A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13CF51C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13804C6E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3C00E05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/>
          </w:tcPr>
          <w:p w14:paraId="08AB5548" w14:textId="77777777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6C1A" w:rsidRPr="00A03B2F" w14:paraId="53E0BDD6" w14:textId="77777777" w:rsidTr="0061469A">
        <w:tc>
          <w:tcPr>
            <w:tcW w:w="1998" w:type="pct"/>
            <w:shd w:val="clear" w:color="auto" w:fill="FFFFFF"/>
          </w:tcPr>
          <w:p w14:paraId="269C1D5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เขตพัฒนาพิเศษเฉพาะกิจ</w:t>
            </w:r>
          </w:p>
        </w:tc>
        <w:tc>
          <w:tcPr>
            <w:tcW w:w="589" w:type="pct"/>
            <w:shd w:val="clear" w:color="auto" w:fill="FFFFFF"/>
          </w:tcPr>
          <w:p w14:paraId="4E1F2D16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1D11769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FFFFFF"/>
          </w:tcPr>
          <w:p w14:paraId="41FF5147" w14:textId="25D83FFE" w:rsidR="00226C1A" w:rsidRPr="00A03B2F" w:rsidRDefault="00D93F37" w:rsidP="00226C1A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511C8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5,220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7ADDE32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2D5FA775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49A8032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/>
          </w:tcPr>
          <w:p w14:paraId="4D8DCC3A" w14:textId="25FB3B0D" w:rsidR="00226C1A" w:rsidRPr="00A03B2F" w:rsidRDefault="00226C1A" w:rsidP="00D30C4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(8,771)</w:t>
            </w:r>
          </w:p>
        </w:tc>
      </w:tr>
      <w:tr w:rsidR="00226C1A" w:rsidRPr="00A03B2F" w14:paraId="41B45834" w14:textId="77777777" w:rsidTr="0061469A">
        <w:tc>
          <w:tcPr>
            <w:tcW w:w="1998" w:type="pct"/>
            <w:shd w:val="clear" w:color="auto" w:fill="FFFFFF"/>
          </w:tcPr>
          <w:p w14:paraId="37EF637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89" w:type="pct"/>
            <w:shd w:val="clear" w:color="auto" w:fill="FFFFFF"/>
          </w:tcPr>
          <w:p w14:paraId="75C74A6E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797F506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FFFFFF"/>
          </w:tcPr>
          <w:p w14:paraId="243B5ACD" w14:textId="05B0EA20" w:rsidR="00226C1A" w:rsidRPr="00A03B2F" w:rsidRDefault="00D93F37" w:rsidP="00226C1A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(2,117)</w:t>
            </w:r>
          </w:p>
        </w:tc>
        <w:tc>
          <w:tcPr>
            <w:tcW w:w="143" w:type="pct"/>
            <w:shd w:val="clear" w:color="auto" w:fill="FFFFFF"/>
          </w:tcPr>
          <w:p w14:paraId="141741EB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5B4886DF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086B033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/>
          </w:tcPr>
          <w:p w14:paraId="0C660AAD" w14:textId="25D90C59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(2,101)</w:t>
            </w:r>
          </w:p>
        </w:tc>
      </w:tr>
      <w:tr w:rsidR="00226C1A" w:rsidRPr="00A03B2F" w14:paraId="440A3A19" w14:textId="77777777" w:rsidTr="0061469A">
        <w:tc>
          <w:tcPr>
            <w:tcW w:w="1998" w:type="pct"/>
            <w:shd w:val="clear" w:color="auto" w:fill="FFFFFF"/>
          </w:tcPr>
          <w:p w14:paraId="3EA8961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9" w:type="pct"/>
            <w:shd w:val="clear" w:color="auto" w:fill="FFFFFF"/>
          </w:tcPr>
          <w:p w14:paraId="6491AF1D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43F7DA6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FFFFFF"/>
          </w:tcPr>
          <w:p w14:paraId="16838136" w14:textId="4856B9D7" w:rsidR="00226C1A" w:rsidRPr="00A03B2F" w:rsidRDefault="00F41656" w:rsidP="007849D7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F57FBA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43" w:type="pct"/>
            <w:shd w:val="clear" w:color="auto" w:fill="FFFFFF"/>
          </w:tcPr>
          <w:p w14:paraId="4E00A08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091B1F75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709278C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/>
          </w:tcPr>
          <w:p w14:paraId="3E2F9F97" w14:textId="3B5FDACF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13,376</w:t>
            </w:r>
          </w:p>
        </w:tc>
      </w:tr>
      <w:tr w:rsidR="00226C1A" w:rsidRPr="00A03B2F" w14:paraId="64F32673" w14:textId="77777777" w:rsidTr="0061469A">
        <w:tc>
          <w:tcPr>
            <w:tcW w:w="1998" w:type="pct"/>
            <w:shd w:val="clear" w:color="auto" w:fill="FFFFFF"/>
          </w:tcPr>
          <w:p w14:paraId="60D632F6" w14:textId="1D8C3D92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89" w:type="pct"/>
            <w:shd w:val="clear" w:color="auto" w:fill="FFFFFF"/>
          </w:tcPr>
          <w:p w14:paraId="146DE4E1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56F2599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FFFFFF"/>
            <w:vAlign w:val="bottom"/>
          </w:tcPr>
          <w:p w14:paraId="2A63C522" w14:textId="052E7616" w:rsidR="00226C1A" w:rsidRPr="00A03B2F" w:rsidRDefault="00EC693F" w:rsidP="00226C1A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76AB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1,895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  <w:vAlign w:val="bottom"/>
          </w:tcPr>
          <w:p w14:paraId="508E639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018EB70D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5B112D7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/>
            <w:vAlign w:val="bottom"/>
          </w:tcPr>
          <w:p w14:paraId="3D0ADDFE" w14:textId="06189520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(4,071)</w:t>
            </w:r>
          </w:p>
        </w:tc>
      </w:tr>
      <w:tr w:rsidR="00226C1A" w:rsidRPr="00A03B2F" w14:paraId="25E3A3E3" w14:textId="77777777" w:rsidTr="0061469A">
        <w:tc>
          <w:tcPr>
            <w:tcW w:w="1998" w:type="pct"/>
            <w:shd w:val="clear" w:color="auto" w:fill="FFFFFF"/>
          </w:tcPr>
          <w:p w14:paraId="750898A4" w14:textId="02D188EE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6309C4"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589" w:type="pct"/>
            <w:shd w:val="clear" w:color="auto" w:fill="FFFFFF"/>
          </w:tcPr>
          <w:p w14:paraId="65D4BC6B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/>
          </w:tcPr>
          <w:p w14:paraId="2D4D43F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9" w:type="pct"/>
            <w:shd w:val="clear" w:color="auto" w:fill="FFFFFF"/>
          </w:tcPr>
          <w:p w14:paraId="08362910" w14:textId="2B29A492" w:rsidR="00226C1A" w:rsidRPr="00A03B2F" w:rsidRDefault="00D93F37" w:rsidP="00D93F37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43" w:type="pct"/>
            <w:shd w:val="clear" w:color="auto" w:fill="FFFFFF"/>
          </w:tcPr>
          <w:p w14:paraId="20D210B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/>
          </w:tcPr>
          <w:p w14:paraId="35D84EBE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FFFFFF"/>
          </w:tcPr>
          <w:p w14:paraId="4651981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FFFFFF"/>
          </w:tcPr>
          <w:p w14:paraId="434414ED" w14:textId="636C817D" w:rsidR="00226C1A" w:rsidRPr="00A03B2F" w:rsidRDefault="00226C1A" w:rsidP="00226C1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26C1A" w:rsidRPr="00A03B2F" w14:paraId="5AAE8297" w14:textId="77777777" w:rsidTr="0061469A">
        <w:tc>
          <w:tcPr>
            <w:tcW w:w="1998" w:type="pct"/>
            <w:shd w:val="clear" w:color="auto" w:fill="FFFFFF"/>
          </w:tcPr>
          <w:p w14:paraId="2913028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953A378" w14:textId="06FE89DB" w:rsidR="00226C1A" w:rsidRPr="00A03B2F" w:rsidRDefault="0017758C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10B1F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3D3C25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880669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F57FBA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  <w:shd w:val="clear" w:color="auto" w:fill="FFFFFF"/>
          </w:tcPr>
          <w:p w14:paraId="78B30A8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A8F33C" w14:textId="238B2869" w:rsidR="00226C1A" w:rsidRPr="00A03B2F" w:rsidRDefault="00EC693F" w:rsidP="00226C1A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44DD4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41656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2,483</w:t>
            </w:r>
          </w:p>
        </w:tc>
        <w:tc>
          <w:tcPr>
            <w:tcW w:w="143" w:type="pct"/>
            <w:shd w:val="clear" w:color="auto" w:fill="FFFFFF"/>
          </w:tcPr>
          <w:p w14:paraId="7787EBD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6F3C92" w14:textId="1ABA9FD1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19.79</w:t>
            </w:r>
          </w:p>
        </w:tc>
        <w:tc>
          <w:tcPr>
            <w:tcW w:w="140" w:type="pct"/>
            <w:shd w:val="clear" w:color="auto" w:fill="FFFFFF"/>
          </w:tcPr>
          <w:p w14:paraId="2A737FF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01C34F" w14:textId="133AEEF9" w:rsidR="00226C1A" w:rsidRPr="00A03B2F" w:rsidRDefault="00226C1A" w:rsidP="00226C1A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148,468</w:t>
            </w:r>
          </w:p>
        </w:tc>
      </w:tr>
    </w:tbl>
    <w:p w14:paraId="1888CF79" w14:textId="77777777" w:rsidR="0061469A" w:rsidRPr="00A03B2F" w:rsidRDefault="0061469A" w:rsidP="006146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524D2F" w14:textId="3267C9AF" w:rsidR="0061469A" w:rsidRPr="00A03B2F" w:rsidRDefault="00614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39"/>
        <w:gridCol w:w="1103"/>
        <w:gridCol w:w="268"/>
        <w:gridCol w:w="1344"/>
        <w:gridCol w:w="268"/>
        <w:gridCol w:w="1030"/>
        <w:gridCol w:w="281"/>
        <w:gridCol w:w="1327"/>
      </w:tblGrid>
      <w:tr w:rsidR="00B30738" w:rsidRPr="00A03B2F" w14:paraId="7FA32ABA" w14:textId="77777777" w:rsidTr="0061469A">
        <w:tc>
          <w:tcPr>
            <w:tcW w:w="1998" w:type="pct"/>
            <w:shd w:val="clear" w:color="auto" w:fill="FFFFFF"/>
          </w:tcPr>
          <w:p w14:paraId="5224D5E1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  <w:t>การกระทบยอดเพื่อหาอัตราภาษีที่แท้จริง</w:t>
            </w:r>
          </w:p>
        </w:tc>
        <w:tc>
          <w:tcPr>
            <w:tcW w:w="3002" w:type="pct"/>
            <w:gridSpan w:val="7"/>
            <w:shd w:val="clear" w:color="auto" w:fill="FFFFFF"/>
          </w:tcPr>
          <w:p w14:paraId="6A2DF1D3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738" w:rsidRPr="00A03B2F" w14:paraId="0AC8C75C" w14:textId="77777777" w:rsidTr="0061469A">
        <w:tc>
          <w:tcPr>
            <w:tcW w:w="1998" w:type="pct"/>
            <w:shd w:val="clear" w:color="auto" w:fill="FFFFFF"/>
          </w:tcPr>
          <w:p w14:paraId="31AB242C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  <w:shd w:val="clear" w:color="auto" w:fill="FFFFFF"/>
          </w:tcPr>
          <w:p w14:paraId="0D97768B" w14:textId="75C341E6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FFFFFF"/>
          </w:tcPr>
          <w:p w14:paraId="06AB5BB6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shd w:val="clear" w:color="auto" w:fill="FFFFFF"/>
          </w:tcPr>
          <w:p w14:paraId="76EA04D8" w14:textId="202CCCF4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30738" w:rsidRPr="00A03B2F" w14:paraId="415021EE" w14:textId="77777777" w:rsidTr="0061469A">
        <w:tc>
          <w:tcPr>
            <w:tcW w:w="1998" w:type="pct"/>
            <w:shd w:val="clear" w:color="auto" w:fill="FFFFFF"/>
          </w:tcPr>
          <w:p w14:paraId="5394D5AF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FFFFFF"/>
          </w:tcPr>
          <w:p w14:paraId="0FD67C6F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706A58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shd w:val="clear" w:color="auto" w:fill="FFFFFF"/>
          </w:tcPr>
          <w:p w14:paraId="1DAC7867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FFFFFF"/>
          </w:tcPr>
          <w:p w14:paraId="7C93D75D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EBA03B8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512D8A47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5B1E96DD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8E8AA8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0" w:type="pct"/>
            <w:shd w:val="clear" w:color="auto" w:fill="FFFFFF"/>
          </w:tcPr>
          <w:p w14:paraId="5A6A17DC" w14:textId="77777777" w:rsidR="00B30738" w:rsidRPr="00A03B2F" w:rsidRDefault="00B30738" w:rsidP="00B3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FFFFFF"/>
          </w:tcPr>
          <w:p w14:paraId="3322420B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44C61C8" w14:textId="77777777" w:rsidR="00B30738" w:rsidRPr="00A03B2F" w:rsidRDefault="00B30738" w:rsidP="00B307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6C1A" w:rsidRPr="00A03B2F" w14:paraId="0F9B3488" w14:textId="77777777" w:rsidTr="0061469A">
        <w:tc>
          <w:tcPr>
            <w:tcW w:w="1998" w:type="pct"/>
            <w:shd w:val="clear" w:color="auto" w:fill="FFFFFF"/>
          </w:tcPr>
          <w:p w14:paraId="3A326CF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89" w:type="pct"/>
            <w:shd w:val="clear" w:color="auto" w:fill="FFFFFF"/>
          </w:tcPr>
          <w:p w14:paraId="3B8C3BB1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0DDAD2F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B8CCE4"/>
                <w:sz w:val="30"/>
                <w:szCs w:val="3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FFFFF"/>
          </w:tcPr>
          <w:p w14:paraId="1EDC0328" w14:textId="2D41DA76" w:rsidR="00226C1A" w:rsidRPr="00A03B2F" w:rsidRDefault="008A2A60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6E2EFB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E2EFB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43" w:type="pct"/>
            <w:shd w:val="clear" w:color="auto" w:fill="FFFFFF"/>
          </w:tcPr>
          <w:p w14:paraId="7971DC8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202761A6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FFFFFF"/>
          </w:tcPr>
          <w:p w14:paraId="21D9CEF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B8CCE4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/>
          </w:tcPr>
          <w:p w14:paraId="3BE65D6F" w14:textId="22C465FD" w:rsidR="00226C1A" w:rsidRPr="00A03B2F" w:rsidRDefault="00226C1A" w:rsidP="0007228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731,788</w:t>
            </w:r>
          </w:p>
        </w:tc>
      </w:tr>
      <w:tr w:rsidR="00226C1A" w:rsidRPr="00A03B2F" w14:paraId="17B2B8A5" w14:textId="77777777" w:rsidTr="0061469A">
        <w:tc>
          <w:tcPr>
            <w:tcW w:w="1998" w:type="pct"/>
            <w:shd w:val="clear" w:color="auto" w:fill="FFFFFF"/>
          </w:tcPr>
          <w:p w14:paraId="503B0AA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9" w:type="pct"/>
            <w:shd w:val="clear" w:color="auto" w:fill="FFFFFF"/>
          </w:tcPr>
          <w:p w14:paraId="04140921" w14:textId="670072D5" w:rsidR="00226C1A" w:rsidRPr="00A03B2F" w:rsidRDefault="008A2A60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3" w:type="pct"/>
            <w:shd w:val="clear" w:color="auto" w:fill="FFFFFF"/>
          </w:tcPr>
          <w:p w14:paraId="0FAED86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FFFFF"/>
          </w:tcPr>
          <w:p w14:paraId="41B0E812" w14:textId="459A4E2C" w:rsidR="00226C1A" w:rsidRPr="00A03B2F" w:rsidRDefault="008A2A60" w:rsidP="008A2A6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E2EFB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E2EFB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43" w:type="pct"/>
            <w:shd w:val="clear" w:color="auto" w:fill="FFFFFF"/>
          </w:tcPr>
          <w:p w14:paraId="3AC3CFA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05024710" w14:textId="5B408F44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0" w:type="pct"/>
            <w:shd w:val="clear" w:color="auto" w:fill="FFFFFF"/>
          </w:tcPr>
          <w:p w14:paraId="436CDAE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FFFFF"/>
          </w:tcPr>
          <w:p w14:paraId="42176CB8" w14:textId="2AD520FC" w:rsidR="00226C1A" w:rsidRPr="00A03B2F" w:rsidRDefault="00226C1A" w:rsidP="001B668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146,358</w:t>
            </w:r>
          </w:p>
        </w:tc>
      </w:tr>
      <w:tr w:rsidR="00226C1A" w:rsidRPr="00A03B2F" w14:paraId="6428BB63" w14:textId="77777777" w:rsidTr="0061469A">
        <w:tc>
          <w:tcPr>
            <w:tcW w:w="1998" w:type="pct"/>
            <w:shd w:val="clear" w:color="auto" w:fill="FFFFFF"/>
          </w:tcPr>
          <w:p w14:paraId="3E6257B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89" w:type="pct"/>
            <w:shd w:val="clear" w:color="auto" w:fill="FFFFFF"/>
          </w:tcPr>
          <w:p w14:paraId="5DCB4BFC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B2EFA3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FFFFFF"/>
          </w:tcPr>
          <w:p w14:paraId="3441A02B" w14:textId="77777777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4AA4E1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2482923D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FFFFFF"/>
          </w:tcPr>
          <w:p w14:paraId="4030E56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FFFFFF"/>
          </w:tcPr>
          <w:p w14:paraId="2EDCB56C" w14:textId="77777777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6C1A" w:rsidRPr="00A03B2F" w14:paraId="51CCBAC6" w14:textId="77777777" w:rsidTr="0061469A">
        <w:tc>
          <w:tcPr>
            <w:tcW w:w="1998" w:type="pct"/>
            <w:shd w:val="clear" w:color="auto" w:fill="FFFFFF"/>
          </w:tcPr>
          <w:p w14:paraId="09A9A5E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เขตพัฒนาพิเศษเฉพาะกิจ</w:t>
            </w:r>
          </w:p>
        </w:tc>
        <w:tc>
          <w:tcPr>
            <w:tcW w:w="589" w:type="pct"/>
            <w:shd w:val="clear" w:color="auto" w:fill="FFFFFF"/>
          </w:tcPr>
          <w:p w14:paraId="4C4F2A39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14139E3B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FFFFFF"/>
          </w:tcPr>
          <w:p w14:paraId="4FAA08E3" w14:textId="52514505" w:rsidR="00226C1A" w:rsidRPr="00A03B2F" w:rsidRDefault="008A2A60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E2EFB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5,220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4923C2E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7BFA15D3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FFFFFF"/>
          </w:tcPr>
          <w:p w14:paraId="4424390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FFFFFF"/>
          </w:tcPr>
          <w:p w14:paraId="3CACF200" w14:textId="57810AA1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(8,771)</w:t>
            </w:r>
          </w:p>
        </w:tc>
      </w:tr>
      <w:tr w:rsidR="00226C1A" w:rsidRPr="00A03B2F" w14:paraId="21A7A3EE" w14:textId="77777777" w:rsidTr="0061469A">
        <w:tc>
          <w:tcPr>
            <w:tcW w:w="1998" w:type="pct"/>
            <w:shd w:val="clear" w:color="auto" w:fill="FFFFFF"/>
          </w:tcPr>
          <w:p w14:paraId="3626106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รายได้เงินปันผลรับที่ได้รับยกเว้นภาษีเงินได้</w:t>
            </w:r>
          </w:p>
        </w:tc>
        <w:tc>
          <w:tcPr>
            <w:tcW w:w="589" w:type="pct"/>
            <w:shd w:val="clear" w:color="auto" w:fill="FFFFFF"/>
          </w:tcPr>
          <w:p w14:paraId="6D50FEE9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7501E4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FFFFFF"/>
          </w:tcPr>
          <w:p w14:paraId="37A5E6A7" w14:textId="37333744" w:rsidR="00226C1A" w:rsidRPr="00A03B2F" w:rsidRDefault="008A2A60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(22,035)</w:t>
            </w:r>
          </w:p>
        </w:tc>
        <w:tc>
          <w:tcPr>
            <w:tcW w:w="143" w:type="pct"/>
            <w:shd w:val="clear" w:color="auto" w:fill="FFFFFF"/>
          </w:tcPr>
          <w:p w14:paraId="728E673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5C1B6F71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FFFFFF"/>
          </w:tcPr>
          <w:p w14:paraId="238F2BA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FFFFFF"/>
          </w:tcPr>
          <w:p w14:paraId="46897057" w14:textId="66ACCDC7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(31,048)</w:t>
            </w:r>
          </w:p>
        </w:tc>
      </w:tr>
      <w:tr w:rsidR="00226C1A" w:rsidRPr="00A03B2F" w14:paraId="290D25D3" w14:textId="77777777" w:rsidTr="0061469A">
        <w:tc>
          <w:tcPr>
            <w:tcW w:w="1998" w:type="pct"/>
            <w:shd w:val="clear" w:color="auto" w:fill="FFFFFF"/>
          </w:tcPr>
          <w:p w14:paraId="3748B1A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89" w:type="pct"/>
            <w:shd w:val="clear" w:color="auto" w:fill="FFFFFF"/>
          </w:tcPr>
          <w:p w14:paraId="7AD37B53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1E2F197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FFFFFF"/>
          </w:tcPr>
          <w:p w14:paraId="0FEFA1F3" w14:textId="4808510E" w:rsidR="00226C1A" w:rsidRPr="00A03B2F" w:rsidRDefault="008A2A60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(2,117)</w:t>
            </w:r>
          </w:p>
        </w:tc>
        <w:tc>
          <w:tcPr>
            <w:tcW w:w="143" w:type="pct"/>
            <w:shd w:val="clear" w:color="auto" w:fill="FFFFFF"/>
          </w:tcPr>
          <w:p w14:paraId="7724ACF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550C305C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FFFFFF"/>
          </w:tcPr>
          <w:p w14:paraId="4FA80EEA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FFFFFF"/>
          </w:tcPr>
          <w:p w14:paraId="7D510A82" w14:textId="739BF576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(2,101)</w:t>
            </w:r>
          </w:p>
        </w:tc>
      </w:tr>
      <w:tr w:rsidR="00226C1A" w:rsidRPr="00A03B2F" w14:paraId="15EBBEB0" w14:textId="77777777" w:rsidTr="0061469A">
        <w:tc>
          <w:tcPr>
            <w:tcW w:w="1998" w:type="pct"/>
            <w:shd w:val="clear" w:color="auto" w:fill="FFFFFF"/>
          </w:tcPr>
          <w:p w14:paraId="7870C83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9" w:type="pct"/>
            <w:shd w:val="clear" w:color="auto" w:fill="FFFFFF"/>
          </w:tcPr>
          <w:p w14:paraId="19BE11DE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2BC03F8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8" w:type="pct"/>
          </w:tcPr>
          <w:p w14:paraId="0950E0C7" w14:textId="2B3AFB0F" w:rsidR="00226C1A" w:rsidRPr="00A03B2F" w:rsidRDefault="008A2A60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</w:t>
            </w:r>
            <w:r w:rsidR="00EF1D38"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3" w:type="pct"/>
            <w:shd w:val="clear" w:color="auto" w:fill="FFFFFF"/>
          </w:tcPr>
          <w:p w14:paraId="7ECBEC8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703D3C99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FFFFFF"/>
          </w:tcPr>
          <w:p w14:paraId="784A9FB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</w:tcPr>
          <w:p w14:paraId="61DDD2C5" w14:textId="33E2FDFC" w:rsidR="00226C1A" w:rsidRPr="00A03B2F" w:rsidRDefault="00226C1A" w:rsidP="00226C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6,929</w:t>
            </w:r>
          </w:p>
        </w:tc>
      </w:tr>
      <w:tr w:rsidR="00226C1A" w:rsidRPr="00A03B2F" w14:paraId="1414A37A" w14:textId="77777777" w:rsidTr="0061469A">
        <w:tc>
          <w:tcPr>
            <w:tcW w:w="1998" w:type="pct"/>
            <w:shd w:val="clear" w:color="auto" w:fill="FFFFFF"/>
          </w:tcPr>
          <w:p w14:paraId="0FFF27BA" w14:textId="3B7EBFB8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6309C4"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589" w:type="pct"/>
            <w:shd w:val="clear" w:color="auto" w:fill="FFFFFF"/>
          </w:tcPr>
          <w:p w14:paraId="4AA3D07A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0981C43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8" w:type="pct"/>
          </w:tcPr>
          <w:p w14:paraId="52516166" w14:textId="6E089E46" w:rsidR="00226C1A" w:rsidRPr="00A03B2F" w:rsidRDefault="008A2A60" w:rsidP="008A2A6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43" w:type="pct"/>
            <w:shd w:val="clear" w:color="auto" w:fill="FFFFFF"/>
          </w:tcPr>
          <w:p w14:paraId="171263B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FFFFFF"/>
          </w:tcPr>
          <w:p w14:paraId="37883F45" w14:textId="77777777" w:rsidR="00226C1A" w:rsidRPr="00A03B2F" w:rsidRDefault="00226C1A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FFFFFF"/>
          </w:tcPr>
          <w:p w14:paraId="00F0011A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</w:tcPr>
          <w:p w14:paraId="1266FD6B" w14:textId="12FF8A76" w:rsidR="00226C1A" w:rsidRPr="00A03B2F" w:rsidRDefault="00226C1A" w:rsidP="00226C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26C1A" w:rsidRPr="00A03B2F" w14:paraId="05BA1B4C" w14:textId="77777777" w:rsidTr="0061469A">
        <w:tc>
          <w:tcPr>
            <w:tcW w:w="1998" w:type="pct"/>
            <w:shd w:val="clear" w:color="auto" w:fill="FFFFFF"/>
          </w:tcPr>
          <w:p w14:paraId="76D047B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5CF9A3" w14:textId="03D2C48A" w:rsidR="00226C1A" w:rsidRPr="00A03B2F" w:rsidRDefault="008A2A60" w:rsidP="00226C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15.</w:t>
            </w:r>
            <w:r w:rsidR="006E2EFB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3" w:type="pct"/>
            <w:shd w:val="clear" w:color="auto" w:fill="FFFFFF"/>
          </w:tcPr>
          <w:p w14:paraId="1CE1A78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14:paraId="17E49A32" w14:textId="6DE27C52" w:rsidR="00226C1A" w:rsidRPr="00A03B2F" w:rsidRDefault="006E2EFB" w:rsidP="00226C1A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98,88</w:t>
            </w:r>
            <w:r w:rsidR="00EF1D38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  <w:shd w:val="clear" w:color="auto" w:fill="FFFFFF"/>
          </w:tcPr>
          <w:p w14:paraId="37FC33D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15D0050" w14:textId="4993E226" w:rsidR="00226C1A" w:rsidRPr="00A03B2F" w:rsidRDefault="00226C1A" w:rsidP="004A759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15.22</w:t>
            </w:r>
          </w:p>
        </w:tc>
        <w:tc>
          <w:tcPr>
            <w:tcW w:w="150" w:type="pct"/>
            <w:shd w:val="clear" w:color="auto" w:fill="FFFFFF"/>
          </w:tcPr>
          <w:p w14:paraId="47E1F50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4"/>
                <w:tab w:val="left" w:pos="700"/>
              </w:tabs>
              <w:spacing w:line="240" w:lineRule="auto"/>
              <w:ind w:left="-3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4281B99A" w14:textId="02D5C2E4" w:rsidR="00226C1A" w:rsidRPr="00A03B2F" w:rsidRDefault="00226C1A" w:rsidP="00226C1A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111,367</w:t>
            </w:r>
          </w:p>
        </w:tc>
      </w:tr>
    </w:tbl>
    <w:p w14:paraId="0E1DE4A1" w14:textId="6641348F" w:rsidR="00D97B37" w:rsidRPr="00A03B2F" w:rsidRDefault="00D97B37" w:rsidP="00D32D3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1572E6" w14:textId="77777777" w:rsidR="00D97B37" w:rsidRPr="00A03B2F" w:rsidRDefault="00D97B37" w:rsidP="00D32D3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i/>
          <w:iCs/>
          <w:sz w:val="30"/>
          <w:szCs w:val="30"/>
          <w:cs/>
        </w:rPr>
        <w:t>การลดอัตราภาษีเงินได้นิติบุคคล</w:t>
      </w:r>
    </w:p>
    <w:p w14:paraId="41E5A271" w14:textId="77777777" w:rsidR="00D97B37" w:rsidRPr="00A03B2F" w:rsidRDefault="00D97B37" w:rsidP="00D32D3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95AE6E" w14:textId="13AA2520" w:rsidR="00D97B37" w:rsidRPr="00A03B2F" w:rsidRDefault="00D97B37" w:rsidP="00D32D3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A03B2F">
        <w:rPr>
          <w:rFonts w:asciiTheme="majorBidi" w:hAnsiTheme="majorBidi" w:cstheme="majorBidi"/>
          <w:sz w:val="30"/>
          <w:szCs w:val="30"/>
        </w:rPr>
        <w:t>7</w:t>
      </w:r>
      <w:r w:rsidR="0032026C" w:rsidRPr="00A03B2F">
        <w:rPr>
          <w:rFonts w:asciiTheme="majorBidi" w:hAnsiTheme="majorBidi" w:cstheme="majorBidi"/>
          <w:sz w:val="30"/>
          <w:szCs w:val="30"/>
        </w:rPr>
        <w:t>83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32026C" w:rsidRPr="00A03B2F">
        <w:rPr>
          <w:rFonts w:asciiTheme="majorBidi" w:hAnsiTheme="majorBidi" w:cstheme="majorBidi"/>
          <w:sz w:val="30"/>
          <w:szCs w:val="30"/>
        </w:rPr>
        <w:t>4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026C" w:rsidRPr="00A03B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</w:rPr>
        <w:t>256</w:t>
      </w:r>
      <w:r w:rsidR="0032026C" w:rsidRPr="00A03B2F">
        <w:rPr>
          <w:rFonts w:asciiTheme="majorBidi" w:hAnsiTheme="majorBidi" w:cstheme="majorBidi"/>
          <w:sz w:val="30"/>
          <w:szCs w:val="30"/>
        </w:rPr>
        <w:t>7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A03B2F">
        <w:rPr>
          <w:rFonts w:asciiTheme="majorBidi" w:hAnsiTheme="majorBidi" w:cstheme="majorBidi"/>
          <w:sz w:val="30"/>
          <w:szCs w:val="30"/>
        </w:rPr>
        <w:t>3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ของกำไรสุทธิทางภาษี 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>สำหรับเงินได้พึงประเมินที่ได้รับตั้งแต่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A03B2F">
        <w:rPr>
          <w:rFonts w:asciiTheme="majorBidi" w:hAnsiTheme="majorBidi" w:cstheme="majorBidi"/>
          <w:sz w:val="30"/>
          <w:szCs w:val="30"/>
        </w:rPr>
        <w:t>1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03B2F">
        <w:rPr>
          <w:rFonts w:asciiTheme="majorBidi" w:hAnsiTheme="majorBidi" w:cstheme="majorBidi"/>
          <w:sz w:val="30"/>
          <w:szCs w:val="30"/>
        </w:rPr>
        <w:t>256</w:t>
      </w:r>
      <w:r w:rsidR="0032026C" w:rsidRPr="00A03B2F">
        <w:rPr>
          <w:rFonts w:asciiTheme="majorBidi" w:hAnsiTheme="majorBidi" w:cstheme="majorBidi"/>
          <w:sz w:val="30"/>
          <w:szCs w:val="30"/>
        </w:rPr>
        <w:t>7</w:t>
      </w:r>
      <w:r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A03B2F">
        <w:rPr>
          <w:rFonts w:asciiTheme="majorBidi" w:hAnsiTheme="majorBidi" w:cstheme="majorBidi"/>
          <w:sz w:val="30"/>
          <w:szCs w:val="30"/>
        </w:rPr>
        <w:t>31</w:t>
      </w:r>
      <w:r w:rsidRPr="00A03B2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03B2F">
        <w:rPr>
          <w:rFonts w:asciiTheme="majorBidi" w:hAnsiTheme="majorBidi" w:cstheme="majorBidi"/>
          <w:sz w:val="30"/>
          <w:szCs w:val="30"/>
        </w:rPr>
        <w:t>256</w:t>
      </w:r>
      <w:r w:rsidR="0032026C" w:rsidRPr="00A03B2F">
        <w:rPr>
          <w:rFonts w:asciiTheme="majorBidi" w:hAnsiTheme="majorBidi" w:cstheme="majorBidi"/>
          <w:sz w:val="30"/>
          <w:szCs w:val="30"/>
        </w:rPr>
        <w:t>9</w:t>
      </w:r>
    </w:p>
    <w:p w14:paraId="06518296" w14:textId="77777777" w:rsidR="00D97B37" w:rsidRPr="00A03B2F" w:rsidRDefault="00D97B37" w:rsidP="00D32D3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93"/>
        <w:gridCol w:w="1169"/>
        <w:gridCol w:w="270"/>
        <w:gridCol w:w="1170"/>
        <w:gridCol w:w="272"/>
        <w:gridCol w:w="1170"/>
        <w:gridCol w:w="270"/>
        <w:gridCol w:w="1206"/>
      </w:tblGrid>
      <w:tr w:rsidR="00D97B37" w:rsidRPr="00A03B2F" w14:paraId="6B4995AA" w14:textId="77777777" w:rsidTr="00D32D3B">
        <w:trPr>
          <w:trHeight w:val="70"/>
        </w:trPr>
        <w:tc>
          <w:tcPr>
            <w:tcW w:w="3593" w:type="dxa"/>
          </w:tcPr>
          <w:p w14:paraId="000B790E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7" w:type="dxa"/>
            <w:gridSpan w:val="7"/>
          </w:tcPr>
          <w:p w14:paraId="532FC947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B37" w:rsidRPr="00A03B2F" w14:paraId="2C94C8FF" w14:textId="77777777" w:rsidTr="00D32D3B">
        <w:trPr>
          <w:trHeight w:val="344"/>
        </w:trPr>
        <w:tc>
          <w:tcPr>
            <w:tcW w:w="3593" w:type="dxa"/>
          </w:tcPr>
          <w:p w14:paraId="00FF7F51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9" w:type="dxa"/>
            <w:gridSpan w:val="3"/>
          </w:tcPr>
          <w:p w14:paraId="64C3F0E9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4BFDF41C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688AB6D4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97B37" w:rsidRPr="00A03B2F" w14:paraId="7F41CFFE" w14:textId="77777777" w:rsidTr="00D32D3B">
        <w:trPr>
          <w:trHeight w:val="344"/>
        </w:trPr>
        <w:tc>
          <w:tcPr>
            <w:tcW w:w="3593" w:type="dxa"/>
          </w:tcPr>
          <w:p w14:paraId="62EF9A47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03B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1CFE861D" w14:textId="5A407F64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6BC4B9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6E445" w14:textId="51EA71D3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264FF6AC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6E286" w14:textId="4D235B94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1D17CE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2270D9C" w14:textId="3A184723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97B37" w:rsidRPr="00A03B2F" w14:paraId="1661D50D" w14:textId="77777777" w:rsidTr="00D32D3B">
        <w:trPr>
          <w:trHeight w:val="288"/>
        </w:trPr>
        <w:tc>
          <w:tcPr>
            <w:tcW w:w="3593" w:type="dxa"/>
          </w:tcPr>
          <w:p w14:paraId="1AD53791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7" w:type="dxa"/>
            <w:gridSpan w:val="7"/>
          </w:tcPr>
          <w:p w14:paraId="00C1658F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C1A" w:rsidRPr="00A03B2F" w14:paraId="3DAA9028" w14:textId="77777777" w:rsidTr="00D32D3B">
        <w:tc>
          <w:tcPr>
            <w:tcW w:w="3593" w:type="dxa"/>
          </w:tcPr>
          <w:p w14:paraId="42370CB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54F0C321" w14:textId="53FC54A8" w:rsidR="00226C1A" w:rsidRPr="00A03B2F" w:rsidRDefault="001B6688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195,437</w:t>
            </w:r>
          </w:p>
        </w:tc>
        <w:tc>
          <w:tcPr>
            <w:tcW w:w="270" w:type="dxa"/>
            <w:vAlign w:val="bottom"/>
          </w:tcPr>
          <w:p w14:paraId="337AB2F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2F74E3" w14:textId="2DB190A8" w:rsidR="00226C1A" w:rsidRPr="00A03B2F" w:rsidRDefault="00226C1A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172,864</w:t>
            </w:r>
          </w:p>
        </w:tc>
        <w:tc>
          <w:tcPr>
            <w:tcW w:w="272" w:type="dxa"/>
            <w:vAlign w:val="bottom"/>
          </w:tcPr>
          <w:p w14:paraId="08A3D7D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9B6557" w14:textId="285A69E2" w:rsidR="00226C1A" w:rsidRPr="00A03B2F" w:rsidRDefault="001B6688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(443,583)</w:t>
            </w:r>
          </w:p>
        </w:tc>
        <w:tc>
          <w:tcPr>
            <w:tcW w:w="270" w:type="dxa"/>
            <w:vAlign w:val="bottom"/>
          </w:tcPr>
          <w:p w14:paraId="348B6A1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3729427" w14:textId="45C36A39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(448,804)</w:t>
            </w:r>
          </w:p>
        </w:tc>
      </w:tr>
      <w:tr w:rsidR="00226C1A" w:rsidRPr="00A03B2F" w14:paraId="68A6E592" w14:textId="77777777" w:rsidTr="00D32D3B">
        <w:tc>
          <w:tcPr>
            <w:tcW w:w="3593" w:type="dxa"/>
          </w:tcPr>
          <w:p w14:paraId="53692F4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5470A4A" w14:textId="2AF0A6CE" w:rsidR="00226C1A" w:rsidRPr="00A03B2F" w:rsidRDefault="001B6688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(194,917)</w:t>
            </w:r>
          </w:p>
        </w:tc>
        <w:tc>
          <w:tcPr>
            <w:tcW w:w="270" w:type="dxa"/>
            <w:vAlign w:val="bottom"/>
          </w:tcPr>
          <w:p w14:paraId="1162706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7F101D" w14:textId="03CD8400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(171,210)</w:t>
            </w:r>
          </w:p>
        </w:tc>
        <w:tc>
          <w:tcPr>
            <w:tcW w:w="272" w:type="dxa"/>
            <w:vAlign w:val="bottom"/>
          </w:tcPr>
          <w:p w14:paraId="0D99E33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AE2458" w14:textId="40482269" w:rsidR="00226C1A" w:rsidRPr="00A03B2F" w:rsidRDefault="001B6688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194,917</w:t>
            </w:r>
          </w:p>
        </w:tc>
        <w:tc>
          <w:tcPr>
            <w:tcW w:w="270" w:type="dxa"/>
            <w:vAlign w:val="bottom"/>
          </w:tcPr>
          <w:p w14:paraId="2AB537B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527F321" w14:textId="3DF6F6FC" w:rsidR="00226C1A" w:rsidRPr="00A03B2F" w:rsidRDefault="00226C1A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171,210</w:t>
            </w:r>
          </w:p>
        </w:tc>
      </w:tr>
      <w:tr w:rsidR="00226C1A" w:rsidRPr="00A03B2F" w14:paraId="1CC3403C" w14:textId="77777777" w:rsidTr="00D32D3B">
        <w:tc>
          <w:tcPr>
            <w:tcW w:w="3593" w:type="dxa"/>
          </w:tcPr>
          <w:p w14:paraId="65C1EEC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5BF3035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4FF46" w14:textId="7398A8A7" w:rsidR="00226C1A" w:rsidRPr="00A03B2F" w:rsidRDefault="001B6688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70" w:type="dxa"/>
            <w:vAlign w:val="bottom"/>
          </w:tcPr>
          <w:p w14:paraId="4A51D6E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E37C8" w14:textId="0286975C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272" w:type="dxa"/>
            <w:vAlign w:val="bottom"/>
          </w:tcPr>
          <w:p w14:paraId="769EC1A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8273E" w14:textId="6010FAD7" w:rsidR="00226C1A" w:rsidRPr="00A03B2F" w:rsidRDefault="001B6688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(248,666)</w:t>
            </w:r>
          </w:p>
        </w:tc>
        <w:tc>
          <w:tcPr>
            <w:tcW w:w="270" w:type="dxa"/>
            <w:vAlign w:val="bottom"/>
          </w:tcPr>
          <w:p w14:paraId="73864DD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5F70C" w14:textId="0229EF79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(277,594)</w:t>
            </w:r>
          </w:p>
        </w:tc>
      </w:tr>
    </w:tbl>
    <w:p w14:paraId="24397667" w14:textId="4B800983" w:rsidR="00D32D3B" w:rsidRPr="00A03B2F" w:rsidRDefault="00D3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2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93"/>
        <w:gridCol w:w="1169"/>
        <w:gridCol w:w="270"/>
        <w:gridCol w:w="1170"/>
        <w:gridCol w:w="272"/>
        <w:gridCol w:w="1170"/>
        <w:gridCol w:w="270"/>
        <w:gridCol w:w="1215"/>
      </w:tblGrid>
      <w:tr w:rsidR="00D97B37" w:rsidRPr="00A03B2F" w14:paraId="020994A4" w14:textId="77777777" w:rsidTr="00D32D3B">
        <w:trPr>
          <w:trHeight w:val="389"/>
        </w:trPr>
        <w:tc>
          <w:tcPr>
            <w:tcW w:w="3593" w:type="dxa"/>
          </w:tcPr>
          <w:p w14:paraId="25059C08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19D1006A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B37" w:rsidRPr="00A03B2F" w14:paraId="5EE9276B" w14:textId="77777777" w:rsidTr="004702B7">
        <w:trPr>
          <w:trHeight w:val="344"/>
        </w:trPr>
        <w:tc>
          <w:tcPr>
            <w:tcW w:w="3593" w:type="dxa"/>
          </w:tcPr>
          <w:p w14:paraId="4497F88C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9" w:type="dxa"/>
            <w:gridSpan w:val="3"/>
          </w:tcPr>
          <w:p w14:paraId="1526E9B5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10E07CE1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0F237917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97B37" w:rsidRPr="00A03B2F" w14:paraId="309CB6F5" w14:textId="77777777" w:rsidTr="004702B7">
        <w:trPr>
          <w:trHeight w:val="344"/>
        </w:trPr>
        <w:tc>
          <w:tcPr>
            <w:tcW w:w="3593" w:type="dxa"/>
          </w:tcPr>
          <w:p w14:paraId="319A1953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7FCA5CBD" w14:textId="49773BF5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54CBD4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C3F95" w14:textId="0FAFAAAE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FC0207A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AD125" w14:textId="39F71113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2656B3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D8FE33" w14:textId="6EB3079F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226C1A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97B37" w:rsidRPr="00A03B2F" w14:paraId="35C46D24" w14:textId="77777777" w:rsidTr="004702B7">
        <w:trPr>
          <w:trHeight w:val="288"/>
        </w:trPr>
        <w:tc>
          <w:tcPr>
            <w:tcW w:w="3593" w:type="dxa"/>
          </w:tcPr>
          <w:p w14:paraId="072392F9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7ACA163F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C1A" w:rsidRPr="00A03B2F" w14:paraId="3E91AC9F" w14:textId="77777777" w:rsidTr="004702B7">
        <w:tc>
          <w:tcPr>
            <w:tcW w:w="3593" w:type="dxa"/>
          </w:tcPr>
          <w:p w14:paraId="4B9BDA77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3518DFA6" w14:textId="16AAC891" w:rsidR="00226C1A" w:rsidRPr="00A03B2F" w:rsidRDefault="001B6688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19</w:t>
            </w:r>
            <w:r w:rsidR="003903BF" w:rsidRPr="00A03B2F">
              <w:rPr>
                <w:rFonts w:ascii="Angsana New" w:hAnsi="Angsana New"/>
                <w:sz w:val="30"/>
                <w:szCs w:val="30"/>
              </w:rPr>
              <w:t>4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3903BF" w:rsidRPr="00A03B2F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70" w:type="dxa"/>
            <w:vAlign w:val="bottom"/>
          </w:tcPr>
          <w:p w14:paraId="1648A3A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BB215" w14:textId="2676822A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177,601</w:t>
            </w:r>
          </w:p>
        </w:tc>
        <w:tc>
          <w:tcPr>
            <w:tcW w:w="272" w:type="dxa"/>
            <w:vAlign w:val="bottom"/>
          </w:tcPr>
          <w:p w14:paraId="6AABBD1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825075" w14:textId="334B14C1" w:rsidR="00226C1A" w:rsidRPr="00A03B2F" w:rsidRDefault="00F803DF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(441,</w:t>
            </w:r>
            <w:r w:rsidR="00A03C28" w:rsidRPr="00A03B2F">
              <w:rPr>
                <w:rFonts w:ascii="Angsana New" w:hAnsi="Angsana New"/>
                <w:sz w:val="30"/>
                <w:szCs w:val="30"/>
              </w:rPr>
              <w:t>200</w:t>
            </w:r>
            <w:r w:rsidRPr="00A03B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755735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435C9F6" w14:textId="45DC6B73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(446,421)</w:t>
            </w:r>
          </w:p>
        </w:tc>
      </w:tr>
      <w:tr w:rsidR="00226C1A" w:rsidRPr="00A03B2F" w14:paraId="268C4FD3" w14:textId="77777777" w:rsidTr="004702B7">
        <w:tc>
          <w:tcPr>
            <w:tcW w:w="3593" w:type="dxa"/>
          </w:tcPr>
          <w:p w14:paraId="759829D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9896A3A" w14:textId="74350211" w:rsidR="00226C1A" w:rsidRPr="00A03B2F" w:rsidRDefault="006309C4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</w:t>
            </w:r>
            <w:r w:rsidR="001B6688" w:rsidRPr="00A03B2F">
              <w:rPr>
                <w:rFonts w:ascii="Angsana New" w:hAnsi="Angsana New"/>
                <w:sz w:val="30"/>
                <w:szCs w:val="30"/>
              </w:rPr>
              <w:t>19</w:t>
            </w:r>
            <w:r w:rsidR="003903BF" w:rsidRPr="00A03B2F">
              <w:rPr>
                <w:rFonts w:ascii="Angsana New" w:hAnsi="Angsana New"/>
                <w:sz w:val="30"/>
                <w:szCs w:val="30"/>
              </w:rPr>
              <w:t>4</w:t>
            </w:r>
            <w:r w:rsidR="001B6688"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3903BF" w:rsidRPr="00A03B2F">
              <w:rPr>
                <w:rFonts w:ascii="Angsana New" w:hAnsi="Angsana New"/>
                <w:sz w:val="30"/>
                <w:szCs w:val="30"/>
              </w:rPr>
              <w:t>018</w:t>
            </w:r>
            <w:r w:rsidRPr="00A03B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7BD268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C2C17" w14:textId="76780009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(177,601)</w:t>
            </w:r>
          </w:p>
        </w:tc>
        <w:tc>
          <w:tcPr>
            <w:tcW w:w="272" w:type="dxa"/>
            <w:vAlign w:val="bottom"/>
          </w:tcPr>
          <w:p w14:paraId="4CB42B6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2A97F" w14:textId="5B482E61" w:rsidR="00226C1A" w:rsidRPr="00A03B2F" w:rsidRDefault="00F803DF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19</w:t>
            </w:r>
            <w:r w:rsidR="007E45E9" w:rsidRPr="00A03B2F">
              <w:rPr>
                <w:rFonts w:ascii="Angsana New" w:hAnsi="Angsana New"/>
                <w:sz w:val="30"/>
                <w:szCs w:val="30"/>
              </w:rPr>
              <w:t>4</w:t>
            </w:r>
            <w:r w:rsidRPr="00A03B2F">
              <w:rPr>
                <w:rFonts w:ascii="Angsana New" w:hAnsi="Angsana New"/>
                <w:sz w:val="30"/>
                <w:szCs w:val="30"/>
              </w:rPr>
              <w:t>,</w:t>
            </w:r>
            <w:r w:rsidR="003903BF" w:rsidRPr="00A03B2F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70" w:type="dxa"/>
            <w:vAlign w:val="bottom"/>
          </w:tcPr>
          <w:p w14:paraId="165D501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4D766B8" w14:textId="544539D5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177,601</w:t>
            </w:r>
          </w:p>
        </w:tc>
      </w:tr>
      <w:tr w:rsidR="00226C1A" w:rsidRPr="00A03B2F" w14:paraId="054B0459" w14:textId="77777777" w:rsidTr="004702B7">
        <w:tc>
          <w:tcPr>
            <w:tcW w:w="3593" w:type="dxa"/>
          </w:tcPr>
          <w:p w14:paraId="6FDF273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079D1" w14:textId="6E3000A5" w:rsidR="00226C1A" w:rsidRPr="00A03B2F" w:rsidRDefault="001B6688" w:rsidP="00226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7E251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2895F" w14:textId="2DDFDBFA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333CF86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32B30" w14:textId="061DE7DC" w:rsidR="00226C1A" w:rsidRPr="00A03B2F" w:rsidRDefault="00F803DF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(24</w:t>
            </w:r>
            <w:r w:rsidR="003903BF"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7,182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6CB61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36308" w14:textId="6B6A4EFF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(268,820)</w:t>
            </w:r>
          </w:p>
        </w:tc>
      </w:tr>
    </w:tbl>
    <w:p w14:paraId="39D9B7B7" w14:textId="4591EC17" w:rsidR="004702B7" w:rsidRPr="00A03B2F" w:rsidRDefault="004702B7" w:rsidP="00D32D3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262"/>
      </w:tblGrid>
      <w:tr w:rsidR="00D32D3B" w:rsidRPr="00A03B2F" w14:paraId="2B00E0C4" w14:textId="77777777" w:rsidTr="009C213A">
        <w:trPr>
          <w:trHeight w:val="139"/>
        </w:trPr>
        <w:tc>
          <w:tcPr>
            <w:tcW w:w="3420" w:type="dxa"/>
          </w:tcPr>
          <w:p w14:paraId="5E131AE7" w14:textId="77777777" w:rsidR="00D32D3B" w:rsidRPr="00A03B2F" w:rsidRDefault="00D32D3B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5672" w:type="dxa"/>
            <w:gridSpan w:val="7"/>
            <w:vAlign w:val="bottom"/>
          </w:tcPr>
          <w:p w14:paraId="6862A27F" w14:textId="46298A50" w:rsidR="00D32D3B" w:rsidRPr="00A03B2F" w:rsidRDefault="00D32D3B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32D3B" w:rsidRPr="00A03B2F" w14:paraId="09672C33" w14:textId="77777777" w:rsidTr="009C213A">
        <w:trPr>
          <w:trHeight w:val="139"/>
        </w:trPr>
        <w:tc>
          <w:tcPr>
            <w:tcW w:w="3420" w:type="dxa"/>
          </w:tcPr>
          <w:p w14:paraId="1CA826B0" w14:textId="77777777" w:rsidR="00D32D3B" w:rsidRPr="00A03B2F" w:rsidRDefault="00D32D3B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79E0E588" w14:textId="77777777" w:rsidR="00D32D3B" w:rsidRPr="00A03B2F" w:rsidRDefault="00D32D3B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D28A11" w14:textId="77777777" w:rsidR="00D32D3B" w:rsidRPr="00A03B2F" w:rsidRDefault="00D32D3B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F078B29" w14:textId="4D0711D1" w:rsidR="00D32D3B" w:rsidRPr="00A03B2F" w:rsidRDefault="00D32D3B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5F728DB1" w14:textId="77777777" w:rsidR="00D32D3B" w:rsidRPr="00A03B2F" w:rsidRDefault="00D32D3B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48B2AB6C" w14:textId="77777777" w:rsidR="00D32D3B" w:rsidRPr="00A03B2F" w:rsidRDefault="00D32D3B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02B7" w:rsidRPr="00A03B2F" w14:paraId="1A318A64" w14:textId="77777777" w:rsidTr="009C213A">
        <w:trPr>
          <w:trHeight w:val="139"/>
        </w:trPr>
        <w:tc>
          <w:tcPr>
            <w:tcW w:w="3420" w:type="dxa"/>
            <w:vAlign w:val="bottom"/>
          </w:tcPr>
          <w:p w14:paraId="5BBB97FE" w14:textId="77777777" w:rsidR="004702B7" w:rsidRPr="00A03B2F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6C2CE7A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A780B0B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4C6DFA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3E683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4F0F7F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44A6878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25968323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C213A" w:rsidRPr="00A03B2F" w14:paraId="31BC90E7" w14:textId="77777777" w:rsidTr="009C213A">
        <w:trPr>
          <w:trHeight w:val="279"/>
          <w:tblHeader/>
        </w:trPr>
        <w:tc>
          <w:tcPr>
            <w:tcW w:w="3420" w:type="dxa"/>
          </w:tcPr>
          <w:p w14:paraId="0916845F" w14:textId="77777777" w:rsidR="009C213A" w:rsidRPr="00A03B2F" w:rsidRDefault="009C213A" w:rsidP="0093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2" w:type="dxa"/>
            <w:gridSpan w:val="7"/>
          </w:tcPr>
          <w:p w14:paraId="3FE0E4F6" w14:textId="77777777" w:rsidR="009C213A" w:rsidRPr="00A03B2F" w:rsidRDefault="009C213A" w:rsidP="009325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02B7" w:rsidRPr="00A03B2F" w14:paraId="012E90B5" w14:textId="77777777" w:rsidTr="009C213A">
        <w:trPr>
          <w:trHeight w:val="236"/>
          <w:tblHeader/>
        </w:trPr>
        <w:tc>
          <w:tcPr>
            <w:tcW w:w="3420" w:type="dxa"/>
          </w:tcPr>
          <w:p w14:paraId="31A85C7A" w14:textId="3E96C1DB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26C1A"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140" w:type="dxa"/>
            <w:gridSpan w:val="5"/>
          </w:tcPr>
          <w:p w14:paraId="48CD63D8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19128DB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2" w:type="dxa"/>
          </w:tcPr>
          <w:p w14:paraId="22F08BC4" w14:textId="0FBDDB42" w:rsidR="004702B7" w:rsidRPr="00A03B2F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4702B7" w:rsidRPr="00A03B2F" w14:paraId="468BA71C" w14:textId="77777777" w:rsidTr="009C213A">
        <w:trPr>
          <w:trHeight w:val="139"/>
        </w:trPr>
        <w:tc>
          <w:tcPr>
            <w:tcW w:w="3420" w:type="dxa"/>
          </w:tcPr>
          <w:p w14:paraId="72723390" w14:textId="77777777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23103EA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D6FFCE7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C45FC0A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E2E879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2FD1F75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3A6FC3E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</w:tcPr>
          <w:p w14:paraId="1827B65C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702B7" w:rsidRPr="00A03B2F" w14:paraId="1C7F8996" w14:textId="77777777" w:rsidTr="009C213A">
        <w:trPr>
          <w:trHeight w:val="139"/>
        </w:trPr>
        <w:tc>
          <w:tcPr>
            <w:tcW w:w="3420" w:type="dxa"/>
          </w:tcPr>
          <w:p w14:paraId="7696C625" w14:textId="5A19142C" w:rsidR="004702B7" w:rsidRPr="00A03B2F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BD6AB5" w:rsidRPr="00A03B2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A03B2F"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113C65A4" w14:textId="77777777" w:rsidR="004702B7" w:rsidRPr="00A03B2F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140324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BC96F9D" w14:textId="77777777" w:rsidR="004702B7" w:rsidRPr="00A03B2F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CBDDAE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D0461F6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97291" w14:textId="77777777" w:rsidR="004702B7" w:rsidRPr="00A03B2F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</w:tcPr>
          <w:p w14:paraId="321CF8BF" w14:textId="77777777" w:rsidR="004702B7" w:rsidRPr="00A03B2F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72282" w:rsidRPr="00A03B2F" w14:paraId="48C9F238" w14:textId="77777777" w:rsidTr="009C213A">
        <w:trPr>
          <w:trHeight w:val="139"/>
        </w:trPr>
        <w:tc>
          <w:tcPr>
            <w:tcW w:w="3420" w:type="dxa"/>
          </w:tcPr>
          <w:p w14:paraId="63CDFCEE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170" w:type="dxa"/>
            <w:vAlign w:val="bottom"/>
          </w:tcPr>
          <w:p w14:paraId="706D3490" w14:textId="052E8E62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270" w:type="dxa"/>
            <w:vAlign w:val="bottom"/>
          </w:tcPr>
          <w:p w14:paraId="28866D0D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126590" w14:textId="4E4C1AA8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04CF16FD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B19AF0" w14:textId="764FDA4A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D9BB52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BF3F34F" w14:textId="5ACE5BD0" w:rsidR="00072282" w:rsidRPr="00A03B2F" w:rsidRDefault="00F803DF" w:rsidP="00D32D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</w:t>
            </w:r>
          </w:p>
        </w:tc>
      </w:tr>
      <w:tr w:rsidR="00072282" w:rsidRPr="00A03B2F" w14:paraId="3B12EAC5" w14:textId="77777777" w:rsidTr="009C213A">
        <w:trPr>
          <w:trHeight w:val="139"/>
        </w:trPr>
        <w:tc>
          <w:tcPr>
            <w:tcW w:w="3420" w:type="dxa"/>
          </w:tcPr>
          <w:p w14:paraId="065E23FE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170" w:type="dxa"/>
            <w:vAlign w:val="bottom"/>
          </w:tcPr>
          <w:p w14:paraId="64976BFD" w14:textId="6618F22F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70" w:type="dxa"/>
            <w:vAlign w:val="bottom"/>
          </w:tcPr>
          <w:p w14:paraId="2016A2E7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F74312A" w14:textId="676E26DB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2,70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78EE968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9D09C1" w14:textId="70764244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2E6D4E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E242101" w14:textId="2B5E0303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3,19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072282" w:rsidRPr="00A03B2F" w14:paraId="4B6F63D1" w14:textId="77777777" w:rsidTr="009C213A">
        <w:trPr>
          <w:trHeight w:val="139"/>
        </w:trPr>
        <w:tc>
          <w:tcPr>
            <w:tcW w:w="3420" w:type="dxa"/>
          </w:tcPr>
          <w:p w14:paraId="5FC56560" w14:textId="164A399B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สินทรัพย์หมุนเวียนอื่น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170" w:type="dxa"/>
            <w:vAlign w:val="bottom"/>
          </w:tcPr>
          <w:p w14:paraId="32CEFD9A" w14:textId="660FD1D5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3,490</w:t>
            </w:r>
          </w:p>
        </w:tc>
        <w:tc>
          <w:tcPr>
            <w:tcW w:w="270" w:type="dxa"/>
            <w:vAlign w:val="bottom"/>
          </w:tcPr>
          <w:p w14:paraId="49E3BBBC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0A5FD61" w14:textId="264B30F3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3,58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AF64329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B5C55" w14:textId="03D90E70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C05A1E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54DF9A7" w14:textId="186049A3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7,07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072282" w:rsidRPr="00A03B2F" w14:paraId="0CACD2C1" w14:textId="77777777" w:rsidTr="009C213A">
        <w:trPr>
          <w:trHeight w:val="139"/>
        </w:trPr>
        <w:tc>
          <w:tcPr>
            <w:tcW w:w="3420" w:type="dxa"/>
          </w:tcPr>
          <w:p w14:paraId="0B55355A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EEC6ACD" w14:textId="07F1D3A4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1,935</w:t>
            </w:r>
          </w:p>
        </w:tc>
        <w:tc>
          <w:tcPr>
            <w:tcW w:w="270" w:type="dxa"/>
            <w:vAlign w:val="bottom"/>
          </w:tcPr>
          <w:p w14:paraId="2ECA21A6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79BBB8" w14:textId="4CE42590" w:rsidR="00072282" w:rsidRPr="00A03B2F" w:rsidRDefault="00F803DF" w:rsidP="00D32D3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23303A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FDE541" w14:textId="1C34A530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E436F5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00D9F8D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35AEC448" w14:textId="52203B85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2,346</w:t>
            </w:r>
          </w:p>
        </w:tc>
      </w:tr>
      <w:tr w:rsidR="00072282" w:rsidRPr="00A03B2F" w14:paraId="4F8E5C10" w14:textId="77777777" w:rsidTr="009C213A">
        <w:trPr>
          <w:trHeight w:val="139"/>
        </w:trPr>
        <w:tc>
          <w:tcPr>
            <w:tcW w:w="3420" w:type="dxa"/>
          </w:tcPr>
          <w:p w14:paraId="5D1DEC5C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  <w:p w14:paraId="600172BE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70" w:type="dxa"/>
            <w:vAlign w:val="bottom"/>
          </w:tcPr>
          <w:p w14:paraId="329BBD63" w14:textId="6350E656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16,484</w:t>
            </w:r>
          </w:p>
        </w:tc>
        <w:tc>
          <w:tcPr>
            <w:tcW w:w="270" w:type="dxa"/>
            <w:vAlign w:val="bottom"/>
          </w:tcPr>
          <w:p w14:paraId="1BBD5B0E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5AE4A1" w14:textId="1B8A742B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1C01C557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FC4DB6" w14:textId="62704E16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C98FE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3FB64BFF" w14:textId="2ECA9BF8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19,03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072282" w:rsidRPr="00A03B2F" w14:paraId="754DBB4F" w14:textId="77777777" w:rsidTr="009C213A">
        <w:trPr>
          <w:trHeight w:val="139"/>
        </w:trPr>
        <w:tc>
          <w:tcPr>
            <w:tcW w:w="3420" w:type="dxa"/>
            <w:vAlign w:val="bottom"/>
          </w:tcPr>
          <w:p w14:paraId="236EB744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170" w:type="dxa"/>
            <w:vAlign w:val="bottom"/>
          </w:tcPr>
          <w:p w14:paraId="6979834B" w14:textId="31A14E14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7,023</w:t>
            </w:r>
          </w:p>
        </w:tc>
        <w:tc>
          <w:tcPr>
            <w:tcW w:w="270" w:type="dxa"/>
            <w:vAlign w:val="bottom"/>
          </w:tcPr>
          <w:p w14:paraId="75AEBB0B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4A9D4A" w14:textId="307C777A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(99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810950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4EE4FA" w14:textId="46BBC34D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689A7C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BFB5DE3" w14:textId="5D0BC69E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6,02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072282" w:rsidRPr="00A03B2F" w14:paraId="01598EF5" w14:textId="77777777" w:rsidTr="009C213A">
        <w:trPr>
          <w:trHeight w:val="139"/>
        </w:trPr>
        <w:tc>
          <w:tcPr>
            <w:tcW w:w="3420" w:type="dxa"/>
          </w:tcPr>
          <w:p w14:paraId="7C78B909" w14:textId="7DE69DA5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ค่าใช้จ่ายการส่งเสริมการขายและการตลาดค้างจ่าย</w:t>
            </w:r>
          </w:p>
        </w:tc>
        <w:tc>
          <w:tcPr>
            <w:tcW w:w="1170" w:type="dxa"/>
            <w:vAlign w:val="bottom"/>
          </w:tcPr>
          <w:p w14:paraId="3E5F87A7" w14:textId="143D3121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7,873</w:t>
            </w:r>
          </w:p>
        </w:tc>
        <w:tc>
          <w:tcPr>
            <w:tcW w:w="270" w:type="dxa"/>
            <w:vAlign w:val="bottom"/>
          </w:tcPr>
          <w:p w14:paraId="71E3F565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A1AD4" w14:textId="212B0322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(671)</w:t>
            </w:r>
          </w:p>
        </w:tc>
        <w:tc>
          <w:tcPr>
            <w:tcW w:w="270" w:type="dxa"/>
            <w:vAlign w:val="bottom"/>
          </w:tcPr>
          <w:p w14:paraId="22F409AA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237FA6" w14:textId="2C4032A5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D6B11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F314CBB" w14:textId="551D75C6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7,202</w:t>
            </w:r>
          </w:p>
        </w:tc>
      </w:tr>
      <w:tr w:rsidR="00072282" w:rsidRPr="00A03B2F" w14:paraId="0768981F" w14:textId="77777777" w:rsidTr="009C213A">
        <w:trPr>
          <w:trHeight w:val="139"/>
        </w:trPr>
        <w:tc>
          <w:tcPr>
            <w:tcW w:w="3420" w:type="dxa"/>
          </w:tcPr>
          <w:p w14:paraId="47E4A2D8" w14:textId="60797EB1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9481408" w14:textId="0A928CFE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49,917</w:t>
            </w:r>
          </w:p>
        </w:tc>
        <w:tc>
          <w:tcPr>
            <w:tcW w:w="270" w:type="dxa"/>
            <w:vAlign w:val="bottom"/>
          </w:tcPr>
          <w:p w14:paraId="4D354F65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33C364" w14:textId="501A4110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(5,43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DB83CF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5C63AE" w14:textId="35E3BD55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68EEFE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8A54583" w14:textId="573E44D9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44,48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072282" w:rsidRPr="00A03B2F" w14:paraId="123EF9E7" w14:textId="77777777" w:rsidTr="009C213A">
        <w:trPr>
          <w:trHeight w:val="139"/>
        </w:trPr>
        <w:tc>
          <w:tcPr>
            <w:tcW w:w="3420" w:type="dxa"/>
          </w:tcPr>
          <w:p w14:paraId="4217AAA1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170" w:type="dxa"/>
            <w:vAlign w:val="bottom"/>
          </w:tcPr>
          <w:p w14:paraId="20F9AFBE" w14:textId="3337A31F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85,307</w:t>
            </w:r>
          </w:p>
        </w:tc>
        <w:tc>
          <w:tcPr>
            <w:tcW w:w="270" w:type="dxa"/>
            <w:vAlign w:val="bottom"/>
          </w:tcPr>
          <w:p w14:paraId="25D7C9EB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69F132" w14:textId="778CF0E2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11,30</w:t>
            </w:r>
            <w:r w:rsidR="006309C4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556E72E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EF8549" w14:textId="52E4DB22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</w:t>
            </w:r>
            <w:r w:rsidR="00A03C28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7B411136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0A3E4739" w14:textId="6E5637FE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105,93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072282" w:rsidRPr="00A03B2F" w14:paraId="0A1F6731" w14:textId="77777777" w:rsidTr="009C213A">
        <w:trPr>
          <w:trHeight w:val="139"/>
        </w:trPr>
        <w:tc>
          <w:tcPr>
            <w:tcW w:w="3420" w:type="dxa"/>
          </w:tcPr>
          <w:p w14:paraId="184AEA7C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125F35" w14:textId="7879B499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14DB24A9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1A27E9" w14:textId="40A64BEE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(224)</w:t>
            </w:r>
          </w:p>
        </w:tc>
        <w:tc>
          <w:tcPr>
            <w:tcW w:w="270" w:type="dxa"/>
            <w:vAlign w:val="bottom"/>
          </w:tcPr>
          <w:p w14:paraId="2479D82F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6741F0" w14:textId="12FAE021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BD2EB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8B746AE" w14:textId="2FD58C30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72282" w:rsidRPr="00A03B2F" w14:paraId="0A3DD236" w14:textId="77777777" w:rsidTr="009C213A">
        <w:trPr>
          <w:trHeight w:val="296"/>
        </w:trPr>
        <w:tc>
          <w:tcPr>
            <w:tcW w:w="3420" w:type="dxa"/>
          </w:tcPr>
          <w:p w14:paraId="71C67E71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A55E" w14:textId="701257B3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172,864</w:t>
            </w:r>
          </w:p>
        </w:tc>
        <w:tc>
          <w:tcPr>
            <w:tcW w:w="270" w:type="dxa"/>
            <w:vAlign w:val="bottom"/>
          </w:tcPr>
          <w:p w14:paraId="45EDEBC7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08F5" w14:textId="05DF79BA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12,842</w:t>
            </w:r>
          </w:p>
        </w:tc>
        <w:tc>
          <w:tcPr>
            <w:tcW w:w="270" w:type="dxa"/>
            <w:vAlign w:val="bottom"/>
          </w:tcPr>
          <w:p w14:paraId="32138CC6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C65BE" w14:textId="7094E930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9,73</w:t>
            </w:r>
            <w:r w:rsidR="00A03C28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1F8A759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8B9D4" w14:textId="1CAF6015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195,4</w:t>
            </w:r>
            <w:r w:rsidR="00A03C28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</w:t>
            </w:r>
          </w:p>
        </w:tc>
      </w:tr>
      <w:tr w:rsidR="00072282" w:rsidRPr="00A03B2F" w14:paraId="28139C25" w14:textId="77777777" w:rsidTr="009C213A">
        <w:trPr>
          <w:trHeight w:val="154"/>
        </w:trPr>
        <w:tc>
          <w:tcPr>
            <w:tcW w:w="3420" w:type="dxa"/>
          </w:tcPr>
          <w:p w14:paraId="00B62415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92F186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E488EDA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9D1916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D83D4F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B4AAC9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63CCC6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8B3781C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72282" w:rsidRPr="00A03B2F" w14:paraId="7DD91249" w14:textId="77777777" w:rsidTr="009C213A">
        <w:trPr>
          <w:trHeight w:val="139"/>
        </w:trPr>
        <w:tc>
          <w:tcPr>
            <w:tcW w:w="3420" w:type="dxa"/>
          </w:tcPr>
          <w:p w14:paraId="135A0658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FB21BB5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DDE25E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42147A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186E8C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55F616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E54248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E2C8AE4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72282" w:rsidRPr="00A03B2F" w14:paraId="175D4720" w14:textId="77777777" w:rsidTr="009C213A">
        <w:trPr>
          <w:trHeight w:val="139"/>
        </w:trPr>
        <w:tc>
          <w:tcPr>
            <w:tcW w:w="3420" w:type="dxa"/>
          </w:tcPr>
          <w:p w14:paraId="7CA4A606" w14:textId="6D09625E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0" w:type="dxa"/>
            <w:vAlign w:val="bottom"/>
          </w:tcPr>
          <w:p w14:paraId="53821D87" w14:textId="0ABB73A1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(49,934)</w:t>
            </w:r>
          </w:p>
        </w:tc>
        <w:tc>
          <w:tcPr>
            <w:tcW w:w="270" w:type="dxa"/>
            <w:vAlign w:val="bottom"/>
          </w:tcPr>
          <w:p w14:paraId="41B3ACDE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FB9EE9" w14:textId="6DE52113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5,22</w:t>
            </w:r>
            <w:r w:rsidR="00A03C28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40C1773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EC8991" w14:textId="708A9416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453235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2A3F790" w14:textId="420C919E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(44,71</w:t>
            </w:r>
            <w:r w:rsidR="00A03C28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72282" w:rsidRPr="00A03B2F" w14:paraId="16CF9C8E" w14:textId="77777777" w:rsidTr="009C213A">
        <w:trPr>
          <w:trHeight w:val="139"/>
        </w:trPr>
        <w:tc>
          <w:tcPr>
            <w:tcW w:w="3420" w:type="dxa"/>
          </w:tcPr>
          <w:p w14:paraId="3A7CFBA2" w14:textId="34E54AD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(การตีราคาใหม่)</w:t>
            </w:r>
          </w:p>
        </w:tc>
        <w:tc>
          <w:tcPr>
            <w:tcW w:w="1170" w:type="dxa"/>
            <w:vAlign w:val="bottom"/>
          </w:tcPr>
          <w:p w14:paraId="67CE3C82" w14:textId="544F95DE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(398,870)</w:t>
            </w:r>
          </w:p>
        </w:tc>
        <w:tc>
          <w:tcPr>
            <w:tcW w:w="270" w:type="dxa"/>
            <w:vAlign w:val="bottom"/>
          </w:tcPr>
          <w:p w14:paraId="6DF42C14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4BE7D6" w14:textId="325373E7" w:rsidR="00072282" w:rsidRPr="00A03B2F" w:rsidRDefault="00F803DF" w:rsidP="00D32D3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09DE39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9F169C" w14:textId="46922FFF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E840FB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911B167" w14:textId="1EE212BB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(398,870)</w:t>
            </w:r>
          </w:p>
        </w:tc>
      </w:tr>
      <w:tr w:rsidR="00072282" w:rsidRPr="00A03B2F" w14:paraId="73EABFB1" w14:textId="77777777" w:rsidTr="009C213A">
        <w:trPr>
          <w:trHeight w:val="296"/>
        </w:trPr>
        <w:tc>
          <w:tcPr>
            <w:tcW w:w="3420" w:type="dxa"/>
          </w:tcPr>
          <w:p w14:paraId="35B5A8C9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8FF83" w14:textId="0C355033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(448,804)</w:t>
            </w:r>
          </w:p>
        </w:tc>
        <w:tc>
          <w:tcPr>
            <w:tcW w:w="270" w:type="dxa"/>
            <w:vAlign w:val="bottom"/>
          </w:tcPr>
          <w:p w14:paraId="7B0F0BEB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493394" w14:textId="5B079EA8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5,22</w:t>
            </w:r>
            <w:r w:rsidR="00A03C28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24C7C53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A418A" w14:textId="01992A38" w:rsidR="00072282" w:rsidRPr="00A03B2F" w:rsidRDefault="00F803DF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7D235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80954" w14:textId="324A9C9F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(443,58</w:t>
            </w:r>
            <w:r w:rsidR="00A03C28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072282" w:rsidRPr="00A03B2F" w14:paraId="42DF0439" w14:textId="77777777" w:rsidTr="009C213A">
        <w:trPr>
          <w:trHeight w:val="262"/>
        </w:trPr>
        <w:tc>
          <w:tcPr>
            <w:tcW w:w="3420" w:type="dxa"/>
          </w:tcPr>
          <w:p w14:paraId="0FC8E3E3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DB353C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961A5B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7E13EA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CEBF69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922351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ACFB3D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684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72F0BA8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72282" w:rsidRPr="00A03B2F" w14:paraId="697D9BD0" w14:textId="77777777" w:rsidTr="009C213A">
        <w:trPr>
          <w:trHeight w:val="262"/>
        </w:trPr>
        <w:tc>
          <w:tcPr>
            <w:tcW w:w="3420" w:type="dxa"/>
          </w:tcPr>
          <w:p w14:paraId="00B1D088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99B25F" w14:textId="7452733D" w:rsidR="00072282" w:rsidRPr="00A03B2F" w:rsidRDefault="00072282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(275,940)</w:t>
            </w:r>
          </w:p>
        </w:tc>
        <w:tc>
          <w:tcPr>
            <w:tcW w:w="270" w:type="dxa"/>
            <w:vAlign w:val="bottom"/>
          </w:tcPr>
          <w:p w14:paraId="635CAC7E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525C19" w14:textId="1BD06727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18,06</w:t>
            </w:r>
            <w:r w:rsidR="00A03C28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3A434B9" w14:textId="77777777" w:rsidR="00072282" w:rsidRPr="00A03B2F" w:rsidRDefault="00072282" w:rsidP="000722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8790F8" w14:textId="451F1D40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9,73</w:t>
            </w:r>
            <w:r w:rsidR="005F269E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1259EC1" w14:textId="77777777" w:rsidR="00072282" w:rsidRPr="00A03B2F" w:rsidRDefault="00072282" w:rsidP="00D32D3B">
            <w:pPr>
              <w:pStyle w:val="acctfourfigures"/>
              <w:tabs>
                <w:tab w:val="clear" w:pos="765"/>
                <w:tab w:val="decimal" w:pos="525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0B482344" w14:textId="7D85975E" w:rsidR="00072282" w:rsidRPr="00A03B2F" w:rsidRDefault="00F803DF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(248,146)</w:t>
            </w:r>
          </w:p>
        </w:tc>
      </w:tr>
    </w:tbl>
    <w:p w14:paraId="26AC9513" w14:textId="77777777" w:rsidR="00D97B37" w:rsidRPr="00A03B2F" w:rsidRDefault="00D97B37" w:rsidP="00D32D3B">
      <w:pPr>
        <w:pStyle w:val="ListParagraph"/>
        <w:ind w:left="340"/>
      </w:pPr>
      <w:r w:rsidRPr="00A03B2F"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170"/>
      </w:tblGrid>
      <w:tr w:rsidR="00027A33" w:rsidRPr="00A03B2F" w14:paraId="384D8E66" w14:textId="77777777" w:rsidTr="00D32D3B">
        <w:trPr>
          <w:trHeight w:val="333"/>
        </w:trPr>
        <w:tc>
          <w:tcPr>
            <w:tcW w:w="3330" w:type="dxa"/>
          </w:tcPr>
          <w:p w14:paraId="45DFD431" w14:textId="77777777" w:rsidR="00027A33" w:rsidRPr="00A03B2F" w:rsidRDefault="00027A33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br w:type="column"/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60" w:type="dxa"/>
            <w:gridSpan w:val="7"/>
            <w:vAlign w:val="bottom"/>
          </w:tcPr>
          <w:p w14:paraId="0DBEAF99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7A33" w:rsidRPr="00A03B2F" w14:paraId="3EF2534D" w14:textId="77777777" w:rsidTr="00D32D3B">
        <w:trPr>
          <w:trHeight w:val="139"/>
        </w:trPr>
        <w:tc>
          <w:tcPr>
            <w:tcW w:w="3330" w:type="dxa"/>
          </w:tcPr>
          <w:p w14:paraId="125CAF88" w14:textId="77777777" w:rsidR="00027A33" w:rsidRPr="00A03B2F" w:rsidRDefault="00027A33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08C6AB08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9C1557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6EB96BB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37023B88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7A33" w:rsidRPr="00A03B2F" w14:paraId="65BC14BB" w14:textId="77777777" w:rsidTr="00D32D3B">
        <w:trPr>
          <w:trHeight w:val="139"/>
        </w:trPr>
        <w:tc>
          <w:tcPr>
            <w:tcW w:w="3330" w:type="dxa"/>
            <w:vAlign w:val="bottom"/>
          </w:tcPr>
          <w:p w14:paraId="717293CD" w14:textId="77777777" w:rsidR="00027A33" w:rsidRPr="00A03B2F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39D0FB7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70BD37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17C9BD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A31A93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3F34BF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D948EF3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3CE223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7A33" w:rsidRPr="00A03B2F" w14:paraId="0CBE77C0" w14:textId="77777777" w:rsidTr="00D32D3B">
        <w:trPr>
          <w:trHeight w:val="279"/>
          <w:tblHeader/>
        </w:trPr>
        <w:tc>
          <w:tcPr>
            <w:tcW w:w="3330" w:type="dxa"/>
          </w:tcPr>
          <w:p w14:paraId="7B7436BA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7"/>
          </w:tcPr>
          <w:p w14:paraId="5B79EBE8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27A33" w:rsidRPr="00A03B2F" w14:paraId="1916EAD9" w14:textId="77777777" w:rsidTr="00D32D3B">
        <w:trPr>
          <w:trHeight w:val="279"/>
          <w:tblHeader/>
        </w:trPr>
        <w:tc>
          <w:tcPr>
            <w:tcW w:w="3330" w:type="dxa"/>
          </w:tcPr>
          <w:p w14:paraId="0204C1A4" w14:textId="33992F96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26C1A"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760" w:type="dxa"/>
            <w:gridSpan w:val="7"/>
          </w:tcPr>
          <w:p w14:paraId="5560D906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027A33" w:rsidRPr="00A03B2F" w14:paraId="2A521647" w14:textId="77777777" w:rsidTr="00D32D3B">
        <w:trPr>
          <w:trHeight w:val="139"/>
        </w:trPr>
        <w:tc>
          <w:tcPr>
            <w:tcW w:w="3330" w:type="dxa"/>
          </w:tcPr>
          <w:p w14:paraId="1F3C3C06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4D77B6C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A6BA22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3F8F0E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5FEAB9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BC7E7F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4D85F6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9A4976E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27A33" w:rsidRPr="00A03B2F" w14:paraId="3A9C63CA" w14:textId="77777777" w:rsidTr="00D32D3B">
        <w:trPr>
          <w:trHeight w:val="139"/>
        </w:trPr>
        <w:tc>
          <w:tcPr>
            <w:tcW w:w="3330" w:type="dxa"/>
          </w:tcPr>
          <w:p w14:paraId="2A2D67ED" w14:textId="0FA222AE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BD6AB5" w:rsidRPr="00A03B2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A03B2F"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2AF8C98A" w14:textId="77777777" w:rsidR="00027A33" w:rsidRPr="00A03B2F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586FD4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C6D070" w14:textId="77777777" w:rsidR="00027A33" w:rsidRPr="00A03B2F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23729EA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4FA597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05273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AD3CE41" w14:textId="77777777" w:rsidR="00027A33" w:rsidRPr="00A03B2F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E4A38" w:rsidRPr="00A03B2F" w14:paraId="5460C730" w14:textId="77777777" w:rsidTr="00D32D3B">
        <w:trPr>
          <w:trHeight w:val="139"/>
        </w:trPr>
        <w:tc>
          <w:tcPr>
            <w:tcW w:w="3330" w:type="dxa"/>
          </w:tcPr>
          <w:p w14:paraId="1CACFD7F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3385C50F" w14:textId="73E9423E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270" w:type="dxa"/>
            <w:vAlign w:val="bottom"/>
          </w:tcPr>
          <w:p w14:paraId="2DE594B6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86CFCD" w14:textId="36A68AB2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270" w:type="dxa"/>
            <w:vAlign w:val="bottom"/>
          </w:tcPr>
          <w:p w14:paraId="5DDEC277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D724A6" w14:textId="279CDEB4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A5D0D7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B171A0" w14:textId="6A9424C6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</w:p>
        </w:tc>
      </w:tr>
      <w:tr w:rsidR="00FE4A38" w:rsidRPr="00A03B2F" w14:paraId="6A0E1E7B" w14:textId="77777777" w:rsidTr="00D32D3B">
        <w:trPr>
          <w:trHeight w:val="139"/>
        </w:trPr>
        <w:tc>
          <w:tcPr>
            <w:tcW w:w="3330" w:type="dxa"/>
          </w:tcPr>
          <w:p w14:paraId="1FC661E5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260" w:type="dxa"/>
            <w:vAlign w:val="bottom"/>
          </w:tcPr>
          <w:p w14:paraId="18A63F6C" w14:textId="32DD0520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270" w:type="dxa"/>
            <w:vAlign w:val="bottom"/>
          </w:tcPr>
          <w:p w14:paraId="3CDBD2AC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82DF26A" w14:textId="66B55F99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75B9B5DB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827B3B" w14:textId="368C5C3D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BE7D32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252520" w14:textId="4D1DBC56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</w:tr>
      <w:tr w:rsidR="00FE4A38" w:rsidRPr="00A03B2F" w14:paraId="5A734471" w14:textId="77777777" w:rsidTr="00D32D3B">
        <w:trPr>
          <w:trHeight w:val="139"/>
        </w:trPr>
        <w:tc>
          <w:tcPr>
            <w:tcW w:w="3330" w:type="dxa"/>
          </w:tcPr>
          <w:p w14:paraId="3AB43711" w14:textId="5A0CC610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สินทรัพย์หมุนเวียนอื่น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260" w:type="dxa"/>
            <w:vAlign w:val="bottom"/>
          </w:tcPr>
          <w:p w14:paraId="2EB14D9C" w14:textId="0AAD5005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3,518</w:t>
            </w:r>
          </w:p>
        </w:tc>
        <w:tc>
          <w:tcPr>
            <w:tcW w:w="270" w:type="dxa"/>
            <w:vAlign w:val="bottom"/>
          </w:tcPr>
          <w:p w14:paraId="62FB299E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788B55" w14:textId="72F19445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(28)</w:t>
            </w:r>
          </w:p>
        </w:tc>
        <w:tc>
          <w:tcPr>
            <w:tcW w:w="270" w:type="dxa"/>
            <w:vAlign w:val="bottom"/>
          </w:tcPr>
          <w:p w14:paraId="23861C2A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33A64" w14:textId="6EEB9DB5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1404F1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221457" w14:textId="159766C2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3,490</w:t>
            </w:r>
          </w:p>
        </w:tc>
      </w:tr>
      <w:tr w:rsidR="00FE4A38" w:rsidRPr="00A03B2F" w14:paraId="0374EB5D" w14:textId="77777777" w:rsidTr="00D32D3B">
        <w:trPr>
          <w:trHeight w:val="139"/>
        </w:trPr>
        <w:tc>
          <w:tcPr>
            <w:tcW w:w="3330" w:type="dxa"/>
          </w:tcPr>
          <w:p w14:paraId="13158031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AE382CF" w14:textId="01A09F9E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1,403</w:t>
            </w:r>
          </w:p>
        </w:tc>
        <w:tc>
          <w:tcPr>
            <w:tcW w:w="270" w:type="dxa"/>
            <w:vAlign w:val="bottom"/>
          </w:tcPr>
          <w:p w14:paraId="451E2314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3494FA" w14:textId="5AC35E72" w:rsidR="00FE4A38" w:rsidRPr="00A03B2F" w:rsidRDefault="00FE4A38" w:rsidP="00D32D3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440512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8383F8" w14:textId="37FF7235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270" w:type="dxa"/>
            <w:vAlign w:val="bottom"/>
          </w:tcPr>
          <w:p w14:paraId="386A8175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702"/>
                <w:tab w:val="decimal" w:pos="8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EF7554" w14:textId="4B0A4F1C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1,935</w:t>
            </w:r>
          </w:p>
        </w:tc>
      </w:tr>
      <w:tr w:rsidR="00FE4A38" w:rsidRPr="00A03B2F" w14:paraId="1550A6E8" w14:textId="77777777" w:rsidTr="00D32D3B">
        <w:trPr>
          <w:trHeight w:val="139"/>
        </w:trPr>
        <w:tc>
          <w:tcPr>
            <w:tcW w:w="3330" w:type="dxa"/>
          </w:tcPr>
          <w:p w14:paraId="37760C14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  <w:p w14:paraId="46BA2512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  <w:vAlign w:val="bottom"/>
          </w:tcPr>
          <w:p w14:paraId="6E2CFA27" w14:textId="732C2855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13,822</w:t>
            </w:r>
          </w:p>
        </w:tc>
        <w:tc>
          <w:tcPr>
            <w:tcW w:w="270" w:type="dxa"/>
            <w:vAlign w:val="bottom"/>
          </w:tcPr>
          <w:p w14:paraId="4E85A978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C351CF" w14:textId="24016FEF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2,662</w:t>
            </w:r>
          </w:p>
        </w:tc>
        <w:tc>
          <w:tcPr>
            <w:tcW w:w="270" w:type="dxa"/>
            <w:vAlign w:val="bottom"/>
          </w:tcPr>
          <w:p w14:paraId="78265DA5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E36F0F" w14:textId="56438EAF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2896DA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27861B" w14:textId="529F3211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16,484</w:t>
            </w:r>
          </w:p>
        </w:tc>
      </w:tr>
      <w:tr w:rsidR="00FE4A38" w:rsidRPr="00A03B2F" w14:paraId="6FADF308" w14:textId="77777777" w:rsidTr="00D32D3B">
        <w:trPr>
          <w:trHeight w:val="139"/>
        </w:trPr>
        <w:tc>
          <w:tcPr>
            <w:tcW w:w="3330" w:type="dxa"/>
          </w:tcPr>
          <w:p w14:paraId="4FF9C6CC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260" w:type="dxa"/>
            <w:vAlign w:val="bottom"/>
          </w:tcPr>
          <w:p w14:paraId="3C4C4D23" w14:textId="6E2A75B1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7,503</w:t>
            </w:r>
          </w:p>
        </w:tc>
        <w:tc>
          <w:tcPr>
            <w:tcW w:w="270" w:type="dxa"/>
            <w:vAlign w:val="bottom"/>
          </w:tcPr>
          <w:p w14:paraId="56380710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73D85D" w14:textId="76145444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(480)</w:t>
            </w:r>
          </w:p>
        </w:tc>
        <w:tc>
          <w:tcPr>
            <w:tcW w:w="270" w:type="dxa"/>
            <w:vAlign w:val="bottom"/>
          </w:tcPr>
          <w:p w14:paraId="7D4042AB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614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4AA6FD" w14:textId="477C7C9D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F4FDF8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61DED2" w14:textId="6BC329F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7,023</w:t>
            </w:r>
          </w:p>
        </w:tc>
      </w:tr>
      <w:tr w:rsidR="00FE4A38" w:rsidRPr="00A03B2F" w14:paraId="2DDB1442" w14:textId="77777777" w:rsidTr="00D32D3B">
        <w:trPr>
          <w:trHeight w:val="139"/>
        </w:trPr>
        <w:tc>
          <w:tcPr>
            <w:tcW w:w="3330" w:type="dxa"/>
          </w:tcPr>
          <w:p w14:paraId="1CAC512A" w14:textId="3397BC41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ค่าใช้จ่ายการส่งเสริมการขายและการตลาดค้างจ่าย</w:t>
            </w:r>
          </w:p>
        </w:tc>
        <w:tc>
          <w:tcPr>
            <w:tcW w:w="1260" w:type="dxa"/>
            <w:vAlign w:val="bottom"/>
          </w:tcPr>
          <w:p w14:paraId="19B28BF5" w14:textId="2E4E6D07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7,111</w:t>
            </w:r>
          </w:p>
        </w:tc>
        <w:tc>
          <w:tcPr>
            <w:tcW w:w="270" w:type="dxa"/>
            <w:vAlign w:val="bottom"/>
          </w:tcPr>
          <w:p w14:paraId="71AFE55B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FECC79" w14:textId="1272DA22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762</w:t>
            </w:r>
          </w:p>
        </w:tc>
        <w:tc>
          <w:tcPr>
            <w:tcW w:w="270" w:type="dxa"/>
            <w:vAlign w:val="bottom"/>
          </w:tcPr>
          <w:p w14:paraId="60F6ED89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C0387B8" w14:textId="02B65640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7A8DB7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39CF85" w14:textId="2ABCAF8C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7,873</w:t>
            </w:r>
          </w:p>
        </w:tc>
      </w:tr>
      <w:tr w:rsidR="00FE4A38" w:rsidRPr="00A03B2F" w14:paraId="705DCA37" w14:textId="77777777" w:rsidTr="00D32D3B">
        <w:trPr>
          <w:trHeight w:val="139"/>
        </w:trPr>
        <w:tc>
          <w:tcPr>
            <w:tcW w:w="3330" w:type="dxa"/>
          </w:tcPr>
          <w:p w14:paraId="285032BE" w14:textId="2DDA133B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27B764D0" w14:textId="65902EBC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10,988</w:t>
            </w:r>
          </w:p>
        </w:tc>
        <w:tc>
          <w:tcPr>
            <w:tcW w:w="270" w:type="dxa"/>
            <w:vAlign w:val="bottom"/>
          </w:tcPr>
          <w:p w14:paraId="41A34579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ACF87E" w14:textId="1673E96F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38,929</w:t>
            </w:r>
          </w:p>
        </w:tc>
        <w:tc>
          <w:tcPr>
            <w:tcW w:w="270" w:type="dxa"/>
            <w:vAlign w:val="bottom"/>
          </w:tcPr>
          <w:p w14:paraId="19C5C2D5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D01CAD" w14:textId="5E49B02C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E8F4A3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FDD83F" w14:textId="157F8E4A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49,917</w:t>
            </w:r>
          </w:p>
        </w:tc>
      </w:tr>
      <w:tr w:rsidR="00FE4A38" w:rsidRPr="00A03B2F" w14:paraId="5AC3BC38" w14:textId="77777777" w:rsidTr="00D32D3B">
        <w:trPr>
          <w:trHeight w:val="139"/>
        </w:trPr>
        <w:tc>
          <w:tcPr>
            <w:tcW w:w="3330" w:type="dxa"/>
          </w:tcPr>
          <w:p w14:paraId="7F516473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260" w:type="dxa"/>
            <w:vAlign w:val="bottom"/>
          </w:tcPr>
          <w:p w14:paraId="70879B5E" w14:textId="7AE82D62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71,820</w:t>
            </w:r>
          </w:p>
        </w:tc>
        <w:tc>
          <w:tcPr>
            <w:tcW w:w="270" w:type="dxa"/>
            <w:vAlign w:val="bottom"/>
          </w:tcPr>
          <w:p w14:paraId="1D604E46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A7A747" w14:textId="0A6E32F8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16,490</w:t>
            </w:r>
          </w:p>
        </w:tc>
        <w:tc>
          <w:tcPr>
            <w:tcW w:w="270" w:type="dxa"/>
            <w:vAlign w:val="bottom"/>
          </w:tcPr>
          <w:p w14:paraId="44C90C16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FE171CB" w14:textId="3CF8D827" w:rsidR="00FE4A38" w:rsidRPr="00A03B2F" w:rsidRDefault="00FE4A38" w:rsidP="005F330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(3,003)</w:t>
            </w:r>
          </w:p>
        </w:tc>
        <w:tc>
          <w:tcPr>
            <w:tcW w:w="270" w:type="dxa"/>
            <w:vAlign w:val="bottom"/>
          </w:tcPr>
          <w:p w14:paraId="36D775BA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57F7A1" w14:textId="727CEA2B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85,307</w:t>
            </w:r>
          </w:p>
        </w:tc>
      </w:tr>
      <w:tr w:rsidR="00FE4A38" w:rsidRPr="00A03B2F" w14:paraId="1F794428" w14:textId="77777777" w:rsidTr="00D32D3B">
        <w:trPr>
          <w:trHeight w:val="139"/>
        </w:trPr>
        <w:tc>
          <w:tcPr>
            <w:tcW w:w="3330" w:type="dxa"/>
          </w:tcPr>
          <w:p w14:paraId="0607190D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58BD38" w14:textId="05096C4D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3C6001B5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2E59F7" w14:textId="0713B9DC" w:rsidR="00FE4A38" w:rsidRPr="00A03B2F" w:rsidRDefault="00FE4A38" w:rsidP="00D32D3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3E3112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614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ED5F4C" w14:textId="69A1BE25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6DC5D9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EB6472" w14:textId="48758A6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224</w:t>
            </w:r>
          </w:p>
        </w:tc>
      </w:tr>
      <w:tr w:rsidR="00FE4A38" w:rsidRPr="00A03B2F" w14:paraId="7B65DE4A" w14:textId="77777777" w:rsidTr="00D32D3B">
        <w:trPr>
          <w:trHeight w:val="296"/>
        </w:trPr>
        <w:tc>
          <w:tcPr>
            <w:tcW w:w="3330" w:type="dxa"/>
          </w:tcPr>
          <w:p w14:paraId="0A3864BD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D4E99" w14:textId="4A5E3DA1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116,589</w:t>
            </w:r>
          </w:p>
        </w:tc>
        <w:tc>
          <w:tcPr>
            <w:tcW w:w="270" w:type="dxa"/>
            <w:vAlign w:val="bottom"/>
          </w:tcPr>
          <w:p w14:paraId="523D164D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D7632" w14:textId="6DE7A7FB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58,746</w:t>
            </w:r>
          </w:p>
        </w:tc>
        <w:tc>
          <w:tcPr>
            <w:tcW w:w="270" w:type="dxa"/>
            <w:vAlign w:val="bottom"/>
          </w:tcPr>
          <w:p w14:paraId="29FC170F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6B72" w14:textId="65E93E8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(2,471)</w:t>
            </w:r>
          </w:p>
        </w:tc>
        <w:tc>
          <w:tcPr>
            <w:tcW w:w="270" w:type="dxa"/>
            <w:vAlign w:val="bottom"/>
          </w:tcPr>
          <w:p w14:paraId="68DFDBD0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BFB9" w14:textId="5868DDE4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172,864</w:t>
            </w:r>
          </w:p>
        </w:tc>
      </w:tr>
      <w:tr w:rsidR="00027A33" w:rsidRPr="00A03B2F" w14:paraId="08F061FD" w14:textId="77777777" w:rsidTr="00D32D3B">
        <w:trPr>
          <w:trHeight w:val="208"/>
        </w:trPr>
        <w:tc>
          <w:tcPr>
            <w:tcW w:w="3330" w:type="dxa"/>
          </w:tcPr>
          <w:p w14:paraId="0E0DC508" w14:textId="77777777" w:rsidR="00027A33" w:rsidRPr="00A03B2F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4C7908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CBF96E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2CBC6B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4504FA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DCB5D4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3832AC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EA489B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7A33" w:rsidRPr="00A03B2F" w14:paraId="4267A010" w14:textId="77777777" w:rsidTr="00D32D3B">
        <w:trPr>
          <w:trHeight w:val="139"/>
        </w:trPr>
        <w:tc>
          <w:tcPr>
            <w:tcW w:w="3330" w:type="dxa"/>
          </w:tcPr>
          <w:p w14:paraId="08EBEE2C" w14:textId="77777777" w:rsidR="00027A33" w:rsidRPr="00A03B2F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E1CB77E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B84EBE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B18D10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7D87EF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FD4D5F6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20F4B0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1E9C86" w14:textId="77777777" w:rsidR="00027A33" w:rsidRPr="00A03B2F" w:rsidRDefault="00027A33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E4A38" w:rsidRPr="00A03B2F" w14:paraId="79FD859B" w14:textId="77777777" w:rsidTr="00D32D3B">
        <w:trPr>
          <w:trHeight w:val="139"/>
        </w:trPr>
        <w:tc>
          <w:tcPr>
            <w:tcW w:w="3330" w:type="dxa"/>
          </w:tcPr>
          <w:p w14:paraId="343C6D08" w14:textId="4E6AC4E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0D2FAE5E" w14:textId="7317CBFE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(11,004)</w:t>
            </w:r>
          </w:p>
        </w:tc>
        <w:tc>
          <w:tcPr>
            <w:tcW w:w="270" w:type="dxa"/>
            <w:vAlign w:val="bottom"/>
          </w:tcPr>
          <w:p w14:paraId="7940F32F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BE4444" w14:textId="70497EBA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0" w:type="dxa"/>
            <w:vAlign w:val="bottom"/>
          </w:tcPr>
          <w:p w14:paraId="5D4DB7A6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8B3812" w14:textId="748494F4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F2B912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69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FD644C" w14:textId="20B9D67E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(49,934)</w:t>
            </w:r>
          </w:p>
        </w:tc>
      </w:tr>
      <w:tr w:rsidR="00FE4A38" w:rsidRPr="00A03B2F" w14:paraId="00CD61D8" w14:textId="77777777" w:rsidTr="00D32D3B">
        <w:trPr>
          <w:trHeight w:val="139"/>
        </w:trPr>
        <w:tc>
          <w:tcPr>
            <w:tcW w:w="3330" w:type="dxa"/>
          </w:tcPr>
          <w:p w14:paraId="06A54C72" w14:textId="4F289A92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(การตีราคาใหม่)</w:t>
            </w:r>
          </w:p>
        </w:tc>
        <w:tc>
          <w:tcPr>
            <w:tcW w:w="1260" w:type="dxa"/>
            <w:vAlign w:val="bottom"/>
          </w:tcPr>
          <w:p w14:paraId="0E726AD0" w14:textId="359A2427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(398,870)</w:t>
            </w:r>
          </w:p>
        </w:tc>
        <w:tc>
          <w:tcPr>
            <w:tcW w:w="270" w:type="dxa"/>
            <w:vAlign w:val="bottom"/>
          </w:tcPr>
          <w:p w14:paraId="56786648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F8C540" w14:textId="77175E4D" w:rsidR="00FE4A38" w:rsidRPr="00A03B2F" w:rsidRDefault="00FE4A38" w:rsidP="00D32D3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B41412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72DEFD" w14:textId="7716AFAF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E171B2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B51EBBC" w14:textId="1A2AF3E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(398,870)</w:t>
            </w:r>
          </w:p>
        </w:tc>
      </w:tr>
      <w:tr w:rsidR="00FE4A38" w:rsidRPr="00A03B2F" w14:paraId="63203784" w14:textId="77777777" w:rsidTr="00D32D3B">
        <w:trPr>
          <w:trHeight w:val="296"/>
        </w:trPr>
        <w:tc>
          <w:tcPr>
            <w:tcW w:w="3330" w:type="dxa"/>
          </w:tcPr>
          <w:p w14:paraId="622F4713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992A" w14:textId="13F8983F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(409,874)</w:t>
            </w:r>
          </w:p>
        </w:tc>
        <w:tc>
          <w:tcPr>
            <w:tcW w:w="270" w:type="dxa"/>
            <w:vAlign w:val="bottom"/>
          </w:tcPr>
          <w:p w14:paraId="3FEECFD4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A7BD40" w14:textId="5DEA3F28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0" w:type="dxa"/>
            <w:vAlign w:val="bottom"/>
          </w:tcPr>
          <w:p w14:paraId="091413CC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840E4" w14:textId="6E7FDA01" w:rsidR="00FE4A38" w:rsidRPr="00A03B2F" w:rsidRDefault="00FE4A38" w:rsidP="00D32D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EE451F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695"/>
                <w:tab w:val="decimal" w:pos="878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50C28" w14:textId="2D94136D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(448,804)</w:t>
            </w:r>
          </w:p>
        </w:tc>
      </w:tr>
      <w:tr w:rsidR="00FE4A38" w:rsidRPr="00A03B2F" w14:paraId="4A46B341" w14:textId="77777777" w:rsidTr="00D32D3B">
        <w:trPr>
          <w:trHeight w:val="262"/>
        </w:trPr>
        <w:tc>
          <w:tcPr>
            <w:tcW w:w="3330" w:type="dxa"/>
          </w:tcPr>
          <w:p w14:paraId="65FEACC0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362DDE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8AA1F9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49EE8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0EEC4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D4AFCA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68C960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8D0D5D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E4A38" w:rsidRPr="00A03B2F" w14:paraId="1028FB89" w14:textId="77777777" w:rsidTr="00D32D3B">
        <w:trPr>
          <w:trHeight w:val="262"/>
        </w:trPr>
        <w:tc>
          <w:tcPr>
            <w:tcW w:w="3330" w:type="dxa"/>
          </w:tcPr>
          <w:p w14:paraId="155791DE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B83AF8A" w14:textId="0FDC50CE" w:rsidR="00FE4A38" w:rsidRPr="00A03B2F" w:rsidRDefault="00FE4A38" w:rsidP="00FE4A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(293,285)</w:t>
            </w:r>
          </w:p>
        </w:tc>
        <w:tc>
          <w:tcPr>
            <w:tcW w:w="270" w:type="dxa"/>
            <w:vAlign w:val="bottom"/>
          </w:tcPr>
          <w:p w14:paraId="65F21C52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3551CE" w14:textId="3E4FF5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19,816</w:t>
            </w:r>
          </w:p>
        </w:tc>
        <w:tc>
          <w:tcPr>
            <w:tcW w:w="270" w:type="dxa"/>
            <w:vAlign w:val="bottom"/>
          </w:tcPr>
          <w:p w14:paraId="5C900169" w14:textId="77777777" w:rsidR="00FE4A38" w:rsidRPr="00A03B2F" w:rsidRDefault="00FE4A38" w:rsidP="00FE4A3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B92EE1E" w14:textId="42BD9560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(2,471)</w:t>
            </w:r>
          </w:p>
        </w:tc>
        <w:tc>
          <w:tcPr>
            <w:tcW w:w="270" w:type="dxa"/>
            <w:vAlign w:val="bottom"/>
          </w:tcPr>
          <w:p w14:paraId="6EC5A79F" w14:textId="77777777" w:rsidR="00FE4A38" w:rsidRPr="00A03B2F" w:rsidRDefault="00FE4A38" w:rsidP="00D32D3B">
            <w:pPr>
              <w:pStyle w:val="acctfourfigures"/>
              <w:tabs>
                <w:tab w:val="clear" w:pos="765"/>
                <w:tab w:val="decimal" w:pos="561"/>
                <w:tab w:val="decimal" w:pos="8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B96373" w14:textId="078DEA21" w:rsidR="00FE4A38" w:rsidRPr="00A03B2F" w:rsidRDefault="00FE4A38" w:rsidP="00D32D3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(275,940)</w:t>
            </w:r>
          </w:p>
        </w:tc>
      </w:tr>
      <w:tr w:rsidR="00027A33" w:rsidRPr="00A03B2F" w14:paraId="551613D9" w14:textId="77777777" w:rsidTr="00D32D3B">
        <w:trPr>
          <w:trHeight w:val="262"/>
        </w:trPr>
        <w:tc>
          <w:tcPr>
            <w:tcW w:w="3330" w:type="dxa"/>
          </w:tcPr>
          <w:p w14:paraId="0F46788F" w14:textId="77777777" w:rsidR="00027A33" w:rsidRPr="00A03B2F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D8BCBDC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187C75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6B5D90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F1149C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B08075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3CF5E7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882C3D" w14:textId="77777777" w:rsidR="00027A33" w:rsidRPr="00A03B2F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5A419892" w14:textId="77777777" w:rsidR="009C213A" w:rsidRPr="00A03B2F" w:rsidRDefault="009C213A" w:rsidP="009C21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04570E" w14:textId="35996EEF" w:rsidR="00D97B37" w:rsidRPr="00A03B2F" w:rsidRDefault="00D97B37" w:rsidP="009C21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1260"/>
        <w:gridCol w:w="270"/>
        <w:gridCol w:w="1260"/>
        <w:gridCol w:w="270"/>
        <w:gridCol w:w="1260"/>
        <w:gridCol w:w="270"/>
        <w:gridCol w:w="1350"/>
      </w:tblGrid>
      <w:tr w:rsidR="00FE54C5" w:rsidRPr="00A03B2F" w14:paraId="1D9DA701" w14:textId="77777777" w:rsidTr="008A2359">
        <w:trPr>
          <w:trHeight w:val="333"/>
          <w:tblHeader/>
        </w:trPr>
        <w:tc>
          <w:tcPr>
            <w:tcW w:w="3312" w:type="dxa"/>
          </w:tcPr>
          <w:p w14:paraId="008C8B28" w14:textId="77777777" w:rsidR="00FE54C5" w:rsidRPr="00A03B2F" w:rsidRDefault="00FE54C5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940" w:type="dxa"/>
            <w:gridSpan w:val="7"/>
            <w:vAlign w:val="bottom"/>
          </w:tcPr>
          <w:p w14:paraId="1EA88C3C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54C5" w:rsidRPr="00A03B2F" w14:paraId="51CF97D5" w14:textId="77777777" w:rsidTr="008A2359">
        <w:trPr>
          <w:trHeight w:val="139"/>
          <w:tblHeader/>
        </w:trPr>
        <w:tc>
          <w:tcPr>
            <w:tcW w:w="3312" w:type="dxa"/>
          </w:tcPr>
          <w:p w14:paraId="441C9D3A" w14:textId="77777777" w:rsidR="00FE54C5" w:rsidRPr="00A03B2F" w:rsidRDefault="00FE54C5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18C8A3AF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3C380E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753F55DD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19CDE4E4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54C5" w:rsidRPr="00A03B2F" w14:paraId="6673170C" w14:textId="77777777" w:rsidTr="008A2359">
        <w:trPr>
          <w:trHeight w:val="139"/>
          <w:tblHeader/>
        </w:trPr>
        <w:tc>
          <w:tcPr>
            <w:tcW w:w="3312" w:type="dxa"/>
            <w:vAlign w:val="bottom"/>
          </w:tcPr>
          <w:p w14:paraId="2400A910" w14:textId="77777777" w:rsidR="00FE54C5" w:rsidRPr="00A03B2F" w:rsidRDefault="00FE54C5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6D87FF2" w14:textId="60A2AAD7" w:rsidR="00FE54C5" w:rsidRPr="00A03B2F" w:rsidRDefault="00FE54C5" w:rsidP="009C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="009C213A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AB1149F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0E9F5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CC3FCF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B8BFF1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3E53087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A839EE2" w14:textId="3F9ECE3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="009C213A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E54C5" w:rsidRPr="00A03B2F" w14:paraId="100746A8" w14:textId="77777777" w:rsidTr="008A2359">
        <w:trPr>
          <w:trHeight w:val="279"/>
          <w:tblHeader/>
        </w:trPr>
        <w:tc>
          <w:tcPr>
            <w:tcW w:w="3312" w:type="dxa"/>
          </w:tcPr>
          <w:p w14:paraId="6848041E" w14:textId="77777777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7"/>
          </w:tcPr>
          <w:p w14:paraId="585E5DDB" w14:textId="77777777" w:rsidR="00FE54C5" w:rsidRPr="00A03B2F" w:rsidRDefault="00FE54C5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E54C5" w:rsidRPr="00A03B2F" w14:paraId="1424B693" w14:textId="77777777" w:rsidTr="008A2359">
        <w:trPr>
          <w:trHeight w:val="279"/>
          <w:tblHeader/>
        </w:trPr>
        <w:tc>
          <w:tcPr>
            <w:tcW w:w="3312" w:type="dxa"/>
          </w:tcPr>
          <w:p w14:paraId="022E5182" w14:textId="3C0DCB15" w:rsidR="00FE54C5" w:rsidRPr="00A03B2F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E4A38"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940" w:type="dxa"/>
            <w:gridSpan w:val="7"/>
          </w:tcPr>
          <w:p w14:paraId="6FEC506F" w14:textId="77777777" w:rsidR="00FE54C5" w:rsidRPr="00A03B2F" w:rsidRDefault="00FE54C5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027A33" w:rsidRPr="00A03B2F" w14:paraId="0BE83470" w14:textId="77777777" w:rsidTr="008A2359">
        <w:trPr>
          <w:trHeight w:val="139"/>
        </w:trPr>
        <w:tc>
          <w:tcPr>
            <w:tcW w:w="3312" w:type="dxa"/>
          </w:tcPr>
          <w:p w14:paraId="5F7CF340" w14:textId="77777777" w:rsidR="00027A33" w:rsidRPr="00A03B2F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78CD3E3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A98C0C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6E875F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24C0747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9BFF860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A83C97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507DF9E2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27A33" w:rsidRPr="00A03B2F" w14:paraId="7CAEE8E8" w14:textId="77777777" w:rsidTr="008A2359">
        <w:trPr>
          <w:trHeight w:val="139"/>
        </w:trPr>
        <w:tc>
          <w:tcPr>
            <w:tcW w:w="3312" w:type="dxa"/>
          </w:tcPr>
          <w:p w14:paraId="66305E4A" w14:textId="33452DD4" w:rsidR="00027A33" w:rsidRPr="00A03B2F" w:rsidRDefault="00DA3B6A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A03B2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</w:tcPr>
          <w:p w14:paraId="689E2029" w14:textId="77777777" w:rsidR="00027A33" w:rsidRPr="00A03B2F" w:rsidRDefault="00027A33" w:rsidP="009C21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44B896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86A175B" w14:textId="77777777" w:rsidR="00027A33" w:rsidRPr="00A03B2F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90EAEC3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3534B39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9C87C" w14:textId="77777777" w:rsidR="00027A33" w:rsidRPr="00A03B2F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7AD414C" w14:textId="77777777" w:rsidR="00027A33" w:rsidRPr="00A03B2F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72282" w:rsidRPr="00A03B2F" w14:paraId="610E5FF6" w14:textId="77777777" w:rsidTr="008A2359">
        <w:trPr>
          <w:trHeight w:val="139"/>
        </w:trPr>
        <w:tc>
          <w:tcPr>
            <w:tcW w:w="3312" w:type="dxa"/>
          </w:tcPr>
          <w:p w14:paraId="5D2A067D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3047CD24" w14:textId="6A07BA9F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270" w:type="dxa"/>
            <w:vAlign w:val="bottom"/>
          </w:tcPr>
          <w:p w14:paraId="4D95AED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261B3B2" w14:textId="3674D306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7937669D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6882A8" w14:textId="52CF152C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694DE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953B3C" w14:textId="7E5B3B08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</w:t>
            </w:r>
          </w:p>
        </w:tc>
      </w:tr>
      <w:tr w:rsidR="00072282" w:rsidRPr="00A03B2F" w14:paraId="04722828" w14:textId="77777777" w:rsidTr="008A2359">
        <w:trPr>
          <w:trHeight w:val="139"/>
        </w:trPr>
        <w:tc>
          <w:tcPr>
            <w:tcW w:w="3312" w:type="dxa"/>
          </w:tcPr>
          <w:p w14:paraId="7F84413F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260" w:type="dxa"/>
          </w:tcPr>
          <w:p w14:paraId="0FC808C6" w14:textId="458F4512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70" w:type="dxa"/>
          </w:tcPr>
          <w:p w14:paraId="08054337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CF039B2" w14:textId="27725A6D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2,70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6E23BA7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0175547" w14:textId="6D6C1358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2F55F1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13FA4D3F" w14:textId="30B2F0E4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3,19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072282" w:rsidRPr="00A03B2F" w14:paraId="04A8E142" w14:textId="77777777" w:rsidTr="008A2359">
        <w:trPr>
          <w:trHeight w:val="70"/>
        </w:trPr>
        <w:tc>
          <w:tcPr>
            <w:tcW w:w="3312" w:type="dxa"/>
          </w:tcPr>
          <w:p w14:paraId="5419D426" w14:textId="4F0EACC8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สินทรัพย์หมุนเวียนอื่น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260" w:type="dxa"/>
            <w:vAlign w:val="bottom"/>
          </w:tcPr>
          <w:p w14:paraId="7DEC939D" w14:textId="24599F2E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2,503</w:t>
            </w:r>
          </w:p>
        </w:tc>
        <w:tc>
          <w:tcPr>
            <w:tcW w:w="270" w:type="dxa"/>
            <w:vAlign w:val="bottom"/>
          </w:tcPr>
          <w:p w14:paraId="77E7D7C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4D12B5" w14:textId="1F882A65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4,572</w:t>
            </w:r>
          </w:p>
        </w:tc>
        <w:tc>
          <w:tcPr>
            <w:tcW w:w="270" w:type="dxa"/>
            <w:vAlign w:val="bottom"/>
          </w:tcPr>
          <w:p w14:paraId="6BD36C83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22"/>
                <w:tab w:val="decimal" w:pos="96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F6D7BA" w14:textId="662F196B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BEB10C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9B089F1" w14:textId="501A7249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7,075</w:t>
            </w:r>
          </w:p>
        </w:tc>
      </w:tr>
      <w:tr w:rsidR="00072282" w:rsidRPr="00A03B2F" w14:paraId="1CA4BAC7" w14:textId="77777777" w:rsidTr="008A2359">
        <w:trPr>
          <w:trHeight w:val="139"/>
        </w:trPr>
        <w:tc>
          <w:tcPr>
            <w:tcW w:w="3312" w:type="dxa"/>
          </w:tcPr>
          <w:p w14:paraId="5DD65A72" w14:textId="4F07FF1E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358AD78" w14:textId="1D3C60CF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1,935</w:t>
            </w:r>
          </w:p>
        </w:tc>
        <w:tc>
          <w:tcPr>
            <w:tcW w:w="270" w:type="dxa"/>
          </w:tcPr>
          <w:p w14:paraId="7C039734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CC9217" w14:textId="45CF3311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D3AEC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9A3CEA" w14:textId="2B83DF80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A03C28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11F93EE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703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96576D" w14:textId="57CECDFE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2,346</w:t>
            </w:r>
          </w:p>
        </w:tc>
      </w:tr>
      <w:tr w:rsidR="00072282" w:rsidRPr="00A03B2F" w14:paraId="59574EE5" w14:textId="77777777" w:rsidTr="008A2359">
        <w:trPr>
          <w:trHeight w:val="139"/>
        </w:trPr>
        <w:tc>
          <w:tcPr>
            <w:tcW w:w="3312" w:type="dxa"/>
          </w:tcPr>
          <w:p w14:paraId="769E3763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2EBFBBAA" w14:textId="305AA869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13,414</w:t>
            </w:r>
          </w:p>
        </w:tc>
        <w:tc>
          <w:tcPr>
            <w:tcW w:w="270" w:type="dxa"/>
          </w:tcPr>
          <w:p w14:paraId="0C8F356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D00D003" w14:textId="60E32338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C353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8,286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38FF3F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A4ECFA" w14:textId="64BE7AE4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240B88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9AAFCE" w14:textId="3C7DF210" w:rsidR="00072282" w:rsidRPr="00A03B2F" w:rsidRDefault="007C353E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5,128</w:t>
            </w:r>
          </w:p>
        </w:tc>
      </w:tr>
      <w:tr w:rsidR="00072282" w:rsidRPr="00A03B2F" w14:paraId="221A4498" w14:textId="77777777" w:rsidTr="008A2359">
        <w:trPr>
          <w:trHeight w:val="139"/>
        </w:trPr>
        <w:tc>
          <w:tcPr>
            <w:tcW w:w="3312" w:type="dxa"/>
          </w:tcPr>
          <w:p w14:paraId="057A97F6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  <w:p w14:paraId="4B247A01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  <w:vAlign w:val="bottom"/>
          </w:tcPr>
          <w:p w14:paraId="516956B2" w14:textId="20FB9B5D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16,484</w:t>
            </w:r>
          </w:p>
        </w:tc>
        <w:tc>
          <w:tcPr>
            <w:tcW w:w="270" w:type="dxa"/>
            <w:vAlign w:val="bottom"/>
          </w:tcPr>
          <w:p w14:paraId="512FDECD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834D25" w14:textId="1BD67D7B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2C3342C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95D14A" w14:textId="7A7D674C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8AED8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D3300" w14:textId="594E4629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19,03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072282" w:rsidRPr="00A03B2F" w14:paraId="72505D9E" w14:textId="77777777" w:rsidTr="008A2359">
        <w:trPr>
          <w:trHeight w:val="139"/>
        </w:trPr>
        <w:tc>
          <w:tcPr>
            <w:tcW w:w="3312" w:type="dxa"/>
          </w:tcPr>
          <w:p w14:paraId="1D8EFB4E" w14:textId="6F30391B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การตลาดค้างจ่าย</w:t>
            </w:r>
          </w:p>
        </w:tc>
        <w:tc>
          <w:tcPr>
            <w:tcW w:w="1260" w:type="dxa"/>
            <w:vAlign w:val="bottom"/>
          </w:tcPr>
          <w:p w14:paraId="114B9031" w14:textId="6F8402BE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7,873</w:t>
            </w:r>
          </w:p>
        </w:tc>
        <w:tc>
          <w:tcPr>
            <w:tcW w:w="270" w:type="dxa"/>
            <w:vAlign w:val="bottom"/>
          </w:tcPr>
          <w:p w14:paraId="1AE76BC3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B1DE804" w14:textId="55612C63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(671)</w:t>
            </w:r>
          </w:p>
        </w:tc>
        <w:tc>
          <w:tcPr>
            <w:tcW w:w="270" w:type="dxa"/>
            <w:vAlign w:val="bottom"/>
          </w:tcPr>
          <w:p w14:paraId="055AA29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1B689A" w14:textId="37F0D315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879D8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9C76A92" w14:textId="35BAC593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7,202</w:t>
            </w:r>
          </w:p>
        </w:tc>
      </w:tr>
      <w:tr w:rsidR="00072282" w:rsidRPr="00A03B2F" w14:paraId="279E00AC" w14:textId="77777777" w:rsidTr="008A2359">
        <w:trPr>
          <w:trHeight w:val="139"/>
        </w:trPr>
        <w:tc>
          <w:tcPr>
            <w:tcW w:w="3312" w:type="dxa"/>
          </w:tcPr>
          <w:p w14:paraId="52CBDE14" w14:textId="7330DEF3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2138CF7" w14:textId="366A2990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49,917</w:t>
            </w:r>
          </w:p>
        </w:tc>
        <w:tc>
          <w:tcPr>
            <w:tcW w:w="270" w:type="dxa"/>
            <w:vAlign w:val="bottom"/>
          </w:tcPr>
          <w:p w14:paraId="7313C88D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01CDEB" w14:textId="0CA40978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(5,433)</w:t>
            </w:r>
          </w:p>
        </w:tc>
        <w:tc>
          <w:tcPr>
            <w:tcW w:w="270" w:type="dxa"/>
            <w:vAlign w:val="bottom"/>
          </w:tcPr>
          <w:p w14:paraId="3545A496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C7DDC4" w14:textId="2CDEABDD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9388C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703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F36608" w14:textId="447D1799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44,484</w:t>
            </w:r>
          </w:p>
        </w:tc>
      </w:tr>
      <w:tr w:rsidR="00072282" w:rsidRPr="00A03B2F" w14:paraId="51727BB0" w14:textId="77777777" w:rsidTr="008A2359">
        <w:trPr>
          <w:trHeight w:val="139"/>
        </w:trPr>
        <w:tc>
          <w:tcPr>
            <w:tcW w:w="3312" w:type="dxa"/>
          </w:tcPr>
          <w:p w14:paraId="64C63A88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260" w:type="dxa"/>
            <w:vAlign w:val="bottom"/>
          </w:tcPr>
          <w:p w14:paraId="23C05FE8" w14:textId="21C93A94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84,864</w:t>
            </w:r>
          </w:p>
        </w:tc>
        <w:tc>
          <w:tcPr>
            <w:tcW w:w="270" w:type="dxa"/>
            <w:vAlign w:val="bottom"/>
          </w:tcPr>
          <w:p w14:paraId="262BFB5C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56B51E" w14:textId="1021D2E9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11,27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96EF85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393303" w14:textId="525578CA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9,274</w:t>
            </w:r>
          </w:p>
        </w:tc>
        <w:tc>
          <w:tcPr>
            <w:tcW w:w="270" w:type="dxa"/>
            <w:vAlign w:val="bottom"/>
          </w:tcPr>
          <w:p w14:paraId="1A66DE67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703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65B235" w14:textId="65D7AF1A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105,41</w:t>
            </w:r>
            <w:r w:rsidR="005F269E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072282" w:rsidRPr="00A03B2F" w14:paraId="21233C5A" w14:textId="77777777" w:rsidTr="008A2359">
        <w:trPr>
          <w:trHeight w:val="280"/>
        </w:trPr>
        <w:tc>
          <w:tcPr>
            <w:tcW w:w="3312" w:type="dxa"/>
          </w:tcPr>
          <w:p w14:paraId="224F42DD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C4EC22" w14:textId="3FD8FB42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177,601</w:t>
            </w:r>
          </w:p>
        </w:tc>
        <w:tc>
          <w:tcPr>
            <w:tcW w:w="270" w:type="dxa"/>
          </w:tcPr>
          <w:p w14:paraId="7EA3A8A4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89A90A" w14:textId="199380F0" w:rsidR="00072282" w:rsidRPr="00A03B2F" w:rsidRDefault="007C353E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6,732</w:t>
            </w:r>
          </w:p>
        </w:tc>
        <w:tc>
          <w:tcPr>
            <w:tcW w:w="270" w:type="dxa"/>
          </w:tcPr>
          <w:p w14:paraId="2726E270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9BB8E" w14:textId="3D2DB7B7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9,685</w:t>
            </w:r>
          </w:p>
        </w:tc>
        <w:tc>
          <w:tcPr>
            <w:tcW w:w="270" w:type="dxa"/>
            <w:vAlign w:val="bottom"/>
          </w:tcPr>
          <w:p w14:paraId="6B2CFA65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22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169A1D" w14:textId="35F57974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5A7B66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EE59FC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018</w:t>
            </w:r>
          </w:p>
        </w:tc>
      </w:tr>
      <w:tr w:rsidR="00072282" w:rsidRPr="00A03B2F" w14:paraId="0A78F272" w14:textId="77777777" w:rsidTr="008A2359">
        <w:trPr>
          <w:trHeight w:val="280"/>
        </w:trPr>
        <w:tc>
          <w:tcPr>
            <w:tcW w:w="3312" w:type="dxa"/>
          </w:tcPr>
          <w:p w14:paraId="5FCF1F3C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EE392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129C3F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01275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4F9B4E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0609F3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B8B0F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7E6F1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072282" w:rsidRPr="00A03B2F" w14:paraId="5A327FBA" w14:textId="77777777" w:rsidTr="008A2359">
        <w:trPr>
          <w:trHeight w:val="139"/>
        </w:trPr>
        <w:tc>
          <w:tcPr>
            <w:tcW w:w="3312" w:type="dxa"/>
          </w:tcPr>
          <w:p w14:paraId="5CF9A327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FF501A8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4D78D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220F8D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BB4B38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541899F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497047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5D5127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72282" w:rsidRPr="00A03B2F" w14:paraId="13177B96" w14:textId="77777777" w:rsidTr="008A2359">
        <w:trPr>
          <w:trHeight w:val="139"/>
        </w:trPr>
        <w:tc>
          <w:tcPr>
            <w:tcW w:w="3312" w:type="dxa"/>
          </w:tcPr>
          <w:p w14:paraId="5F33B4E7" w14:textId="02115A91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DAFD829" w14:textId="022BF55D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(49,934)</w:t>
            </w:r>
          </w:p>
        </w:tc>
        <w:tc>
          <w:tcPr>
            <w:tcW w:w="270" w:type="dxa"/>
          </w:tcPr>
          <w:p w14:paraId="3E04795B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B07771" w14:textId="5E3E821E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5,22</w:t>
            </w:r>
            <w:r w:rsidR="00A03C28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8E30CA8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22"/>
                <w:tab w:val="decimal" w:pos="96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969645F" w14:textId="02A8A3C3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3C541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169324" w14:textId="0258A836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(44,71</w:t>
            </w:r>
            <w:r w:rsidR="00A03C28"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72282" w:rsidRPr="00A03B2F" w14:paraId="79B63735" w14:textId="77777777" w:rsidTr="008A2359">
        <w:trPr>
          <w:trHeight w:val="139"/>
        </w:trPr>
        <w:tc>
          <w:tcPr>
            <w:tcW w:w="3312" w:type="dxa"/>
          </w:tcPr>
          <w:p w14:paraId="48D19D29" w14:textId="4D8657DC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(การตีราคาใหม่)</w:t>
            </w:r>
          </w:p>
        </w:tc>
        <w:tc>
          <w:tcPr>
            <w:tcW w:w="1260" w:type="dxa"/>
            <w:vAlign w:val="bottom"/>
          </w:tcPr>
          <w:p w14:paraId="2C870EA1" w14:textId="6B7090DA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(396,487)</w:t>
            </w:r>
          </w:p>
        </w:tc>
        <w:tc>
          <w:tcPr>
            <w:tcW w:w="270" w:type="dxa"/>
          </w:tcPr>
          <w:p w14:paraId="5448FD1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21796D" w14:textId="238D66AC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3C14EE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FBA922" w14:textId="1A9F2A10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94397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22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3BD710" w14:textId="657C6375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(396,487)</w:t>
            </w:r>
          </w:p>
        </w:tc>
      </w:tr>
      <w:tr w:rsidR="00072282" w:rsidRPr="00A03B2F" w14:paraId="18EF2C55" w14:textId="77777777" w:rsidTr="008A2359">
        <w:trPr>
          <w:trHeight w:val="296"/>
        </w:trPr>
        <w:tc>
          <w:tcPr>
            <w:tcW w:w="3312" w:type="dxa"/>
          </w:tcPr>
          <w:p w14:paraId="5E70E782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6E5ECA" w14:textId="5871F182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(446,421)</w:t>
            </w:r>
          </w:p>
        </w:tc>
        <w:tc>
          <w:tcPr>
            <w:tcW w:w="270" w:type="dxa"/>
          </w:tcPr>
          <w:p w14:paraId="213728D4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5FE64" w14:textId="27D61FD9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5,22</w:t>
            </w:r>
            <w:r w:rsidR="00A03C28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89D3711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22"/>
                <w:tab w:val="decimal" w:pos="9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60DE" w14:textId="07ED4095" w:rsidR="00072282" w:rsidRPr="00A03B2F" w:rsidRDefault="009844B0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CEE86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68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92E886" w14:textId="3146B323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(441,</w:t>
            </w:r>
            <w:r w:rsidR="005F269E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200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072282" w:rsidRPr="00A03B2F" w14:paraId="7F16E7CA" w14:textId="77777777" w:rsidTr="008A2359">
        <w:trPr>
          <w:trHeight w:val="262"/>
        </w:trPr>
        <w:tc>
          <w:tcPr>
            <w:tcW w:w="3312" w:type="dxa"/>
          </w:tcPr>
          <w:p w14:paraId="2A846F94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B94B2C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8598A0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3CEA1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ED8EDB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8E563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8ED3D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7DEDC1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72282" w:rsidRPr="00A03B2F" w14:paraId="4453FDA4" w14:textId="77777777" w:rsidTr="008A2359">
        <w:trPr>
          <w:trHeight w:val="262"/>
        </w:trPr>
        <w:tc>
          <w:tcPr>
            <w:tcW w:w="3312" w:type="dxa"/>
          </w:tcPr>
          <w:p w14:paraId="2CC7390E" w14:textId="77777777" w:rsidR="00072282" w:rsidRPr="00A03B2F" w:rsidRDefault="00072282" w:rsidP="0007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E48D8C" w14:textId="264AF1CD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(268,820)</w:t>
            </w:r>
          </w:p>
        </w:tc>
        <w:tc>
          <w:tcPr>
            <w:tcW w:w="270" w:type="dxa"/>
          </w:tcPr>
          <w:p w14:paraId="68172E4A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7C597" w14:textId="3FB0F062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</w:t>
            </w:r>
            <w:r w:rsidR="00CE369B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2E442399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167416" w14:textId="0C7E7151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9,685</w:t>
            </w:r>
          </w:p>
        </w:tc>
        <w:tc>
          <w:tcPr>
            <w:tcW w:w="270" w:type="dxa"/>
          </w:tcPr>
          <w:p w14:paraId="037018C2" w14:textId="77777777" w:rsidR="00072282" w:rsidRPr="00A03B2F" w:rsidRDefault="00072282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5AE01A" w14:textId="08CE08F7" w:rsidR="00072282" w:rsidRPr="00A03B2F" w:rsidRDefault="009844B0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(24</w:t>
            </w:r>
            <w:r w:rsidR="004D19AE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7,182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65365F42" w14:textId="400D3B8C" w:rsidR="00D63F2A" w:rsidRPr="00A03B2F" w:rsidRDefault="00D63F2A" w:rsidP="009C21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B250BC" w14:textId="77777777" w:rsidR="00D63F2A" w:rsidRPr="00A03B2F" w:rsidRDefault="00D63F2A" w:rsidP="009C21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66"/>
        <w:gridCol w:w="273"/>
        <w:gridCol w:w="1241"/>
        <w:gridCol w:w="273"/>
        <w:gridCol w:w="1257"/>
        <w:gridCol w:w="273"/>
        <w:gridCol w:w="1347"/>
      </w:tblGrid>
      <w:tr w:rsidR="001D5426" w:rsidRPr="00A03B2F" w14:paraId="071E7BB2" w14:textId="77777777" w:rsidTr="001D5426">
        <w:trPr>
          <w:trHeight w:val="333"/>
          <w:tblHeader/>
        </w:trPr>
        <w:tc>
          <w:tcPr>
            <w:tcW w:w="3330" w:type="dxa"/>
          </w:tcPr>
          <w:p w14:paraId="71F14948" w14:textId="77777777" w:rsidR="001D5426" w:rsidRPr="00A03B2F" w:rsidRDefault="001D5426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 w:line="34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6030" w:type="dxa"/>
            <w:gridSpan w:val="7"/>
            <w:vAlign w:val="bottom"/>
          </w:tcPr>
          <w:p w14:paraId="2E938A25" w14:textId="77777777" w:rsidR="001D5426" w:rsidRPr="00A03B2F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5426" w:rsidRPr="00A03B2F" w14:paraId="1D370173" w14:textId="77777777" w:rsidTr="001D5426">
        <w:trPr>
          <w:trHeight w:val="139"/>
          <w:tblHeader/>
        </w:trPr>
        <w:tc>
          <w:tcPr>
            <w:tcW w:w="3330" w:type="dxa"/>
          </w:tcPr>
          <w:p w14:paraId="377C0E77" w14:textId="77777777" w:rsidR="001D5426" w:rsidRPr="00A03B2F" w:rsidRDefault="001D5426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366" w:type="dxa"/>
            <w:vAlign w:val="bottom"/>
          </w:tcPr>
          <w:p w14:paraId="2D43CAEA" w14:textId="77777777" w:rsidR="001D5426" w:rsidRPr="00A03B2F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1CCC4B20" w14:textId="77777777" w:rsidR="001D5426" w:rsidRPr="00A03B2F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vAlign w:val="bottom"/>
          </w:tcPr>
          <w:p w14:paraId="646AD57A" w14:textId="77777777" w:rsidR="001D5426" w:rsidRPr="00A03B2F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718C94C4" w14:textId="77777777" w:rsidR="001D5426" w:rsidRPr="00A03B2F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04F1" w:rsidRPr="00A03B2F" w14:paraId="41A790E0" w14:textId="77777777" w:rsidTr="001D5426">
        <w:trPr>
          <w:trHeight w:val="139"/>
          <w:tblHeader/>
        </w:trPr>
        <w:tc>
          <w:tcPr>
            <w:tcW w:w="3330" w:type="dxa"/>
            <w:vAlign w:val="bottom"/>
          </w:tcPr>
          <w:p w14:paraId="623F52EC" w14:textId="77777777" w:rsidR="000604F1" w:rsidRPr="00A03B2F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66" w:type="dxa"/>
            <w:vAlign w:val="bottom"/>
          </w:tcPr>
          <w:p w14:paraId="34CD392E" w14:textId="62D9E26B" w:rsidR="000604F1" w:rsidRPr="00A03B2F" w:rsidRDefault="000604F1" w:rsidP="009C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="009C213A"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73" w:type="dxa"/>
            <w:vAlign w:val="bottom"/>
          </w:tcPr>
          <w:p w14:paraId="401762EB" w14:textId="77777777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C3A969A" w14:textId="77777777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4EB08BDA" w14:textId="77777777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5F21857" w14:textId="77777777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vAlign w:val="bottom"/>
          </w:tcPr>
          <w:p w14:paraId="1C6D361F" w14:textId="77777777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24C200DB" w14:textId="77777777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31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D5426" w:rsidRPr="00A03B2F" w14:paraId="19E65CD1" w14:textId="77777777" w:rsidTr="001D5426">
        <w:trPr>
          <w:trHeight w:val="279"/>
          <w:tblHeader/>
        </w:trPr>
        <w:tc>
          <w:tcPr>
            <w:tcW w:w="3330" w:type="dxa"/>
          </w:tcPr>
          <w:p w14:paraId="546DA782" w14:textId="77777777" w:rsidR="001D5426" w:rsidRPr="00A03B2F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7C37EBFD" w14:textId="77777777" w:rsidR="001D5426" w:rsidRPr="00A03B2F" w:rsidRDefault="001D5426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D5426" w:rsidRPr="00A03B2F" w14:paraId="71C1EE87" w14:textId="77777777" w:rsidTr="001D5426">
        <w:trPr>
          <w:trHeight w:val="279"/>
          <w:tblHeader/>
        </w:trPr>
        <w:tc>
          <w:tcPr>
            <w:tcW w:w="3330" w:type="dxa"/>
          </w:tcPr>
          <w:p w14:paraId="35837659" w14:textId="1C58FDCD" w:rsidR="001D5426" w:rsidRPr="00A03B2F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E4A38"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6030" w:type="dxa"/>
            <w:gridSpan w:val="7"/>
          </w:tcPr>
          <w:p w14:paraId="60A325B1" w14:textId="77777777" w:rsidR="001D5426" w:rsidRPr="00A03B2F" w:rsidRDefault="001D5426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0604F1" w:rsidRPr="00A03B2F" w14:paraId="34F99268" w14:textId="77777777" w:rsidTr="001D5426">
        <w:trPr>
          <w:trHeight w:val="139"/>
        </w:trPr>
        <w:tc>
          <w:tcPr>
            <w:tcW w:w="3330" w:type="dxa"/>
          </w:tcPr>
          <w:p w14:paraId="37E897FF" w14:textId="77777777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6" w:type="dxa"/>
          </w:tcPr>
          <w:p w14:paraId="711BDB4A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3" w:type="dxa"/>
          </w:tcPr>
          <w:p w14:paraId="54B894ED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1" w:type="dxa"/>
          </w:tcPr>
          <w:p w14:paraId="4836296E" w14:textId="77777777" w:rsidR="000604F1" w:rsidRPr="00A03B2F" w:rsidRDefault="000604F1" w:rsidP="00FA5303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3" w:type="dxa"/>
          </w:tcPr>
          <w:p w14:paraId="60E038ED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7" w:type="dxa"/>
          </w:tcPr>
          <w:p w14:paraId="14F4BF61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3" w:type="dxa"/>
          </w:tcPr>
          <w:p w14:paraId="4177C2D6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47" w:type="dxa"/>
          </w:tcPr>
          <w:p w14:paraId="2A7A6821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604F1" w:rsidRPr="00A03B2F" w14:paraId="3C4E90E3" w14:textId="77777777" w:rsidTr="001D5426">
        <w:trPr>
          <w:trHeight w:val="139"/>
        </w:trPr>
        <w:tc>
          <w:tcPr>
            <w:tcW w:w="3330" w:type="dxa"/>
          </w:tcPr>
          <w:p w14:paraId="65726025" w14:textId="57E348C9" w:rsidR="000604F1" w:rsidRPr="00A03B2F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79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BD6AB5" w:rsidRPr="00A03B2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A03B2F"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6" w:type="dxa"/>
          </w:tcPr>
          <w:p w14:paraId="6FDF4667" w14:textId="77777777" w:rsidR="000604F1" w:rsidRPr="00A03B2F" w:rsidRDefault="000604F1" w:rsidP="009C21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639CCAE3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1" w:type="dxa"/>
          </w:tcPr>
          <w:p w14:paraId="11204ED8" w14:textId="77777777" w:rsidR="000604F1" w:rsidRPr="00A03B2F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ind w:left="-38"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3" w:type="dxa"/>
          </w:tcPr>
          <w:p w14:paraId="1F7D68EC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7" w:type="dxa"/>
          </w:tcPr>
          <w:p w14:paraId="292EDEE8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7F37911" w14:textId="77777777" w:rsidR="000604F1" w:rsidRPr="00A03B2F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47" w:type="dxa"/>
          </w:tcPr>
          <w:p w14:paraId="62784DD3" w14:textId="77777777" w:rsidR="000604F1" w:rsidRPr="00A03B2F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E4A38" w:rsidRPr="00A03B2F" w14:paraId="3E668C7F" w14:textId="77777777" w:rsidTr="00C838B3">
        <w:trPr>
          <w:trHeight w:val="139"/>
        </w:trPr>
        <w:tc>
          <w:tcPr>
            <w:tcW w:w="3330" w:type="dxa"/>
          </w:tcPr>
          <w:p w14:paraId="2D192A42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66" w:type="dxa"/>
            <w:vAlign w:val="bottom"/>
          </w:tcPr>
          <w:p w14:paraId="3976FEFE" w14:textId="70744ADD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273" w:type="dxa"/>
            <w:vAlign w:val="bottom"/>
          </w:tcPr>
          <w:p w14:paraId="25212806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0409282E" w14:textId="080BFDA0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273" w:type="dxa"/>
            <w:vAlign w:val="bottom"/>
          </w:tcPr>
          <w:p w14:paraId="6E571073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1D1EFE45" w14:textId="2216440B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1783A65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2C651F17" w14:textId="04E396F6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</w:p>
        </w:tc>
      </w:tr>
      <w:tr w:rsidR="00FE4A38" w:rsidRPr="00A03B2F" w14:paraId="3DF391F4" w14:textId="77777777" w:rsidTr="00B201F3">
        <w:trPr>
          <w:trHeight w:val="139"/>
        </w:trPr>
        <w:tc>
          <w:tcPr>
            <w:tcW w:w="3330" w:type="dxa"/>
          </w:tcPr>
          <w:p w14:paraId="7F28C77D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366" w:type="dxa"/>
          </w:tcPr>
          <w:p w14:paraId="5A7A0111" w14:textId="20560B1D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273" w:type="dxa"/>
          </w:tcPr>
          <w:p w14:paraId="1587D05B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</w:tcPr>
          <w:p w14:paraId="1650EB1C" w14:textId="4F0D8D02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73" w:type="dxa"/>
          </w:tcPr>
          <w:p w14:paraId="39583F8E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098AEEC6" w14:textId="2903F26C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2A09EF22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</w:tcPr>
          <w:p w14:paraId="5A27A50C" w14:textId="6C313A0D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</w:tr>
      <w:tr w:rsidR="00FE4A38" w:rsidRPr="00A03B2F" w14:paraId="31792263" w14:textId="77777777" w:rsidTr="00C838B3">
        <w:trPr>
          <w:trHeight w:val="70"/>
        </w:trPr>
        <w:tc>
          <w:tcPr>
            <w:tcW w:w="3330" w:type="dxa"/>
          </w:tcPr>
          <w:p w14:paraId="7782F691" w14:textId="4BF1B9E8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สินทรัพย์หมุนเวียนอื่น 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vAlign w:val="bottom"/>
          </w:tcPr>
          <w:p w14:paraId="763A1966" w14:textId="35C6C382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2,507</w:t>
            </w:r>
          </w:p>
        </w:tc>
        <w:tc>
          <w:tcPr>
            <w:tcW w:w="273" w:type="dxa"/>
            <w:vAlign w:val="bottom"/>
          </w:tcPr>
          <w:p w14:paraId="2DED60A8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06A1D797" w14:textId="2B608BC9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273" w:type="dxa"/>
            <w:vAlign w:val="bottom"/>
          </w:tcPr>
          <w:p w14:paraId="09D86512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522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4DAA1345" w14:textId="191F8E09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3FDF248A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E89A483" w14:textId="7F574C25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2,503</w:t>
            </w:r>
          </w:p>
        </w:tc>
      </w:tr>
      <w:tr w:rsidR="00FE4A38" w:rsidRPr="00A03B2F" w14:paraId="669FD563" w14:textId="77777777" w:rsidTr="00B201F3">
        <w:trPr>
          <w:trHeight w:val="139"/>
        </w:trPr>
        <w:tc>
          <w:tcPr>
            <w:tcW w:w="3330" w:type="dxa"/>
          </w:tcPr>
          <w:p w14:paraId="0F28FFEB" w14:textId="65B4B42B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6" w:type="dxa"/>
            <w:vAlign w:val="bottom"/>
          </w:tcPr>
          <w:p w14:paraId="32EE8694" w14:textId="55F981CA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1,403</w:t>
            </w:r>
          </w:p>
        </w:tc>
        <w:tc>
          <w:tcPr>
            <w:tcW w:w="273" w:type="dxa"/>
          </w:tcPr>
          <w:p w14:paraId="03ADBC0D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3B1401DC" w14:textId="31DF62A8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998252C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2CD6D111" w14:textId="3CD0E8B2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273" w:type="dxa"/>
            <w:vAlign w:val="bottom"/>
          </w:tcPr>
          <w:p w14:paraId="61D741AA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19FEFF96" w14:textId="69F0198F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1,935</w:t>
            </w:r>
          </w:p>
        </w:tc>
      </w:tr>
      <w:tr w:rsidR="00FE4A38" w:rsidRPr="00A03B2F" w14:paraId="37876CEA" w14:textId="77777777" w:rsidTr="00B201F3">
        <w:trPr>
          <w:trHeight w:val="139"/>
        </w:trPr>
        <w:tc>
          <w:tcPr>
            <w:tcW w:w="3330" w:type="dxa"/>
          </w:tcPr>
          <w:p w14:paraId="1CCA2423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366" w:type="dxa"/>
            <w:vAlign w:val="bottom"/>
          </w:tcPr>
          <w:p w14:paraId="11D91F25" w14:textId="271B40C9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9,200</w:t>
            </w:r>
          </w:p>
        </w:tc>
        <w:tc>
          <w:tcPr>
            <w:tcW w:w="273" w:type="dxa"/>
          </w:tcPr>
          <w:p w14:paraId="518C8C68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17F353F1" w14:textId="61D88931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4,214</w:t>
            </w:r>
          </w:p>
        </w:tc>
        <w:tc>
          <w:tcPr>
            <w:tcW w:w="273" w:type="dxa"/>
            <w:vAlign w:val="bottom"/>
          </w:tcPr>
          <w:p w14:paraId="6CE7F613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19D83994" w14:textId="19BA7639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E8ABDD1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0BA0EBEC" w14:textId="0039209A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13,414</w:t>
            </w:r>
          </w:p>
        </w:tc>
      </w:tr>
      <w:tr w:rsidR="00FE4A38" w:rsidRPr="00A03B2F" w14:paraId="08A269E5" w14:textId="77777777" w:rsidTr="00C838B3">
        <w:trPr>
          <w:trHeight w:val="139"/>
        </w:trPr>
        <w:tc>
          <w:tcPr>
            <w:tcW w:w="3330" w:type="dxa"/>
          </w:tcPr>
          <w:p w14:paraId="616A1EFA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  <w:p w14:paraId="3F335215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66" w:type="dxa"/>
            <w:vAlign w:val="bottom"/>
          </w:tcPr>
          <w:p w14:paraId="2EE0D3BC" w14:textId="01653D4C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13,822</w:t>
            </w:r>
          </w:p>
        </w:tc>
        <w:tc>
          <w:tcPr>
            <w:tcW w:w="273" w:type="dxa"/>
            <w:vAlign w:val="bottom"/>
          </w:tcPr>
          <w:p w14:paraId="0227A08D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4546FF1D" w14:textId="76B097E1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2,662</w:t>
            </w:r>
          </w:p>
        </w:tc>
        <w:tc>
          <w:tcPr>
            <w:tcW w:w="273" w:type="dxa"/>
            <w:vAlign w:val="bottom"/>
          </w:tcPr>
          <w:p w14:paraId="4FB5D6B9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DFB6A3A" w14:textId="3B03EF76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47474F8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22B804F2" w14:textId="09192189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16,484</w:t>
            </w:r>
          </w:p>
        </w:tc>
      </w:tr>
      <w:tr w:rsidR="00FE4A38" w:rsidRPr="00A03B2F" w14:paraId="2E543859" w14:textId="77777777" w:rsidTr="00AD78C6">
        <w:trPr>
          <w:trHeight w:val="139"/>
        </w:trPr>
        <w:tc>
          <w:tcPr>
            <w:tcW w:w="3330" w:type="dxa"/>
          </w:tcPr>
          <w:p w14:paraId="2E05A9D4" w14:textId="239A41F8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การตลาดค้างจ่าย</w:t>
            </w:r>
          </w:p>
        </w:tc>
        <w:tc>
          <w:tcPr>
            <w:tcW w:w="1366" w:type="dxa"/>
            <w:vAlign w:val="bottom"/>
          </w:tcPr>
          <w:p w14:paraId="2A50ED3A" w14:textId="38D13A3A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7,111</w:t>
            </w:r>
          </w:p>
        </w:tc>
        <w:tc>
          <w:tcPr>
            <w:tcW w:w="273" w:type="dxa"/>
            <w:vAlign w:val="bottom"/>
          </w:tcPr>
          <w:p w14:paraId="7DA9A149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6F9D57D7" w14:textId="6FBF852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762</w:t>
            </w:r>
          </w:p>
        </w:tc>
        <w:tc>
          <w:tcPr>
            <w:tcW w:w="273" w:type="dxa"/>
            <w:vAlign w:val="bottom"/>
          </w:tcPr>
          <w:p w14:paraId="023FC9B9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642A5FFF" w14:textId="4D95A203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5427B476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1242F8EC" w14:textId="2CAD843E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7,873</w:t>
            </w:r>
          </w:p>
        </w:tc>
      </w:tr>
      <w:tr w:rsidR="00FE4A38" w:rsidRPr="00A03B2F" w14:paraId="16E2A72F" w14:textId="77777777" w:rsidTr="005B42C2">
        <w:trPr>
          <w:trHeight w:val="139"/>
        </w:trPr>
        <w:tc>
          <w:tcPr>
            <w:tcW w:w="3330" w:type="dxa"/>
          </w:tcPr>
          <w:p w14:paraId="77BC3ABF" w14:textId="5FFCAC2D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6" w:type="dxa"/>
            <w:vAlign w:val="bottom"/>
          </w:tcPr>
          <w:p w14:paraId="0B26B710" w14:textId="6362C529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10,988</w:t>
            </w:r>
          </w:p>
        </w:tc>
        <w:tc>
          <w:tcPr>
            <w:tcW w:w="273" w:type="dxa"/>
            <w:vAlign w:val="bottom"/>
          </w:tcPr>
          <w:p w14:paraId="67499616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0D0FA974" w14:textId="326ED91C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38,929</w:t>
            </w:r>
          </w:p>
        </w:tc>
        <w:tc>
          <w:tcPr>
            <w:tcW w:w="273" w:type="dxa"/>
            <w:vAlign w:val="bottom"/>
          </w:tcPr>
          <w:p w14:paraId="2CE48A5A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569C75E9" w14:textId="4ACEA998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B6455F8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342DB44" w14:textId="275B7A35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49,917</w:t>
            </w:r>
          </w:p>
        </w:tc>
      </w:tr>
      <w:tr w:rsidR="00FE4A38" w:rsidRPr="00A03B2F" w14:paraId="408480CF" w14:textId="77777777" w:rsidTr="00C838B3">
        <w:trPr>
          <w:trHeight w:val="139"/>
        </w:trPr>
        <w:tc>
          <w:tcPr>
            <w:tcW w:w="3330" w:type="dxa"/>
          </w:tcPr>
          <w:p w14:paraId="36AE35D5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366" w:type="dxa"/>
            <w:vAlign w:val="bottom"/>
          </w:tcPr>
          <w:p w14:paraId="54540CF6" w14:textId="7D1AF998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71,541</w:t>
            </w:r>
          </w:p>
        </w:tc>
        <w:tc>
          <w:tcPr>
            <w:tcW w:w="273" w:type="dxa"/>
            <w:vAlign w:val="bottom"/>
          </w:tcPr>
          <w:p w14:paraId="37821861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14EE0101" w14:textId="3283432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16,399</w:t>
            </w:r>
          </w:p>
        </w:tc>
        <w:tc>
          <w:tcPr>
            <w:tcW w:w="273" w:type="dxa"/>
            <w:vAlign w:val="bottom"/>
          </w:tcPr>
          <w:p w14:paraId="09A94CF2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3EF9A1A0" w14:textId="45D30303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(3,076)</w:t>
            </w:r>
          </w:p>
        </w:tc>
        <w:tc>
          <w:tcPr>
            <w:tcW w:w="273" w:type="dxa"/>
            <w:vAlign w:val="bottom"/>
          </w:tcPr>
          <w:p w14:paraId="2A42C315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5E42B772" w14:textId="3F48C91E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84,864</w:t>
            </w:r>
          </w:p>
        </w:tc>
      </w:tr>
      <w:tr w:rsidR="00FE4A38" w:rsidRPr="00A03B2F" w14:paraId="0BC5D159" w14:textId="77777777" w:rsidTr="00B201F3">
        <w:trPr>
          <w:trHeight w:val="280"/>
        </w:trPr>
        <w:tc>
          <w:tcPr>
            <w:tcW w:w="3330" w:type="dxa"/>
          </w:tcPr>
          <w:p w14:paraId="4E5EC7E6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5279C3F" w14:textId="6880DCC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116,772</w:t>
            </w:r>
          </w:p>
        </w:tc>
        <w:tc>
          <w:tcPr>
            <w:tcW w:w="273" w:type="dxa"/>
          </w:tcPr>
          <w:p w14:paraId="7BA1E09E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0C331566" w14:textId="16F09D2A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63,373</w:t>
            </w:r>
          </w:p>
        </w:tc>
        <w:tc>
          <w:tcPr>
            <w:tcW w:w="273" w:type="dxa"/>
          </w:tcPr>
          <w:p w14:paraId="1EC8913F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8D14A" w14:textId="6898FD00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(2,544)</w:t>
            </w:r>
          </w:p>
        </w:tc>
        <w:tc>
          <w:tcPr>
            <w:tcW w:w="273" w:type="dxa"/>
            <w:vAlign w:val="bottom"/>
          </w:tcPr>
          <w:p w14:paraId="6F74AA36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9B2CF41" w14:textId="2F73A711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177,601</w:t>
            </w:r>
          </w:p>
        </w:tc>
      </w:tr>
      <w:tr w:rsidR="00F4527A" w:rsidRPr="00A03B2F" w14:paraId="60B8AB4E" w14:textId="77777777" w:rsidTr="00AD78C6">
        <w:trPr>
          <w:trHeight w:val="280"/>
        </w:trPr>
        <w:tc>
          <w:tcPr>
            <w:tcW w:w="3330" w:type="dxa"/>
          </w:tcPr>
          <w:p w14:paraId="3EFD09EA" w14:textId="77777777" w:rsidR="00F4527A" w:rsidRPr="00A03B2F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C7233E5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143DA286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90A95A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17BD9DCA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05B1BC8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1EE08B0E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7436CFB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4527A" w:rsidRPr="00A03B2F" w14:paraId="705BFA76" w14:textId="77777777" w:rsidTr="00AD78C6">
        <w:trPr>
          <w:trHeight w:val="139"/>
        </w:trPr>
        <w:tc>
          <w:tcPr>
            <w:tcW w:w="3330" w:type="dxa"/>
          </w:tcPr>
          <w:p w14:paraId="2790AC2D" w14:textId="77777777" w:rsidR="00F4527A" w:rsidRPr="00A03B2F" w:rsidRDefault="00F4527A" w:rsidP="00F4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6" w:type="dxa"/>
            <w:vAlign w:val="bottom"/>
          </w:tcPr>
          <w:p w14:paraId="7429EFD8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07E325D6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</w:tcPr>
          <w:p w14:paraId="302F39AA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1EC40E12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625C7DD0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39524C8C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</w:tcPr>
          <w:p w14:paraId="254F5AD2" w14:textId="77777777" w:rsidR="00F4527A" w:rsidRPr="00A03B2F" w:rsidRDefault="00F4527A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E4A38" w:rsidRPr="00A03B2F" w14:paraId="260CC700" w14:textId="77777777" w:rsidTr="00C14874">
        <w:trPr>
          <w:trHeight w:val="70"/>
        </w:trPr>
        <w:tc>
          <w:tcPr>
            <w:tcW w:w="3330" w:type="dxa"/>
          </w:tcPr>
          <w:p w14:paraId="51697996" w14:textId="7DB4263C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66" w:type="dxa"/>
            <w:vAlign w:val="bottom"/>
          </w:tcPr>
          <w:p w14:paraId="566A3F37" w14:textId="581337F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(11,004)</w:t>
            </w:r>
          </w:p>
        </w:tc>
        <w:tc>
          <w:tcPr>
            <w:tcW w:w="273" w:type="dxa"/>
          </w:tcPr>
          <w:p w14:paraId="45080502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561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5FB50A5F" w14:textId="27CA06C3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3" w:type="dxa"/>
            <w:vAlign w:val="bottom"/>
          </w:tcPr>
          <w:p w14:paraId="3F5BC6E3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432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3EE9CD47" w14:textId="745DF0D8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F853BC2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65526C2C" w14:textId="7E8CEDF8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(49,934)</w:t>
            </w:r>
          </w:p>
        </w:tc>
      </w:tr>
      <w:tr w:rsidR="00FE4A38" w:rsidRPr="00A03B2F" w14:paraId="0E858DD8" w14:textId="77777777" w:rsidTr="00C14874">
        <w:trPr>
          <w:trHeight w:val="139"/>
        </w:trPr>
        <w:tc>
          <w:tcPr>
            <w:tcW w:w="3330" w:type="dxa"/>
          </w:tcPr>
          <w:p w14:paraId="1DF5C9CF" w14:textId="695D660C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(การตีราคาใหม่)</w:t>
            </w:r>
          </w:p>
        </w:tc>
        <w:tc>
          <w:tcPr>
            <w:tcW w:w="1366" w:type="dxa"/>
            <w:vAlign w:val="bottom"/>
          </w:tcPr>
          <w:p w14:paraId="794BBCD9" w14:textId="28EA6F42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(396,487)</w:t>
            </w:r>
          </w:p>
        </w:tc>
        <w:tc>
          <w:tcPr>
            <w:tcW w:w="273" w:type="dxa"/>
          </w:tcPr>
          <w:p w14:paraId="6998C8F1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2561A5FC" w14:textId="5467974A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E29859F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9F7ECC5" w14:textId="6CF45FB7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6E8F459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71F2E69A" w14:textId="4FB1E064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(396,487)</w:t>
            </w:r>
          </w:p>
        </w:tc>
      </w:tr>
      <w:tr w:rsidR="00FE4A38" w:rsidRPr="00A03B2F" w14:paraId="3D93BFBC" w14:textId="77777777" w:rsidTr="00C14874">
        <w:trPr>
          <w:trHeight w:val="296"/>
        </w:trPr>
        <w:tc>
          <w:tcPr>
            <w:tcW w:w="3330" w:type="dxa"/>
          </w:tcPr>
          <w:p w14:paraId="349F6086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146D257" w14:textId="1A5BE88A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(407,491)</w:t>
            </w:r>
          </w:p>
        </w:tc>
        <w:tc>
          <w:tcPr>
            <w:tcW w:w="273" w:type="dxa"/>
          </w:tcPr>
          <w:p w14:paraId="75002F64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6FCBA" w14:textId="12DB0AE8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(38,930)</w:t>
            </w:r>
          </w:p>
        </w:tc>
        <w:tc>
          <w:tcPr>
            <w:tcW w:w="273" w:type="dxa"/>
            <w:vAlign w:val="bottom"/>
          </w:tcPr>
          <w:p w14:paraId="29BA268A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522"/>
                <w:tab w:val="decimal" w:pos="9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55419" w14:textId="423BAC75" w:rsidR="00FE4A38" w:rsidRPr="00A03B2F" w:rsidRDefault="00FE4A38" w:rsidP="000157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32199C65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590"/>
                <w:tab w:val="decimal" w:pos="684"/>
                <w:tab w:val="decimal" w:pos="9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B91A5D6" w14:textId="5C0C960D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(446,421)</w:t>
            </w:r>
          </w:p>
        </w:tc>
      </w:tr>
      <w:tr w:rsidR="00FE4A38" w:rsidRPr="00A03B2F" w14:paraId="00E195BD" w14:textId="77777777" w:rsidTr="00C14874">
        <w:trPr>
          <w:trHeight w:val="262"/>
        </w:trPr>
        <w:tc>
          <w:tcPr>
            <w:tcW w:w="3330" w:type="dxa"/>
          </w:tcPr>
          <w:p w14:paraId="682F6397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D0C7EF4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636F5472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107725B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55BAD7D6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BF71138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dxa"/>
          </w:tcPr>
          <w:p w14:paraId="7C48414D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684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AFE17BD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E4A38" w:rsidRPr="00A03B2F" w14:paraId="0D1ADD1A" w14:textId="77777777" w:rsidTr="005F7638">
        <w:trPr>
          <w:trHeight w:val="262"/>
        </w:trPr>
        <w:tc>
          <w:tcPr>
            <w:tcW w:w="3330" w:type="dxa"/>
          </w:tcPr>
          <w:p w14:paraId="693A32AC" w14:textId="77777777" w:rsidR="00FE4A38" w:rsidRPr="00A03B2F" w:rsidRDefault="00FE4A38" w:rsidP="00FE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78B6E778" w14:textId="1E97EEE6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(290,719)</w:t>
            </w:r>
          </w:p>
        </w:tc>
        <w:tc>
          <w:tcPr>
            <w:tcW w:w="273" w:type="dxa"/>
          </w:tcPr>
          <w:p w14:paraId="1BDADCFC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365C62B9" w14:textId="3E6CF7C0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24,443</w:t>
            </w:r>
          </w:p>
        </w:tc>
        <w:tc>
          <w:tcPr>
            <w:tcW w:w="273" w:type="dxa"/>
          </w:tcPr>
          <w:p w14:paraId="11442F5F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DA1305" w14:textId="64C2702A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(2,544)</w:t>
            </w:r>
          </w:p>
        </w:tc>
        <w:tc>
          <w:tcPr>
            <w:tcW w:w="273" w:type="dxa"/>
          </w:tcPr>
          <w:p w14:paraId="3C16FE02" w14:textId="77777777" w:rsidR="00FE4A38" w:rsidRPr="00A03B2F" w:rsidRDefault="00FE4A38" w:rsidP="00015709">
            <w:pPr>
              <w:pStyle w:val="acctfourfigures"/>
              <w:tabs>
                <w:tab w:val="clear" w:pos="765"/>
                <w:tab w:val="decimal" w:pos="590"/>
                <w:tab w:val="decimal" w:pos="684"/>
                <w:tab w:val="decimal" w:pos="968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91B7315" w14:textId="05A2C64E" w:rsidR="00FE4A38" w:rsidRPr="00A03B2F" w:rsidRDefault="00FE4A38" w:rsidP="0001570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(268,820)</w:t>
            </w:r>
          </w:p>
        </w:tc>
      </w:tr>
    </w:tbl>
    <w:p w14:paraId="5AA0D435" w14:textId="1629ECF7" w:rsidR="00D97B37" w:rsidRPr="00A03B2F" w:rsidRDefault="00D97B37" w:rsidP="009C21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25"/>
      </w:tblGrid>
      <w:tr w:rsidR="00D97B37" w:rsidRPr="00A03B2F" w14:paraId="35C8B01B" w14:textId="77777777" w:rsidTr="004A35CB">
        <w:trPr>
          <w:tblHeader/>
        </w:trPr>
        <w:tc>
          <w:tcPr>
            <w:tcW w:w="6030" w:type="dxa"/>
          </w:tcPr>
          <w:p w14:paraId="66F9E412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5" w:type="dxa"/>
            <w:gridSpan w:val="3"/>
          </w:tcPr>
          <w:p w14:paraId="1BAF792F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B37" w:rsidRPr="00A03B2F" w14:paraId="4EC21EBC" w14:textId="77777777" w:rsidTr="004A35CB">
        <w:trPr>
          <w:tblHeader/>
        </w:trPr>
        <w:tc>
          <w:tcPr>
            <w:tcW w:w="6030" w:type="dxa"/>
          </w:tcPr>
          <w:p w14:paraId="6F18BFD7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384989D" w14:textId="61E4339A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0DF7C1A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 w14:paraId="08A8CCB6" w14:textId="2F7E119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97B37" w:rsidRPr="00A03B2F" w14:paraId="7F7CA04E" w14:textId="77777777" w:rsidTr="004A35CB">
        <w:tc>
          <w:tcPr>
            <w:tcW w:w="6030" w:type="dxa"/>
          </w:tcPr>
          <w:p w14:paraId="0821EA1E" w14:textId="77777777" w:rsidR="00D97B37" w:rsidRPr="00A03B2F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5" w:type="dxa"/>
            <w:gridSpan w:val="3"/>
          </w:tcPr>
          <w:p w14:paraId="181F2FE2" w14:textId="77777777" w:rsidR="00D97B37" w:rsidRPr="00A03B2F" w:rsidRDefault="00D97B37" w:rsidP="003A51E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03B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B37" w:rsidRPr="00A03B2F" w14:paraId="3002D673" w14:textId="77777777" w:rsidTr="004A35CB">
        <w:trPr>
          <w:trHeight w:val="353"/>
        </w:trPr>
        <w:tc>
          <w:tcPr>
            <w:tcW w:w="6030" w:type="dxa"/>
            <w:vAlign w:val="bottom"/>
          </w:tcPr>
          <w:p w14:paraId="6B1EBACF" w14:textId="77777777" w:rsidR="00D97B37" w:rsidRPr="00A03B2F" w:rsidRDefault="00D97B37" w:rsidP="004A35C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A03B2F">
              <w:rPr>
                <w:rFonts w:ascii="Angsana New" w:hAnsi="Angsana New" w:cs="Angsana New"/>
                <w:cs/>
              </w:rPr>
              <w:t>ยอดขาดทุนยกไป</w:t>
            </w:r>
            <w:r w:rsidRPr="00A03B2F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4F17563" w14:textId="4CB96E4A" w:rsidR="00D97B37" w:rsidRPr="00A03B2F" w:rsidRDefault="005F269E" w:rsidP="004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4,230</w:t>
            </w:r>
          </w:p>
        </w:tc>
        <w:tc>
          <w:tcPr>
            <w:tcW w:w="270" w:type="dxa"/>
          </w:tcPr>
          <w:p w14:paraId="0E3116E2" w14:textId="77777777" w:rsidR="00D97B37" w:rsidRPr="00A03B2F" w:rsidRDefault="00D97B37" w:rsidP="004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0C478D42" w14:textId="5BFDAF17" w:rsidR="00D97B37" w:rsidRPr="00A03B2F" w:rsidRDefault="00226C1A" w:rsidP="004A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6,125</w:t>
            </w:r>
          </w:p>
        </w:tc>
      </w:tr>
    </w:tbl>
    <w:p w14:paraId="77E9B977" w14:textId="77777777" w:rsidR="00D97B37" w:rsidRPr="00A03B2F" w:rsidRDefault="00D97B37" w:rsidP="009C21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7CF334" w14:textId="12F68A07" w:rsidR="00D97B37" w:rsidRPr="00A03B2F" w:rsidRDefault="00D97B37" w:rsidP="008A7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Pr="00A03B2F">
        <w:rPr>
          <w:rFonts w:asciiTheme="majorBidi" w:hAnsiTheme="majorBidi" w:cstheme="majorBidi"/>
          <w:sz w:val="30"/>
          <w:szCs w:val="30"/>
        </w:rPr>
        <w:t>25</w:t>
      </w:r>
      <w:r w:rsidR="005F269E" w:rsidRPr="00A03B2F">
        <w:rPr>
          <w:rFonts w:asciiTheme="majorBidi" w:hAnsiTheme="majorBidi" w:cstheme="majorBidi"/>
          <w:sz w:val="30"/>
          <w:szCs w:val="30"/>
        </w:rPr>
        <w:t xml:space="preserve">72 </w:t>
      </w:r>
      <w:r w:rsidRPr="00A03B2F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A03B2F">
        <w:rPr>
          <w:rFonts w:asciiTheme="majorBidi" w:hAnsi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AD7ED06" w14:textId="486CB92F" w:rsidR="00F7534A" w:rsidRPr="00A03B2F" w:rsidRDefault="00A607A8" w:rsidP="00FF061D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141A1BDE" w14:textId="77777777" w:rsidR="00981B25" w:rsidRPr="00A03B2F" w:rsidRDefault="00981B25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F7534A" w:rsidRPr="00A03B2F" w14:paraId="7D9FDDE4" w14:textId="77777777" w:rsidTr="00964F55">
        <w:tc>
          <w:tcPr>
            <w:tcW w:w="2205" w:type="pct"/>
          </w:tcPr>
          <w:p w14:paraId="7224B8E6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05D63802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62F604C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28E0698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34A" w:rsidRPr="00A03B2F" w14:paraId="18A3F762" w14:textId="77777777" w:rsidTr="00964F55">
        <w:tc>
          <w:tcPr>
            <w:tcW w:w="2205" w:type="pct"/>
          </w:tcPr>
          <w:p w14:paraId="79106A83" w14:textId="0CD9D33A" w:rsidR="00F7534A" w:rsidRPr="00A03B2F" w:rsidRDefault="00F7534A" w:rsidP="00964F5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5D31902" w14:textId="2A9D7AEB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0E73071E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E4D5E0" w14:textId="5C99E25B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7EEDD341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4CE5F93" w14:textId="6EEA2042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C3540B9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00ED7F" w14:textId="14BC008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7534A" w:rsidRPr="00A03B2F" w14:paraId="633368C0" w14:textId="77777777" w:rsidTr="00964F55">
        <w:tc>
          <w:tcPr>
            <w:tcW w:w="2205" w:type="pct"/>
          </w:tcPr>
          <w:p w14:paraId="655620B3" w14:textId="77777777" w:rsidR="00F7534A" w:rsidRPr="00A03B2F" w:rsidRDefault="00F7534A" w:rsidP="00964F5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34315269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F7534A" w:rsidRPr="00A03B2F" w14:paraId="3EC696A0" w14:textId="77777777" w:rsidTr="00964F55">
        <w:tc>
          <w:tcPr>
            <w:tcW w:w="2205" w:type="pct"/>
          </w:tcPr>
          <w:p w14:paraId="46466916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163A5AF2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57BFA33F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E67D9A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E6D755B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83BFA01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FF2B8F3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1DAE3226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534A" w:rsidRPr="00A03B2F" w14:paraId="210228CB" w14:textId="77777777" w:rsidTr="00964F55">
        <w:tc>
          <w:tcPr>
            <w:tcW w:w="2205" w:type="pct"/>
          </w:tcPr>
          <w:p w14:paraId="638D4227" w14:textId="3CA8899D" w:rsidR="00F7534A" w:rsidRPr="00A03B2F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D2FBDB1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6B8CFBE0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1AA7B2A5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2E7D1792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FFDF54A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CB7C2AB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50B3E918" w14:textId="77777777" w:rsidR="00F7534A" w:rsidRPr="00A03B2F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6C1A" w:rsidRPr="00A03B2F" w14:paraId="76E39E01" w14:textId="77777777" w:rsidTr="00964F55">
        <w:tc>
          <w:tcPr>
            <w:tcW w:w="2205" w:type="pct"/>
          </w:tcPr>
          <w:p w14:paraId="6AE3BCE0" w14:textId="77777777" w:rsidR="00226C1A" w:rsidRPr="00A03B2F" w:rsidRDefault="00226C1A" w:rsidP="00226C1A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 - การดำเนินงานต่อเนื่อง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3DD1C201" w14:textId="4774C660" w:rsidR="00226C1A" w:rsidRPr="00A03B2F" w:rsidRDefault="00310FB0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570,551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30C781B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00687230" w14:textId="65B8107E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604,292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1F14EC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616778F0" w14:textId="4ED400C6" w:rsidR="00226C1A" w:rsidRPr="00A03B2F" w:rsidRDefault="00310FB0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524,17</w:t>
            </w:r>
            <w:r w:rsidR="00377041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9977F34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23F7DCF0" w14:textId="4800915A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620,421</w:t>
            </w:r>
          </w:p>
        </w:tc>
      </w:tr>
      <w:tr w:rsidR="00226C1A" w:rsidRPr="00A03B2F" w14:paraId="69A61C46" w14:textId="77777777" w:rsidTr="00964F55">
        <w:tc>
          <w:tcPr>
            <w:tcW w:w="2205" w:type="pct"/>
          </w:tcPr>
          <w:p w14:paraId="15317CC2" w14:textId="77777777" w:rsidR="00226C1A" w:rsidRPr="00A03B2F" w:rsidRDefault="00226C1A" w:rsidP="00226C1A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  <w:vAlign w:val="bottom"/>
          </w:tcPr>
          <w:p w14:paraId="268BE3A3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FA8B0CA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nil"/>
            </w:tcBorders>
            <w:vAlign w:val="bottom"/>
          </w:tcPr>
          <w:p w14:paraId="659327A6" w14:textId="77777777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964E53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nil"/>
            </w:tcBorders>
            <w:vAlign w:val="bottom"/>
          </w:tcPr>
          <w:p w14:paraId="0EBA6DFD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11A31D1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vAlign w:val="bottom"/>
          </w:tcPr>
          <w:p w14:paraId="04F5ED88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C1A" w:rsidRPr="00A03B2F" w14:paraId="38F5182D" w14:textId="77777777" w:rsidTr="00964F55">
        <w:tc>
          <w:tcPr>
            <w:tcW w:w="2205" w:type="pct"/>
          </w:tcPr>
          <w:p w14:paraId="2497872B" w14:textId="77777777" w:rsidR="00226C1A" w:rsidRPr="00A03B2F" w:rsidRDefault="00226C1A" w:rsidP="00226C1A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 - การดำเนินงานที่ยกเลิก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  <w:vAlign w:val="bottom"/>
          </w:tcPr>
          <w:p w14:paraId="64293903" w14:textId="706BC64B" w:rsidR="00226C1A" w:rsidRPr="00A03B2F" w:rsidRDefault="00310FB0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(2,307)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C7D115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vAlign w:val="bottom"/>
          </w:tcPr>
          <w:p w14:paraId="050FFE7F" w14:textId="60794CE6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2,611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1A2FC3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  <w:vAlign w:val="bottom"/>
          </w:tcPr>
          <w:p w14:paraId="74B2BF04" w14:textId="0338145E" w:rsidR="00226C1A" w:rsidRPr="00A03B2F" w:rsidRDefault="00310FB0" w:rsidP="00377041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856F20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0A8F5D25" w14:textId="3D55EE8D" w:rsidR="00226C1A" w:rsidRPr="00A03B2F" w:rsidRDefault="00226C1A" w:rsidP="00377041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26C1A" w:rsidRPr="00A03B2F" w14:paraId="30CF9A41" w14:textId="77777777" w:rsidTr="00964F55">
        <w:tc>
          <w:tcPr>
            <w:tcW w:w="2205" w:type="pct"/>
          </w:tcPr>
          <w:p w14:paraId="2DAD57FB" w14:textId="5609D693" w:rsidR="00226C1A" w:rsidRPr="00A03B2F" w:rsidRDefault="00E2303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6E1505A8" w14:textId="77777777" w:rsidR="00226C1A" w:rsidRPr="00A03B2F" w:rsidRDefault="00226C1A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786F731" w14:textId="77777777" w:rsidR="00226C1A" w:rsidRPr="00A03B2F" w:rsidRDefault="00226C1A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4FC5E1B3" w14:textId="77777777" w:rsidR="00226C1A" w:rsidRPr="00A03B2F" w:rsidRDefault="00226C1A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75707421" w14:textId="77777777" w:rsidR="00226C1A" w:rsidRPr="00A03B2F" w:rsidRDefault="00226C1A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7624099A" w14:textId="77777777" w:rsidR="00226C1A" w:rsidRPr="00A03B2F" w:rsidRDefault="00226C1A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F913D46" w14:textId="77777777" w:rsidR="00226C1A" w:rsidRPr="00A03B2F" w:rsidRDefault="00226C1A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1E888A9" w14:textId="77777777" w:rsidR="00226C1A" w:rsidRPr="00A03B2F" w:rsidRDefault="00226C1A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6C1A" w:rsidRPr="00A03B2F" w14:paraId="593056D3" w14:textId="77777777" w:rsidTr="00964F55">
        <w:tc>
          <w:tcPr>
            <w:tcW w:w="2205" w:type="pct"/>
          </w:tcPr>
          <w:p w14:paraId="275D87CE" w14:textId="77777777" w:rsidR="00226C1A" w:rsidRPr="00A03B2F" w:rsidRDefault="00226C1A" w:rsidP="00226C1A">
            <w:pPr>
              <w:tabs>
                <w:tab w:val="clear" w:pos="227"/>
                <w:tab w:val="left" w:pos="-18"/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A2FBBA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43F035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2070A66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CACB049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27F3A575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91F312D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4CAE639D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C1A" w:rsidRPr="00A03B2F" w14:paraId="27A34C85" w14:textId="77777777" w:rsidTr="002328AD">
        <w:tc>
          <w:tcPr>
            <w:tcW w:w="2205" w:type="pct"/>
            <w:tcBorders>
              <w:bottom w:val="nil"/>
            </w:tcBorders>
          </w:tcPr>
          <w:p w14:paraId="60245B19" w14:textId="2E8144D3" w:rsidR="00226C1A" w:rsidRPr="00A03B2F" w:rsidRDefault="00226C1A" w:rsidP="00226C1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2328AD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</w:p>
        </w:tc>
        <w:tc>
          <w:tcPr>
            <w:tcW w:w="572" w:type="pct"/>
            <w:tcBorders>
              <w:top w:val="nil"/>
              <w:bottom w:val="nil"/>
            </w:tcBorders>
          </w:tcPr>
          <w:p w14:paraId="6DC7ACF0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04271BE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14:paraId="301257EC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4AC3C0AA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52C321FB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2FB8D6D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76D5003" w14:textId="77777777" w:rsidR="00226C1A" w:rsidRPr="00A03B2F" w:rsidRDefault="00226C1A" w:rsidP="0037704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C1A" w:rsidRPr="00A03B2F" w14:paraId="0D1428B8" w14:textId="77777777" w:rsidTr="00964F55">
        <w:tc>
          <w:tcPr>
            <w:tcW w:w="2205" w:type="pct"/>
            <w:tcBorders>
              <w:bottom w:val="nil"/>
            </w:tcBorders>
          </w:tcPr>
          <w:p w14:paraId="3EBB6475" w14:textId="4000CF85" w:rsidR="00226C1A" w:rsidRPr="00A03B2F" w:rsidRDefault="002328AD" w:rsidP="00226C1A">
            <w:pPr>
              <w:tabs>
                <w:tab w:val="clear" w:pos="227"/>
                <w:tab w:val="left" w:pos="-18"/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26C1A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26C1A"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3609A3B0" w14:textId="17AF53D3" w:rsidR="00226C1A" w:rsidRPr="00A03B2F" w:rsidRDefault="000020E0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401,921</w:t>
            </w:r>
          </w:p>
        </w:tc>
        <w:tc>
          <w:tcPr>
            <w:tcW w:w="149" w:type="pct"/>
            <w:tcBorders>
              <w:bottom w:val="nil"/>
            </w:tcBorders>
          </w:tcPr>
          <w:p w14:paraId="2AD95FD8" w14:textId="77777777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703EB131" w14:textId="116C0363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401,921</w:t>
            </w:r>
          </w:p>
        </w:tc>
        <w:tc>
          <w:tcPr>
            <w:tcW w:w="149" w:type="pct"/>
            <w:tcBorders>
              <w:bottom w:val="nil"/>
            </w:tcBorders>
          </w:tcPr>
          <w:p w14:paraId="302088D5" w14:textId="77777777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6B2E19BC" w14:textId="41B79D6E" w:rsidR="00226C1A" w:rsidRPr="00A03B2F" w:rsidRDefault="000020E0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401,921</w:t>
            </w:r>
          </w:p>
        </w:tc>
        <w:tc>
          <w:tcPr>
            <w:tcW w:w="148" w:type="pct"/>
            <w:tcBorders>
              <w:bottom w:val="nil"/>
            </w:tcBorders>
          </w:tcPr>
          <w:p w14:paraId="629E30A3" w14:textId="77777777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9BCDA6B" w14:textId="2DF16F3B" w:rsidR="00226C1A" w:rsidRPr="00A03B2F" w:rsidRDefault="00226C1A" w:rsidP="00FC2F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401,921</w:t>
            </w:r>
          </w:p>
        </w:tc>
      </w:tr>
      <w:tr w:rsidR="002328AD" w:rsidRPr="00A03B2F" w14:paraId="76A20F08" w14:textId="77777777" w:rsidTr="002328AD">
        <w:tc>
          <w:tcPr>
            <w:tcW w:w="2205" w:type="pct"/>
            <w:tcBorders>
              <w:bottom w:val="nil"/>
            </w:tcBorders>
          </w:tcPr>
          <w:p w14:paraId="6BAAAEF7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nil"/>
              <w:bottom w:val="nil"/>
            </w:tcBorders>
          </w:tcPr>
          <w:p w14:paraId="0E073225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451B6505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14:paraId="46FF57C5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4CD6EA12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6BDE95A5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551FC45D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EBD1381" w14:textId="77777777" w:rsidR="002328AD" w:rsidRPr="00A03B2F" w:rsidRDefault="002328AD" w:rsidP="003816B0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6C1A" w:rsidRPr="00A03B2F" w14:paraId="1E2F0776" w14:textId="77777777" w:rsidTr="002328AD">
        <w:tc>
          <w:tcPr>
            <w:tcW w:w="2205" w:type="pct"/>
          </w:tcPr>
          <w:p w14:paraId="596AD942" w14:textId="77777777" w:rsidR="00226C1A" w:rsidRPr="00A03B2F" w:rsidRDefault="00226C1A" w:rsidP="00226C1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nil"/>
              <w:bottom w:val="nil"/>
            </w:tcBorders>
          </w:tcPr>
          <w:p w14:paraId="731D9E9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5259794B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14:paraId="4D8F10E1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487716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5B15C12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6C9FB501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45EFDE4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6C1A" w:rsidRPr="00A03B2F" w14:paraId="05CBA253" w14:textId="77777777" w:rsidTr="00C1636E">
        <w:tc>
          <w:tcPr>
            <w:tcW w:w="2205" w:type="pct"/>
          </w:tcPr>
          <w:p w14:paraId="0D3E0027" w14:textId="77777777" w:rsidR="00226C1A" w:rsidRPr="00A03B2F" w:rsidRDefault="00226C1A" w:rsidP="00226C1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การดำเนินงานต่อเนื่อง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1E989A2F" w14:textId="11159D8F" w:rsidR="00226C1A" w:rsidRPr="00A03B2F" w:rsidRDefault="00310FB0" w:rsidP="00FC2F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1.42</w:t>
            </w:r>
          </w:p>
        </w:tc>
        <w:tc>
          <w:tcPr>
            <w:tcW w:w="149" w:type="pct"/>
            <w:tcBorders>
              <w:top w:val="nil"/>
            </w:tcBorders>
          </w:tcPr>
          <w:p w14:paraId="5F5FB186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752A4136" w14:textId="3576A9D5" w:rsidR="00226C1A" w:rsidRPr="00A03B2F" w:rsidRDefault="00226C1A" w:rsidP="00FC2F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149" w:type="pct"/>
            <w:tcBorders>
              <w:top w:val="nil"/>
            </w:tcBorders>
          </w:tcPr>
          <w:p w14:paraId="7114A52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4010E924" w14:textId="7366351E" w:rsidR="00226C1A" w:rsidRPr="00A03B2F" w:rsidRDefault="00310FB0" w:rsidP="00FC2F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1.30</w:t>
            </w:r>
          </w:p>
        </w:tc>
        <w:tc>
          <w:tcPr>
            <w:tcW w:w="148" w:type="pct"/>
            <w:tcBorders>
              <w:top w:val="nil"/>
            </w:tcBorders>
          </w:tcPr>
          <w:p w14:paraId="63CCDC6C" w14:textId="77777777" w:rsidR="00226C1A" w:rsidRPr="00A03B2F" w:rsidRDefault="00226C1A" w:rsidP="00FC2F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45310CFA" w14:textId="4C9C64C8" w:rsidR="00226C1A" w:rsidRPr="00A03B2F" w:rsidRDefault="00226C1A" w:rsidP="00FC2F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1.54</w:t>
            </w:r>
          </w:p>
        </w:tc>
      </w:tr>
      <w:tr w:rsidR="00226C1A" w:rsidRPr="00A03B2F" w14:paraId="5FF6CEF2" w14:textId="77777777" w:rsidTr="00C1636E">
        <w:tc>
          <w:tcPr>
            <w:tcW w:w="2205" w:type="pct"/>
            <w:tcBorders>
              <w:bottom w:val="nil"/>
            </w:tcBorders>
          </w:tcPr>
          <w:p w14:paraId="701EF2E9" w14:textId="77777777" w:rsidR="00226C1A" w:rsidRPr="00A03B2F" w:rsidRDefault="00226C1A" w:rsidP="00226C1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การดำเนินงานที่ยกเลิก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6E59CDA7" w14:textId="36DF196A" w:rsidR="00226C1A" w:rsidRPr="00A03B2F" w:rsidRDefault="00310FB0" w:rsidP="00FC2F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149" w:type="pct"/>
            <w:tcBorders>
              <w:bottom w:val="nil"/>
            </w:tcBorders>
          </w:tcPr>
          <w:p w14:paraId="063366F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</w:tcPr>
          <w:p w14:paraId="7D030AB1" w14:textId="4B63F991" w:rsidR="00226C1A" w:rsidRPr="00A03B2F" w:rsidRDefault="00226C1A" w:rsidP="00FC2F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149" w:type="pct"/>
            <w:tcBorders>
              <w:bottom w:val="nil"/>
            </w:tcBorders>
          </w:tcPr>
          <w:p w14:paraId="78BE2222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13059AE" w14:textId="3310BFE1" w:rsidR="00226C1A" w:rsidRPr="00A03B2F" w:rsidRDefault="00310FB0" w:rsidP="00E2303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26ED2E45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414E089" w14:textId="7638614F" w:rsidR="00226C1A" w:rsidRPr="00A03B2F" w:rsidRDefault="00226C1A" w:rsidP="00E2303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12ACF7" w14:textId="314449DF" w:rsidR="002F68D6" w:rsidRPr="00A03B2F" w:rsidRDefault="002F68D6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D2B087" w14:textId="77777777" w:rsidR="002F68D6" w:rsidRPr="00A03B2F" w:rsidRDefault="002F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p w14:paraId="30F96829" w14:textId="1EC71816" w:rsidR="000A10DE" w:rsidRPr="00A03B2F" w:rsidRDefault="000A10DE" w:rsidP="00FF061D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7E5E821" w14:textId="7A071ED7" w:rsidR="00DD6BDF" w:rsidRPr="00A03B2F" w:rsidRDefault="00DD6BDF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A17055" w14:textId="0EC94056" w:rsidR="00DD6BDF" w:rsidRPr="00A03B2F" w:rsidRDefault="000B69B8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B2F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DD6BDF" w:rsidRPr="00A03B2F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6C5F2C7E" w14:textId="77777777" w:rsidR="00DD6BDF" w:rsidRPr="00A03B2F" w:rsidRDefault="00DD6BDF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DD6BDF" w:rsidRPr="00A03B2F" w14:paraId="089A30C7" w14:textId="77777777" w:rsidTr="003816B0">
        <w:trPr>
          <w:tblHeader/>
        </w:trPr>
        <w:tc>
          <w:tcPr>
            <w:tcW w:w="3330" w:type="dxa"/>
            <w:vAlign w:val="bottom"/>
          </w:tcPr>
          <w:p w14:paraId="1A3ABFC8" w14:textId="77777777" w:rsidR="00DD6BDF" w:rsidRPr="00A03B2F" w:rsidRDefault="00DD6BDF" w:rsidP="0022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DC259C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A9BB63A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2AA9FC4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6C01417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1CFBA28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25577D" w14:textId="77777777" w:rsidR="00DD6BDF" w:rsidRPr="00A03B2F" w:rsidDel="00D43E7A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D6BDF" w:rsidRPr="00A03B2F" w14:paraId="10E79D1F" w14:textId="77777777" w:rsidTr="003816B0">
        <w:trPr>
          <w:trHeight w:val="418"/>
          <w:tblHeader/>
        </w:trPr>
        <w:tc>
          <w:tcPr>
            <w:tcW w:w="3330" w:type="dxa"/>
          </w:tcPr>
          <w:p w14:paraId="1E4DF805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30945C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85E45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6055689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5D5749A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E6FF94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BDF" w:rsidRPr="00A03B2F" w14:paraId="14116AF7" w14:textId="77777777" w:rsidTr="00E82EC4">
        <w:trPr>
          <w:trHeight w:val="418"/>
        </w:trPr>
        <w:tc>
          <w:tcPr>
            <w:tcW w:w="3330" w:type="dxa"/>
          </w:tcPr>
          <w:p w14:paraId="20836543" w14:textId="1668DEC9" w:rsidR="00DD6BDF" w:rsidRPr="00A03B2F" w:rsidRDefault="001E1B1A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72282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6BD07B40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154421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E385D3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1AF58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008595" w14:textId="77777777" w:rsidR="00DD6BDF" w:rsidRPr="00A03B2F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EC4" w:rsidRPr="00A03B2F" w14:paraId="609DFA47" w14:textId="77777777" w:rsidTr="00E82EC4">
        <w:trPr>
          <w:trHeight w:val="418"/>
        </w:trPr>
        <w:tc>
          <w:tcPr>
            <w:tcW w:w="3330" w:type="dxa"/>
          </w:tcPr>
          <w:p w14:paraId="24029390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11E3C844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A86A115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</w:tcPr>
          <w:p w14:paraId="49DE8E4D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0.57</w:t>
            </w:r>
          </w:p>
        </w:tc>
        <w:tc>
          <w:tcPr>
            <w:tcW w:w="236" w:type="dxa"/>
          </w:tcPr>
          <w:p w14:paraId="7A05FA7C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675112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229</w:t>
            </w:r>
          </w:p>
        </w:tc>
      </w:tr>
      <w:tr w:rsidR="002126B6" w:rsidRPr="00A03B2F" w14:paraId="5D767404" w14:textId="77777777" w:rsidTr="00E82EC4">
        <w:trPr>
          <w:trHeight w:val="418"/>
        </w:trPr>
        <w:tc>
          <w:tcPr>
            <w:tcW w:w="3330" w:type="dxa"/>
          </w:tcPr>
          <w:p w14:paraId="7B41444B" w14:textId="74665A4C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D331EB"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767511" w:rsidRPr="00A03B2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048C5"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1E5E4CA" w14:textId="2FEBEEFD" w:rsidR="002126B6" w:rsidRPr="00A03B2F" w:rsidRDefault="003F2035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10E45"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710E45"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440" w:type="dxa"/>
          </w:tcPr>
          <w:p w14:paraId="3B86D075" w14:textId="600883B6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1E1B1A" w:rsidRPr="00A03B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3DF7DF63" w14:textId="313BA15E" w:rsidR="002126B6" w:rsidRPr="00A03B2F" w:rsidRDefault="001860F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0.45</w:t>
            </w:r>
          </w:p>
        </w:tc>
        <w:tc>
          <w:tcPr>
            <w:tcW w:w="236" w:type="dxa"/>
          </w:tcPr>
          <w:p w14:paraId="6941AC5C" w14:textId="77777777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7E25A2" w14:textId="620054CD" w:rsidR="002126B6" w:rsidRPr="00A03B2F" w:rsidRDefault="001860F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181</w:t>
            </w:r>
          </w:p>
        </w:tc>
      </w:tr>
      <w:tr w:rsidR="00696C27" w:rsidRPr="00A03B2F" w14:paraId="68D02D67" w14:textId="77777777" w:rsidTr="00696C27">
        <w:trPr>
          <w:trHeight w:val="418"/>
        </w:trPr>
        <w:tc>
          <w:tcPr>
            <w:tcW w:w="3330" w:type="dxa"/>
          </w:tcPr>
          <w:p w14:paraId="0466EDA8" w14:textId="77777777" w:rsidR="00696C27" w:rsidRPr="00A03B2F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BB800FF" w14:textId="77777777" w:rsidR="00696C27" w:rsidRPr="00A03B2F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0B34F7" w14:textId="77777777" w:rsidR="00696C27" w:rsidRPr="00A03B2F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1FBCB2A" w14:textId="77777777" w:rsidR="00696C27" w:rsidRPr="00A03B2F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ADBF29" w14:textId="77777777" w:rsidR="00696C27" w:rsidRPr="00A03B2F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B8B4483" w14:textId="6C311AE7" w:rsidR="00696C27" w:rsidRPr="00A03B2F" w:rsidRDefault="00007CB2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60F6" w:rsidRPr="00A03B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</w:p>
        </w:tc>
      </w:tr>
      <w:tr w:rsidR="002126B6" w:rsidRPr="00A03B2F" w14:paraId="30E04274" w14:textId="77777777" w:rsidTr="00696C27">
        <w:trPr>
          <w:trHeight w:val="323"/>
        </w:trPr>
        <w:tc>
          <w:tcPr>
            <w:tcW w:w="3330" w:type="dxa"/>
          </w:tcPr>
          <w:p w14:paraId="244DB830" w14:textId="77777777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49FD125" w14:textId="77777777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274BC4" w14:textId="77777777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8925115" w14:textId="77777777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3D52EA" w14:textId="77777777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BA2D55D" w14:textId="77777777" w:rsidR="002126B6" w:rsidRPr="00A03B2F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7728" w:rsidRPr="00A03B2F" w14:paraId="32089A3C" w14:textId="77777777" w:rsidTr="00E82EC4">
        <w:trPr>
          <w:trHeight w:val="418"/>
        </w:trPr>
        <w:tc>
          <w:tcPr>
            <w:tcW w:w="3330" w:type="dxa"/>
          </w:tcPr>
          <w:p w14:paraId="266224BF" w14:textId="53D051E9" w:rsidR="00C57728" w:rsidRPr="00A03B2F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26C1A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E288D9A" w14:textId="77777777" w:rsidR="00C57728" w:rsidRPr="00A03B2F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D1B19" w14:textId="77777777" w:rsidR="00C57728" w:rsidRPr="00A03B2F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B9552DE" w14:textId="77777777" w:rsidR="00C57728" w:rsidRPr="00A03B2F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8DEBF" w14:textId="77777777" w:rsidR="00C57728" w:rsidRPr="00A03B2F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A625E4" w14:textId="77777777" w:rsidR="00C57728" w:rsidRPr="00A03B2F" w:rsidRDefault="00C57728" w:rsidP="00C5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EC4" w:rsidRPr="00A03B2F" w14:paraId="0B67E7F3" w14:textId="77777777" w:rsidTr="00E82EC4">
        <w:trPr>
          <w:trHeight w:val="418"/>
        </w:trPr>
        <w:tc>
          <w:tcPr>
            <w:tcW w:w="3330" w:type="dxa"/>
          </w:tcPr>
          <w:p w14:paraId="11E23801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E8B46BF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025D2B2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3610D12E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0.56</w:t>
            </w:r>
          </w:p>
        </w:tc>
        <w:tc>
          <w:tcPr>
            <w:tcW w:w="236" w:type="dxa"/>
          </w:tcPr>
          <w:p w14:paraId="3E35955F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B0382D" w14:textId="77777777" w:rsidR="00E82EC4" w:rsidRPr="00A03B2F" w:rsidRDefault="00E82EC4" w:rsidP="002D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226C1A" w:rsidRPr="00A03B2F" w14:paraId="5F533BE8" w14:textId="77777777" w:rsidTr="00E82EC4">
        <w:trPr>
          <w:trHeight w:val="418"/>
        </w:trPr>
        <w:tc>
          <w:tcPr>
            <w:tcW w:w="3330" w:type="dxa"/>
          </w:tcPr>
          <w:p w14:paraId="0F11B3AF" w14:textId="15A31A03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A03B2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52709C8" w14:textId="373316D2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/>
                <w:sz w:val="30"/>
                <w:szCs w:val="30"/>
              </w:rPr>
              <w:t>23</w:t>
            </w:r>
            <w:r w:rsidRPr="00A03B2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5AF02E4" w14:textId="050866CE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03B2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160EB860" w14:textId="31D8363D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0.48</w:t>
            </w:r>
          </w:p>
        </w:tc>
        <w:tc>
          <w:tcPr>
            <w:tcW w:w="236" w:type="dxa"/>
          </w:tcPr>
          <w:p w14:paraId="4DC402A8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A6C151" w14:textId="3DE0B16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226C1A" w:rsidRPr="00A03B2F" w14:paraId="4D5C433C" w14:textId="77777777" w:rsidTr="00AF1765">
        <w:trPr>
          <w:trHeight w:val="418"/>
        </w:trPr>
        <w:tc>
          <w:tcPr>
            <w:tcW w:w="3330" w:type="dxa"/>
          </w:tcPr>
          <w:p w14:paraId="0FD4C7B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FF6404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CDCCD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29F54F3" w14:textId="59B1228F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8ADC1F" w14:textId="77777777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B2B7609" w14:textId="0276D3EA" w:rsidR="00226C1A" w:rsidRPr="00A03B2F" w:rsidRDefault="00226C1A" w:rsidP="0022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</w:tbl>
    <w:p w14:paraId="34A68F7E" w14:textId="77777777" w:rsidR="006B6C8D" w:rsidRPr="00A03B2F" w:rsidRDefault="006B6C8D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20903" w14:textId="65976444" w:rsidR="00D23C0A" w:rsidRPr="00A03B2F" w:rsidRDefault="00D23C0A" w:rsidP="00FF061D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8253C15" w14:textId="77777777" w:rsidR="00063510" w:rsidRPr="00A03B2F" w:rsidRDefault="00063510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3C185F" w14:textId="34143340" w:rsidR="00B707FC" w:rsidRPr="00A03B2F" w:rsidRDefault="00063510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72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03B2F">
        <w:rPr>
          <w:rFonts w:ascii="Angsana New" w:hAnsi="Angsana New"/>
          <w:i/>
          <w:iCs/>
          <w:sz w:val="30"/>
          <w:szCs w:val="30"/>
          <w:cs/>
        </w:rPr>
        <w:t>มูลค่า</w:t>
      </w:r>
      <w:r w:rsidRPr="00A03B2F">
        <w:rPr>
          <w:rFonts w:ascii="Angsana New" w:hAnsi="Angsana New" w:hint="cs"/>
          <w:i/>
          <w:iCs/>
          <w:sz w:val="30"/>
          <w:szCs w:val="30"/>
          <w:cs/>
        </w:rPr>
        <w:t>ตามบัญชีและมูลค่ายุติธรรม</w:t>
      </w:r>
      <w:r w:rsidRPr="00A03B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BF1C06D" w14:textId="77777777" w:rsidR="008D42DA" w:rsidRPr="00A03B2F" w:rsidRDefault="008D42DA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7A23E10" w14:textId="6CC48ECD" w:rsidR="004F40EC" w:rsidRPr="00A03B2F" w:rsidRDefault="00063510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03B2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A03B2F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A03B2F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A03B2F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A03B2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16F03F0" w14:textId="77777777" w:rsidR="003816B0" w:rsidRPr="00A03B2F" w:rsidRDefault="003816B0" w:rsidP="003816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3816B0" w:rsidRPr="00A03B2F" w14:paraId="3B552619" w14:textId="77777777" w:rsidTr="009325CA">
        <w:trPr>
          <w:trHeight w:val="261"/>
          <w:tblHeader/>
        </w:trPr>
        <w:tc>
          <w:tcPr>
            <w:tcW w:w="2160" w:type="dxa"/>
          </w:tcPr>
          <w:p w14:paraId="130AE6AA" w14:textId="77777777" w:rsidR="003816B0" w:rsidRPr="00A03B2F" w:rsidRDefault="003816B0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8" w:name="_Hlk79152228"/>
          </w:p>
        </w:tc>
        <w:tc>
          <w:tcPr>
            <w:tcW w:w="7020" w:type="dxa"/>
            <w:gridSpan w:val="13"/>
            <w:hideMark/>
          </w:tcPr>
          <w:p w14:paraId="243FB6D1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816B0" w:rsidRPr="00A03B2F" w14:paraId="3690C811" w14:textId="77777777" w:rsidTr="009325CA">
        <w:trPr>
          <w:trHeight w:val="261"/>
          <w:tblHeader/>
        </w:trPr>
        <w:tc>
          <w:tcPr>
            <w:tcW w:w="2160" w:type="dxa"/>
          </w:tcPr>
          <w:p w14:paraId="4CA3736F" w14:textId="77777777" w:rsidR="003816B0" w:rsidRPr="00A03B2F" w:rsidRDefault="003816B0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359047CF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B1FABE8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0912F013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816B0" w:rsidRPr="00A03B2F" w14:paraId="732F1F68" w14:textId="77777777" w:rsidTr="009325CA">
        <w:trPr>
          <w:trHeight w:val="261"/>
          <w:tblHeader/>
        </w:trPr>
        <w:tc>
          <w:tcPr>
            <w:tcW w:w="2160" w:type="dxa"/>
            <w:vAlign w:val="bottom"/>
          </w:tcPr>
          <w:p w14:paraId="6B5812BC" w14:textId="77777777" w:rsidR="003816B0" w:rsidRPr="00A03B2F" w:rsidRDefault="003816B0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vAlign w:val="center"/>
            <w:hideMark/>
          </w:tcPr>
          <w:p w14:paraId="2CD398FB" w14:textId="77777777" w:rsidR="003816B0" w:rsidRPr="00A03B2F" w:rsidRDefault="003816B0" w:rsidP="009325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CA09133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6EF3E53" w14:textId="77777777" w:rsidR="003816B0" w:rsidRPr="00A03B2F" w:rsidRDefault="003816B0" w:rsidP="009325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336C619" w14:textId="77777777" w:rsidR="003816B0" w:rsidRPr="00A03B2F" w:rsidRDefault="003816B0" w:rsidP="009325C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475AA604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B9FC7BC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BBE60CC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194425C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7FC28B80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56EA3A9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60897577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146C45BA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18BBAED7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816B0" w:rsidRPr="00A03B2F" w14:paraId="32821594" w14:textId="77777777" w:rsidTr="009325CA">
        <w:trPr>
          <w:trHeight w:val="261"/>
          <w:tblHeader/>
        </w:trPr>
        <w:tc>
          <w:tcPr>
            <w:tcW w:w="2160" w:type="dxa"/>
          </w:tcPr>
          <w:p w14:paraId="71D4C68C" w14:textId="77777777" w:rsidR="003816B0" w:rsidRPr="00A03B2F" w:rsidRDefault="003816B0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0AD1ED1D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3816B0" w:rsidRPr="00A03B2F" w14:paraId="2363C8FE" w14:textId="77777777" w:rsidTr="009325CA">
        <w:trPr>
          <w:trHeight w:val="261"/>
        </w:trPr>
        <w:tc>
          <w:tcPr>
            <w:tcW w:w="2160" w:type="dxa"/>
            <w:vAlign w:val="bottom"/>
            <w:hideMark/>
          </w:tcPr>
          <w:p w14:paraId="43829067" w14:textId="5C604B75" w:rsidR="003816B0" w:rsidRPr="00A03B2F" w:rsidRDefault="003816B0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F54E8"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02EA9DC2" w14:textId="77777777" w:rsidR="003816B0" w:rsidRPr="00A03B2F" w:rsidRDefault="003816B0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B2C2E3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EB6D23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C6AD0F" w14:textId="77777777" w:rsidR="003816B0" w:rsidRPr="00A03B2F" w:rsidRDefault="003816B0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FE9EE04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CF9EC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5ECD749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0BCB6F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18838D6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F96FF1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483051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725D01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66D771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6B0" w:rsidRPr="00A03B2F" w14:paraId="519936CB" w14:textId="77777777" w:rsidTr="009325CA">
        <w:trPr>
          <w:trHeight w:val="261"/>
        </w:trPr>
        <w:tc>
          <w:tcPr>
            <w:tcW w:w="2160" w:type="dxa"/>
            <w:hideMark/>
          </w:tcPr>
          <w:p w14:paraId="462281EE" w14:textId="77777777" w:rsidR="003816B0" w:rsidRPr="00A03B2F" w:rsidRDefault="003816B0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4DF5024" w14:textId="77777777" w:rsidR="003816B0" w:rsidRPr="00A03B2F" w:rsidRDefault="003816B0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125642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84125F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18BAC" w14:textId="77777777" w:rsidR="003816B0" w:rsidRPr="00A03B2F" w:rsidRDefault="003816B0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5181210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79BBB7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4233565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C43C54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4B5E27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67A68E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56D6BC1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CBA09B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BDD3DD0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6B0" w:rsidRPr="00A03B2F" w14:paraId="1925412D" w14:textId="77777777" w:rsidTr="00EF54E8">
        <w:trPr>
          <w:trHeight w:val="261"/>
        </w:trPr>
        <w:tc>
          <w:tcPr>
            <w:tcW w:w="2160" w:type="dxa"/>
            <w:hideMark/>
          </w:tcPr>
          <w:p w14:paraId="7DD7E89A" w14:textId="77777777" w:rsidR="003816B0" w:rsidRPr="00A03B2F" w:rsidRDefault="003816B0" w:rsidP="009325C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5F035A7F" w14:textId="77777777" w:rsidR="003816B0" w:rsidRPr="00A03B2F" w:rsidRDefault="003816B0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3B266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CFBAFC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453DC6" w14:textId="77777777" w:rsidR="003816B0" w:rsidRPr="00A03B2F" w:rsidRDefault="003816B0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5FA1E2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D2237B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8A8115A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AEAA92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1D28D10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7A7979" w14:textId="77777777" w:rsidR="003816B0" w:rsidRPr="00A03B2F" w:rsidRDefault="003816B0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930EEB" w14:textId="77777777" w:rsidR="003816B0" w:rsidRPr="00A03B2F" w:rsidRDefault="003816B0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B01FCA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9C08117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10AC" w:rsidRPr="00A03B2F" w14:paraId="172FE235" w14:textId="77777777" w:rsidTr="002F4795">
        <w:trPr>
          <w:trHeight w:val="281"/>
        </w:trPr>
        <w:tc>
          <w:tcPr>
            <w:tcW w:w="2160" w:type="dxa"/>
          </w:tcPr>
          <w:p w14:paraId="45420B74" w14:textId="77777777" w:rsidR="00EE10AC" w:rsidRPr="00A03B2F" w:rsidRDefault="00EE10AC" w:rsidP="00EE10AC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11BE2C26" w14:textId="5A88844E" w:rsidR="00EE10AC" w:rsidRPr="00A03B2F" w:rsidRDefault="00EE10AC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1,680</w:t>
            </w:r>
          </w:p>
        </w:tc>
        <w:tc>
          <w:tcPr>
            <w:tcW w:w="270" w:type="dxa"/>
          </w:tcPr>
          <w:p w14:paraId="47B05A76" w14:textId="77777777" w:rsidR="00EE10AC" w:rsidRPr="00A03B2F" w:rsidRDefault="00EE10AC" w:rsidP="00EE1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8B4499" w14:textId="74453D30" w:rsidR="00EE10AC" w:rsidRPr="00A03B2F" w:rsidRDefault="00EE10AC" w:rsidP="006B5D1C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D3725B" w14:textId="77777777" w:rsidR="00EE10AC" w:rsidRPr="00A03B2F" w:rsidRDefault="00EE10AC" w:rsidP="006B5D1C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6AD6DF8D" w14:textId="26253719" w:rsidR="00EE10AC" w:rsidRPr="00A03B2F" w:rsidRDefault="00EE10A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1,680</w:t>
            </w:r>
          </w:p>
        </w:tc>
        <w:tc>
          <w:tcPr>
            <w:tcW w:w="236" w:type="dxa"/>
          </w:tcPr>
          <w:p w14:paraId="504B23E6" w14:textId="77777777" w:rsidR="00EE10AC" w:rsidRPr="00A03B2F" w:rsidRDefault="00EE10A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AD1C2C" w14:textId="29A702D5" w:rsidR="00EE10AC" w:rsidRPr="00A03B2F" w:rsidRDefault="00EE10AC" w:rsidP="006B5D1C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51EBA39" w14:textId="77777777" w:rsidR="00EE10AC" w:rsidRPr="00A03B2F" w:rsidRDefault="00EE10A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DAE876" w14:textId="1E8A7502" w:rsidR="00EE10AC" w:rsidRPr="00A03B2F" w:rsidRDefault="00EE10AC" w:rsidP="006B5D1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1,680</w:t>
            </w:r>
          </w:p>
        </w:tc>
        <w:tc>
          <w:tcPr>
            <w:tcW w:w="236" w:type="dxa"/>
            <w:vAlign w:val="bottom"/>
          </w:tcPr>
          <w:p w14:paraId="3714C2D8" w14:textId="77777777" w:rsidR="00EE10AC" w:rsidRPr="00A03B2F" w:rsidRDefault="00EE10AC" w:rsidP="006B5D1C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3283B95A" w14:textId="4EF6751F" w:rsidR="00EE10AC" w:rsidRPr="00A03B2F" w:rsidRDefault="00EE10AC" w:rsidP="006B5D1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6A8638" w14:textId="77777777" w:rsidR="00EE10AC" w:rsidRPr="00A03B2F" w:rsidRDefault="00EE10A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BABC1A0" w14:textId="093009BF" w:rsidR="00EE10AC" w:rsidRPr="00A03B2F" w:rsidRDefault="00EE10AC" w:rsidP="006B5D1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1,680</w:t>
            </w:r>
          </w:p>
        </w:tc>
      </w:tr>
      <w:tr w:rsidR="00EE10AC" w:rsidRPr="00A03B2F" w14:paraId="36E70A10" w14:textId="77777777" w:rsidTr="002F4795">
        <w:trPr>
          <w:trHeight w:val="281"/>
        </w:trPr>
        <w:tc>
          <w:tcPr>
            <w:tcW w:w="2160" w:type="dxa"/>
          </w:tcPr>
          <w:p w14:paraId="3DDC723B" w14:textId="53C3010D" w:rsidR="00EE10AC" w:rsidRPr="00A03B2F" w:rsidRDefault="00EE10AC" w:rsidP="00EE10AC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1723E4" w14:textId="1F494237" w:rsidR="00EE10AC" w:rsidRPr="00A03B2F" w:rsidRDefault="00EE10AC" w:rsidP="006B5D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C8AF3C" w14:textId="77777777" w:rsidR="00EE10AC" w:rsidRPr="00A03B2F" w:rsidRDefault="00EE10AC" w:rsidP="00EE1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F73643" w14:textId="587E017C" w:rsidR="00EE10AC" w:rsidRPr="00A03B2F" w:rsidRDefault="00EE10AC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22E97B4A" w14:textId="77777777" w:rsidR="00EE10AC" w:rsidRPr="00A03B2F" w:rsidRDefault="00EE10AC" w:rsidP="006B5D1C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22B7C47" w14:textId="7CBF7592" w:rsidR="00EE10AC" w:rsidRPr="00A03B2F" w:rsidRDefault="00EE10A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11,682</w:t>
            </w:r>
          </w:p>
        </w:tc>
        <w:tc>
          <w:tcPr>
            <w:tcW w:w="236" w:type="dxa"/>
          </w:tcPr>
          <w:p w14:paraId="094BAB0E" w14:textId="77777777" w:rsidR="00EE10AC" w:rsidRPr="00A03B2F" w:rsidRDefault="00EE10A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6EDE3EB" w14:textId="255C3981" w:rsidR="00EE10AC" w:rsidRPr="00A03B2F" w:rsidRDefault="00EE10AC" w:rsidP="006B5D1C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36" w:type="dxa"/>
            <w:vAlign w:val="bottom"/>
          </w:tcPr>
          <w:p w14:paraId="5F4D922D" w14:textId="77777777" w:rsidR="00EE10AC" w:rsidRPr="00A03B2F" w:rsidRDefault="00EE10A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DEDA017" w14:textId="5E16D59D" w:rsidR="00EE10AC" w:rsidRPr="00A03B2F" w:rsidRDefault="00EE10AC" w:rsidP="006B5D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02360BB" w14:textId="77777777" w:rsidR="00EE10AC" w:rsidRPr="00A03B2F" w:rsidRDefault="00EE10AC" w:rsidP="006B5D1C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4842BF9F" w14:textId="0A499628" w:rsidR="00EE10AC" w:rsidRPr="00A03B2F" w:rsidRDefault="00EE10AC" w:rsidP="006B5D1C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10,217</w:t>
            </w:r>
          </w:p>
        </w:tc>
        <w:tc>
          <w:tcPr>
            <w:tcW w:w="236" w:type="dxa"/>
          </w:tcPr>
          <w:p w14:paraId="43BE20DC" w14:textId="77777777" w:rsidR="00EE10AC" w:rsidRPr="00A03B2F" w:rsidRDefault="00EE10A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FFF798D" w14:textId="58DA4FBF" w:rsidR="00EE10AC" w:rsidRPr="00A03B2F" w:rsidRDefault="00EE10AC" w:rsidP="006B5D1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</w:tr>
      <w:tr w:rsidR="00EF54E8" w:rsidRPr="00A03B2F" w14:paraId="1225986F" w14:textId="77777777" w:rsidTr="002F4795">
        <w:trPr>
          <w:trHeight w:val="245"/>
        </w:trPr>
        <w:tc>
          <w:tcPr>
            <w:tcW w:w="2160" w:type="dxa"/>
          </w:tcPr>
          <w:p w14:paraId="5EB6867A" w14:textId="795CF2E3" w:rsidR="00EF54E8" w:rsidRPr="00A03B2F" w:rsidRDefault="00EF54E8" w:rsidP="00EF54E8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F1E1" w14:textId="750BD327" w:rsidR="00EF54E8" w:rsidRPr="00A03B2F" w:rsidRDefault="00EF54E8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1,680</w:t>
            </w:r>
          </w:p>
        </w:tc>
        <w:tc>
          <w:tcPr>
            <w:tcW w:w="270" w:type="dxa"/>
          </w:tcPr>
          <w:p w14:paraId="31B90C5F" w14:textId="77777777" w:rsidR="00EF54E8" w:rsidRPr="00A03B2F" w:rsidRDefault="00EF54E8" w:rsidP="00EF54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1C64DE" w14:textId="61B06897" w:rsidR="00EF54E8" w:rsidRPr="00A03B2F" w:rsidRDefault="00EF54E8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13564FA6" w14:textId="77777777" w:rsidR="00EF54E8" w:rsidRPr="00A03B2F" w:rsidRDefault="00EF54E8" w:rsidP="006B5D1C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A5337" w14:textId="580E6AC8" w:rsidR="00EF54E8" w:rsidRPr="00A03B2F" w:rsidRDefault="00EF54E8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,362</w:t>
            </w:r>
          </w:p>
        </w:tc>
        <w:tc>
          <w:tcPr>
            <w:tcW w:w="236" w:type="dxa"/>
          </w:tcPr>
          <w:p w14:paraId="659762DC" w14:textId="77777777" w:rsidR="00EF54E8" w:rsidRPr="00A03B2F" w:rsidRDefault="00EF54E8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BB871C0" w14:textId="77777777" w:rsidR="00EF54E8" w:rsidRPr="00A03B2F" w:rsidRDefault="00EF54E8" w:rsidP="006B5D1C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F0DF2A" w14:textId="77777777" w:rsidR="00EF54E8" w:rsidRPr="00A03B2F" w:rsidRDefault="00EF54E8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CAE3762" w14:textId="77777777" w:rsidR="00EF54E8" w:rsidRPr="00A03B2F" w:rsidRDefault="00EF54E8" w:rsidP="006B5D1C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8F7E72" w14:textId="77777777" w:rsidR="00EF54E8" w:rsidRPr="00A03B2F" w:rsidRDefault="00EF54E8" w:rsidP="006B5D1C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65F2BF11" w14:textId="77777777" w:rsidR="00EF54E8" w:rsidRPr="00A03B2F" w:rsidRDefault="00EF54E8" w:rsidP="006B5D1C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8DF58" w14:textId="77777777" w:rsidR="00EF54E8" w:rsidRPr="00A03B2F" w:rsidRDefault="00EF54E8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BD0995" w14:textId="77777777" w:rsidR="00EF54E8" w:rsidRPr="00A03B2F" w:rsidRDefault="00EF54E8" w:rsidP="006B5D1C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6B0" w:rsidRPr="00A03B2F" w14:paraId="36854AD0" w14:textId="77777777" w:rsidTr="00EF54E8">
        <w:trPr>
          <w:trHeight w:val="261"/>
        </w:trPr>
        <w:tc>
          <w:tcPr>
            <w:tcW w:w="2160" w:type="dxa"/>
          </w:tcPr>
          <w:p w14:paraId="2305D5E2" w14:textId="77777777" w:rsidR="003816B0" w:rsidRPr="00A03B2F" w:rsidRDefault="003816B0" w:rsidP="009325C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1EB15A5" w14:textId="77777777" w:rsidR="003816B0" w:rsidRPr="00A03B2F" w:rsidRDefault="003816B0" w:rsidP="009325CA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AA2CEA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589DBE8" w14:textId="77777777" w:rsidR="003816B0" w:rsidRPr="00A03B2F" w:rsidRDefault="003816B0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C63763" w14:textId="77777777" w:rsidR="003816B0" w:rsidRPr="00A03B2F" w:rsidRDefault="003816B0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3479E38" w14:textId="77777777" w:rsidR="003816B0" w:rsidRPr="00A03B2F" w:rsidRDefault="003816B0" w:rsidP="009325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D8D883B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9B040FC" w14:textId="77777777" w:rsidR="003816B0" w:rsidRPr="00A03B2F" w:rsidRDefault="003816B0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9F690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34C52F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7D71DE" w14:textId="77777777" w:rsidR="003816B0" w:rsidRPr="00A03B2F" w:rsidRDefault="003816B0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C862AAA" w14:textId="77777777" w:rsidR="003816B0" w:rsidRPr="00A03B2F" w:rsidRDefault="003816B0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1F8D81" w14:textId="77777777" w:rsidR="003816B0" w:rsidRPr="00A03B2F" w:rsidRDefault="003816B0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F846E39" w14:textId="77777777" w:rsidR="003816B0" w:rsidRPr="00A03B2F" w:rsidRDefault="003816B0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54E8" w:rsidRPr="00A03B2F" w14:paraId="09F0FF69" w14:textId="77777777" w:rsidTr="00EF54E8">
        <w:trPr>
          <w:trHeight w:val="261"/>
        </w:trPr>
        <w:tc>
          <w:tcPr>
            <w:tcW w:w="2160" w:type="dxa"/>
          </w:tcPr>
          <w:p w14:paraId="3D168C65" w14:textId="5F38366D" w:rsidR="00EF54E8" w:rsidRPr="00A03B2F" w:rsidRDefault="00EF54E8" w:rsidP="00EF54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14CC3F" w14:textId="77777777" w:rsidR="00EF54E8" w:rsidRPr="00A03B2F" w:rsidRDefault="00EF54E8" w:rsidP="009325CA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EC404A" w14:textId="77777777" w:rsidR="00EF54E8" w:rsidRPr="00A03B2F" w:rsidRDefault="00EF54E8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6B2196" w14:textId="77777777" w:rsidR="00EF54E8" w:rsidRPr="00A03B2F" w:rsidRDefault="00EF54E8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3F45501" w14:textId="77777777" w:rsidR="00EF54E8" w:rsidRPr="00A03B2F" w:rsidRDefault="00EF54E8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1F6DD537" w14:textId="77777777" w:rsidR="00EF54E8" w:rsidRPr="00A03B2F" w:rsidRDefault="00EF54E8" w:rsidP="009325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3996E41" w14:textId="77777777" w:rsidR="00EF54E8" w:rsidRPr="00A03B2F" w:rsidRDefault="00EF54E8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0279432" w14:textId="77777777" w:rsidR="00EF54E8" w:rsidRPr="00A03B2F" w:rsidRDefault="00EF54E8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6D212C" w14:textId="77777777" w:rsidR="00EF54E8" w:rsidRPr="00A03B2F" w:rsidRDefault="00EF54E8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A9E7B1C" w14:textId="77777777" w:rsidR="00EF54E8" w:rsidRPr="00A03B2F" w:rsidRDefault="00EF54E8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E5D11E" w14:textId="77777777" w:rsidR="00EF54E8" w:rsidRPr="00A03B2F" w:rsidRDefault="00EF54E8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942DC4" w14:textId="77777777" w:rsidR="00EF54E8" w:rsidRPr="00A03B2F" w:rsidRDefault="00EF54E8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AC5EB7" w14:textId="77777777" w:rsidR="00EF54E8" w:rsidRPr="00A03B2F" w:rsidRDefault="00EF54E8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1BA7A42" w14:textId="77777777" w:rsidR="00EF54E8" w:rsidRPr="00A03B2F" w:rsidRDefault="00EF54E8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8"/>
      <w:tr w:rsidR="00EE10AC" w:rsidRPr="00A03B2F" w14:paraId="77940306" w14:textId="77777777" w:rsidTr="006B5D1C">
        <w:trPr>
          <w:trHeight w:val="261"/>
        </w:trPr>
        <w:tc>
          <w:tcPr>
            <w:tcW w:w="2160" w:type="dxa"/>
          </w:tcPr>
          <w:p w14:paraId="27B50918" w14:textId="37DC9649" w:rsidR="00EE10AC" w:rsidRPr="00A03B2F" w:rsidRDefault="00EE10AC" w:rsidP="00EE10A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2AB3CF" w14:textId="1B426798" w:rsidR="00EE10AC" w:rsidRPr="00A03B2F" w:rsidRDefault="00EE10AC" w:rsidP="006B5D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(379)</w:t>
            </w:r>
          </w:p>
        </w:tc>
        <w:tc>
          <w:tcPr>
            <w:tcW w:w="270" w:type="dxa"/>
          </w:tcPr>
          <w:p w14:paraId="6C410116" w14:textId="77777777" w:rsidR="00EE10AC" w:rsidRPr="00A03B2F" w:rsidRDefault="00EE10AC" w:rsidP="00EE1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D3909F" w14:textId="5D8CFF78" w:rsidR="00EE10AC" w:rsidRPr="00A03B2F" w:rsidRDefault="00EE10AC" w:rsidP="006B5D1C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5FDF55" w14:textId="77777777" w:rsidR="00EE10AC" w:rsidRPr="00A03B2F" w:rsidRDefault="00EE10AC" w:rsidP="00EE1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0782DD" w14:textId="5B353781" w:rsidR="00EE10AC" w:rsidRPr="00A03B2F" w:rsidRDefault="00EE10A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(379)</w:t>
            </w:r>
          </w:p>
        </w:tc>
        <w:tc>
          <w:tcPr>
            <w:tcW w:w="236" w:type="dxa"/>
          </w:tcPr>
          <w:p w14:paraId="1B3440F6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EACEDB1" w14:textId="029460C5" w:rsidR="00EE10AC" w:rsidRPr="00A03B2F" w:rsidRDefault="00EE10AC" w:rsidP="006B5D1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276E5B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2C13E60" w14:textId="5C869CD7" w:rsidR="00EE10AC" w:rsidRPr="00A03B2F" w:rsidRDefault="00EE10AC" w:rsidP="006B5D1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(379)</w:t>
            </w:r>
          </w:p>
        </w:tc>
        <w:tc>
          <w:tcPr>
            <w:tcW w:w="236" w:type="dxa"/>
            <w:vAlign w:val="bottom"/>
          </w:tcPr>
          <w:p w14:paraId="4A82ADE2" w14:textId="77777777" w:rsidR="00EE10AC" w:rsidRPr="00A03B2F" w:rsidRDefault="00EE10AC" w:rsidP="00EE1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2559C1C" w14:textId="7F8709A0" w:rsidR="00EE10AC" w:rsidRPr="00A03B2F" w:rsidRDefault="00EE10AC" w:rsidP="006B5D1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952A2F4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2426119" w14:textId="4676FC3F" w:rsidR="00EE10AC" w:rsidRPr="00A03B2F" w:rsidRDefault="00EE10AC" w:rsidP="006B5D1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(379)</w:t>
            </w:r>
          </w:p>
        </w:tc>
      </w:tr>
      <w:tr w:rsidR="00EE10AC" w:rsidRPr="00A03B2F" w14:paraId="0D1B7F46" w14:textId="77777777" w:rsidTr="006B5D1C">
        <w:trPr>
          <w:trHeight w:val="261"/>
        </w:trPr>
        <w:tc>
          <w:tcPr>
            <w:tcW w:w="2160" w:type="dxa"/>
          </w:tcPr>
          <w:p w14:paraId="130C2011" w14:textId="247E44EA" w:rsidR="00EE10AC" w:rsidRPr="00A03B2F" w:rsidRDefault="00EE10AC" w:rsidP="00EE10A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6D589" w14:textId="053182DA" w:rsidR="00EE10AC" w:rsidRPr="00A03B2F" w:rsidRDefault="00EE10AC" w:rsidP="006B5D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(379)</w:t>
            </w:r>
          </w:p>
        </w:tc>
        <w:tc>
          <w:tcPr>
            <w:tcW w:w="270" w:type="dxa"/>
          </w:tcPr>
          <w:p w14:paraId="79AACCCC" w14:textId="77777777" w:rsidR="00EE10AC" w:rsidRPr="00A03B2F" w:rsidRDefault="00EE10AC" w:rsidP="00EE1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F9AC2" w14:textId="57759A05" w:rsidR="00EE10AC" w:rsidRPr="00A03B2F" w:rsidRDefault="00EE10AC" w:rsidP="006B5D1C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60C6A3" w14:textId="77777777" w:rsidR="00EE10AC" w:rsidRPr="00A03B2F" w:rsidRDefault="00EE10AC" w:rsidP="00EE1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143F8" w14:textId="239F39AA" w:rsidR="00EE10AC" w:rsidRPr="00A03B2F" w:rsidRDefault="00EE10A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(379)</w:t>
            </w:r>
          </w:p>
        </w:tc>
        <w:tc>
          <w:tcPr>
            <w:tcW w:w="236" w:type="dxa"/>
          </w:tcPr>
          <w:p w14:paraId="4C893206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650DB1C" w14:textId="77777777" w:rsidR="00EE10AC" w:rsidRPr="00A03B2F" w:rsidRDefault="00EE10AC" w:rsidP="00EE10AC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F28D3A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220AB8F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625D58" w14:textId="77777777" w:rsidR="00EE10AC" w:rsidRPr="00A03B2F" w:rsidRDefault="00EE10AC" w:rsidP="00EE1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AA3F55A" w14:textId="77777777" w:rsidR="00EE10AC" w:rsidRPr="00A03B2F" w:rsidRDefault="00EE10AC" w:rsidP="00EE1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084540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559400" w14:textId="77777777" w:rsidR="00EE10AC" w:rsidRPr="00A03B2F" w:rsidRDefault="00EE10AC" w:rsidP="00EE10AC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10AC" w:rsidRPr="00A03B2F" w14:paraId="4CD4F6E6" w14:textId="77777777" w:rsidTr="006B5D1C">
        <w:trPr>
          <w:trHeight w:val="261"/>
        </w:trPr>
        <w:tc>
          <w:tcPr>
            <w:tcW w:w="2160" w:type="dxa"/>
          </w:tcPr>
          <w:p w14:paraId="45E03F5E" w14:textId="77777777" w:rsidR="00EE10AC" w:rsidRPr="00A03B2F" w:rsidRDefault="00EE10AC" w:rsidP="00EE10AC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6EBDE14" w14:textId="77777777" w:rsidR="00EE10AC" w:rsidRPr="00A03B2F" w:rsidRDefault="00EE10AC" w:rsidP="00EE10AC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B37271" w14:textId="77777777" w:rsidR="00EE10AC" w:rsidRPr="00A03B2F" w:rsidRDefault="00EE10AC" w:rsidP="00EE1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C3A3656" w14:textId="77777777" w:rsidR="00EE10AC" w:rsidRPr="00A03B2F" w:rsidRDefault="00EE10AC" w:rsidP="00EE10A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043608E" w14:textId="77777777" w:rsidR="00EE10AC" w:rsidRPr="00A03B2F" w:rsidRDefault="00EE10AC" w:rsidP="00EE1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53DBDCDC" w14:textId="77777777" w:rsidR="00EE10AC" w:rsidRPr="00A03B2F" w:rsidRDefault="00EE10AC" w:rsidP="00EE10A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B4C362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5B849D1" w14:textId="77777777" w:rsidR="00EE10AC" w:rsidRPr="00A03B2F" w:rsidRDefault="00EE10AC" w:rsidP="00EE10AC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F487C7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509C79F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3BC893" w14:textId="77777777" w:rsidR="00EE10AC" w:rsidRPr="00A03B2F" w:rsidRDefault="00EE10AC" w:rsidP="00EE1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78A7085" w14:textId="77777777" w:rsidR="00EE10AC" w:rsidRPr="00A03B2F" w:rsidRDefault="00EE10AC" w:rsidP="00EE10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0B4BE0" w14:textId="77777777" w:rsidR="00EE10AC" w:rsidRPr="00A03B2F" w:rsidRDefault="00EE10AC" w:rsidP="00EE10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D6A94A3" w14:textId="77777777" w:rsidR="00EE10AC" w:rsidRPr="00A03B2F" w:rsidRDefault="00EE10AC" w:rsidP="00EE10AC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6B1F6BCE" w14:textId="77777777" w:rsidTr="009325CA">
        <w:trPr>
          <w:trHeight w:val="261"/>
        </w:trPr>
        <w:tc>
          <w:tcPr>
            <w:tcW w:w="2160" w:type="dxa"/>
            <w:vAlign w:val="bottom"/>
            <w:hideMark/>
          </w:tcPr>
          <w:p w14:paraId="2877BCAD" w14:textId="0545873C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148E02CE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0E5707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2D783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AAE0E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2A4062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8D19C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22BAB1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60D225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D6AB7F8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209FD3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8A04FB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1F3F8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ED4F74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26FABCD0" w14:textId="77777777" w:rsidTr="009325CA">
        <w:trPr>
          <w:trHeight w:val="261"/>
        </w:trPr>
        <w:tc>
          <w:tcPr>
            <w:tcW w:w="2160" w:type="dxa"/>
            <w:hideMark/>
          </w:tcPr>
          <w:p w14:paraId="2F77B832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EE22178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2AC11F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FBBDF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72C48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0AB0ED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326E15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B5EA60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ED616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BBEA86E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5028C1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382EB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64B13D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F0690C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0F68978A" w14:textId="77777777" w:rsidTr="009325CA">
        <w:trPr>
          <w:trHeight w:val="261"/>
        </w:trPr>
        <w:tc>
          <w:tcPr>
            <w:tcW w:w="2160" w:type="dxa"/>
            <w:hideMark/>
          </w:tcPr>
          <w:p w14:paraId="7C2A4E07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7E0053E8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9FE4B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17116F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04A305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6EECC8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2975D0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B99A8CB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53BC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BB1FAA3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E9008D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6C7158D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9288C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69724B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5E4E517D" w14:textId="77777777" w:rsidTr="002F4795">
        <w:trPr>
          <w:trHeight w:val="281"/>
        </w:trPr>
        <w:tc>
          <w:tcPr>
            <w:tcW w:w="2160" w:type="dxa"/>
          </w:tcPr>
          <w:p w14:paraId="3A8A43CD" w14:textId="77777777" w:rsidR="006B5D1C" w:rsidRPr="00A03B2F" w:rsidRDefault="006B5D1C" w:rsidP="006B5D1C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6557F1ED" w14:textId="0406EF9E" w:rsidR="006B5D1C" w:rsidRPr="00A03B2F" w:rsidRDefault="006B5D1C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1,657</w:t>
            </w:r>
          </w:p>
        </w:tc>
        <w:tc>
          <w:tcPr>
            <w:tcW w:w="270" w:type="dxa"/>
          </w:tcPr>
          <w:p w14:paraId="79E904DC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6C5E1C" w14:textId="31158CE9" w:rsidR="006B5D1C" w:rsidRPr="00A03B2F" w:rsidRDefault="006B5D1C" w:rsidP="006B5D1C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63517C" w14:textId="77777777" w:rsidR="006B5D1C" w:rsidRPr="00A03B2F" w:rsidRDefault="006B5D1C" w:rsidP="006B5D1C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839B886" w14:textId="7EA3E89E" w:rsidR="006B5D1C" w:rsidRPr="00A03B2F" w:rsidRDefault="006B5D1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1,657</w:t>
            </w:r>
          </w:p>
        </w:tc>
        <w:tc>
          <w:tcPr>
            <w:tcW w:w="236" w:type="dxa"/>
            <w:vAlign w:val="bottom"/>
          </w:tcPr>
          <w:p w14:paraId="2968A22E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228CB6" w14:textId="192341E3" w:rsidR="006B5D1C" w:rsidRPr="00A03B2F" w:rsidRDefault="006B5D1C" w:rsidP="006B5D1C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E7CFF53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C5C11DC" w14:textId="161BBCA7" w:rsidR="006B5D1C" w:rsidRPr="00A03B2F" w:rsidRDefault="006B5D1C" w:rsidP="006B5D1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1,657</w:t>
            </w:r>
          </w:p>
        </w:tc>
        <w:tc>
          <w:tcPr>
            <w:tcW w:w="236" w:type="dxa"/>
            <w:vAlign w:val="bottom"/>
          </w:tcPr>
          <w:p w14:paraId="1325DE65" w14:textId="77777777" w:rsidR="006B5D1C" w:rsidRPr="00A03B2F" w:rsidRDefault="006B5D1C" w:rsidP="006B5D1C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2ED18862" w14:textId="7EC2D4E4" w:rsidR="006B5D1C" w:rsidRPr="00A03B2F" w:rsidRDefault="006B5D1C" w:rsidP="006B5D1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69DA37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E535D0" w14:textId="47D5B32F" w:rsidR="006B5D1C" w:rsidRPr="00A03B2F" w:rsidRDefault="006B5D1C" w:rsidP="006B5D1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1,657</w:t>
            </w:r>
          </w:p>
        </w:tc>
      </w:tr>
      <w:tr w:rsidR="006B5D1C" w:rsidRPr="00A03B2F" w14:paraId="174658A1" w14:textId="77777777" w:rsidTr="002F4795">
        <w:trPr>
          <w:trHeight w:val="281"/>
        </w:trPr>
        <w:tc>
          <w:tcPr>
            <w:tcW w:w="2160" w:type="dxa"/>
          </w:tcPr>
          <w:p w14:paraId="7D991C05" w14:textId="77777777" w:rsidR="006B5D1C" w:rsidRPr="00A03B2F" w:rsidRDefault="006B5D1C" w:rsidP="006B5D1C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D4F66E" w14:textId="25BC9E0B" w:rsidR="006B5D1C" w:rsidRPr="00A03B2F" w:rsidRDefault="006B5D1C" w:rsidP="006B5D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FEDBAA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DCC6C" w14:textId="75CA42EC" w:rsidR="006B5D1C" w:rsidRPr="00A03B2F" w:rsidRDefault="006B5D1C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4,251</w:t>
            </w:r>
          </w:p>
        </w:tc>
        <w:tc>
          <w:tcPr>
            <w:tcW w:w="236" w:type="dxa"/>
          </w:tcPr>
          <w:p w14:paraId="66D7FF88" w14:textId="77777777" w:rsidR="006B5D1C" w:rsidRPr="00A03B2F" w:rsidRDefault="006B5D1C" w:rsidP="006B5D1C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772FC5F" w14:textId="22D928CE" w:rsidR="006B5D1C" w:rsidRPr="00A03B2F" w:rsidRDefault="006B5D1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4,251</w:t>
            </w:r>
          </w:p>
        </w:tc>
        <w:tc>
          <w:tcPr>
            <w:tcW w:w="236" w:type="dxa"/>
            <w:vAlign w:val="bottom"/>
          </w:tcPr>
          <w:p w14:paraId="61487491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ACD763" w14:textId="79CC3348" w:rsidR="006B5D1C" w:rsidRPr="00A03B2F" w:rsidRDefault="006B5D1C" w:rsidP="006B5D1C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3,558</w:t>
            </w:r>
          </w:p>
        </w:tc>
        <w:tc>
          <w:tcPr>
            <w:tcW w:w="236" w:type="dxa"/>
            <w:vAlign w:val="bottom"/>
          </w:tcPr>
          <w:p w14:paraId="08CFBC59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4794B78" w14:textId="69AD9410" w:rsidR="006B5D1C" w:rsidRPr="00A03B2F" w:rsidRDefault="006B5D1C" w:rsidP="006B5D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5109B7" w14:textId="77777777" w:rsidR="006B5D1C" w:rsidRPr="00A03B2F" w:rsidRDefault="006B5D1C" w:rsidP="006B5D1C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2BEEAA7E" w14:textId="01FE5B0A" w:rsidR="006B5D1C" w:rsidRPr="00A03B2F" w:rsidRDefault="006B5D1C" w:rsidP="006B5D1C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236" w:type="dxa"/>
          </w:tcPr>
          <w:p w14:paraId="7E0F64A8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F958CC6" w14:textId="6C47F7E6" w:rsidR="006B5D1C" w:rsidRPr="00A03B2F" w:rsidRDefault="006B5D1C" w:rsidP="006B5D1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4,251</w:t>
            </w:r>
          </w:p>
        </w:tc>
      </w:tr>
      <w:tr w:rsidR="006B5D1C" w:rsidRPr="00A03B2F" w14:paraId="74ACCC38" w14:textId="77777777" w:rsidTr="002F4795">
        <w:trPr>
          <w:trHeight w:val="245"/>
        </w:trPr>
        <w:tc>
          <w:tcPr>
            <w:tcW w:w="2160" w:type="dxa"/>
          </w:tcPr>
          <w:p w14:paraId="00C2E405" w14:textId="77777777" w:rsidR="006B5D1C" w:rsidRPr="00A03B2F" w:rsidRDefault="006B5D1C" w:rsidP="006B5D1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24AE3" w14:textId="36C4DC2D" w:rsidR="006B5D1C" w:rsidRPr="00A03B2F" w:rsidRDefault="006B5D1C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1,657</w:t>
            </w:r>
          </w:p>
        </w:tc>
        <w:tc>
          <w:tcPr>
            <w:tcW w:w="270" w:type="dxa"/>
          </w:tcPr>
          <w:p w14:paraId="05EFD3B7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99CBFA" w14:textId="532C893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4,251</w:t>
            </w:r>
          </w:p>
        </w:tc>
        <w:tc>
          <w:tcPr>
            <w:tcW w:w="236" w:type="dxa"/>
          </w:tcPr>
          <w:p w14:paraId="13330E04" w14:textId="77777777" w:rsidR="006B5D1C" w:rsidRPr="00A03B2F" w:rsidRDefault="006B5D1C" w:rsidP="006B5D1C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D5AEA" w14:textId="753FB90D" w:rsidR="006B5D1C" w:rsidRPr="00A03B2F" w:rsidRDefault="006B5D1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5,908</w:t>
            </w:r>
          </w:p>
        </w:tc>
        <w:tc>
          <w:tcPr>
            <w:tcW w:w="236" w:type="dxa"/>
            <w:vAlign w:val="bottom"/>
          </w:tcPr>
          <w:p w14:paraId="1D8583F9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624AD71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1E948D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835D084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8D5C5A" w14:textId="77777777" w:rsidR="006B5D1C" w:rsidRPr="00A03B2F" w:rsidRDefault="006B5D1C" w:rsidP="006B5D1C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211CC10A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265607" w14:textId="77777777" w:rsidR="006B5D1C" w:rsidRPr="00A03B2F" w:rsidRDefault="006B5D1C" w:rsidP="006B5D1C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4BF29A1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1843AC8A" w14:textId="77777777" w:rsidTr="00BA4D82">
        <w:trPr>
          <w:trHeight w:val="261"/>
        </w:trPr>
        <w:tc>
          <w:tcPr>
            <w:tcW w:w="2160" w:type="dxa"/>
          </w:tcPr>
          <w:p w14:paraId="24236C2B" w14:textId="77777777" w:rsidR="006B5D1C" w:rsidRPr="00A03B2F" w:rsidRDefault="006B5D1C" w:rsidP="006B5D1C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F96FC8" w14:textId="77777777" w:rsidR="006B5D1C" w:rsidRPr="00A03B2F" w:rsidRDefault="006B5D1C" w:rsidP="006B5D1C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423467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7E15139" w14:textId="77777777" w:rsidR="006B5D1C" w:rsidRPr="00A03B2F" w:rsidRDefault="006B5D1C" w:rsidP="006B5D1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9F5D092" w14:textId="77777777" w:rsidR="006B5D1C" w:rsidRPr="00A03B2F" w:rsidRDefault="006B5D1C" w:rsidP="006B5D1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4F5B36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6B0F37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F33A0B3" w14:textId="77777777" w:rsidR="006B5D1C" w:rsidRPr="00A03B2F" w:rsidRDefault="006B5D1C" w:rsidP="006B5D1C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A8C646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CB3DB3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0AE6CD" w14:textId="77777777" w:rsidR="006B5D1C" w:rsidRPr="00A03B2F" w:rsidRDefault="006B5D1C" w:rsidP="006B5D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C451A2A" w14:textId="77777777" w:rsidR="006B5D1C" w:rsidRPr="00A03B2F" w:rsidRDefault="006B5D1C" w:rsidP="006B5D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09B958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A1810A7" w14:textId="77777777" w:rsidR="006B5D1C" w:rsidRPr="00A03B2F" w:rsidRDefault="006B5D1C" w:rsidP="006B5D1C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1EC8FDFD" w14:textId="77777777" w:rsidTr="00BA4D82">
        <w:trPr>
          <w:trHeight w:val="261"/>
        </w:trPr>
        <w:tc>
          <w:tcPr>
            <w:tcW w:w="2160" w:type="dxa"/>
          </w:tcPr>
          <w:p w14:paraId="773EFAC1" w14:textId="77777777" w:rsidR="006B5D1C" w:rsidRPr="00A03B2F" w:rsidRDefault="006B5D1C" w:rsidP="006B5D1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26A909" w14:textId="77777777" w:rsidR="006B5D1C" w:rsidRPr="00A03B2F" w:rsidRDefault="006B5D1C" w:rsidP="006B5D1C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2F9FE6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162E65" w14:textId="77777777" w:rsidR="006B5D1C" w:rsidRPr="00A03B2F" w:rsidRDefault="006B5D1C" w:rsidP="006B5D1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FEAB7C" w14:textId="77777777" w:rsidR="006B5D1C" w:rsidRPr="00A03B2F" w:rsidRDefault="006B5D1C" w:rsidP="006B5D1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005A93C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3A3FEE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9B38533" w14:textId="77777777" w:rsidR="006B5D1C" w:rsidRPr="00A03B2F" w:rsidRDefault="006B5D1C" w:rsidP="006B5D1C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09B30B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A268BB4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CA6902" w14:textId="77777777" w:rsidR="006B5D1C" w:rsidRPr="00A03B2F" w:rsidRDefault="006B5D1C" w:rsidP="006B5D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2B4BDD" w14:textId="77777777" w:rsidR="006B5D1C" w:rsidRPr="00A03B2F" w:rsidRDefault="006B5D1C" w:rsidP="006B5D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0A4AD4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CE5966F" w14:textId="77777777" w:rsidR="006B5D1C" w:rsidRPr="00A03B2F" w:rsidRDefault="006B5D1C" w:rsidP="006B5D1C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2B48DE62" w14:textId="77777777" w:rsidTr="00BA4D82">
        <w:trPr>
          <w:trHeight w:val="261"/>
        </w:trPr>
        <w:tc>
          <w:tcPr>
            <w:tcW w:w="2160" w:type="dxa"/>
          </w:tcPr>
          <w:p w14:paraId="1FC48856" w14:textId="77777777" w:rsidR="006B5D1C" w:rsidRPr="00A03B2F" w:rsidRDefault="006B5D1C" w:rsidP="006B5D1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F1246" w14:textId="79847426" w:rsidR="006B5D1C" w:rsidRPr="00A03B2F" w:rsidRDefault="006B5D1C" w:rsidP="006B5D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(860)</w:t>
            </w:r>
          </w:p>
        </w:tc>
        <w:tc>
          <w:tcPr>
            <w:tcW w:w="270" w:type="dxa"/>
          </w:tcPr>
          <w:p w14:paraId="445CE8C3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B5A58CE" w14:textId="72EFFE9D" w:rsidR="006B5D1C" w:rsidRPr="00A03B2F" w:rsidRDefault="006B5D1C" w:rsidP="006B5D1C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0DBA1E" w14:textId="77777777" w:rsidR="006B5D1C" w:rsidRPr="00A03B2F" w:rsidRDefault="006B5D1C" w:rsidP="006B5D1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9DE39" w14:textId="66EF9E35" w:rsidR="006B5D1C" w:rsidRPr="00A03B2F" w:rsidRDefault="006B5D1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(860)</w:t>
            </w:r>
          </w:p>
        </w:tc>
        <w:tc>
          <w:tcPr>
            <w:tcW w:w="236" w:type="dxa"/>
            <w:vAlign w:val="bottom"/>
          </w:tcPr>
          <w:p w14:paraId="28BF1BEE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69F509A" w14:textId="4CEA7643" w:rsidR="006B5D1C" w:rsidRPr="00A03B2F" w:rsidRDefault="006B5D1C" w:rsidP="006B5D1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8E4074C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EF8E945" w14:textId="1D79875B" w:rsidR="006B5D1C" w:rsidRPr="00A03B2F" w:rsidRDefault="006B5D1C" w:rsidP="006B5D1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(860)</w:t>
            </w:r>
          </w:p>
        </w:tc>
        <w:tc>
          <w:tcPr>
            <w:tcW w:w="236" w:type="dxa"/>
            <w:vAlign w:val="bottom"/>
          </w:tcPr>
          <w:p w14:paraId="7E19BCCD" w14:textId="77777777" w:rsidR="006B5D1C" w:rsidRPr="00A03B2F" w:rsidRDefault="006B5D1C" w:rsidP="006B5D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C6D0247" w14:textId="7510B841" w:rsidR="006B5D1C" w:rsidRPr="00A03B2F" w:rsidRDefault="006B5D1C" w:rsidP="006B5D1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CFD36BC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9299513" w14:textId="1FFE2CFD" w:rsidR="006B5D1C" w:rsidRPr="00A03B2F" w:rsidRDefault="006B5D1C" w:rsidP="006B5D1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(860)</w:t>
            </w:r>
          </w:p>
        </w:tc>
      </w:tr>
      <w:tr w:rsidR="006B5D1C" w:rsidRPr="00A03B2F" w14:paraId="6AC4449E" w14:textId="77777777" w:rsidTr="00BA4D82">
        <w:trPr>
          <w:trHeight w:val="261"/>
        </w:trPr>
        <w:tc>
          <w:tcPr>
            <w:tcW w:w="2160" w:type="dxa"/>
          </w:tcPr>
          <w:p w14:paraId="25881F55" w14:textId="77777777" w:rsidR="006B5D1C" w:rsidRPr="00A03B2F" w:rsidRDefault="006B5D1C" w:rsidP="006B5D1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6CF86" w14:textId="4FA4AE26" w:rsidR="006B5D1C" w:rsidRPr="00A03B2F" w:rsidRDefault="006B5D1C" w:rsidP="006B5D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(860)</w:t>
            </w:r>
          </w:p>
        </w:tc>
        <w:tc>
          <w:tcPr>
            <w:tcW w:w="270" w:type="dxa"/>
          </w:tcPr>
          <w:p w14:paraId="55F44B1A" w14:textId="77777777" w:rsidR="006B5D1C" w:rsidRPr="00A03B2F" w:rsidRDefault="006B5D1C" w:rsidP="006B5D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F2155D" w14:textId="21AB1894" w:rsidR="006B5D1C" w:rsidRPr="00A03B2F" w:rsidRDefault="006B5D1C" w:rsidP="006B5D1C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2A605C" w14:textId="77777777" w:rsidR="006B5D1C" w:rsidRPr="00A03B2F" w:rsidRDefault="006B5D1C" w:rsidP="006B5D1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F7F84" w14:textId="5F412FAD" w:rsidR="006B5D1C" w:rsidRPr="00A03B2F" w:rsidRDefault="006B5D1C" w:rsidP="002F479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(860)</w:t>
            </w:r>
          </w:p>
        </w:tc>
        <w:tc>
          <w:tcPr>
            <w:tcW w:w="236" w:type="dxa"/>
            <w:vAlign w:val="bottom"/>
          </w:tcPr>
          <w:p w14:paraId="568BB97A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95764F2" w14:textId="77777777" w:rsidR="006B5D1C" w:rsidRPr="00A03B2F" w:rsidRDefault="006B5D1C" w:rsidP="006B5D1C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C879C5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DF45CF2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9E9CB6" w14:textId="77777777" w:rsidR="006B5D1C" w:rsidRPr="00A03B2F" w:rsidRDefault="006B5D1C" w:rsidP="006B5D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9EEC211" w14:textId="77777777" w:rsidR="006B5D1C" w:rsidRPr="00A03B2F" w:rsidRDefault="006B5D1C" w:rsidP="006B5D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97D8C0" w14:textId="77777777" w:rsidR="006B5D1C" w:rsidRPr="00A03B2F" w:rsidRDefault="006B5D1C" w:rsidP="006B5D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762F7AC" w14:textId="77777777" w:rsidR="006B5D1C" w:rsidRPr="00A03B2F" w:rsidRDefault="006B5D1C" w:rsidP="006B5D1C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A4A7DB5" w14:textId="77777777" w:rsidR="006B5D1C" w:rsidRPr="00A03B2F" w:rsidRDefault="006B5D1C" w:rsidP="002F68D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6B5D1C" w:rsidRPr="00A03B2F" w14:paraId="2775298C" w14:textId="77777777" w:rsidTr="009325CA">
        <w:trPr>
          <w:trHeight w:val="261"/>
          <w:tblHeader/>
        </w:trPr>
        <w:tc>
          <w:tcPr>
            <w:tcW w:w="2160" w:type="dxa"/>
          </w:tcPr>
          <w:p w14:paraId="34B4E387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1A897C60" w14:textId="3301C36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B5D1C" w:rsidRPr="00A03B2F" w14:paraId="438BF158" w14:textId="77777777" w:rsidTr="009325CA">
        <w:trPr>
          <w:trHeight w:val="261"/>
          <w:tblHeader/>
        </w:trPr>
        <w:tc>
          <w:tcPr>
            <w:tcW w:w="2160" w:type="dxa"/>
          </w:tcPr>
          <w:p w14:paraId="54C79BF3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08B6AD0C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3194AD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5C58539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B5D1C" w:rsidRPr="00A03B2F" w14:paraId="574B460D" w14:textId="77777777" w:rsidTr="009325CA">
        <w:trPr>
          <w:trHeight w:val="261"/>
          <w:tblHeader/>
        </w:trPr>
        <w:tc>
          <w:tcPr>
            <w:tcW w:w="2160" w:type="dxa"/>
            <w:vAlign w:val="bottom"/>
          </w:tcPr>
          <w:p w14:paraId="6AB691DC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vAlign w:val="center"/>
            <w:hideMark/>
          </w:tcPr>
          <w:p w14:paraId="79069D67" w14:textId="77777777" w:rsidR="006B5D1C" w:rsidRPr="00A03B2F" w:rsidRDefault="006B5D1C" w:rsidP="009325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DD17B9F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8803856" w14:textId="77777777" w:rsidR="006B5D1C" w:rsidRPr="00A03B2F" w:rsidRDefault="006B5D1C" w:rsidP="009325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9FE1036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12C0C0B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7ADB87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2E8AAFD5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98848DC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C5FE888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6685D4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0CCE7B21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685665C5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558B2D0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B5D1C" w:rsidRPr="00A03B2F" w14:paraId="4F77EAB6" w14:textId="77777777" w:rsidTr="009325CA">
        <w:trPr>
          <w:trHeight w:val="261"/>
          <w:tblHeader/>
        </w:trPr>
        <w:tc>
          <w:tcPr>
            <w:tcW w:w="2160" w:type="dxa"/>
          </w:tcPr>
          <w:p w14:paraId="7DCB38C3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784D7B1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6B5D1C" w:rsidRPr="00A03B2F" w14:paraId="096D318C" w14:textId="77777777" w:rsidTr="009325CA">
        <w:trPr>
          <w:trHeight w:val="261"/>
        </w:trPr>
        <w:tc>
          <w:tcPr>
            <w:tcW w:w="2160" w:type="dxa"/>
            <w:vAlign w:val="bottom"/>
            <w:hideMark/>
          </w:tcPr>
          <w:p w14:paraId="46741B5D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6F4A910E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ABB0D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ACBB9E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A6721E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474BAF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4ABC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8AEF7A3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5F1C48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ACCB77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A8459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482DCD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F114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9269D4B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771BBBE7" w14:textId="77777777" w:rsidTr="009325CA">
        <w:trPr>
          <w:trHeight w:val="261"/>
        </w:trPr>
        <w:tc>
          <w:tcPr>
            <w:tcW w:w="2160" w:type="dxa"/>
            <w:hideMark/>
          </w:tcPr>
          <w:p w14:paraId="3D127F88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9B35CAD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F70B46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785FA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F9B694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ADDEE61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0EFC4C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F1A93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F60A10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2ECC22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E24BA8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77D49E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8986B3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301620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70A16DB9" w14:textId="77777777" w:rsidTr="009325CA">
        <w:trPr>
          <w:trHeight w:val="261"/>
        </w:trPr>
        <w:tc>
          <w:tcPr>
            <w:tcW w:w="2160" w:type="dxa"/>
            <w:hideMark/>
          </w:tcPr>
          <w:p w14:paraId="7E0480AE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DC9857B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127350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DE7D4E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7A10D9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0E523C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9B80E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5AD33C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A8178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9CA09D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CA94CF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0BB80A5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4323A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EBC15E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635626D8" w14:textId="77777777" w:rsidTr="00D53F18">
        <w:trPr>
          <w:trHeight w:val="281"/>
        </w:trPr>
        <w:tc>
          <w:tcPr>
            <w:tcW w:w="2160" w:type="dxa"/>
          </w:tcPr>
          <w:p w14:paraId="7BFB497D" w14:textId="77777777" w:rsidR="006B5D1C" w:rsidRPr="00A03B2F" w:rsidRDefault="006B5D1C" w:rsidP="009325CA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723F4734" w14:textId="184A37DA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70" w:type="dxa"/>
          </w:tcPr>
          <w:p w14:paraId="009B8D68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8C7777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D00246" w14:textId="77777777" w:rsidR="006B5D1C" w:rsidRPr="00A03B2F" w:rsidRDefault="006B5D1C" w:rsidP="009325CA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2BF407E7" w14:textId="15D2ABDA" w:rsidR="006B5D1C" w:rsidRPr="00A03B2F" w:rsidRDefault="009745C3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</w:t>
            </w:r>
          </w:p>
        </w:tc>
        <w:tc>
          <w:tcPr>
            <w:tcW w:w="236" w:type="dxa"/>
          </w:tcPr>
          <w:p w14:paraId="4BE005E7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4F58B7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0B509A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C2001FB" w14:textId="7B7F1F12" w:rsidR="006B5D1C" w:rsidRPr="00A03B2F" w:rsidRDefault="006B5D1C" w:rsidP="009325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36" w:type="dxa"/>
            <w:vAlign w:val="bottom"/>
          </w:tcPr>
          <w:p w14:paraId="32F8D273" w14:textId="77777777" w:rsidR="006B5D1C" w:rsidRPr="00A03B2F" w:rsidRDefault="006B5D1C" w:rsidP="009325CA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0EAE5E9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6EC3E1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E5D7B75" w14:textId="335B406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</w:tr>
      <w:tr w:rsidR="006B5D1C" w:rsidRPr="00A03B2F" w14:paraId="39F1FE24" w14:textId="77777777" w:rsidTr="00D53F18">
        <w:trPr>
          <w:trHeight w:val="281"/>
        </w:trPr>
        <w:tc>
          <w:tcPr>
            <w:tcW w:w="2160" w:type="dxa"/>
          </w:tcPr>
          <w:p w14:paraId="7B1D29AC" w14:textId="77777777" w:rsidR="006B5D1C" w:rsidRPr="00A03B2F" w:rsidRDefault="006B5D1C" w:rsidP="009325CA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D49955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0B1071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82B297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3F0A284B" w14:textId="77777777" w:rsidR="006B5D1C" w:rsidRPr="00A03B2F" w:rsidRDefault="006B5D1C" w:rsidP="009325CA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3B88C22" w14:textId="68CF1D80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11,682</w:t>
            </w:r>
          </w:p>
        </w:tc>
        <w:tc>
          <w:tcPr>
            <w:tcW w:w="236" w:type="dxa"/>
          </w:tcPr>
          <w:p w14:paraId="59E4A162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100CD0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36" w:type="dxa"/>
            <w:vAlign w:val="bottom"/>
          </w:tcPr>
          <w:p w14:paraId="09C843BC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2DB314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FF450C" w14:textId="77777777" w:rsidR="006B5D1C" w:rsidRPr="00A03B2F" w:rsidRDefault="006B5D1C" w:rsidP="009325CA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15088A5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10,217</w:t>
            </w:r>
          </w:p>
        </w:tc>
        <w:tc>
          <w:tcPr>
            <w:tcW w:w="236" w:type="dxa"/>
          </w:tcPr>
          <w:p w14:paraId="03AF1EAB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0384668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11,682</w:t>
            </w:r>
          </w:p>
        </w:tc>
      </w:tr>
      <w:tr w:rsidR="006B5D1C" w:rsidRPr="00A03B2F" w14:paraId="108CADEB" w14:textId="77777777" w:rsidTr="00D53F18">
        <w:trPr>
          <w:trHeight w:val="245"/>
        </w:trPr>
        <w:tc>
          <w:tcPr>
            <w:tcW w:w="2160" w:type="dxa"/>
          </w:tcPr>
          <w:p w14:paraId="13AF7662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D5622" w14:textId="1811D583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270" w:type="dxa"/>
          </w:tcPr>
          <w:p w14:paraId="10BE299A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EA4DA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11,682</w:t>
            </w:r>
          </w:p>
        </w:tc>
        <w:tc>
          <w:tcPr>
            <w:tcW w:w="236" w:type="dxa"/>
          </w:tcPr>
          <w:p w14:paraId="661729F7" w14:textId="77777777" w:rsidR="006B5D1C" w:rsidRPr="00A03B2F" w:rsidRDefault="006B5D1C" w:rsidP="009325CA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1E2B7" w14:textId="6B3652A8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11,960</w:t>
            </w:r>
          </w:p>
        </w:tc>
        <w:tc>
          <w:tcPr>
            <w:tcW w:w="236" w:type="dxa"/>
          </w:tcPr>
          <w:p w14:paraId="4053553B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F98E9A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E07F71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85CF3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6A6D08" w14:textId="77777777" w:rsidR="006B5D1C" w:rsidRPr="00A03B2F" w:rsidRDefault="006B5D1C" w:rsidP="009325CA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13E5AAC5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D4F964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1706983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6A91CF71" w14:textId="77777777" w:rsidTr="009325CA">
        <w:trPr>
          <w:trHeight w:val="261"/>
        </w:trPr>
        <w:tc>
          <w:tcPr>
            <w:tcW w:w="2160" w:type="dxa"/>
          </w:tcPr>
          <w:p w14:paraId="7FF8D65A" w14:textId="77777777" w:rsidR="006B5D1C" w:rsidRPr="00A03B2F" w:rsidRDefault="006B5D1C" w:rsidP="009325C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8442D90" w14:textId="77777777" w:rsidR="006B5D1C" w:rsidRPr="00A03B2F" w:rsidRDefault="006B5D1C" w:rsidP="009325CA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94B25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589D8CA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4EB7E4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1AF17F1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DA495D4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E14BA02" w14:textId="77777777" w:rsidR="006B5D1C" w:rsidRPr="00A03B2F" w:rsidRDefault="006B5D1C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30D05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7B49B5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8A311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4546EB6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28040C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8302895" w14:textId="77777777" w:rsidR="006B5D1C" w:rsidRPr="00A03B2F" w:rsidRDefault="006B5D1C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6D1E254F" w14:textId="77777777" w:rsidTr="009325CA">
        <w:trPr>
          <w:trHeight w:val="261"/>
        </w:trPr>
        <w:tc>
          <w:tcPr>
            <w:tcW w:w="2160" w:type="dxa"/>
          </w:tcPr>
          <w:p w14:paraId="76D010DE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724074A" w14:textId="77777777" w:rsidR="006B5D1C" w:rsidRPr="00A03B2F" w:rsidRDefault="006B5D1C" w:rsidP="009325CA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C38786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70BF93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97212F0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684D654A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C33BB7E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7ACDB64" w14:textId="77777777" w:rsidR="006B5D1C" w:rsidRPr="00A03B2F" w:rsidRDefault="006B5D1C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6966A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F9471B4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B0098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8B2D14F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4BAE8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953562F" w14:textId="77777777" w:rsidR="006B5D1C" w:rsidRPr="00A03B2F" w:rsidRDefault="006B5D1C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200A1E9A" w14:textId="77777777" w:rsidTr="009325CA">
        <w:trPr>
          <w:trHeight w:val="261"/>
        </w:trPr>
        <w:tc>
          <w:tcPr>
            <w:tcW w:w="2160" w:type="dxa"/>
          </w:tcPr>
          <w:p w14:paraId="388A388B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A7F541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(379)</w:t>
            </w:r>
          </w:p>
        </w:tc>
        <w:tc>
          <w:tcPr>
            <w:tcW w:w="270" w:type="dxa"/>
          </w:tcPr>
          <w:p w14:paraId="2B788067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E2B553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531D0D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E44C7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(379)</w:t>
            </w:r>
          </w:p>
        </w:tc>
        <w:tc>
          <w:tcPr>
            <w:tcW w:w="236" w:type="dxa"/>
          </w:tcPr>
          <w:p w14:paraId="7BF163F3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694636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5B73A1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13B868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(379)</w:t>
            </w:r>
          </w:p>
        </w:tc>
        <w:tc>
          <w:tcPr>
            <w:tcW w:w="236" w:type="dxa"/>
            <w:vAlign w:val="bottom"/>
          </w:tcPr>
          <w:p w14:paraId="73A5AA08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578FACE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7D3A7B1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790FB6B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(379)</w:t>
            </w:r>
          </w:p>
        </w:tc>
      </w:tr>
      <w:tr w:rsidR="006B5D1C" w:rsidRPr="00A03B2F" w14:paraId="247B1498" w14:textId="77777777" w:rsidTr="009325CA">
        <w:trPr>
          <w:trHeight w:val="261"/>
        </w:trPr>
        <w:tc>
          <w:tcPr>
            <w:tcW w:w="2160" w:type="dxa"/>
          </w:tcPr>
          <w:p w14:paraId="3F44AE8C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E8F7F7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(379)</w:t>
            </w:r>
          </w:p>
        </w:tc>
        <w:tc>
          <w:tcPr>
            <w:tcW w:w="270" w:type="dxa"/>
          </w:tcPr>
          <w:p w14:paraId="2C7DA708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DB1C0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18F667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B1BDBC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(379)</w:t>
            </w:r>
          </w:p>
        </w:tc>
        <w:tc>
          <w:tcPr>
            <w:tcW w:w="236" w:type="dxa"/>
          </w:tcPr>
          <w:p w14:paraId="05C8B9DB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8EB0E6" w14:textId="77777777" w:rsidR="006B5D1C" w:rsidRPr="00A03B2F" w:rsidRDefault="006B5D1C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50CB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165CC4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5AB8A8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86AB7FB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2105CE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AE87FC8" w14:textId="77777777" w:rsidR="006B5D1C" w:rsidRPr="00A03B2F" w:rsidRDefault="006B5D1C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663F1BC0" w14:textId="77777777" w:rsidTr="009325CA">
        <w:trPr>
          <w:trHeight w:val="261"/>
        </w:trPr>
        <w:tc>
          <w:tcPr>
            <w:tcW w:w="2160" w:type="dxa"/>
          </w:tcPr>
          <w:p w14:paraId="20D1C524" w14:textId="77777777" w:rsidR="006B5D1C" w:rsidRPr="00A03B2F" w:rsidRDefault="006B5D1C" w:rsidP="009325C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A84B937" w14:textId="77777777" w:rsidR="006B5D1C" w:rsidRPr="00A03B2F" w:rsidRDefault="006B5D1C" w:rsidP="009325CA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C2433B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799F683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892F5C0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68EAB1D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EB4B4C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5884149" w14:textId="77777777" w:rsidR="006B5D1C" w:rsidRPr="00A03B2F" w:rsidRDefault="006B5D1C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D6530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5FA9D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03A147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44F0A84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34F1B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20EA0E3" w14:textId="77777777" w:rsidR="006B5D1C" w:rsidRPr="00A03B2F" w:rsidRDefault="006B5D1C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57151737" w14:textId="77777777" w:rsidTr="009325CA">
        <w:trPr>
          <w:trHeight w:val="261"/>
        </w:trPr>
        <w:tc>
          <w:tcPr>
            <w:tcW w:w="2160" w:type="dxa"/>
            <w:vAlign w:val="bottom"/>
            <w:hideMark/>
          </w:tcPr>
          <w:p w14:paraId="1E18752F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2B545D26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8642CF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BDEE64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6F6173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FA3A91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DA5929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3F54A0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25B79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01463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F0944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D76881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4FE20C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E9FE4AF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616A559D" w14:textId="77777777" w:rsidTr="009325CA">
        <w:trPr>
          <w:trHeight w:val="261"/>
        </w:trPr>
        <w:tc>
          <w:tcPr>
            <w:tcW w:w="2160" w:type="dxa"/>
            <w:hideMark/>
          </w:tcPr>
          <w:p w14:paraId="5F288CBE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1AC4737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34DBE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E5EFDC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F9FD0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12E70C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D36943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E01E0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ECC08B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EA371B4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4E051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F26498D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E08C4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372426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62DFA010" w14:textId="77777777" w:rsidTr="009325CA">
        <w:trPr>
          <w:trHeight w:val="261"/>
        </w:trPr>
        <w:tc>
          <w:tcPr>
            <w:tcW w:w="2160" w:type="dxa"/>
            <w:hideMark/>
          </w:tcPr>
          <w:p w14:paraId="47634CF7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478C6CE8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ADD90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52E2FB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DAB92F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9FF1F9B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B6C6DD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9BF174A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ED5C95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058CC8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F6A788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85BBD6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83D9C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945B939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12BB4CA7" w14:textId="77777777" w:rsidTr="00D53F18">
        <w:trPr>
          <w:trHeight w:val="281"/>
        </w:trPr>
        <w:tc>
          <w:tcPr>
            <w:tcW w:w="2160" w:type="dxa"/>
          </w:tcPr>
          <w:p w14:paraId="380C7648" w14:textId="77777777" w:rsidR="006B5D1C" w:rsidRPr="00A03B2F" w:rsidRDefault="006B5D1C" w:rsidP="009325CA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51227448" w14:textId="7C199FFD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270" w:type="dxa"/>
          </w:tcPr>
          <w:p w14:paraId="31D3DCFA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D12F19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08A87A" w14:textId="77777777" w:rsidR="006B5D1C" w:rsidRPr="00A03B2F" w:rsidRDefault="006B5D1C" w:rsidP="009325CA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2A34145B" w14:textId="4E1788E9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9745C3"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2AFDBE34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3768DE1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62DEB65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AC68CB" w14:textId="2C339209" w:rsidR="006B5D1C" w:rsidRPr="00A03B2F" w:rsidRDefault="009745C3" w:rsidP="009325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236" w:type="dxa"/>
            <w:vAlign w:val="bottom"/>
          </w:tcPr>
          <w:p w14:paraId="033D0B31" w14:textId="77777777" w:rsidR="006B5D1C" w:rsidRPr="00A03B2F" w:rsidRDefault="006B5D1C" w:rsidP="009325CA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57E3094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E8B926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A13C00B" w14:textId="7BA4BE78" w:rsidR="006B5D1C" w:rsidRPr="00A03B2F" w:rsidRDefault="009745C3" w:rsidP="009325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6B5D1C" w:rsidRPr="00A03B2F" w14:paraId="3849539D" w14:textId="77777777" w:rsidTr="00D53F18">
        <w:trPr>
          <w:trHeight w:val="281"/>
        </w:trPr>
        <w:tc>
          <w:tcPr>
            <w:tcW w:w="2160" w:type="dxa"/>
          </w:tcPr>
          <w:p w14:paraId="3678504D" w14:textId="77777777" w:rsidR="006B5D1C" w:rsidRPr="00A03B2F" w:rsidRDefault="006B5D1C" w:rsidP="009325CA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AD6533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103D74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2628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4,251</w:t>
            </w:r>
          </w:p>
        </w:tc>
        <w:tc>
          <w:tcPr>
            <w:tcW w:w="236" w:type="dxa"/>
          </w:tcPr>
          <w:p w14:paraId="4D59E71F" w14:textId="77777777" w:rsidR="006B5D1C" w:rsidRPr="00A03B2F" w:rsidRDefault="006B5D1C" w:rsidP="009325CA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D047E8F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4,251</w:t>
            </w:r>
          </w:p>
        </w:tc>
        <w:tc>
          <w:tcPr>
            <w:tcW w:w="236" w:type="dxa"/>
            <w:vAlign w:val="bottom"/>
          </w:tcPr>
          <w:p w14:paraId="0077F5D1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51DF971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3,558</w:t>
            </w:r>
          </w:p>
        </w:tc>
        <w:tc>
          <w:tcPr>
            <w:tcW w:w="236" w:type="dxa"/>
            <w:vAlign w:val="bottom"/>
          </w:tcPr>
          <w:p w14:paraId="39F72577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651B29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6CFDCA6" w14:textId="77777777" w:rsidR="006B5D1C" w:rsidRPr="00A03B2F" w:rsidRDefault="006B5D1C" w:rsidP="009325CA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3F507D3C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236" w:type="dxa"/>
          </w:tcPr>
          <w:p w14:paraId="0DE131BB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33D78A0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4,251</w:t>
            </w:r>
          </w:p>
        </w:tc>
      </w:tr>
      <w:tr w:rsidR="006B5D1C" w:rsidRPr="00A03B2F" w14:paraId="11E66067" w14:textId="77777777" w:rsidTr="00D53F18">
        <w:trPr>
          <w:trHeight w:val="245"/>
        </w:trPr>
        <w:tc>
          <w:tcPr>
            <w:tcW w:w="2160" w:type="dxa"/>
          </w:tcPr>
          <w:p w14:paraId="70197E6E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43E58" w14:textId="72830866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270" w:type="dxa"/>
          </w:tcPr>
          <w:p w14:paraId="2CA87D87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E4696D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4,251</w:t>
            </w:r>
          </w:p>
        </w:tc>
        <w:tc>
          <w:tcPr>
            <w:tcW w:w="236" w:type="dxa"/>
          </w:tcPr>
          <w:p w14:paraId="13AD5C15" w14:textId="77777777" w:rsidR="006B5D1C" w:rsidRPr="00A03B2F" w:rsidRDefault="006B5D1C" w:rsidP="009325CA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2512A" w14:textId="707AD62D" w:rsidR="006B5D1C" w:rsidRPr="00A03B2F" w:rsidRDefault="009745C3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4,526</w:t>
            </w:r>
          </w:p>
        </w:tc>
        <w:tc>
          <w:tcPr>
            <w:tcW w:w="236" w:type="dxa"/>
            <w:vAlign w:val="bottom"/>
          </w:tcPr>
          <w:p w14:paraId="5FE0B9A8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B3F568B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E7FDA4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9FA7309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1C2725" w14:textId="77777777" w:rsidR="006B5D1C" w:rsidRPr="00A03B2F" w:rsidRDefault="006B5D1C" w:rsidP="009325CA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0B16681F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A53125" w14:textId="77777777" w:rsidR="006B5D1C" w:rsidRPr="00A03B2F" w:rsidRDefault="006B5D1C" w:rsidP="009325CA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D5B480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71EF8FA7" w14:textId="77777777" w:rsidTr="009325CA">
        <w:trPr>
          <w:trHeight w:val="261"/>
        </w:trPr>
        <w:tc>
          <w:tcPr>
            <w:tcW w:w="2160" w:type="dxa"/>
          </w:tcPr>
          <w:p w14:paraId="4E0D0391" w14:textId="77777777" w:rsidR="006B5D1C" w:rsidRPr="00A03B2F" w:rsidRDefault="006B5D1C" w:rsidP="009325C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EBBB3" w14:textId="77777777" w:rsidR="006B5D1C" w:rsidRPr="00A03B2F" w:rsidRDefault="006B5D1C" w:rsidP="009325CA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B839CB1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31F03E6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7E560FB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C6292A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E262200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7F32981" w14:textId="77777777" w:rsidR="006B5D1C" w:rsidRPr="00A03B2F" w:rsidRDefault="006B5D1C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8BE2A1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F81E6C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7EFAD2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9094D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96C5F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63532EC" w14:textId="77777777" w:rsidR="006B5D1C" w:rsidRPr="00A03B2F" w:rsidRDefault="006B5D1C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5892BF4F" w14:textId="77777777" w:rsidTr="009325CA">
        <w:trPr>
          <w:trHeight w:val="261"/>
        </w:trPr>
        <w:tc>
          <w:tcPr>
            <w:tcW w:w="2160" w:type="dxa"/>
          </w:tcPr>
          <w:p w14:paraId="0E66E6B1" w14:textId="77777777" w:rsidR="006B5D1C" w:rsidRPr="00A03B2F" w:rsidRDefault="006B5D1C" w:rsidP="009325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ACD2DE" w14:textId="77777777" w:rsidR="006B5D1C" w:rsidRPr="00A03B2F" w:rsidRDefault="006B5D1C" w:rsidP="009325CA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225BD3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298AF1" w14:textId="77777777" w:rsidR="006B5D1C" w:rsidRPr="00A03B2F" w:rsidRDefault="006B5D1C" w:rsidP="009325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C3F87F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720FBC6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67BA63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1665189" w14:textId="77777777" w:rsidR="006B5D1C" w:rsidRPr="00A03B2F" w:rsidRDefault="006B5D1C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52F26D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22B0A8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3FA919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D46E592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E1E271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BB8B8B4" w14:textId="77777777" w:rsidR="006B5D1C" w:rsidRPr="00A03B2F" w:rsidRDefault="006B5D1C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D1C" w:rsidRPr="00A03B2F" w14:paraId="1132751A" w14:textId="77777777" w:rsidTr="009325CA">
        <w:trPr>
          <w:trHeight w:val="261"/>
        </w:trPr>
        <w:tc>
          <w:tcPr>
            <w:tcW w:w="2160" w:type="dxa"/>
          </w:tcPr>
          <w:p w14:paraId="10C22573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367E6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(860)</w:t>
            </w:r>
          </w:p>
        </w:tc>
        <w:tc>
          <w:tcPr>
            <w:tcW w:w="270" w:type="dxa"/>
          </w:tcPr>
          <w:p w14:paraId="0055A219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384DC2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0BF08D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181C3A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(860)</w:t>
            </w:r>
          </w:p>
        </w:tc>
        <w:tc>
          <w:tcPr>
            <w:tcW w:w="236" w:type="dxa"/>
            <w:vAlign w:val="bottom"/>
          </w:tcPr>
          <w:p w14:paraId="3BFFB017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B134615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748AC5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AFC53B3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(860)</w:t>
            </w:r>
          </w:p>
        </w:tc>
        <w:tc>
          <w:tcPr>
            <w:tcW w:w="236" w:type="dxa"/>
            <w:vAlign w:val="bottom"/>
          </w:tcPr>
          <w:p w14:paraId="4D23D357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6F9E39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15E6F2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6499DAB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(860)</w:t>
            </w:r>
          </w:p>
        </w:tc>
      </w:tr>
      <w:tr w:rsidR="006B5D1C" w:rsidRPr="00A03B2F" w14:paraId="210E657B" w14:textId="77777777" w:rsidTr="009325CA">
        <w:trPr>
          <w:trHeight w:val="261"/>
        </w:trPr>
        <w:tc>
          <w:tcPr>
            <w:tcW w:w="2160" w:type="dxa"/>
          </w:tcPr>
          <w:p w14:paraId="57C320F7" w14:textId="77777777" w:rsidR="006B5D1C" w:rsidRPr="00A03B2F" w:rsidRDefault="006B5D1C" w:rsidP="009325C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4783F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(860)</w:t>
            </w:r>
          </w:p>
        </w:tc>
        <w:tc>
          <w:tcPr>
            <w:tcW w:w="270" w:type="dxa"/>
          </w:tcPr>
          <w:p w14:paraId="391604E5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69059" w14:textId="77777777" w:rsidR="006B5D1C" w:rsidRPr="00A03B2F" w:rsidRDefault="006B5D1C" w:rsidP="009325C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9C60EE" w14:textId="77777777" w:rsidR="006B5D1C" w:rsidRPr="00A03B2F" w:rsidRDefault="006B5D1C" w:rsidP="009325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F3F95" w14:textId="77777777" w:rsidR="006B5D1C" w:rsidRPr="00A03B2F" w:rsidRDefault="006B5D1C" w:rsidP="00D53F1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(860)</w:t>
            </w:r>
          </w:p>
        </w:tc>
        <w:tc>
          <w:tcPr>
            <w:tcW w:w="236" w:type="dxa"/>
            <w:vAlign w:val="bottom"/>
          </w:tcPr>
          <w:p w14:paraId="7F772F03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A5377E9" w14:textId="77777777" w:rsidR="006B5D1C" w:rsidRPr="00A03B2F" w:rsidRDefault="006B5D1C" w:rsidP="009325CA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2BD5D4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FB6D1A0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94B606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B17E849" w14:textId="77777777" w:rsidR="006B5D1C" w:rsidRPr="00A03B2F" w:rsidRDefault="006B5D1C" w:rsidP="009325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3705C6" w14:textId="77777777" w:rsidR="006B5D1C" w:rsidRPr="00A03B2F" w:rsidRDefault="006B5D1C" w:rsidP="009325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CE53AD3" w14:textId="77777777" w:rsidR="006B5D1C" w:rsidRPr="00A03B2F" w:rsidRDefault="006B5D1C" w:rsidP="009325CA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5B37BFC" w14:textId="77777777" w:rsidR="006B5D1C" w:rsidRPr="00A03B2F" w:rsidRDefault="006B5D1C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0C1C7B" w14:textId="77777777" w:rsidR="00616A2E" w:rsidRPr="00A03B2F" w:rsidRDefault="00616A2E" w:rsidP="0061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A03B2F">
        <w:rPr>
          <w:rFonts w:asciiTheme="majorBidi" w:hAnsiTheme="majorBidi"/>
          <w:sz w:val="30"/>
          <w:szCs w:val="30"/>
        </w:rPr>
        <w:t xml:space="preserve">3 </w:t>
      </w:r>
      <w:r w:rsidRPr="00A03B2F">
        <w:rPr>
          <w:rFonts w:asciiTheme="majorBidi" w:hAnsiTheme="majorBidi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โดยใช้วิธีราคาซื้อขาย ณ วันที่ลงทุน</w:t>
      </w:r>
    </w:p>
    <w:p w14:paraId="393DD485" w14:textId="77777777" w:rsidR="00750401" w:rsidRPr="00A03B2F" w:rsidRDefault="00750401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49C3A" w14:textId="0316E865" w:rsidR="005234DD" w:rsidRPr="00A03B2F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E1B1A" w:rsidRPr="00A03B2F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A03B2F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สำหรับเงินลงทุนใน</w:t>
      </w:r>
      <w:r w:rsidR="00F76D3E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ตราสารหนี้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F76D3E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ตามมูลค่าสินทรัพย์สุทธิ</w:t>
      </w:r>
      <w:r w:rsidRPr="00A03B2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ณ วันที่รายงาน </w:t>
      </w:r>
      <w:r w:rsidR="00750401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และสำหรับ</w:t>
      </w:r>
      <w:r w:rsidR="00611925" w:rsidRPr="00A03B2F">
        <w:rPr>
          <w:rFonts w:asciiTheme="majorBidi" w:hAnsiTheme="majorBidi" w:hint="cs"/>
          <w:sz w:val="30"/>
          <w:szCs w:val="30"/>
          <w:cs/>
          <w:lang w:bidi="th-TH"/>
        </w:rPr>
        <w:t>สินทรัพย์อนุพันธ์และ</w:t>
      </w:r>
      <w:r w:rsidR="00750401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หนี้สินอนุพันธ์ โดยอ้างอิงราคาจากสถาบันการเงินตามมูลค่า</w:t>
      </w:r>
      <w:r w:rsidR="00C300D6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สินทรัพย์และ</w:t>
      </w:r>
      <w:r w:rsidR="00750401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หนี้สินสุทธิ ณ วันที่รายงาน</w:t>
      </w:r>
    </w:p>
    <w:p w14:paraId="0A481F6C" w14:textId="5276F83F" w:rsidR="005234DD" w:rsidRPr="00A03B2F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5C5BE4" w:rsidRPr="00A03B2F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A03B2F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</w:t>
      </w:r>
      <w:r w:rsidRPr="00A03B2F">
        <w:rPr>
          <w:rFonts w:ascii="Angsana New" w:hAnsi="Angsana New"/>
          <w:spacing w:val="-4"/>
          <w:sz w:val="30"/>
          <w:szCs w:val="30"/>
          <w:cs/>
          <w:lang w:bidi="th-TH"/>
        </w:rPr>
        <w:t>ตราสารทุน</w:t>
      </w:r>
      <w:r w:rsidR="00C300D6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ที่อยู่ในความต้องการของตลาด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โดยอ้างอิง</w:t>
      </w:r>
      <w:r w:rsidRPr="00A03B2F">
        <w:rPr>
          <w:rFonts w:ascii="Angsana New" w:hAnsi="Angsana New"/>
          <w:spacing w:val="-4"/>
          <w:sz w:val="30"/>
          <w:szCs w:val="30"/>
          <w:cs/>
          <w:lang w:bidi="th-TH"/>
        </w:rPr>
        <w:t>จากราคาซื้อขายที่ประกาศอยู่ในตลาดหลักทรัพย์ โดยใช้ราคาปิด ณ วันที่รายงาน</w:t>
      </w:r>
    </w:p>
    <w:p w14:paraId="2B6ED263" w14:textId="77777777" w:rsidR="005234DD" w:rsidRPr="00A03B2F" w:rsidRDefault="005234DD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89EB6B" w14:textId="77777777" w:rsidR="005234DD" w:rsidRPr="00A03B2F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7193E57" w14:textId="77777777" w:rsidR="005234DD" w:rsidRPr="00A03B2F" w:rsidRDefault="005234DD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795A9D" w14:textId="77777777" w:rsidR="005234DD" w:rsidRPr="00A03B2F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มีมูลค่าตามบัญชีใกล้เคียงกับมูลค่ายุติธรรม</w:t>
      </w:r>
    </w:p>
    <w:p w14:paraId="6095E5B1" w14:textId="77777777" w:rsidR="005234DD" w:rsidRPr="00A03B2F" w:rsidRDefault="005234DD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999B07" w14:textId="764B5805" w:rsidR="005234DD" w:rsidRPr="00A03B2F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37CA690" w14:textId="57A63E52" w:rsidR="009B6771" w:rsidRPr="00A03B2F" w:rsidRDefault="009B6771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D386AF" w14:textId="699F9DD4" w:rsidR="00D23C0A" w:rsidRPr="00A03B2F" w:rsidRDefault="00D23C0A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B76C60E" w14:textId="77777777" w:rsidR="007B0748" w:rsidRPr="00A03B2F" w:rsidRDefault="007B0748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896715" w14:textId="77777777" w:rsidR="008D42DA" w:rsidRPr="00A03B2F" w:rsidRDefault="00B014B5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กรอบการบริหารจัดการความเสี่ยง</w:t>
      </w:r>
    </w:p>
    <w:p w14:paraId="00D6A3E5" w14:textId="77777777" w:rsidR="00026D4F" w:rsidRPr="00A03B2F" w:rsidRDefault="00026D4F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66388D" w14:textId="2FC8D113" w:rsidR="00A51CD9" w:rsidRPr="00A03B2F" w:rsidRDefault="00A51CD9" w:rsidP="004C3E4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คณะกรรมการบริษัทของกลุ่ม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C3E49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</w:t>
      </w:r>
      <w:r w:rsidR="004C3E49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ติดตา</w:t>
      </w:r>
      <w:r w:rsidR="004C3E49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</w:t>
      </w:r>
      <w:r w:rsidR="004C3E49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าร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บริษัทอย่างสม่ำเสมอ</w:t>
      </w:r>
    </w:p>
    <w:p w14:paraId="5AA68E21" w14:textId="77777777" w:rsidR="007B0748" w:rsidRPr="00A03B2F" w:rsidRDefault="007B0748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8523FD" w14:textId="54F09931" w:rsidR="00BA2A97" w:rsidRPr="00A03B2F" w:rsidRDefault="00A51CD9" w:rsidP="00BA2A97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จัดทำขึ้นเพื่อระบุและวิเคราะห์ความเสี่ยงที่กลุ่ม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E8FBD88" w14:textId="77777777" w:rsidR="00F561B2" w:rsidRPr="00A03B2F" w:rsidRDefault="00F561B2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A93C6C" w14:textId="4EEA11CF" w:rsidR="006218DC" w:rsidRPr="00A03B2F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คณะกรรมการตรวจสอบของกลุ่ม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เผชิญอยู่ คณะกรรมการตรวจสอบของกลุ่ม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40E8B8" w14:textId="77777777" w:rsidR="00026D4F" w:rsidRPr="00A03B2F" w:rsidRDefault="00026D4F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800ED7" w14:textId="7CC63906" w:rsidR="00F561B2" w:rsidRPr="00A03B2F" w:rsidRDefault="00F561B2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p w14:paraId="2F1402AD" w14:textId="61701194" w:rsidR="00B707FC" w:rsidRPr="00A03B2F" w:rsidRDefault="000730E0" w:rsidP="00B7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Pr="00A03B2F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BA2A97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Pr="00A03B2F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5C5BE4" w:rsidRPr="00A03B2F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A03B2F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3232B1"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ความเสี่ยงด้านเครดิต</w:t>
      </w:r>
    </w:p>
    <w:p w14:paraId="12F55219" w14:textId="77777777" w:rsidR="008D42DA" w:rsidRPr="00A03B2F" w:rsidRDefault="008D42DA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52DD47" w14:textId="267A38C6" w:rsidR="006B3C2B" w:rsidRPr="00A03B2F" w:rsidRDefault="002C6EE8" w:rsidP="006B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F4722A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7B2EBC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และเงินลงทุนในตราสารหนี้ของกลุ่มบริษัท</w:t>
      </w:r>
    </w:p>
    <w:p w14:paraId="604E4520" w14:textId="3ED5CD17" w:rsidR="00F4722A" w:rsidRPr="00A03B2F" w:rsidRDefault="00F4722A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FFFBD5" w14:textId="0D4C2A9D" w:rsidR="00B707FC" w:rsidRPr="00A03B2F" w:rsidRDefault="00A74CCC" w:rsidP="007B2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03B2F">
        <w:rPr>
          <w:rFonts w:asciiTheme="majorBidi" w:hAnsiTheme="majorBidi"/>
          <w:spacing w:val="-4"/>
          <w:sz w:val="30"/>
          <w:szCs w:val="30"/>
          <w:cs/>
        </w:rPr>
        <w:t>(</w:t>
      </w:r>
      <w:r w:rsidR="00BA2A97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A03B2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A03B2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)</w:t>
      </w:r>
      <w:r w:rsidR="007B2EBC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</w:t>
      </w:r>
      <w:bookmarkStart w:id="9" w:name="_Hlk63796764"/>
    </w:p>
    <w:p w14:paraId="0E9F5217" w14:textId="77777777" w:rsidR="008D42DA" w:rsidRPr="00A03B2F" w:rsidRDefault="008D42DA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0D706C" w14:textId="18B9D05C" w:rsidR="003232B1" w:rsidRPr="00A03B2F" w:rsidRDefault="00B014B5" w:rsidP="00F56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7B2EBC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10893DC6" w14:textId="19A424E6" w:rsidR="0093412F" w:rsidRPr="00A03B2F" w:rsidRDefault="0093412F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B2BA8A" w14:textId="7C2A1887" w:rsidR="00026D4F" w:rsidRPr="00A03B2F" w:rsidRDefault="0093412F" w:rsidP="00A5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ค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ณะกรรมการบริหารความเสี่ยงกำหนดนโยบายด้านเครดิตเพื่อวิเคราะห์ความน่าเชื่อถือของลูกค้ารา</w:t>
      </w:r>
      <w:r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ย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ใหม่แต่ละรายก่อนที่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จะเสนอระยะเวลาและเงื่อนไข</w:t>
      </w:r>
      <w:r w:rsidR="002559B7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ทางการค้า</w:t>
      </w:r>
      <w:r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จะทบทวน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อันดับความน่าเชื่อถือภายนอก</w:t>
      </w:r>
      <w:r w:rsidR="00B014B5" w:rsidRPr="00A03B2F">
        <w:rPr>
          <w:rFonts w:asciiTheme="majorBidi" w:hAnsiTheme="majorBidi" w:hint="cs"/>
          <w:spacing w:val="2"/>
          <w:sz w:val="30"/>
          <w:szCs w:val="30"/>
          <w:cs/>
        </w:rPr>
        <w:t xml:space="preserve"> (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วงเงินยอดขาย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จะ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กำหนด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ไว้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สำหรับลูกค้าแต่ละรายและ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จะ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ทบทวน</w:t>
      </w:r>
      <w:r w:rsidR="00BA2A97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ทุก </w:t>
      </w:r>
      <w:r w:rsidR="00BA2A97" w:rsidRPr="00A03B2F">
        <w:rPr>
          <w:rFonts w:asciiTheme="majorBidi" w:hAnsiTheme="majorBidi" w:cstheme="majorBidi"/>
          <w:spacing w:val="2"/>
          <w:sz w:val="30"/>
          <w:szCs w:val="30"/>
        </w:rPr>
        <w:t xml:space="preserve">6 </w:t>
      </w:r>
      <w:r w:rsidR="00BA2A97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014B5" w:rsidRPr="00A03B2F">
        <w:rPr>
          <w:rFonts w:asciiTheme="majorBidi" w:hAnsiTheme="majorBidi" w:cstheme="majorBidi"/>
          <w:spacing w:val="2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B014B5" w:rsidRPr="00A03B2F">
        <w:rPr>
          <w:rFonts w:asciiTheme="majorBidi" w:hAnsiTheme="majorBidi" w:cstheme="majorBidi" w:hint="cs"/>
          <w:spacing w:val="2"/>
          <w:sz w:val="30"/>
          <w:szCs w:val="30"/>
          <w:cs/>
        </w:rPr>
        <w:t>คณะกรรมการบริหารความเสี่ยง</w:t>
      </w:r>
    </w:p>
    <w:p w14:paraId="4D207F0F" w14:textId="77777777" w:rsidR="007B0748" w:rsidRPr="00A03B2F" w:rsidRDefault="007B0748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9955F5B" w14:textId="2B8E0947" w:rsidR="003232B1" w:rsidRPr="00A03B2F" w:rsidRDefault="00B014B5" w:rsidP="00A5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จำกัดต่อความเสี่ยงด้านเครดิตของลูกหนี้การค้าด้วยการกำหนดระยะเวลาการจ่ายชำระสูงสุดที่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E1B1A" w:rsidRPr="00A03B2F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A03B2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8D6E5E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D6E5E" w:rsidRPr="00A03B2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0" w:name="_Hlk59433075"/>
      <w:r w:rsidR="008D6E5E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8D6E5E" w:rsidRPr="00A03B2F">
        <w:rPr>
          <w:rFonts w:asciiTheme="majorBidi" w:hAnsiTheme="majorBidi" w:cstheme="majorBidi"/>
          <w:spacing w:val="-4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BA2A97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8D6E5E" w:rsidRPr="00A03B2F">
        <w:rPr>
          <w:rFonts w:asciiTheme="majorBidi" w:hAnsiTheme="majorBidi" w:cstheme="majorBidi"/>
          <w:spacing w:val="-4"/>
          <w:sz w:val="30"/>
          <w:szCs w:val="30"/>
          <w:cs/>
        </w:rPr>
        <w:t>ลูกหนี้ที่มีรูปแบบของความเสี่ยงด้านเครดิตที่คล้ายคลึงกัน</w:t>
      </w:r>
      <w:bookmarkEnd w:id="10"/>
      <w:r w:rsidR="008D6E5E" w:rsidRPr="00A03B2F">
        <w:rPr>
          <w:rFonts w:asciiTheme="majorBidi" w:hAnsiTheme="majorBidi" w:cstheme="majorBidi"/>
          <w:spacing w:val="-4"/>
          <w:sz w:val="30"/>
          <w:szCs w:val="30"/>
          <w:cs/>
        </w:rPr>
        <w:t>และสะท้อน</w:t>
      </w:r>
      <w:r w:rsidR="008D6E5E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ผลแตกต่างระหว่างสภาวะเศรษฐกิจในอดีตที่ผ่านมา สภาวะ</w:t>
      </w:r>
      <w:r w:rsidR="0093412F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8D6E5E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9"/>
    </w:p>
    <w:p w14:paraId="05669544" w14:textId="77777777" w:rsidR="003232B1" w:rsidRPr="00A03B2F" w:rsidRDefault="003232B1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0E4D69" w14:textId="51041982" w:rsidR="00BA2A97" w:rsidRPr="00A03B2F" w:rsidRDefault="003569C5" w:rsidP="00934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firstLine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A03B2F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396F4DFA" w14:textId="77777777" w:rsidR="00F561B2" w:rsidRPr="00A03B2F" w:rsidRDefault="00F561B2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4A97E3" w14:textId="3AF06A19" w:rsidR="00F561B2" w:rsidRPr="00A03B2F" w:rsidRDefault="00F561B2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A03B2F">
        <w:rPr>
          <w:rFonts w:asciiTheme="majorBidi" w:hAnsiTheme="majorBidi" w:cstheme="majorBidi"/>
          <w:sz w:val="24"/>
          <w:szCs w:val="24"/>
        </w:rPr>
        <w:br w:type="page"/>
      </w:r>
    </w:p>
    <w:p w14:paraId="213F74F7" w14:textId="18F70C74" w:rsidR="00C96718" w:rsidRPr="00A03B2F" w:rsidRDefault="00C96718" w:rsidP="007B2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/>
          <w:spacing w:val="-4"/>
          <w:sz w:val="30"/>
          <w:szCs w:val="30"/>
          <w:cs/>
        </w:rPr>
        <w:t>(</w:t>
      </w: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.</w:t>
      </w:r>
      <w:r w:rsidRPr="00A03B2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.</w:t>
      </w:r>
      <w:r w:rsidRPr="00A03B2F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)</w:t>
      </w:r>
      <w:r w:rsidR="007B2EBC"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เงินลงทุนในตราสารหนี้</w:t>
      </w:r>
    </w:p>
    <w:p w14:paraId="1830F18D" w14:textId="60E5E615" w:rsidR="00C96718" w:rsidRPr="00A03B2F" w:rsidRDefault="00C96718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FAF08A" w14:textId="42C6300C" w:rsidR="00C96718" w:rsidRPr="00A03B2F" w:rsidRDefault="00C96718" w:rsidP="00934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และ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A03B2F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(</w:t>
      </w:r>
      <w:r w:rsidRPr="00A03B2F">
        <w:rPr>
          <w:rFonts w:asciiTheme="majorBidi" w:hAnsiTheme="majorBidi" w:cstheme="majorBidi"/>
          <w:spacing w:val="-4"/>
          <w:sz w:val="30"/>
          <w:szCs w:val="30"/>
        </w:rPr>
        <w:t>Investment grade credit rating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ตราสารอื่น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B5C3353" w14:textId="77777777" w:rsidR="001C05FD" w:rsidRPr="00A03B2F" w:rsidRDefault="001C05FD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55753F" w14:textId="585A0F30" w:rsidR="000776F9" w:rsidRPr="00A03B2F" w:rsidRDefault="000776F9" w:rsidP="007B2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03B2F">
        <w:rPr>
          <w:rFonts w:asciiTheme="majorBidi" w:hAnsiTheme="majorBidi"/>
          <w:spacing w:val="-4"/>
          <w:sz w:val="30"/>
          <w:szCs w:val="30"/>
          <w:cs/>
        </w:rPr>
        <w:t>(</w:t>
      </w:r>
      <w:r w:rsidR="00BA2A97" w:rsidRPr="00A03B2F">
        <w:rPr>
          <w:rFonts w:asciiTheme="majorBidi" w:hAnsiTheme="majorBidi" w:hint="cs"/>
          <w:spacing w:val="-4"/>
          <w:sz w:val="30"/>
          <w:szCs w:val="30"/>
          <w:cs/>
        </w:rPr>
        <w:t>ข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A03B2F">
        <w:rPr>
          <w:rFonts w:asciiTheme="majorBidi" w:hAnsiTheme="majorBidi"/>
          <w:spacing w:val="-4"/>
          <w:sz w:val="30"/>
          <w:szCs w:val="30"/>
        </w:rPr>
        <w:t>1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.</w:t>
      </w:r>
      <w:r w:rsidR="00C96718" w:rsidRPr="00A03B2F">
        <w:rPr>
          <w:rFonts w:asciiTheme="majorBidi" w:hAnsiTheme="majorBidi"/>
          <w:spacing w:val="-4"/>
          <w:sz w:val="30"/>
          <w:szCs w:val="30"/>
        </w:rPr>
        <w:t>3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)</w:t>
      </w:r>
      <w:r w:rsidR="007B2EBC" w:rsidRPr="00A03B2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01CB0CD0" w14:textId="77777777" w:rsidR="000776F9" w:rsidRPr="00A03B2F" w:rsidRDefault="000776F9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CA1B48" w14:textId="4B7B8C3A" w:rsidR="000776F9" w:rsidRPr="00A03B2F" w:rsidRDefault="000776F9" w:rsidP="00934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A03B2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/>
          <w:spacing w:val="-4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DBF66D5" w14:textId="12D8EA73" w:rsidR="005C3D96" w:rsidRPr="00A03B2F" w:rsidRDefault="005C3D96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C03798" w14:textId="39249455" w:rsidR="00B707FC" w:rsidRPr="00A03B2F" w:rsidRDefault="00026D4F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="00E55AE2" w:rsidRPr="00A03B2F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BA2A97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="00E55AE2" w:rsidRPr="00A03B2F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1E1B1A" w:rsidRPr="00A03B2F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E55AE2" w:rsidRPr="00A03B2F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3232B1"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="00E55AE2"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</w:t>
      </w:r>
      <w:r w:rsidR="00C708C9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ด้าน</w:t>
      </w:r>
      <w:r w:rsidR="00E55AE2"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สภาพคล่อง</w:t>
      </w:r>
    </w:p>
    <w:p w14:paraId="5E2D9A7C" w14:textId="77777777" w:rsidR="008D42DA" w:rsidRPr="00A03B2F" w:rsidRDefault="008D42DA" w:rsidP="00F561B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98B4BB" w14:textId="3A3A8679" w:rsidR="00E55AE2" w:rsidRPr="00A03B2F" w:rsidRDefault="00E55AE2" w:rsidP="0042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A03B2F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84061" w:rsidRPr="00A03B2F">
        <w:rPr>
          <w:rFonts w:ascii="Angsana New" w:hAnsi="Angsana New"/>
          <w:spacing w:val="-4"/>
          <w:sz w:val="30"/>
          <w:szCs w:val="30"/>
          <w:cs/>
        </w:rPr>
        <w:t>กำกับดูแล</w:t>
      </w:r>
      <w:r w:rsidRPr="00A03B2F">
        <w:rPr>
          <w:rFonts w:ascii="Angsana New" w:hAnsi="Angsana New"/>
          <w:spacing w:val="-4"/>
          <w:sz w:val="30"/>
          <w:szCs w:val="30"/>
          <w:cs/>
        </w:rPr>
        <w:t>ความเสี่ยงจากการขาดสภาพคล่อง</w:t>
      </w:r>
      <w:r w:rsidR="007B2EBC" w:rsidRPr="00A03B2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A03B2F">
        <w:rPr>
          <w:rFonts w:ascii="Angsana New" w:hAnsi="Angsana New"/>
          <w:spacing w:val="-4"/>
          <w:sz w:val="30"/>
          <w:szCs w:val="30"/>
          <w:cs/>
        </w:rPr>
        <w:t>รักษาระดับของเงินสดและรายการเทียบเท่</w:t>
      </w:r>
      <w:r w:rsidR="00B249D8" w:rsidRPr="00A03B2F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A03B2F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="00102195" w:rsidRPr="00A03B2F">
        <w:rPr>
          <w:rFonts w:ascii="Angsana New" w:hAnsi="Angsana New"/>
          <w:spacing w:val="-4"/>
          <w:sz w:val="30"/>
          <w:szCs w:val="30"/>
          <w:cs/>
        </w:rPr>
        <w:t>ที่ผู้บริหารพิจารณาว่า</w:t>
      </w:r>
      <w:r w:rsidRPr="00A03B2F">
        <w:rPr>
          <w:rFonts w:ascii="Angsana New" w:hAnsi="Angsana New"/>
          <w:spacing w:val="-4"/>
          <w:sz w:val="30"/>
          <w:szCs w:val="30"/>
          <w:cs/>
        </w:rPr>
        <w:t>เพียงพอ</w:t>
      </w:r>
      <w:r w:rsidR="00930C55" w:rsidRPr="00A03B2F">
        <w:rPr>
          <w:rFonts w:ascii="Angsana New" w:hAnsi="Angsana New"/>
          <w:spacing w:val="-4"/>
          <w:sz w:val="30"/>
          <w:szCs w:val="30"/>
          <w:cs/>
        </w:rPr>
        <w:t>ในการจัดหาเงินเพื่อใช้ใน</w:t>
      </w:r>
      <w:r w:rsidRPr="00A03B2F">
        <w:rPr>
          <w:rFonts w:ascii="Angsana New" w:hAnsi="Angsana New"/>
          <w:spacing w:val="-4"/>
          <w:sz w:val="30"/>
          <w:szCs w:val="30"/>
          <w:cs/>
        </w:rPr>
        <w:t>การดำเนินงานของ</w:t>
      </w:r>
      <w:r w:rsidRPr="00A03B2F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A03B2F">
        <w:rPr>
          <w:rFonts w:ascii="Angsana New" w:hAnsi="Angsana New"/>
          <w:spacing w:val="-4"/>
          <w:sz w:val="30"/>
          <w:szCs w:val="30"/>
          <w:cs/>
        </w:rPr>
        <w:t>บริษัท และ</w:t>
      </w:r>
      <w:r w:rsidR="00930C55" w:rsidRPr="00A03B2F">
        <w:rPr>
          <w:rFonts w:ascii="Angsana New" w:hAnsi="Angsana New" w:hint="cs"/>
          <w:spacing w:val="-4"/>
          <w:sz w:val="30"/>
          <w:szCs w:val="30"/>
          <w:cs/>
        </w:rPr>
        <w:t>ลด</w:t>
      </w:r>
      <w:r w:rsidRPr="00A03B2F">
        <w:rPr>
          <w:rFonts w:ascii="Angsana New" w:hAnsi="Angsana New"/>
          <w:spacing w:val="-4"/>
          <w:sz w:val="30"/>
          <w:szCs w:val="30"/>
          <w:cs/>
        </w:rPr>
        <w:t>ผลกระทบจากความผันผวนของกระแสเงินสด</w:t>
      </w:r>
    </w:p>
    <w:p w14:paraId="6107580A" w14:textId="72C872B4" w:rsidR="0093412F" w:rsidRPr="00A03B2F" w:rsidRDefault="00934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A03B2F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8A23B0D" w14:textId="0AFC876F" w:rsidR="000776F9" w:rsidRPr="00A03B2F" w:rsidRDefault="00E55AE2" w:rsidP="009A59A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03B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ณ</w:t>
      </w:r>
      <w:r w:rsidRPr="00A03B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วันที่รายงาน</w:t>
      </w:r>
      <w:r w:rsidRPr="00A03B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โด</w:t>
      </w:r>
      <w:r w:rsidR="00F4722A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ย</w:t>
      </w:r>
      <w:r w:rsidR="00F4722A" w:rsidRPr="00A03B2F">
        <w:rPr>
          <w:rFonts w:ascii="Angsana New" w:hAnsi="Angsana New"/>
          <w:spacing w:val="-4"/>
          <w:sz w:val="30"/>
          <w:szCs w:val="30"/>
          <w:cs/>
        </w:rPr>
        <w:br/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จำนวนเงินเป็นจำนวนขั้นต้นซึ่งไม่ได้คิดลด</w:t>
      </w:r>
      <w:r w:rsidRPr="00A03B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รวมดอกเบี้ยตามสัญญาและไม่รวมผลกระทบหาก</w:t>
      </w:r>
      <w:r w:rsidRPr="00A03B2F">
        <w:rPr>
          <w:rFonts w:ascii="Angsana New" w:hAnsi="Angsana New"/>
          <w:spacing w:val="-4"/>
          <w:sz w:val="30"/>
          <w:szCs w:val="30"/>
          <w:cs/>
          <w:lang w:bidi="th-TH"/>
        </w:rPr>
        <w:t>หักกลบตา</w:t>
      </w:r>
      <w:r w:rsidR="005B6B14" w:rsidRPr="00A03B2F">
        <w:rPr>
          <w:rFonts w:ascii="Angsana New" w:hAnsi="Angsana New" w:hint="cs"/>
          <w:spacing w:val="-4"/>
          <w:sz w:val="30"/>
          <w:szCs w:val="30"/>
          <w:cs/>
          <w:lang w:bidi="th-TH"/>
        </w:rPr>
        <w:t>ม</w:t>
      </w:r>
      <w:r w:rsidRPr="00A03B2F">
        <w:rPr>
          <w:rFonts w:ascii="Angsana New" w:hAnsi="Angsana New"/>
          <w:spacing w:val="-4"/>
          <w:sz w:val="30"/>
          <w:szCs w:val="30"/>
          <w:cs/>
          <w:lang w:bidi="th-TH"/>
        </w:rPr>
        <w:t>สัญญา</w:t>
      </w:r>
    </w:p>
    <w:p w14:paraId="3C6A27D6" w14:textId="77777777" w:rsidR="007B2EBC" w:rsidRPr="00A03B2F" w:rsidRDefault="007B2EBC" w:rsidP="00F9203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275DF" w:rsidRPr="00A03B2F" w14:paraId="2700D585" w14:textId="77777777" w:rsidTr="009A59A7">
        <w:trPr>
          <w:tblHeader/>
        </w:trPr>
        <w:tc>
          <w:tcPr>
            <w:tcW w:w="3425" w:type="dxa"/>
            <w:vAlign w:val="bottom"/>
          </w:tcPr>
          <w:p w14:paraId="1C290F63" w14:textId="4D241570" w:rsidR="000275DF" w:rsidRPr="00A03B2F" w:rsidRDefault="005D148D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Start w:id="11" w:name="_Hlk127478257"/>
          </w:p>
        </w:tc>
        <w:tc>
          <w:tcPr>
            <w:tcW w:w="5749" w:type="dxa"/>
            <w:gridSpan w:val="9"/>
            <w:vAlign w:val="bottom"/>
          </w:tcPr>
          <w:p w14:paraId="6E3FF758" w14:textId="1BC89D05" w:rsidR="000275DF" w:rsidRPr="00A03B2F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03B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</w:tr>
      <w:tr w:rsidR="00730DBC" w:rsidRPr="00A03B2F" w14:paraId="1162F572" w14:textId="77777777" w:rsidTr="007771C7">
        <w:trPr>
          <w:tblHeader/>
        </w:trPr>
        <w:tc>
          <w:tcPr>
            <w:tcW w:w="3425" w:type="dxa"/>
            <w:vAlign w:val="bottom"/>
          </w:tcPr>
          <w:p w14:paraId="047FC29D" w14:textId="55D085EA" w:rsidR="00730DBC" w:rsidRPr="00A03B2F" w:rsidRDefault="00730DBC" w:rsidP="00A52F25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E3B709B" w14:textId="2096D75B" w:rsidR="00730DBC" w:rsidRPr="00A03B2F" w:rsidRDefault="00730DBC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795BEC28" w14:textId="77777777" w:rsidR="00730DBC" w:rsidRPr="00A03B2F" w:rsidRDefault="00730DBC" w:rsidP="00A52F2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1F2CB686" w14:textId="01B42451" w:rsidR="00730DBC" w:rsidRPr="00A03B2F" w:rsidRDefault="00730DBC" w:rsidP="00A52F2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730DBC" w:rsidRPr="00A03B2F" w14:paraId="4F4B06EC" w14:textId="77777777" w:rsidTr="002D0A6E">
        <w:trPr>
          <w:tblHeader/>
        </w:trPr>
        <w:tc>
          <w:tcPr>
            <w:tcW w:w="3425" w:type="dxa"/>
            <w:vAlign w:val="bottom"/>
            <w:hideMark/>
          </w:tcPr>
          <w:p w14:paraId="4104F73B" w14:textId="77777777" w:rsidR="00730DBC" w:rsidRPr="00A03B2F" w:rsidRDefault="00730DBC" w:rsidP="002D0A6E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ณ วันที่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 xml:space="preserve"> 31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 </w:t>
            </w:r>
          </w:p>
        </w:tc>
        <w:tc>
          <w:tcPr>
            <w:tcW w:w="900" w:type="dxa"/>
            <w:vAlign w:val="bottom"/>
            <w:hideMark/>
          </w:tcPr>
          <w:p w14:paraId="768D6753" w14:textId="77777777" w:rsidR="00730DBC" w:rsidRPr="00A03B2F" w:rsidRDefault="00730DBC" w:rsidP="002D0A6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มูลค่า</w:t>
            </w:r>
          </w:p>
          <w:p w14:paraId="29C1D3A4" w14:textId="77777777" w:rsidR="00730DBC" w:rsidRPr="00A03B2F" w:rsidRDefault="00730DBC" w:rsidP="002D0A6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ตามบัญชี</w:t>
            </w:r>
          </w:p>
        </w:tc>
        <w:tc>
          <w:tcPr>
            <w:tcW w:w="272" w:type="dxa"/>
          </w:tcPr>
          <w:p w14:paraId="0BE0F10E" w14:textId="77777777" w:rsidR="00730DBC" w:rsidRPr="00A03B2F" w:rsidRDefault="00730DBC" w:rsidP="002D0A6E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  <w:hideMark/>
          </w:tcPr>
          <w:p w14:paraId="4F8C5B96" w14:textId="77777777" w:rsidR="00730DBC" w:rsidRPr="00A03B2F" w:rsidRDefault="00730DBC" w:rsidP="002D0A6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ภายใน </w:t>
            </w:r>
            <w:r w:rsidRPr="00A03B2F">
              <w:rPr>
                <w:rFonts w:ascii="Angsana New" w:hAnsi="Angsana New"/>
                <w:sz w:val="25"/>
                <w:szCs w:val="25"/>
              </w:rPr>
              <w:t>1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56A2577E" w14:textId="77777777" w:rsidR="00730DBC" w:rsidRPr="00A03B2F" w:rsidRDefault="00730DBC" w:rsidP="002D0A6E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vAlign w:val="bottom"/>
            <w:hideMark/>
          </w:tcPr>
          <w:p w14:paraId="2D0359FC" w14:textId="77777777" w:rsidR="00730DBC" w:rsidRPr="00A03B2F" w:rsidRDefault="00730DBC" w:rsidP="002D0A6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มากกว่า </w:t>
            </w:r>
            <w:r w:rsidRPr="00A03B2F">
              <w:rPr>
                <w:rFonts w:ascii="Angsana New" w:hAnsi="Angsana New"/>
                <w:sz w:val="25"/>
                <w:szCs w:val="25"/>
              </w:rPr>
              <w:t>1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 ปี แต่ไม่เกิน </w:t>
            </w:r>
            <w:r w:rsidRPr="00A03B2F">
              <w:rPr>
                <w:rFonts w:ascii="Angsana New" w:hAnsi="Angsana New"/>
                <w:sz w:val="25"/>
                <w:szCs w:val="25"/>
              </w:rPr>
              <w:t xml:space="preserve">5 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49FF0E2" w14:textId="77777777" w:rsidR="00730DBC" w:rsidRPr="00A03B2F" w:rsidRDefault="00730DBC" w:rsidP="002D0A6E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vAlign w:val="bottom"/>
            <w:hideMark/>
          </w:tcPr>
          <w:p w14:paraId="36E91439" w14:textId="77777777" w:rsidR="00730DBC" w:rsidRPr="00A03B2F" w:rsidRDefault="00730DBC" w:rsidP="002D0A6E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มากกว่า</w:t>
            </w:r>
            <w:r w:rsidRPr="00A03B2F">
              <w:rPr>
                <w:rFonts w:ascii="Angsana New" w:hAnsi="Angsana New"/>
                <w:sz w:val="25"/>
                <w:szCs w:val="25"/>
              </w:rPr>
              <w:t xml:space="preserve"> 5 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6B9ADF1" w14:textId="77777777" w:rsidR="00730DBC" w:rsidRPr="00A03B2F" w:rsidRDefault="00730DBC" w:rsidP="002D0A6E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vAlign w:val="bottom"/>
            <w:hideMark/>
          </w:tcPr>
          <w:p w14:paraId="3C52CB38" w14:textId="77777777" w:rsidR="00730DBC" w:rsidRPr="00A03B2F" w:rsidRDefault="00730DBC" w:rsidP="002D0A6E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730DBC" w:rsidRPr="00A03B2F" w14:paraId="2C6FF9D2" w14:textId="77777777" w:rsidTr="009A59A7">
        <w:trPr>
          <w:tblHeader/>
        </w:trPr>
        <w:tc>
          <w:tcPr>
            <w:tcW w:w="3425" w:type="dxa"/>
            <w:vAlign w:val="bottom"/>
          </w:tcPr>
          <w:p w14:paraId="58475681" w14:textId="77777777" w:rsidR="00730DBC" w:rsidRPr="00A03B2F" w:rsidRDefault="00730DBC" w:rsidP="00A52F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43CE8282" w14:textId="77777777" w:rsidR="00730DBC" w:rsidRPr="00A03B2F" w:rsidRDefault="00730DBC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2" w:type="dxa"/>
          </w:tcPr>
          <w:p w14:paraId="6471816D" w14:textId="77777777" w:rsidR="00730DBC" w:rsidRPr="00A03B2F" w:rsidRDefault="00730DBC" w:rsidP="00A52F2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717F2862" w14:textId="77777777" w:rsidR="00730DBC" w:rsidRPr="00A03B2F" w:rsidRDefault="00730DBC" w:rsidP="00A52F2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2" w:type="dxa"/>
          </w:tcPr>
          <w:p w14:paraId="363D261F" w14:textId="77777777" w:rsidR="00730DBC" w:rsidRPr="00A03B2F" w:rsidRDefault="00730DBC" w:rsidP="00A52F2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vAlign w:val="bottom"/>
          </w:tcPr>
          <w:p w14:paraId="62EC4A1A" w14:textId="77777777" w:rsidR="00730DBC" w:rsidRPr="00A03B2F" w:rsidRDefault="00730DBC" w:rsidP="007024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1" w:type="dxa"/>
            <w:vAlign w:val="bottom"/>
          </w:tcPr>
          <w:p w14:paraId="1DE3B54B" w14:textId="77777777" w:rsidR="00730DBC" w:rsidRPr="00A03B2F" w:rsidRDefault="00730DBC" w:rsidP="00A52F2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vAlign w:val="bottom"/>
          </w:tcPr>
          <w:p w14:paraId="43AEBCA9" w14:textId="77777777" w:rsidR="00730DBC" w:rsidRPr="00A03B2F" w:rsidRDefault="00730DBC" w:rsidP="00A52F2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63" w:type="dxa"/>
            <w:vAlign w:val="bottom"/>
          </w:tcPr>
          <w:p w14:paraId="21888500" w14:textId="77777777" w:rsidR="00730DBC" w:rsidRPr="00A03B2F" w:rsidRDefault="00730DBC" w:rsidP="00A52F2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vAlign w:val="bottom"/>
          </w:tcPr>
          <w:p w14:paraId="0D63102B" w14:textId="77777777" w:rsidR="00730DBC" w:rsidRPr="00A03B2F" w:rsidRDefault="00730DBC" w:rsidP="00A52F2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275DF" w:rsidRPr="00A03B2F" w14:paraId="24B2E3BF" w14:textId="77777777" w:rsidTr="009A59A7">
        <w:trPr>
          <w:tblHeader/>
        </w:trPr>
        <w:tc>
          <w:tcPr>
            <w:tcW w:w="3425" w:type="dxa"/>
          </w:tcPr>
          <w:p w14:paraId="1C6EC3D3" w14:textId="77777777" w:rsidR="000275DF" w:rsidRPr="00A03B2F" w:rsidRDefault="000275DF" w:rsidP="0063624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605B2BF9" w14:textId="7EC25454" w:rsidR="000275DF" w:rsidRPr="00A03B2F" w:rsidRDefault="000275DF" w:rsidP="00B720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3B2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636243" w:rsidRPr="00A03B2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A03B2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bookmarkEnd w:id="11"/>
      <w:tr w:rsidR="000275DF" w:rsidRPr="00A03B2F" w14:paraId="40CD21D0" w14:textId="77777777" w:rsidTr="009A59A7">
        <w:tc>
          <w:tcPr>
            <w:tcW w:w="3425" w:type="dxa"/>
          </w:tcPr>
          <w:p w14:paraId="7DD7ECA0" w14:textId="42D4F777" w:rsidR="000275DF" w:rsidRPr="00A03B2F" w:rsidRDefault="000275DF" w:rsidP="006362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AB29EB"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5749" w:type="dxa"/>
            <w:gridSpan w:val="9"/>
          </w:tcPr>
          <w:p w14:paraId="5F9DB8F3" w14:textId="77777777" w:rsidR="000275DF" w:rsidRPr="00A03B2F" w:rsidRDefault="000275DF" w:rsidP="00A5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75DF" w:rsidRPr="00A03B2F" w14:paraId="571761CC" w14:textId="77777777" w:rsidTr="009A59A7">
        <w:tc>
          <w:tcPr>
            <w:tcW w:w="3425" w:type="dxa"/>
            <w:hideMark/>
          </w:tcPr>
          <w:p w14:paraId="1896F2BF" w14:textId="77777777" w:rsidR="000275DF" w:rsidRPr="00A03B2F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71EB361E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67880798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6898453B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34A4E1AB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347232EA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" w:type="dxa"/>
          </w:tcPr>
          <w:p w14:paraId="1C181406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62C4FBED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" w:type="dxa"/>
          </w:tcPr>
          <w:p w14:paraId="3A019375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6982B99B" w14:textId="77777777" w:rsidR="000275DF" w:rsidRPr="00A03B2F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70496" w:rsidRPr="00A03B2F" w14:paraId="70BC0AFE" w14:textId="77777777" w:rsidTr="009A59A7">
        <w:tc>
          <w:tcPr>
            <w:tcW w:w="3425" w:type="dxa"/>
            <w:hideMark/>
          </w:tcPr>
          <w:p w14:paraId="16247CEF" w14:textId="77777777" w:rsidR="00E70496" w:rsidRPr="00A03B2F" w:rsidRDefault="00E70496" w:rsidP="00E70496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10D99433" w14:textId="3C19DD41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461,377</w:t>
            </w:r>
          </w:p>
        </w:tc>
        <w:tc>
          <w:tcPr>
            <w:tcW w:w="272" w:type="dxa"/>
          </w:tcPr>
          <w:p w14:paraId="061724EC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40F034A5" w14:textId="7BC7F81F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461,377</w:t>
            </w:r>
          </w:p>
        </w:tc>
        <w:tc>
          <w:tcPr>
            <w:tcW w:w="272" w:type="dxa"/>
          </w:tcPr>
          <w:p w14:paraId="5A207FA6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2BCDD7C0" w14:textId="1AF34DB8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12DAAF6E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6A88B7CB" w14:textId="02F94192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19FFE6BA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09432A57" w14:textId="3D8A3986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461,377</w:t>
            </w:r>
          </w:p>
        </w:tc>
      </w:tr>
      <w:tr w:rsidR="00E70496" w:rsidRPr="00A03B2F" w14:paraId="00D52AEC" w14:textId="77777777" w:rsidTr="009A59A7">
        <w:tc>
          <w:tcPr>
            <w:tcW w:w="3425" w:type="dxa"/>
          </w:tcPr>
          <w:p w14:paraId="5684F268" w14:textId="38E78C68" w:rsidR="00E70496" w:rsidRPr="00A03B2F" w:rsidRDefault="00E70496" w:rsidP="00E70496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เจ้าหนี้</w:t>
            </w:r>
            <w:r w:rsidR="00BD6AB5" w:rsidRPr="00A03B2F">
              <w:rPr>
                <w:rFonts w:ascii="Angsana New" w:hAnsi="Angsana New"/>
                <w:sz w:val="25"/>
                <w:szCs w:val="25"/>
                <w:cs/>
              </w:rPr>
              <w:t>หมุนเวียน</w:t>
            </w: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900" w:type="dxa"/>
          </w:tcPr>
          <w:p w14:paraId="45546D1A" w14:textId="39FDD571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</w:t>
            </w:r>
            <w:r w:rsidR="002A7EE5" w:rsidRPr="00A03B2F">
              <w:rPr>
                <w:rFonts w:ascii="Angsana New" w:hAnsi="Angsana New"/>
                <w:sz w:val="25"/>
                <w:szCs w:val="25"/>
              </w:rPr>
              <w:t>59</w:t>
            </w:r>
            <w:r w:rsidRPr="00A03B2F">
              <w:rPr>
                <w:rFonts w:ascii="Angsana New" w:hAnsi="Angsana New"/>
                <w:sz w:val="25"/>
                <w:szCs w:val="25"/>
              </w:rPr>
              <w:t>,</w:t>
            </w:r>
            <w:r w:rsidR="00117ABA" w:rsidRPr="00A03B2F">
              <w:rPr>
                <w:rFonts w:ascii="Angsana New" w:hAnsi="Angsana New"/>
                <w:sz w:val="25"/>
                <w:szCs w:val="25"/>
              </w:rPr>
              <w:t>109</w:t>
            </w:r>
          </w:p>
        </w:tc>
        <w:tc>
          <w:tcPr>
            <w:tcW w:w="272" w:type="dxa"/>
          </w:tcPr>
          <w:p w14:paraId="52EA58CF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035DD94A" w14:textId="68DB5EEB" w:rsidR="00E70496" w:rsidRPr="00A03B2F" w:rsidRDefault="002A7EE5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759,</w:t>
            </w:r>
            <w:r w:rsidR="00117ABA" w:rsidRPr="00A03B2F">
              <w:rPr>
                <w:rFonts w:ascii="Angsana New" w:hAnsi="Angsana New"/>
                <w:sz w:val="25"/>
                <w:szCs w:val="25"/>
              </w:rPr>
              <w:t>109</w:t>
            </w:r>
          </w:p>
        </w:tc>
        <w:tc>
          <w:tcPr>
            <w:tcW w:w="272" w:type="dxa"/>
          </w:tcPr>
          <w:p w14:paraId="4265A86D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50FB2E72" w14:textId="63D6B415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4F31A4E1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3E8F20EF" w14:textId="3EC77F6B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13EF3875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5B55ACDB" w14:textId="72BA5A8D" w:rsidR="00E70496" w:rsidRPr="00A03B2F" w:rsidRDefault="002A7EE5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759,</w:t>
            </w:r>
            <w:r w:rsidR="00117ABA" w:rsidRPr="00A03B2F">
              <w:rPr>
                <w:rFonts w:ascii="Angsana New" w:hAnsi="Angsana New"/>
                <w:sz w:val="25"/>
                <w:szCs w:val="25"/>
              </w:rPr>
              <w:t>109</w:t>
            </w:r>
          </w:p>
        </w:tc>
      </w:tr>
      <w:tr w:rsidR="00E70496" w:rsidRPr="00A03B2F" w14:paraId="3CE5441A" w14:textId="77777777" w:rsidTr="009A59A7">
        <w:tc>
          <w:tcPr>
            <w:tcW w:w="3425" w:type="dxa"/>
            <w:hideMark/>
          </w:tcPr>
          <w:p w14:paraId="4D22B287" w14:textId="06F55E09" w:rsidR="00E70496" w:rsidRPr="00A03B2F" w:rsidRDefault="00E70496" w:rsidP="00E70496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4727D343" w14:textId="6BE0D5D0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  <w:tc>
          <w:tcPr>
            <w:tcW w:w="272" w:type="dxa"/>
          </w:tcPr>
          <w:p w14:paraId="5DE09298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0B64C895" w14:textId="3FE0C893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  <w:tc>
          <w:tcPr>
            <w:tcW w:w="272" w:type="dxa"/>
          </w:tcPr>
          <w:p w14:paraId="346FBD2B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3DB8E793" w14:textId="2D7B984E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7998BAC8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73427653" w14:textId="798EA733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57C24F1A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54618983" w14:textId="70B13893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</w:tr>
      <w:tr w:rsidR="000F7394" w:rsidRPr="00A03B2F" w14:paraId="3FCD232D" w14:textId="77777777" w:rsidTr="009A59A7">
        <w:trPr>
          <w:trHeight w:val="119"/>
        </w:trPr>
        <w:tc>
          <w:tcPr>
            <w:tcW w:w="3425" w:type="dxa"/>
          </w:tcPr>
          <w:p w14:paraId="50C34449" w14:textId="25470C4C" w:rsidR="000F7394" w:rsidRPr="00A03B2F" w:rsidRDefault="000F7394" w:rsidP="00E70496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6E1F8E17" w14:textId="4B132026" w:rsidR="000F7394" w:rsidRPr="00A03B2F" w:rsidRDefault="000F7394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1,110,198</w:t>
            </w:r>
          </w:p>
        </w:tc>
        <w:tc>
          <w:tcPr>
            <w:tcW w:w="272" w:type="dxa"/>
            <w:vAlign w:val="bottom"/>
          </w:tcPr>
          <w:p w14:paraId="4B9B05EF" w14:textId="77777777" w:rsidR="000F7394" w:rsidRPr="00A03B2F" w:rsidRDefault="000F7394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153F8C27" w14:textId="79B96835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46,800</w:t>
            </w:r>
          </w:p>
        </w:tc>
        <w:tc>
          <w:tcPr>
            <w:tcW w:w="272" w:type="dxa"/>
            <w:vAlign w:val="bottom"/>
          </w:tcPr>
          <w:p w14:paraId="41F05DFA" w14:textId="77777777" w:rsidR="000F7394" w:rsidRPr="00A03B2F" w:rsidRDefault="000F7394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vAlign w:val="bottom"/>
          </w:tcPr>
          <w:p w14:paraId="3D52274C" w14:textId="4587C9B6" w:rsidR="000F7394" w:rsidRPr="00A03B2F" w:rsidRDefault="000F7394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27</w:t>
            </w:r>
            <w:r w:rsidRPr="00A03B2F">
              <w:rPr>
                <w:rFonts w:ascii="Angsana New" w:hAnsi="Angsana New"/>
                <w:sz w:val="25"/>
                <w:szCs w:val="25"/>
              </w:rPr>
              <w:t>,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87</w:t>
            </w:r>
            <w:r w:rsidRPr="00A03B2F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41" w:type="dxa"/>
            <w:vAlign w:val="bottom"/>
          </w:tcPr>
          <w:p w14:paraId="13BA6288" w14:textId="77777777" w:rsidR="000F7394" w:rsidRPr="00A03B2F" w:rsidRDefault="000F7394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vAlign w:val="bottom"/>
          </w:tcPr>
          <w:p w14:paraId="7062BFAA" w14:textId="4C4318BD" w:rsidR="000F7394" w:rsidRPr="00A03B2F" w:rsidRDefault="000F7394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3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35</w:t>
            </w:r>
            <w:r w:rsidRPr="00A03B2F">
              <w:rPr>
                <w:rFonts w:ascii="Angsana New" w:hAnsi="Angsana New"/>
                <w:sz w:val="25"/>
                <w:szCs w:val="25"/>
              </w:rPr>
              <w:t>,5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2</w:t>
            </w:r>
            <w:r w:rsidRPr="00A03B2F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63" w:type="dxa"/>
            <w:vAlign w:val="bottom"/>
          </w:tcPr>
          <w:p w14:paraId="175FC8CF" w14:textId="77777777" w:rsidR="000F7394" w:rsidRPr="00A03B2F" w:rsidRDefault="000F7394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vAlign w:val="bottom"/>
          </w:tcPr>
          <w:p w14:paraId="50A75DFA" w14:textId="0C3240F5" w:rsidR="000F7394" w:rsidRPr="00A03B2F" w:rsidRDefault="000F7394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1,110,198</w:t>
            </w:r>
          </w:p>
        </w:tc>
      </w:tr>
      <w:tr w:rsidR="00E70496" w:rsidRPr="00A03B2F" w14:paraId="0E27F53D" w14:textId="77777777" w:rsidTr="009A59A7">
        <w:tc>
          <w:tcPr>
            <w:tcW w:w="3425" w:type="dxa"/>
            <w:hideMark/>
          </w:tcPr>
          <w:p w14:paraId="20BE252A" w14:textId="6306E112" w:rsidR="00E70496" w:rsidRPr="00A03B2F" w:rsidRDefault="00E70496" w:rsidP="00E70496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920D" w14:textId="76A36F2E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222,623</w:t>
            </w:r>
          </w:p>
        </w:tc>
        <w:tc>
          <w:tcPr>
            <w:tcW w:w="272" w:type="dxa"/>
          </w:tcPr>
          <w:p w14:paraId="7983D5BC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B8568" w14:textId="591A010D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93,670</w:t>
            </w:r>
          </w:p>
        </w:tc>
        <w:tc>
          <w:tcPr>
            <w:tcW w:w="272" w:type="dxa"/>
          </w:tcPr>
          <w:p w14:paraId="3C29C737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C5A0E" w14:textId="01846C5D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140,491</w:t>
            </w:r>
          </w:p>
        </w:tc>
        <w:tc>
          <w:tcPr>
            <w:tcW w:w="241" w:type="dxa"/>
          </w:tcPr>
          <w:p w14:paraId="1FA79318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2C88C" w14:textId="126ECBF9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1D9491FB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10C0B" w14:textId="6319A13C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234,161</w:t>
            </w:r>
          </w:p>
        </w:tc>
      </w:tr>
      <w:tr w:rsidR="00E70496" w:rsidRPr="00A03B2F" w14:paraId="63708C7B" w14:textId="77777777" w:rsidTr="009A59A7">
        <w:tc>
          <w:tcPr>
            <w:tcW w:w="3425" w:type="dxa"/>
          </w:tcPr>
          <w:p w14:paraId="2DF7E693" w14:textId="77777777" w:rsidR="00E70496" w:rsidRPr="00A03B2F" w:rsidRDefault="00E70496" w:rsidP="00E70496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5ED6" w14:textId="785558F8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</w:t>
            </w:r>
            <w:r w:rsidR="000F7804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723,</w:t>
            </w:r>
            <w:r w:rsidR="00117ABA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307</w:t>
            </w:r>
          </w:p>
        </w:tc>
        <w:tc>
          <w:tcPr>
            <w:tcW w:w="272" w:type="dxa"/>
          </w:tcPr>
          <w:p w14:paraId="5823EB84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147F" w14:textId="12B27D1A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1,</w:t>
            </w:r>
            <w:r w:rsidR="002A7EE5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53</w:t>
            </w:r>
            <w:r w:rsidR="00117ABA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0,956</w:t>
            </w:r>
          </w:p>
        </w:tc>
        <w:tc>
          <w:tcPr>
            <w:tcW w:w="272" w:type="dxa"/>
          </w:tcPr>
          <w:p w14:paraId="5E923B67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DD495" w14:textId="175B99BE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68</w:t>
            </w: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36</w:t>
            </w: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41" w:type="dxa"/>
          </w:tcPr>
          <w:p w14:paraId="66D11CC3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4D5C" w14:textId="7889DEC5" w:rsidR="00E70496" w:rsidRPr="00A03B2F" w:rsidRDefault="00E70496" w:rsidP="00E7049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35</w:t>
            </w: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52</w:t>
            </w: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63" w:type="dxa"/>
          </w:tcPr>
          <w:p w14:paraId="3A29D189" w14:textId="77777777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84C35" w14:textId="4E6EF4B0" w:rsidR="00E70496" w:rsidRPr="00A03B2F" w:rsidRDefault="00E70496" w:rsidP="00E7049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</w:t>
            </w:r>
            <w:r w:rsidR="002A7EE5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73</w:t>
            </w:r>
            <w:r w:rsidR="00117ABA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4,845</w:t>
            </w:r>
          </w:p>
        </w:tc>
      </w:tr>
      <w:tr w:rsidR="002749A7" w:rsidRPr="00A03B2F" w14:paraId="64283C44" w14:textId="77777777" w:rsidTr="009A59A7">
        <w:tc>
          <w:tcPr>
            <w:tcW w:w="3425" w:type="dxa"/>
          </w:tcPr>
          <w:p w14:paraId="4A4846B8" w14:textId="77777777" w:rsidR="002749A7" w:rsidRPr="00A03B2F" w:rsidRDefault="002749A7" w:rsidP="002749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49" w:type="dxa"/>
            <w:gridSpan w:val="9"/>
          </w:tcPr>
          <w:p w14:paraId="51CDEDCA" w14:textId="77777777" w:rsidR="002749A7" w:rsidRPr="00A03B2F" w:rsidRDefault="002749A7" w:rsidP="0027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749A7" w:rsidRPr="00A03B2F" w14:paraId="19F1F514" w14:textId="77777777" w:rsidTr="009A59A7">
        <w:tc>
          <w:tcPr>
            <w:tcW w:w="3425" w:type="dxa"/>
          </w:tcPr>
          <w:p w14:paraId="58312EAD" w14:textId="00F8FC1B" w:rsidR="002749A7" w:rsidRPr="00A03B2F" w:rsidRDefault="002749A7" w:rsidP="002749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AB29EB"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7</w:t>
            </w:r>
          </w:p>
        </w:tc>
        <w:tc>
          <w:tcPr>
            <w:tcW w:w="5749" w:type="dxa"/>
            <w:gridSpan w:val="9"/>
          </w:tcPr>
          <w:p w14:paraId="71D881A1" w14:textId="77777777" w:rsidR="002749A7" w:rsidRPr="00A03B2F" w:rsidRDefault="002749A7" w:rsidP="0027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749A7" w:rsidRPr="00A03B2F" w14:paraId="79B1150A" w14:textId="77777777" w:rsidTr="009A59A7">
        <w:tc>
          <w:tcPr>
            <w:tcW w:w="3425" w:type="dxa"/>
            <w:hideMark/>
          </w:tcPr>
          <w:p w14:paraId="7253AFD8" w14:textId="77777777" w:rsidR="002749A7" w:rsidRPr="00A03B2F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0F8DD86C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4FB470E3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585BA382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4E9C9368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67CFED2C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" w:type="dxa"/>
          </w:tcPr>
          <w:p w14:paraId="2ECA9C82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2DE2F3CE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" w:type="dxa"/>
          </w:tcPr>
          <w:p w14:paraId="76AFF1BC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56D9B993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B29EB" w:rsidRPr="00A03B2F" w14:paraId="54F11F8E" w14:textId="77777777" w:rsidTr="009A59A7">
        <w:tc>
          <w:tcPr>
            <w:tcW w:w="3425" w:type="dxa"/>
            <w:hideMark/>
          </w:tcPr>
          <w:p w14:paraId="19811C44" w14:textId="77777777" w:rsidR="00AB29EB" w:rsidRPr="00A03B2F" w:rsidRDefault="00AB29EB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09262B75" w14:textId="49026FC3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327,541</w:t>
            </w:r>
          </w:p>
        </w:tc>
        <w:tc>
          <w:tcPr>
            <w:tcW w:w="272" w:type="dxa"/>
          </w:tcPr>
          <w:p w14:paraId="185DD750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6319C731" w14:textId="27CC77D3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327,541</w:t>
            </w:r>
          </w:p>
        </w:tc>
        <w:tc>
          <w:tcPr>
            <w:tcW w:w="272" w:type="dxa"/>
          </w:tcPr>
          <w:p w14:paraId="6EFB864E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425C4091" w14:textId="0E3154D5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6825D99C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0F1A14D6" w14:textId="550643B2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769DFD14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2602CFF8" w14:textId="36D257BD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327,541</w:t>
            </w:r>
          </w:p>
        </w:tc>
      </w:tr>
      <w:tr w:rsidR="00AB29EB" w:rsidRPr="00A03B2F" w14:paraId="62B60320" w14:textId="77777777" w:rsidTr="009A59A7">
        <w:tc>
          <w:tcPr>
            <w:tcW w:w="3425" w:type="dxa"/>
          </w:tcPr>
          <w:p w14:paraId="7CEA8302" w14:textId="7BAE6A7F" w:rsidR="00AB29EB" w:rsidRPr="00A03B2F" w:rsidRDefault="00BD6AB5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เจ้าหนี้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>หมุนเวียน</w:t>
            </w: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900" w:type="dxa"/>
          </w:tcPr>
          <w:p w14:paraId="4BB0D970" w14:textId="554BBC2B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979,536</w:t>
            </w:r>
          </w:p>
        </w:tc>
        <w:tc>
          <w:tcPr>
            <w:tcW w:w="272" w:type="dxa"/>
          </w:tcPr>
          <w:p w14:paraId="5A928550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42112FEB" w14:textId="778D789E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979,536</w:t>
            </w:r>
          </w:p>
        </w:tc>
        <w:tc>
          <w:tcPr>
            <w:tcW w:w="272" w:type="dxa"/>
          </w:tcPr>
          <w:p w14:paraId="28682CC1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3F89AE8C" w14:textId="40B8F7BA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1FFA00CF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54FDD7C5" w14:textId="2D1DCFE1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294B80DA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509AEE55" w14:textId="40393CB1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979,536</w:t>
            </w:r>
          </w:p>
        </w:tc>
      </w:tr>
      <w:tr w:rsidR="00AB29EB" w:rsidRPr="00A03B2F" w14:paraId="620E9D7A" w14:textId="77777777" w:rsidTr="009A59A7">
        <w:tc>
          <w:tcPr>
            <w:tcW w:w="3425" w:type="dxa"/>
            <w:hideMark/>
          </w:tcPr>
          <w:p w14:paraId="415468D9" w14:textId="77777777" w:rsidR="00AB29EB" w:rsidRPr="00A03B2F" w:rsidRDefault="00AB29EB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E4713A3" w14:textId="4457A1AE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  <w:tc>
          <w:tcPr>
            <w:tcW w:w="272" w:type="dxa"/>
          </w:tcPr>
          <w:p w14:paraId="67C94701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2FB5D5B2" w14:textId="37F752D0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  <w:tc>
          <w:tcPr>
            <w:tcW w:w="272" w:type="dxa"/>
          </w:tcPr>
          <w:p w14:paraId="6DD3C974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70E46564" w14:textId="35922221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0512B015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38F9C7C2" w14:textId="66EF386D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617124CE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4C9DF00A" w14:textId="01A890AC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</w:tr>
      <w:tr w:rsidR="000F7394" w:rsidRPr="00A03B2F" w14:paraId="6DBA2B9A" w14:textId="77777777" w:rsidTr="009A59A7">
        <w:trPr>
          <w:trHeight w:val="119"/>
        </w:trPr>
        <w:tc>
          <w:tcPr>
            <w:tcW w:w="3425" w:type="dxa"/>
          </w:tcPr>
          <w:p w14:paraId="0B2FEBED" w14:textId="3748A8F9" w:rsidR="000F7394" w:rsidRPr="00A03B2F" w:rsidRDefault="000F7394" w:rsidP="000F7394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487A94ED" w14:textId="26A449AA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649,223</w:t>
            </w:r>
          </w:p>
        </w:tc>
        <w:tc>
          <w:tcPr>
            <w:tcW w:w="272" w:type="dxa"/>
            <w:vAlign w:val="bottom"/>
          </w:tcPr>
          <w:p w14:paraId="21B019EC" w14:textId="77777777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7BDF33B2" w14:textId="2FB907B6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34,000</w:t>
            </w:r>
          </w:p>
        </w:tc>
        <w:tc>
          <w:tcPr>
            <w:tcW w:w="272" w:type="dxa"/>
            <w:vAlign w:val="bottom"/>
          </w:tcPr>
          <w:p w14:paraId="3CCF2003" w14:textId="77777777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710BDFBD" w14:textId="41E5E991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29,223</w:t>
            </w:r>
          </w:p>
        </w:tc>
        <w:tc>
          <w:tcPr>
            <w:tcW w:w="241" w:type="dxa"/>
          </w:tcPr>
          <w:p w14:paraId="6F934EE4" w14:textId="77777777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01467D23" w14:textId="2C3E4A13" w:rsidR="000F7394" w:rsidRPr="00A03B2F" w:rsidRDefault="000F7394" w:rsidP="000F7394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586,000</w:t>
            </w:r>
          </w:p>
        </w:tc>
        <w:tc>
          <w:tcPr>
            <w:tcW w:w="263" w:type="dxa"/>
          </w:tcPr>
          <w:p w14:paraId="083B6862" w14:textId="77777777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6A2021B6" w14:textId="6CAC920B" w:rsidR="000F7394" w:rsidRPr="00A03B2F" w:rsidRDefault="000F7394" w:rsidP="000F739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649,223</w:t>
            </w:r>
          </w:p>
        </w:tc>
      </w:tr>
      <w:tr w:rsidR="00AB29EB" w:rsidRPr="00A03B2F" w14:paraId="1BDFCE40" w14:textId="77777777" w:rsidTr="009A59A7">
        <w:tc>
          <w:tcPr>
            <w:tcW w:w="3425" w:type="dxa"/>
            <w:hideMark/>
          </w:tcPr>
          <w:p w14:paraId="0B6D26A4" w14:textId="77777777" w:rsidR="00AB29EB" w:rsidRPr="00A03B2F" w:rsidRDefault="00AB29EB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02084" w14:textId="381485AE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249,911</w:t>
            </w:r>
          </w:p>
        </w:tc>
        <w:tc>
          <w:tcPr>
            <w:tcW w:w="272" w:type="dxa"/>
          </w:tcPr>
          <w:p w14:paraId="699C57F8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7B437" w14:textId="299CDFAA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100,998</w:t>
            </w:r>
          </w:p>
        </w:tc>
        <w:tc>
          <w:tcPr>
            <w:tcW w:w="272" w:type="dxa"/>
          </w:tcPr>
          <w:p w14:paraId="2CF963C5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54279" w14:textId="00DA9AB0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165,033</w:t>
            </w:r>
          </w:p>
        </w:tc>
        <w:tc>
          <w:tcPr>
            <w:tcW w:w="241" w:type="dxa"/>
          </w:tcPr>
          <w:p w14:paraId="0B8407DB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E259D" w14:textId="3A89BB46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7C65D5B1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3E973" w14:textId="10D197B8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266,031</w:t>
            </w:r>
          </w:p>
        </w:tc>
      </w:tr>
      <w:tr w:rsidR="00AB29EB" w:rsidRPr="00A03B2F" w14:paraId="3D6D419E" w14:textId="77777777" w:rsidTr="009A59A7">
        <w:tc>
          <w:tcPr>
            <w:tcW w:w="3425" w:type="dxa"/>
          </w:tcPr>
          <w:p w14:paraId="73F82F2F" w14:textId="77777777" w:rsidR="00AB29EB" w:rsidRPr="00A03B2F" w:rsidRDefault="00AB29EB" w:rsidP="00AB29E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71849" w14:textId="0F599F3F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2,376,211</w:t>
            </w:r>
          </w:p>
        </w:tc>
        <w:tc>
          <w:tcPr>
            <w:tcW w:w="272" w:type="dxa"/>
          </w:tcPr>
          <w:p w14:paraId="43AB65E3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0863D" w14:textId="147B09BF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1,612,075</w:t>
            </w:r>
          </w:p>
        </w:tc>
        <w:tc>
          <w:tcPr>
            <w:tcW w:w="272" w:type="dxa"/>
          </w:tcPr>
          <w:p w14:paraId="74DAA4A7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9A5A" w14:textId="3B14DC8C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194,256</w:t>
            </w:r>
          </w:p>
        </w:tc>
        <w:tc>
          <w:tcPr>
            <w:tcW w:w="241" w:type="dxa"/>
          </w:tcPr>
          <w:p w14:paraId="238D0F97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BE3BA" w14:textId="67663F57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586,000</w:t>
            </w:r>
          </w:p>
        </w:tc>
        <w:tc>
          <w:tcPr>
            <w:tcW w:w="263" w:type="dxa"/>
          </w:tcPr>
          <w:p w14:paraId="787C5F89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A0C78" w14:textId="78AE4D53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2,392,331</w:t>
            </w:r>
          </w:p>
        </w:tc>
      </w:tr>
      <w:tr w:rsidR="002749A7" w:rsidRPr="00A03B2F" w14:paraId="21EAB635" w14:textId="77777777" w:rsidTr="009A59A7">
        <w:tc>
          <w:tcPr>
            <w:tcW w:w="3425" w:type="dxa"/>
          </w:tcPr>
          <w:p w14:paraId="1333C7A5" w14:textId="77777777" w:rsidR="002749A7" w:rsidRPr="00A03B2F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47EC2FB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0B004F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717AA79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1F39A49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79728A14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A281DE0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00EE77A" w14:textId="77777777" w:rsidR="002749A7" w:rsidRPr="00A03B2F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6D309A3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292595A5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749A7" w:rsidRPr="00A03B2F" w14:paraId="263B70C3" w14:textId="77777777" w:rsidTr="009A59A7">
        <w:tc>
          <w:tcPr>
            <w:tcW w:w="3425" w:type="dxa"/>
          </w:tcPr>
          <w:p w14:paraId="6737373E" w14:textId="77777777" w:rsidR="002749A7" w:rsidRPr="00A03B2F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4F2C8D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46CEDB3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1E7A2A7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E57A41B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33F6592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2849A3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E9DC382" w14:textId="77777777" w:rsidR="002749A7" w:rsidRPr="00A03B2F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625580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76F255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783F8303" w14:textId="77777777" w:rsidR="009A59A7" w:rsidRPr="00A03B2F" w:rsidRDefault="009A59A7" w:rsidP="00F9203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78AC16" w14:textId="6201C06A" w:rsidR="000B02F8" w:rsidRPr="00A03B2F" w:rsidRDefault="000B02F8">
      <w:r w:rsidRPr="00A03B2F">
        <w:br w:type="page"/>
      </w:r>
    </w:p>
    <w:p w14:paraId="70BB39E6" w14:textId="77777777" w:rsidR="001A4F9F" w:rsidRPr="00A03B2F" w:rsidRDefault="001A4F9F" w:rsidP="001C05FD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720C9" w:rsidRPr="00A03B2F" w14:paraId="3DCBC043" w14:textId="77777777" w:rsidTr="00B245A6">
        <w:trPr>
          <w:tblHeader/>
        </w:trPr>
        <w:tc>
          <w:tcPr>
            <w:tcW w:w="3425" w:type="dxa"/>
            <w:vAlign w:val="bottom"/>
          </w:tcPr>
          <w:p w14:paraId="0427DDAB" w14:textId="77777777" w:rsidR="00B720C9" w:rsidRPr="00A03B2F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86FA2F8" w14:textId="1CA8D51F" w:rsidR="00B720C9" w:rsidRPr="00A03B2F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</w:t>
            </w:r>
            <w:r w:rsidR="0049683B" w:rsidRPr="00A03B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730DBC" w:rsidRPr="00A03B2F" w14:paraId="35BC9B78" w14:textId="77777777" w:rsidTr="002D0A6E">
        <w:trPr>
          <w:tblHeader/>
        </w:trPr>
        <w:tc>
          <w:tcPr>
            <w:tcW w:w="3425" w:type="dxa"/>
            <w:vAlign w:val="bottom"/>
          </w:tcPr>
          <w:p w14:paraId="1DC48F95" w14:textId="77777777" w:rsidR="00730DBC" w:rsidRPr="00A03B2F" w:rsidRDefault="00730DBC" w:rsidP="002D0A6E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C4FBA8" w14:textId="77777777" w:rsidR="00730DBC" w:rsidRPr="00A03B2F" w:rsidRDefault="00730DBC" w:rsidP="002D0A6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57F71C2B" w14:textId="77777777" w:rsidR="00730DBC" w:rsidRPr="00A03B2F" w:rsidRDefault="00730DBC" w:rsidP="002D0A6E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3E008A0B" w14:textId="77777777" w:rsidR="00730DBC" w:rsidRPr="00A03B2F" w:rsidRDefault="00730DBC" w:rsidP="002D0A6E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720C9" w:rsidRPr="00A03B2F" w14:paraId="49365AE7" w14:textId="77777777" w:rsidTr="00B245A6">
        <w:trPr>
          <w:tblHeader/>
        </w:trPr>
        <w:tc>
          <w:tcPr>
            <w:tcW w:w="3425" w:type="dxa"/>
            <w:vAlign w:val="bottom"/>
            <w:hideMark/>
          </w:tcPr>
          <w:p w14:paraId="76A281B2" w14:textId="5FC4796B" w:rsidR="00B720C9" w:rsidRPr="00A03B2F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ณ วันที่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 xml:space="preserve"> 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 </w:t>
            </w:r>
          </w:p>
        </w:tc>
        <w:tc>
          <w:tcPr>
            <w:tcW w:w="900" w:type="dxa"/>
            <w:vAlign w:val="bottom"/>
            <w:hideMark/>
          </w:tcPr>
          <w:p w14:paraId="53567051" w14:textId="77777777" w:rsidR="00B720C9" w:rsidRPr="00A03B2F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มูลค่า</w:t>
            </w:r>
          </w:p>
          <w:p w14:paraId="361FA792" w14:textId="77777777" w:rsidR="00B720C9" w:rsidRPr="00A03B2F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ตามบัญชี</w:t>
            </w:r>
          </w:p>
        </w:tc>
        <w:tc>
          <w:tcPr>
            <w:tcW w:w="272" w:type="dxa"/>
          </w:tcPr>
          <w:p w14:paraId="776C6533" w14:textId="77777777" w:rsidR="00B720C9" w:rsidRPr="00A03B2F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  <w:hideMark/>
          </w:tcPr>
          <w:p w14:paraId="14735B94" w14:textId="461A5826" w:rsidR="00B720C9" w:rsidRPr="00A03B2F" w:rsidRDefault="00B720C9" w:rsidP="006B6C8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ภายใน </w:t>
            </w:r>
            <w:r w:rsidR="005C5BE4" w:rsidRPr="00A03B2F">
              <w:rPr>
                <w:rFonts w:ascii="Angsana New" w:hAnsi="Angsana New"/>
                <w:sz w:val="25"/>
                <w:szCs w:val="25"/>
              </w:rPr>
              <w:t>1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288CEE98" w14:textId="77777777" w:rsidR="00B720C9" w:rsidRPr="00A03B2F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vAlign w:val="bottom"/>
            <w:hideMark/>
          </w:tcPr>
          <w:p w14:paraId="41AA0F0A" w14:textId="565C2BEC" w:rsidR="00B720C9" w:rsidRPr="00A03B2F" w:rsidRDefault="00B720C9" w:rsidP="006B6C8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มากกว่า </w:t>
            </w:r>
            <w:r w:rsidR="005C5BE4" w:rsidRPr="00A03B2F">
              <w:rPr>
                <w:rFonts w:ascii="Angsana New" w:hAnsi="Angsana New"/>
                <w:sz w:val="25"/>
                <w:szCs w:val="25"/>
              </w:rPr>
              <w:t>1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 ปี แต่ไม่เกิน </w:t>
            </w:r>
            <w:r w:rsidRPr="00A03B2F">
              <w:rPr>
                <w:rFonts w:ascii="Angsana New" w:hAnsi="Angsana New"/>
                <w:sz w:val="25"/>
                <w:szCs w:val="25"/>
              </w:rPr>
              <w:t xml:space="preserve">5 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40FD9F6" w14:textId="77777777" w:rsidR="00B720C9" w:rsidRPr="00A03B2F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vAlign w:val="bottom"/>
            <w:hideMark/>
          </w:tcPr>
          <w:p w14:paraId="5F297859" w14:textId="77777777" w:rsidR="00B720C9" w:rsidRPr="00A03B2F" w:rsidRDefault="00B720C9" w:rsidP="006B6C8D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มากกว่า</w:t>
            </w:r>
            <w:r w:rsidRPr="00A03B2F">
              <w:rPr>
                <w:rFonts w:ascii="Angsana New" w:hAnsi="Angsana New"/>
                <w:sz w:val="25"/>
                <w:szCs w:val="25"/>
              </w:rPr>
              <w:t xml:space="preserve"> 5 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4FAE132" w14:textId="77777777" w:rsidR="00B720C9" w:rsidRPr="00A03B2F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vAlign w:val="bottom"/>
            <w:hideMark/>
          </w:tcPr>
          <w:p w14:paraId="379E2676" w14:textId="77777777" w:rsidR="00B720C9" w:rsidRPr="00A03B2F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B720C9" w:rsidRPr="00A03B2F" w14:paraId="63DAE07D" w14:textId="77777777" w:rsidTr="00B245A6">
        <w:trPr>
          <w:tblHeader/>
        </w:trPr>
        <w:tc>
          <w:tcPr>
            <w:tcW w:w="3425" w:type="dxa"/>
          </w:tcPr>
          <w:p w14:paraId="454A282F" w14:textId="77777777" w:rsidR="00B720C9" w:rsidRPr="00A03B2F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48F46BDD" w14:textId="77777777" w:rsidR="00B720C9" w:rsidRPr="00A03B2F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A03B2F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B720C9" w:rsidRPr="00A03B2F" w14:paraId="2D279893" w14:textId="77777777" w:rsidTr="00B245A6">
        <w:tc>
          <w:tcPr>
            <w:tcW w:w="3425" w:type="dxa"/>
          </w:tcPr>
          <w:p w14:paraId="5EE30821" w14:textId="59F7C5AB" w:rsidR="00B720C9" w:rsidRPr="00A03B2F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AB29EB"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5749" w:type="dxa"/>
            <w:gridSpan w:val="9"/>
          </w:tcPr>
          <w:p w14:paraId="46BBC955" w14:textId="77777777" w:rsidR="00B720C9" w:rsidRPr="00A03B2F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B720C9" w:rsidRPr="00A03B2F" w14:paraId="5D3E7CFD" w14:textId="77777777" w:rsidTr="00B245A6">
        <w:tc>
          <w:tcPr>
            <w:tcW w:w="3425" w:type="dxa"/>
            <w:hideMark/>
          </w:tcPr>
          <w:p w14:paraId="6314F8F2" w14:textId="77777777" w:rsidR="00B720C9" w:rsidRPr="00A03B2F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369F48F0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17BDDDAE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69EE226B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6FAB4446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186736BB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" w:type="dxa"/>
          </w:tcPr>
          <w:p w14:paraId="4AAB5CCE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2B141F82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" w:type="dxa"/>
          </w:tcPr>
          <w:p w14:paraId="3E097B72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0CD18741" w14:textId="77777777" w:rsidR="00B720C9" w:rsidRPr="00A03B2F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61908" w:rsidRPr="00A03B2F" w14:paraId="7C6C97A2" w14:textId="77777777" w:rsidTr="00B245A6">
        <w:tc>
          <w:tcPr>
            <w:tcW w:w="3425" w:type="dxa"/>
            <w:hideMark/>
          </w:tcPr>
          <w:p w14:paraId="414DCE7A" w14:textId="77777777" w:rsidR="00561908" w:rsidRPr="00A03B2F" w:rsidRDefault="00561908" w:rsidP="00561908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60F6EC9E" w14:textId="42E41FEC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661,197</w:t>
            </w:r>
          </w:p>
        </w:tc>
        <w:tc>
          <w:tcPr>
            <w:tcW w:w="272" w:type="dxa"/>
          </w:tcPr>
          <w:p w14:paraId="7BE0627B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6A2EF6E7" w14:textId="2265A445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661,197</w:t>
            </w:r>
          </w:p>
        </w:tc>
        <w:tc>
          <w:tcPr>
            <w:tcW w:w="272" w:type="dxa"/>
          </w:tcPr>
          <w:p w14:paraId="26C2DD40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1CAEB838" w14:textId="65CBE6A7" w:rsidR="00561908" w:rsidRPr="00A03B2F" w:rsidRDefault="00561908" w:rsidP="0056190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75DDF942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5FB04CAA" w14:textId="5A5C7B65" w:rsidR="00561908" w:rsidRPr="00A03B2F" w:rsidRDefault="00561908" w:rsidP="0056190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097A00FC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28847441" w14:textId="25972C2A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661,197</w:t>
            </w:r>
          </w:p>
        </w:tc>
      </w:tr>
      <w:tr w:rsidR="00561908" w:rsidRPr="00A03B2F" w14:paraId="0ED405BC" w14:textId="77777777" w:rsidTr="00B245A6">
        <w:tc>
          <w:tcPr>
            <w:tcW w:w="3425" w:type="dxa"/>
          </w:tcPr>
          <w:p w14:paraId="1101B1D6" w14:textId="2ACFD7FF" w:rsidR="00561908" w:rsidRPr="00A03B2F" w:rsidRDefault="00BD6AB5" w:rsidP="00561908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เจ้าหนี้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>หมุนเวียน</w:t>
            </w: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900" w:type="dxa"/>
          </w:tcPr>
          <w:p w14:paraId="09101645" w14:textId="459868C3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753,160</w:t>
            </w:r>
          </w:p>
        </w:tc>
        <w:tc>
          <w:tcPr>
            <w:tcW w:w="272" w:type="dxa"/>
          </w:tcPr>
          <w:p w14:paraId="4932F908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438888F0" w14:textId="6064FD83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753,160</w:t>
            </w:r>
          </w:p>
        </w:tc>
        <w:tc>
          <w:tcPr>
            <w:tcW w:w="272" w:type="dxa"/>
          </w:tcPr>
          <w:p w14:paraId="67FA41A4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06B52459" w14:textId="4B91884C" w:rsidR="00561908" w:rsidRPr="00A03B2F" w:rsidRDefault="00561908" w:rsidP="0056190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6E400FCB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2AAAD80E" w14:textId="2926AF44" w:rsidR="00561908" w:rsidRPr="00A03B2F" w:rsidRDefault="00561908" w:rsidP="0056190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772F6DEB" w14:textId="77777777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7198D298" w14:textId="3B93CF0C" w:rsidR="00561908" w:rsidRPr="00A03B2F" w:rsidRDefault="00561908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753,160</w:t>
            </w:r>
          </w:p>
        </w:tc>
      </w:tr>
      <w:tr w:rsidR="006E4805" w:rsidRPr="00A03B2F" w14:paraId="084E1131" w14:textId="77777777" w:rsidTr="00B245A6">
        <w:tc>
          <w:tcPr>
            <w:tcW w:w="3425" w:type="dxa"/>
          </w:tcPr>
          <w:p w14:paraId="3BD449F8" w14:textId="2D91986A" w:rsidR="006E4805" w:rsidRPr="00A03B2F" w:rsidRDefault="006E4805" w:rsidP="006E4805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A269213" w14:textId="4B278AD8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  <w:tc>
          <w:tcPr>
            <w:tcW w:w="272" w:type="dxa"/>
          </w:tcPr>
          <w:p w14:paraId="14BEBAB9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740DFA2F" w14:textId="47065969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  <w:tc>
          <w:tcPr>
            <w:tcW w:w="272" w:type="dxa"/>
          </w:tcPr>
          <w:p w14:paraId="5743D901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60E8E5FC" w14:textId="59A0DBEC" w:rsidR="006E4805" w:rsidRPr="00A03B2F" w:rsidRDefault="006E4805" w:rsidP="006E480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61CBE097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6573FE35" w14:textId="0B21D137" w:rsidR="006E4805" w:rsidRPr="00A03B2F" w:rsidRDefault="006E4805" w:rsidP="006E480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2DEC3309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596EBCCE" w14:textId="2B63F4B6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170,000</w:t>
            </w:r>
          </w:p>
        </w:tc>
      </w:tr>
      <w:tr w:rsidR="000F7394" w:rsidRPr="00A03B2F" w14:paraId="7C828E4D" w14:textId="77777777" w:rsidTr="00B245A6">
        <w:trPr>
          <w:trHeight w:val="119"/>
        </w:trPr>
        <w:tc>
          <w:tcPr>
            <w:tcW w:w="3425" w:type="dxa"/>
          </w:tcPr>
          <w:p w14:paraId="0E32ECE3" w14:textId="09589436" w:rsidR="000F7394" w:rsidRPr="00A03B2F" w:rsidRDefault="000F7394" w:rsidP="006E4805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52B671C4" w14:textId="43C39D89" w:rsidR="000F7394" w:rsidRPr="00A03B2F" w:rsidRDefault="000F7394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1,104,750</w:t>
            </w:r>
          </w:p>
        </w:tc>
        <w:tc>
          <w:tcPr>
            <w:tcW w:w="272" w:type="dxa"/>
            <w:vAlign w:val="bottom"/>
          </w:tcPr>
          <w:p w14:paraId="3C3759F9" w14:textId="77777777" w:rsidR="000F7394" w:rsidRPr="00A03B2F" w:rsidRDefault="000F7394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32838345" w14:textId="71FEF5DC" w:rsidR="000F7394" w:rsidRPr="00A03B2F" w:rsidRDefault="000F7394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46,800</w:t>
            </w:r>
          </w:p>
        </w:tc>
        <w:tc>
          <w:tcPr>
            <w:tcW w:w="272" w:type="dxa"/>
            <w:vAlign w:val="bottom"/>
          </w:tcPr>
          <w:p w14:paraId="7A4FB16C" w14:textId="77777777" w:rsidR="000F7394" w:rsidRPr="00A03B2F" w:rsidRDefault="000F7394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vAlign w:val="bottom"/>
          </w:tcPr>
          <w:p w14:paraId="5E5687C0" w14:textId="3E9F505B" w:rsidR="000F7394" w:rsidRPr="00A03B2F" w:rsidRDefault="000F7394" w:rsidP="0056190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7</w:t>
            </w:r>
            <w:r w:rsidR="00F41928" w:rsidRPr="00A03B2F">
              <w:rPr>
                <w:rFonts w:ascii="Angsana New" w:hAnsi="Angsana New"/>
                <w:sz w:val="25"/>
                <w:szCs w:val="25"/>
              </w:rPr>
              <w:t>2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2</w:t>
            </w:r>
            <w:r w:rsidRPr="00A03B2F">
              <w:rPr>
                <w:rFonts w:ascii="Angsana New" w:hAnsi="Angsana New"/>
                <w:sz w:val="25"/>
                <w:szCs w:val="25"/>
              </w:rPr>
              <w:t>,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43</w:t>
            </w:r>
            <w:r w:rsidRPr="00A03B2F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41" w:type="dxa"/>
            <w:vAlign w:val="bottom"/>
          </w:tcPr>
          <w:p w14:paraId="38A2B2FB" w14:textId="77777777" w:rsidR="000F7394" w:rsidRPr="00A03B2F" w:rsidRDefault="000F7394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vAlign w:val="bottom"/>
          </w:tcPr>
          <w:p w14:paraId="54B9260B" w14:textId="47B780B5" w:rsidR="000F7394" w:rsidRPr="00A03B2F" w:rsidRDefault="000F7394" w:rsidP="006E480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3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35</w:t>
            </w:r>
            <w:r w:rsidRPr="00A03B2F">
              <w:rPr>
                <w:rFonts w:ascii="Angsana New" w:hAnsi="Angsana New"/>
                <w:sz w:val="25"/>
                <w:szCs w:val="25"/>
              </w:rPr>
              <w:t>,5</w:t>
            </w:r>
            <w:r w:rsidR="004A6AFF" w:rsidRPr="00A03B2F">
              <w:rPr>
                <w:rFonts w:ascii="Angsana New" w:hAnsi="Angsana New"/>
                <w:sz w:val="25"/>
                <w:szCs w:val="25"/>
              </w:rPr>
              <w:t>2</w:t>
            </w:r>
            <w:r w:rsidRPr="00A03B2F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63" w:type="dxa"/>
            <w:vAlign w:val="bottom"/>
          </w:tcPr>
          <w:p w14:paraId="5DF54C2F" w14:textId="77777777" w:rsidR="000F7394" w:rsidRPr="00A03B2F" w:rsidRDefault="000F7394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vAlign w:val="bottom"/>
          </w:tcPr>
          <w:p w14:paraId="26789F43" w14:textId="69BD7F02" w:rsidR="000F7394" w:rsidRPr="00A03B2F" w:rsidRDefault="000F7394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1,104,750</w:t>
            </w:r>
          </w:p>
        </w:tc>
      </w:tr>
      <w:tr w:rsidR="006E4805" w:rsidRPr="00A03B2F" w14:paraId="2B8F244F" w14:textId="77777777" w:rsidTr="00B245A6">
        <w:tc>
          <w:tcPr>
            <w:tcW w:w="3425" w:type="dxa"/>
            <w:hideMark/>
          </w:tcPr>
          <w:p w14:paraId="1996F4BE" w14:textId="77777777" w:rsidR="006E4805" w:rsidRPr="00A03B2F" w:rsidRDefault="006E4805" w:rsidP="006E4805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7E075" w14:textId="08FEEFE5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222,</w:t>
            </w:r>
            <w:r w:rsidR="00561908" w:rsidRPr="00A03B2F">
              <w:rPr>
                <w:rFonts w:ascii="Angsana New" w:hAnsi="Angsana New"/>
                <w:sz w:val="25"/>
                <w:szCs w:val="25"/>
              </w:rPr>
              <w:t>419</w:t>
            </w:r>
          </w:p>
        </w:tc>
        <w:tc>
          <w:tcPr>
            <w:tcW w:w="272" w:type="dxa"/>
          </w:tcPr>
          <w:p w14:paraId="2DAAD4A0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BDC17" w14:textId="1F5E7F28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93,</w:t>
            </w:r>
            <w:r w:rsidR="00561908" w:rsidRPr="00A03B2F">
              <w:rPr>
                <w:rFonts w:ascii="Angsana New" w:hAnsi="Angsana New"/>
                <w:sz w:val="25"/>
                <w:szCs w:val="25"/>
              </w:rPr>
              <w:t>538</w:t>
            </w:r>
          </w:p>
        </w:tc>
        <w:tc>
          <w:tcPr>
            <w:tcW w:w="272" w:type="dxa"/>
          </w:tcPr>
          <w:p w14:paraId="1527094B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38CC" w14:textId="4FDE2DF8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140,</w:t>
            </w:r>
            <w:r w:rsidR="00561908" w:rsidRPr="00A03B2F">
              <w:rPr>
                <w:rFonts w:ascii="Angsana New" w:hAnsi="Angsana New"/>
                <w:sz w:val="25"/>
                <w:szCs w:val="25"/>
              </w:rPr>
              <w:t>413</w:t>
            </w:r>
          </w:p>
        </w:tc>
        <w:tc>
          <w:tcPr>
            <w:tcW w:w="241" w:type="dxa"/>
          </w:tcPr>
          <w:p w14:paraId="253BA694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245A4" w14:textId="3B0AF534" w:rsidR="006E4805" w:rsidRPr="00A03B2F" w:rsidRDefault="006E4805" w:rsidP="006E480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46E6A887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C17F0" w14:textId="076CD2C7" w:rsidR="006E4805" w:rsidRPr="00A03B2F" w:rsidRDefault="00561908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233,951</w:t>
            </w:r>
          </w:p>
        </w:tc>
      </w:tr>
      <w:tr w:rsidR="006E4805" w:rsidRPr="00A03B2F" w14:paraId="026BAD8F" w14:textId="77777777" w:rsidTr="00B245A6">
        <w:tc>
          <w:tcPr>
            <w:tcW w:w="3425" w:type="dxa"/>
          </w:tcPr>
          <w:p w14:paraId="2D70C789" w14:textId="77777777" w:rsidR="006E4805" w:rsidRPr="00A03B2F" w:rsidRDefault="006E4805" w:rsidP="006E4805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3AEA1" w14:textId="79E3DF6C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</w:t>
            </w:r>
            <w:r w:rsidR="00561908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911</w:t>
            </w: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561908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526</w:t>
            </w:r>
          </w:p>
        </w:tc>
        <w:tc>
          <w:tcPr>
            <w:tcW w:w="272" w:type="dxa"/>
          </w:tcPr>
          <w:p w14:paraId="546F4ADA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6A68" w14:textId="536CC653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1,</w:t>
            </w:r>
            <w:r w:rsidR="00561908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724,695</w:t>
            </w:r>
          </w:p>
        </w:tc>
        <w:tc>
          <w:tcPr>
            <w:tcW w:w="272" w:type="dxa"/>
          </w:tcPr>
          <w:p w14:paraId="67D9F01F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DB505" w14:textId="7F086F9C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  <w:r w:rsidR="00F41928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  <w:r w:rsidR="00561908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843</w:t>
            </w:r>
          </w:p>
        </w:tc>
        <w:tc>
          <w:tcPr>
            <w:tcW w:w="241" w:type="dxa"/>
          </w:tcPr>
          <w:p w14:paraId="0A765FE7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9E7A6" w14:textId="787743AB" w:rsidR="006E4805" w:rsidRPr="00A03B2F" w:rsidRDefault="006E4805" w:rsidP="006E480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35</w:t>
            </w: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,5</w:t>
            </w:r>
            <w:r w:rsidR="004A6AFF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63" w:type="dxa"/>
          </w:tcPr>
          <w:p w14:paraId="0048B721" w14:textId="77777777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62F27" w14:textId="219D5BB1" w:rsidR="006E4805" w:rsidRPr="00A03B2F" w:rsidRDefault="006E4805" w:rsidP="006E48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</w:t>
            </w:r>
            <w:r w:rsidR="00561908" w:rsidRPr="00A03B2F">
              <w:rPr>
                <w:rFonts w:ascii="Angsana New" w:hAnsi="Angsana New"/>
                <w:b/>
                <w:bCs/>
                <w:sz w:val="25"/>
                <w:szCs w:val="25"/>
              </w:rPr>
              <w:t>923,058</w:t>
            </w:r>
          </w:p>
        </w:tc>
      </w:tr>
      <w:tr w:rsidR="002749A7" w:rsidRPr="00A03B2F" w14:paraId="22BFDE68" w14:textId="77777777" w:rsidTr="00B245A6">
        <w:tc>
          <w:tcPr>
            <w:tcW w:w="3425" w:type="dxa"/>
          </w:tcPr>
          <w:p w14:paraId="2F2D88C8" w14:textId="77777777" w:rsidR="002749A7" w:rsidRPr="00A03B2F" w:rsidRDefault="002749A7" w:rsidP="002749A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0E51A0E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02543CE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0A722EE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6F3FBD3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9108EB0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B3EE940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67872AFE" w14:textId="77777777" w:rsidR="002749A7" w:rsidRPr="00A03B2F" w:rsidRDefault="002749A7" w:rsidP="002749A7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7893E18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7720072A" w14:textId="77777777" w:rsidR="002749A7" w:rsidRPr="00A03B2F" w:rsidRDefault="002749A7" w:rsidP="002749A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749A7" w:rsidRPr="00A03B2F" w14:paraId="6C65056B" w14:textId="77777777" w:rsidTr="00B245A6">
        <w:tc>
          <w:tcPr>
            <w:tcW w:w="3425" w:type="dxa"/>
          </w:tcPr>
          <w:p w14:paraId="3F945659" w14:textId="3C9A48D2" w:rsidR="002749A7" w:rsidRPr="00A03B2F" w:rsidRDefault="002749A7" w:rsidP="002749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AB29EB"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7</w:t>
            </w:r>
          </w:p>
        </w:tc>
        <w:tc>
          <w:tcPr>
            <w:tcW w:w="5749" w:type="dxa"/>
            <w:gridSpan w:val="9"/>
          </w:tcPr>
          <w:p w14:paraId="38C1584B" w14:textId="77777777" w:rsidR="002749A7" w:rsidRPr="00A03B2F" w:rsidRDefault="002749A7" w:rsidP="0027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749A7" w:rsidRPr="00A03B2F" w14:paraId="0B21BBE1" w14:textId="77777777" w:rsidTr="00B245A6">
        <w:tc>
          <w:tcPr>
            <w:tcW w:w="3425" w:type="dxa"/>
            <w:hideMark/>
          </w:tcPr>
          <w:p w14:paraId="7A8DC158" w14:textId="77777777" w:rsidR="002749A7" w:rsidRPr="00A03B2F" w:rsidRDefault="002749A7" w:rsidP="002749A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2B3F4754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35A02CD2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5CE43CD1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" w:type="dxa"/>
          </w:tcPr>
          <w:p w14:paraId="3AFE1789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40D9B50B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" w:type="dxa"/>
          </w:tcPr>
          <w:p w14:paraId="7B032B67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43A50867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" w:type="dxa"/>
          </w:tcPr>
          <w:p w14:paraId="2D40262B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110515CB" w14:textId="77777777" w:rsidR="002749A7" w:rsidRPr="00A03B2F" w:rsidRDefault="002749A7" w:rsidP="002749A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B29EB" w:rsidRPr="00A03B2F" w14:paraId="540B5A30" w14:textId="77777777" w:rsidTr="00B245A6">
        <w:tc>
          <w:tcPr>
            <w:tcW w:w="3425" w:type="dxa"/>
            <w:hideMark/>
          </w:tcPr>
          <w:p w14:paraId="283163E2" w14:textId="77777777" w:rsidR="00AB29EB" w:rsidRPr="00A03B2F" w:rsidRDefault="00AB29EB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09D190F9" w14:textId="2D88AA0E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425,800</w:t>
            </w:r>
          </w:p>
        </w:tc>
        <w:tc>
          <w:tcPr>
            <w:tcW w:w="272" w:type="dxa"/>
          </w:tcPr>
          <w:p w14:paraId="47B358F4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466860D5" w14:textId="20A7D8CF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425,800</w:t>
            </w:r>
          </w:p>
        </w:tc>
        <w:tc>
          <w:tcPr>
            <w:tcW w:w="272" w:type="dxa"/>
          </w:tcPr>
          <w:p w14:paraId="2D579D34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153694DB" w14:textId="320B7B4F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69F95B8A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1E39B000" w14:textId="23E16747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2621B4F0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762712DB" w14:textId="591E901D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425,800</w:t>
            </w:r>
          </w:p>
        </w:tc>
      </w:tr>
      <w:tr w:rsidR="00AB29EB" w:rsidRPr="00A03B2F" w14:paraId="13FF60D8" w14:textId="77777777" w:rsidTr="00B245A6">
        <w:tc>
          <w:tcPr>
            <w:tcW w:w="3425" w:type="dxa"/>
          </w:tcPr>
          <w:p w14:paraId="165E2F76" w14:textId="04F1A74B" w:rsidR="00AB29EB" w:rsidRPr="00A03B2F" w:rsidRDefault="00BD6AB5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เจ้าหนี้</w:t>
            </w:r>
            <w:r w:rsidRPr="00A03B2F">
              <w:rPr>
                <w:rFonts w:ascii="Angsana New" w:hAnsi="Angsana New"/>
                <w:sz w:val="25"/>
                <w:szCs w:val="25"/>
                <w:cs/>
              </w:rPr>
              <w:t>หมุนเวียน</w:t>
            </w:r>
            <w:r w:rsidRPr="00A03B2F">
              <w:rPr>
                <w:rFonts w:ascii="Angsana New" w:hAnsi="Angsana New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900" w:type="dxa"/>
          </w:tcPr>
          <w:p w14:paraId="364F8707" w14:textId="7A120C25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966,009</w:t>
            </w:r>
          </w:p>
        </w:tc>
        <w:tc>
          <w:tcPr>
            <w:tcW w:w="272" w:type="dxa"/>
          </w:tcPr>
          <w:p w14:paraId="23FBE41F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116B452B" w14:textId="4D2D1D7C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966,009</w:t>
            </w:r>
          </w:p>
        </w:tc>
        <w:tc>
          <w:tcPr>
            <w:tcW w:w="272" w:type="dxa"/>
          </w:tcPr>
          <w:p w14:paraId="5B49362C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22B00EA0" w14:textId="2C0A16E3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572DE564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16C6224B" w14:textId="5B880432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4A1E5F7A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0A41A90F" w14:textId="3B3D342A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966,009</w:t>
            </w:r>
          </w:p>
        </w:tc>
      </w:tr>
      <w:tr w:rsidR="00AB29EB" w:rsidRPr="00A03B2F" w14:paraId="40480E38" w14:textId="77777777" w:rsidTr="00B245A6">
        <w:tc>
          <w:tcPr>
            <w:tcW w:w="3425" w:type="dxa"/>
          </w:tcPr>
          <w:p w14:paraId="6968C82A" w14:textId="3697B8DC" w:rsidR="00AB29EB" w:rsidRPr="00A03B2F" w:rsidRDefault="00AB29EB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  <w:cs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3D3D436" w14:textId="4781AF6B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150,000</w:t>
            </w:r>
          </w:p>
        </w:tc>
        <w:tc>
          <w:tcPr>
            <w:tcW w:w="272" w:type="dxa"/>
          </w:tcPr>
          <w:p w14:paraId="20811D78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14545632" w14:textId="30A24B06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150,000</w:t>
            </w:r>
          </w:p>
        </w:tc>
        <w:tc>
          <w:tcPr>
            <w:tcW w:w="272" w:type="dxa"/>
          </w:tcPr>
          <w:p w14:paraId="027B683A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</w:tcPr>
          <w:p w14:paraId="535A250D" w14:textId="701E8B90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444C5577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</w:tcPr>
          <w:p w14:paraId="3F779CBC" w14:textId="5FD2BCD6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6AC49E5A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13FBDC88" w14:textId="3E6694F6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150,000</w:t>
            </w:r>
          </w:p>
        </w:tc>
      </w:tr>
      <w:tr w:rsidR="00AB29EB" w:rsidRPr="00A03B2F" w14:paraId="3698E0EE" w14:textId="77777777" w:rsidTr="00B245A6">
        <w:trPr>
          <w:trHeight w:val="119"/>
        </w:trPr>
        <w:tc>
          <w:tcPr>
            <w:tcW w:w="3425" w:type="dxa"/>
            <w:hideMark/>
          </w:tcPr>
          <w:p w14:paraId="528FBC60" w14:textId="77777777" w:rsidR="00AB29EB" w:rsidRPr="00A03B2F" w:rsidRDefault="00AB29EB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6F3AA004" w14:textId="00A6EE41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620,000</w:t>
            </w:r>
          </w:p>
        </w:tc>
        <w:tc>
          <w:tcPr>
            <w:tcW w:w="272" w:type="dxa"/>
            <w:vAlign w:val="bottom"/>
          </w:tcPr>
          <w:p w14:paraId="37199DEF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6CCCA3A0" w14:textId="77F5E319" w:rsidR="00AB29EB" w:rsidRPr="00A03B2F" w:rsidRDefault="003C2E16" w:rsidP="003C2E16">
            <w:pPr>
              <w:tabs>
                <w:tab w:val="clear" w:pos="680"/>
                <w:tab w:val="left" w:pos="515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="00AB29EB" w:rsidRPr="00A03B2F">
              <w:rPr>
                <w:rFonts w:ascii="Angsana New" w:hAnsi="Angsana New"/>
                <w:sz w:val="25"/>
                <w:szCs w:val="25"/>
              </w:rPr>
              <w:t>34,000</w:t>
            </w:r>
          </w:p>
        </w:tc>
        <w:tc>
          <w:tcPr>
            <w:tcW w:w="272" w:type="dxa"/>
            <w:vAlign w:val="bottom"/>
          </w:tcPr>
          <w:p w14:paraId="01AE2E1C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vAlign w:val="bottom"/>
          </w:tcPr>
          <w:p w14:paraId="122B9AC0" w14:textId="0882BA7C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1" w:type="dxa"/>
            <w:vAlign w:val="bottom"/>
          </w:tcPr>
          <w:p w14:paraId="2DDC8288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vAlign w:val="bottom"/>
          </w:tcPr>
          <w:p w14:paraId="7F887085" w14:textId="11F33A8E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586,000</w:t>
            </w:r>
          </w:p>
        </w:tc>
        <w:tc>
          <w:tcPr>
            <w:tcW w:w="263" w:type="dxa"/>
            <w:vAlign w:val="bottom"/>
          </w:tcPr>
          <w:p w14:paraId="3051ABB5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vAlign w:val="bottom"/>
          </w:tcPr>
          <w:p w14:paraId="48350F4D" w14:textId="7062DCC5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620,000</w:t>
            </w:r>
          </w:p>
        </w:tc>
      </w:tr>
      <w:tr w:rsidR="00AB29EB" w:rsidRPr="00A03B2F" w14:paraId="2BF43427" w14:textId="77777777" w:rsidTr="00B245A6">
        <w:tc>
          <w:tcPr>
            <w:tcW w:w="3425" w:type="dxa"/>
            <w:hideMark/>
          </w:tcPr>
          <w:p w14:paraId="21F9C9C7" w14:textId="77777777" w:rsidR="00AB29EB" w:rsidRPr="00A03B2F" w:rsidRDefault="00AB29EB" w:rsidP="00AB29EB">
            <w:pPr>
              <w:spacing w:line="240" w:lineRule="auto"/>
              <w:ind w:left="73" w:right="-24" w:hanging="73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E9D6E" w14:textId="22C239CD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249,586</w:t>
            </w:r>
          </w:p>
        </w:tc>
        <w:tc>
          <w:tcPr>
            <w:tcW w:w="272" w:type="dxa"/>
          </w:tcPr>
          <w:p w14:paraId="59AA3909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F152" w14:textId="258BCC7D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100,865</w:t>
            </w:r>
          </w:p>
        </w:tc>
        <w:tc>
          <w:tcPr>
            <w:tcW w:w="272" w:type="dxa"/>
          </w:tcPr>
          <w:p w14:paraId="25E8DBF0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577B" w14:textId="078BB2C4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164,823</w:t>
            </w:r>
          </w:p>
        </w:tc>
        <w:tc>
          <w:tcPr>
            <w:tcW w:w="241" w:type="dxa"/>
          </w:tcPr>
          <w:p w14:paraId="4C0B0CF5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CF5D5" w14:textId="14E3B482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3" w:type="dxa"/>
          </w:tcPr>
          <w:p w14:paraId="296FDCA0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F9D59" w14:textId="0B531553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03B2F">
              <w:rPr>
                <w:rFonts w:ascii="Angsana New" w:hAnsi="Angsana New"/>
                <w:sz w:val="25"/>
                <w:szCs w:val="25"/>
              </w:rPr>
              <w:t>265,688</w:t>
            </w:r>
          </w:p>
        </w:tc>
      </w:tr>
      <w:tr w:rsidR="00AB29EB" w:rsidRPr="00A03B2F" w14:paraId="41A15123" w14:textId="77777777" w:rsidTr="00B245A6">
        <w:tc>
          <w:tcPr>
            <w:tcW w:w="3425" w:type="dxa"/>
          </w:tcPr>
          <w:p w14:paraId="52818752" w14:textId="77777777" w:rsidR="00AB29EB" w:rsidRPr="00A03B2F" w:rsidRDefault="00AB29EB" w:rsidP="00AB29E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135BF" w14:textId="156018B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2,411,395</w:t>
            </w:r>
          </w:p>
        </w:tc>
        <w:tc>
          <w:tcPr>
            <w:tcW w:w="272" w:type="dxa"/>
          </w:tcPr>
          <w:p w14:paraId="50E7BBE0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F51E5" w14:textId="0E7B6FD6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1,676,674</w:t>
            </w:r>
          </w:p>
        </w:tc>
        <w:tc>
          <w:tcPr>
            <w:tcW w:w="272" w:type="dxa"/>
          </w:tcPr>
          <w:p w14:paraId="7D95B001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E1331" w14:textId="70F26853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164,823</w:t>
            </w:r>
          </w:p>
        </w:tc>
        <w:tc>
          <w:tcPr>
            <w:tcW w:w="241" w:type="dxa"/>
          </w:tcPr>
          <w:p w14:paraId="4F833051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17474" w14:textId="72D53DB0" w:rsidR="00AB29EB" w:rsidRPr="00A03B2F" w:rsidRDefault="00AB29EB" w:rsidP="00AB29EB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586,000</w:t>
            </w:r>
          </w:p>
        </w:tc>
        <w:tc>
          <w:tcPr>
            <w:tcW w:w="263" w:type="dxa"/>
          </w:tcPr>
          <w:p w14:paraId="423D8EF6" w14:textId="77777777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A240EB" w14:textId="69CB6A9F" w:rsidR="00AB29EB" w:rsidRPr="00A03B2F" w:rsidRDefault="00AB29EB" w:rsidP="00AB29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03B2F">
              <w:rPr>
                <w:rFonts w:ascii="Angsana New" w:hAnsi="Angsana New"/>
                <w:b/>
                <w:bCs/>
                <w:sz w:val="25"/>
                <w:szCs w:val="25"/>
              </w:rPr>
              <w:t>2,427,497</w:t>
            </w:r>
          </w:p>
        </w:tc>
      </w:tr>
    </w:tbl>
    <w:p w14:paraId="58C49C20" w14:textId="77777777" w:rsidR="00F92033" w:rsidRPr="00A03B2F" w:rsidRDefault="00F92033" w:rsidP="00F9203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857DD4" w14:textId="3B8C78ED" w:rsidR="00A97DFF" w:rsidRPr="00A03B2F" w:rsidRDefault="003232B1" w:rsidP="005B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="004F7D84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(</w:t>
      </w:r>
      <w:r w:rsidR="00BA2A97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="004F7D84"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.</w:t>
      </w:r>
      <w:r w:rsidR="001E1B1A" w:rsidRPr="00A03B2F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4F7D84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)</w:t>
      </w:r>
      <w:r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="004F7D84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7D3CA3"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</w:t>
      </w:r>
      <w:r w:rsidR="00DA2C1B" w:rsidRPr="00A03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ด้าน</w:t>
      </w:r>
      <w:r w:rsidR="00915F93" w:rsidRPr="00A03B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ตลาด</w:t>
      </w:r>
    </w:p>
    <w:p w14:paraId="1B3B7A83" w14:textId="77777777" w:rsidR="00AB18F1" w:rsidRPr="00A03B2F" w:rsidRDefault="00AB18F1" w:rsidP="00F9203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E0DBDD" w14:textId="1D7DAA7C" w:rsidR="00214BEA" w:rsidRPr="00A03B2F" w:rsidRDefault="00214BEA" w:rsidP="005B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A03B2F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A03B2F">
        <w:rPr>
          <w:rFonts w:ascii="Angsana New" w:hAnsi="Angsana New"/>
          <w:spacing w:val="-4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E2A9A6" w14:textId="77777777" w:rsidR="00915F93" w:rsidRPr="00A03B2F" w:rsidRDefault="00915F93" w:rsidP="00F9203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452E73" w14:textId="2D5655C6" w:rsidR="00913BFC" w:rsidRPr="00A03B2F" w:rsidRDefault="00BD526A" w:rsidP="00C7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(</w:t>
      </w:r>
      <w:r w:rsidR="00BA2A97" w:rsidRPr="00A03B2F">
        <w:rPr>
          <w:rFonts w:ascii="Angsana New" w:hAnsi="Angsana New" w:hint="cs"/>
          <w:sz w:val="30"/>
          <w:szCs w:val="30"/>
          <w:cs/>
        </w:rPr>
        <w:t>ข</w:t>
      </w:r>
      <w:r w:rsidRPr="00A03B2F">
        <w:rPr>
          <w:rFonts w:ascii="Angsana New" w:hAnsi="Angsana New"/>
          <w:sz w:val="30"/>
          <w:szCs w:val="30"/>
          <w:cs/>
        </w:rPr>
        <w:t>.</w:t>
      </w:r>
      <w:r w:rsidR="001E1B1A" w:rsidRPr="00A03B2F">
        <w:rPr>
          <w:rFonts w:ascii="Angsana New" w:hAnsi="Angsana New"/>
          <w:sz w:val="30"/>
          <w:szCs w:val="30"/>
        </w:rPr>
        <w:t>3</w:t>
      </w:r>
      <w:r w:rsidRPr="00A03B2F">
        <w:rPr>
          <w:rFonts w:ascii="Angsana New" w:hAnsi="Angsana New"/>
          <w:sz w:val="30"/>
          <w:szCs w:val="30"/>
          <w:cs/>
        </w:rPr>
        <w:t>.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>)</w:t>
      </w:r>
      <w:r w:rsidR="007B2EBC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  <w:r w:rsidR="00321883" w:rsidRPr="00A03B2F">
        <w:rPr>
          <w:rFonts w:ascii="Angsana New" w:hAnsi="Angsana New"/>
          <w:sz w:val="30"/>
          <w:szCs w:val="30"/>
          <w:cs/>
        </w:rPr>
        <w:t xml:space="preserve"> </w:t>
      </w:r>
    </w:p>
    <w:p w14:paraId="4A6B7C2E" w14:textId="77777777" w:rsidR="008D42DA" w:rsidRPr="00A03B2F" w:rsidRDefault="008D42DA" w:rsidP="00F9203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097A90" w14:textId="035E448B" w:rsidR="007536EF" w:rsidRPr="00A03B2F" w:rsidRDefault="007536EF" w:rsidP="00227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A03B2F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>ด้านอัตราแลกเปลี่ยนที่เกี่ยวข้องกับการ</w:t>
      </w:r>
      <w:r w:rsidR="006C63BD" w:rsidRPr="00A03B2F">
        <w:rPr>
          <w:rFonts w:asciiTheme="majorBidi" w:hAnsiTheme="majorBidi" w:cstheme="majorBidi" w:hint="cs"/>
          <w:sz w:val="30"/>
          <w:szCs w:val="30"/>
          <w:cs/>
        </w:rPr>
        <w:t>นำเข้าวัตถุดิบและเครื่องจักร</w:t>
      </w:r>
      <w:r w:rsidR="00B072B6" w:rsidRPr="00A03B2F">
        <w:rPr>
          <w:rFonts w:asciiTheme="majorBidi" w:hAnsiTheme="majorBidi" w:cstheme="majorBidi" w:hint="cs"/>
          <w:sz w:val="30"/>
          <w:szCs w:val="30"/>
          <w:cs/>
        </w:rPr>
        <w:t>เป็นครั้งคราว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>ที่เป็นสกุลเงินตราต่างประเทศ</w:t>
      </w:r>
      <w:r w:rsidR="007A3FE5" w:rsidRPr="00A03B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กลุ่มบริษัทใช้สัญญาซื้อเงินตราต่างประเทศล่วงหน้าเพื่อป้องกันความเสี่ยงใ</w:t>
      </w:r>
      <w:r w:rsidR="00B072B6" w:rsidRPr="00A03B2F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>หนี้สินทางการเงินในสกุลเงินตราต่างประเทศที่ครบกำหนดชำระน้อยกว่าหนึ่งปี</w:t>
      </w:r>
      <w:r w:rsidR="00B072B6" w:rsidRPr="00A03B2F">
        <w:rPr>
          <w:rFonts w:asciiTheme="majorBidi" w:hAnsi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>สัญญาซื้อเงินตราต่างประเทศล่วงหน้าที่ทำสัญญา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90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993"/>
        <w:gridCol w:w="236"/>
        <w:gridCol w:w="1385"/>
        <w:gridCol w:w="270"/>
        <w:gridCol w:w="989"/>
      </w:tblGrid>
      <w:tr w:rsidR="00B245A6" w:rsidRPr="00A03B2F" w14:paraId="414F344B" w14:textId="77777777" w:rsidTr="00B245A6">
        <w:trPr>
          <w:tblHeader/>
        </w:trPr>
        <w:tc>
          <w:tcPr>
            <w:tcW w:w="3600" w:type="dxa"/>
          </w:tcPr>
          <w:p w14:paraId="75CB189F" w14:textId="77777777" w:rsidR="00B245A6" w:rsidRPr="00A03B2F" w:rsidRDefault="00B245A6" w:rsidP="009325CA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B7C7989" w14:textId="77777777" w:rsidR="00B245A6" w:rsidRPr="00A03B2F" w:rsidRDefault="00B245A6" w:rsidP="009325C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45A6" w:rsidRPr="00A03B2F" w14:paraId="0A7E0048" w14:textId="77777777" w:rsidTr="00B245A6">
        <w:trPr>
          <w:tblHeader/>
        </w:trPr>
        <w:tc>
          <w:tcPr>
            <w:tcW w:w="3600" w:type="dxa"/>
          </w:tcPr>
          <w:p w14:paraId="1695EB94" w14:textId="77777777" w:rsidR="00B245A6" w:rsidRPr="00A03B2F" w:rsidRDefault="00B245A6" w:rsidP="009325C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107B4770" w14:textId="4FC86A65" w:rsidR="00B245A6" w:rsidRPr="00A03B2F" w:rsidRDefault="00B245A6" w:rsidP="009325C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4704FC7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vAlign w:val="bottom"/>
          </w:tcPr>
          <w:p w14:paraId="43B1790F" w14:textId="4F8CEAD6" w:rsidR="00B245A6" w:rsidRPr="00A03B2F" w:rsidRDefault="00B245A6" w:rsidP="009325C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B245A6" w:rsidRPr="00A03B2F" w14:paraId="4693321C" w14:textId="77777777" w:rsidTr="00B245A6">
        <w:trPr>
          <w:tblHeader/>
        </w:trPr>
        <w:tc>
          <w:tcPr>
            <w:tcW w:w="3600" w:type="dxa"/>
          </w:tcPr>
          <w:p w14:paraId="142F5631" w14:textId="77777777" w:rsidR="005F6021" w:rsidRPr="00A03B2F" w:rsidRDefault="00B245A6" w:rsidP="009325CA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1EDD76BE" w14:textId="433CF27C" w:rsidR="00B245A6" w:rsidRPr="00A03B2F" w:rsidRDefault="00B245A6" w:rsidP="009325CA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1210D6C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5C0CBD20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FC06D1B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4426A802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1A0830AB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473FBEBA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384BEA8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</w:tr>
      <w:tr w:rsidR="00B245A6" w:rsidRPr="00A03B2F" w14:paraId="100F68BC" w14:textId="77777777" w:rsidTr="00B245A6">
        <w:trPr>
          <w:tblHeader/>
        </w:trPr>
        <w:tc>
          <w:tcPr>
            <w:tcW w:w="3600" w:type="dxa"/>
          </w:tcPr>
          <w:p w14:paraId="17F63869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5BDEDE9F" w14:textId="77777777" w:rsidR="00B245A6" w:rsidRPr="00A03B2F" w:rsidRDefault="00B245A6" w:rsidP="009325C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5A6" w:rsidRPr="00A03B2F" w14:paraId="348094AE" w14:textId="77777777" w:rsidTr="003A2436">
        <w:tc>
          <w:tcPr>
            <w:tcW w:w="3600" w:type="dxa"/>
          </w:tcPr>
          <w:p w14:paraId="3A31A826" w14:textId="18533196" w:rsidR="00B245A6" w:rsidRPr="00A03B2F" w:rsidRDefault="005B7D65" w:rsidP="00B245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1E0C87F5" w14:textId="42C4BAEC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69,278</w:t>
            </w:r>
          </w:p>
        </w:tc>
        <w:tc>
          <w:tcPr>
            <w:tcW w:w="270" w:type="dxa"/>
          </w:tcPr>
          <w:p w14:paraId="61C886C9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4E7C37B" w14:textId="14D7EFB9" w:rsidR="00B245A6" w:rsidRPr="00A03B2F" w:rsidRDefault="00B245A6" w:rsidP="00A34152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432631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6D1CFDD7" w14:textId="5F4CB0AD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91,415</w:t>
            </w:r>
          </w:p>
        </w:tc>
        <w:tc>
          <w:tcPr>
            <w:tcW w:w="270" w:type="dxa"/>
          </w:tcPr>
          <w:p w14:paraId="0C430B5B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3176B6B" w14:textId="7EAFA29A" w:rsidR="00B245A6" w:rsidRPr="00A03B2F" w:rsidRDefault="00B245A6" w:rsidP="00A34152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45A6" w:rsidRPr="00A03B2F" w14:paraId="3A1C5037" w14:textId="77777777" w:rsidTr="00B245A6">
        <w:tc>
          <w:tcPr>
            <w:tcW w:w="3600" w:type="dxa"/>
          </w:tcPr>
          <w:p w14:paraId="43D4A284" w14:textId="374BADE6" w:rsidR="00B245A6" w:rsidRPr="00A03B2F" w:rsidRDefault="005B7D65" w:rsidP="00B245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6B817C" w14:textId="133AC9FB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4,742</w:t>
            </w:r>
          </w:p>
        </w:tc>
        <w:tc>
          <w:tcPr>
            <w:tcW w:w="270" w:type="dxa"/>
          </w:tcPr>
          <w:p w14:paraId="6A536296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BFA0DF4" w14:textId="6D6688B5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36,929</w:t>
            </w:r>
          </w:p>
        </w:tc>
        <w:tc>
          <w:tcPr>
            <w:tcW w:w="236" w:type="dxa"/>
          </w:tcPr>
          <w:p w14:paraId="62F60DF9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482FC7A" w14:textId="506153AD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4,645</w:t>
            </w:r>
          </w:p>
        </w:tc>
        <w:tc>
          <w:tcPr>
            <w:tcW w:w="270" w:type="dxa"/>
          </w:tcPr>
          <w:p w14:paraId="001C80D5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871ACF" w14:textId="1C91B347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118,760</w:t>
            </w:r>
          </w:p>
        </w:tc>
      </w:tr>
      <w:tr w:rsidR="00B245A6" w:rsidRPr="00A03B2F" w14:paraId="4F8159E0" w14:textId="77777777" w:rsidTr="00B245A6">
        <w:tc>
          <w:tcPr>
            <w:tcW w:w="3600" w:type="dxa"/>
          </w:tcPr>
          <w:p w14:paraId="2866CF18" w14:textId="0CCC990D" w:rsidR="00B245A6" w:rsidRPr="00A03B2F" w:rsidRDefault="00B245A6" w:rsidP="00B245A6">
            <w:pPr>
              <w:pStyle w:val="acctfourfigures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23A689" w14:textId="119778C0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74,020</w:t>
            </w:r>
          </w:p>
        </w:tc>
        <w:tc>
          <w:tcPr>
            <w:tcW w:w="270" w:type="dxa"/>
          </w:tcPr>
          <w:p w14:paraId="71B88EF0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0507DBB" w14:textId="7B000DED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36,929</w:t>
            </w:r>
          </w:p>
        </w:tc>
        <w:tc>
          <w:tcPr>
            <w:tcW w:w="236" w:type="dxa"/>
          </w:tcPr>
          <w:p w14:paraId="3AF4422E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479BB0FB" w14:textId="1C976564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96,060</w:t>
            </w:r>
          </w:p>
        </w:tc>
        <w:tc>
          <w:tcPr>
            <w:tcW w:w="270" w:type="dxa"/>
          </w:tcPr>
          <w:p w14:paraId="3AE177F5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6C3C59F" w14:textId="77196273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118,760</w:t>
            </w:r>
          </w:p>
        </w:tc>
      </w:tr>
      <w:tr w:rsidR="00B245A6" w:rsidRPr="00A03B2F" w14:paraId="65163297" w14:textId="77777777" w:rsidTr="003A2436">
        <w:tc>
          <w:tcPr>
            <w:tcW w:w="3600" w:type="dxa"/>
          </w:tcPr>
          <w:p w14:paraId="5F3A405C" w14:textId="73916508" w:rsidR="00B245A6" w:rsidRPr="00A03B2F" w:rsidRDefault="00B245A6" w:rsidP="00B245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350" w:type="dxa"/>
            <w:vAlign w:val="bottom"/>
          </w:tcPr>
          <w:p w14:paraId="58C40414" w14:textId="4C23356F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(393)</w:t>
            </w:r>
          </w:p>
        </w:tc>
        <w:tc>
          <w:tcPr>
            <w:tcW w:w="270" w:type="dxa"/>
          </w:tcPr>
          <w:p w14:paraId="72DD5A5D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0E09F97" w14:textId="7DC5B25F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(36,769)</w:t>
            </w:r>
          </w:p>
        </w:tc>
        <w:tc>
          <w:tcPr>
            <w:tcW w:w="236" w:type="dxa"/>
          </w:tcPr>
          <w:p w14:paraId="34573CCC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11C428E4" w14:textId="23E2CDAA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(3,247)</w:t>
            </w:r>
          </w:p>
        </w:tc>
        <w:tc>
          <w:tcPr>
            <w:tcW w:w="270" w:type="dxa"/>
          </w:tcPr>
          <w:p w14:paraId="2D6170F2" w14:textId="77777777" w:rsidR="00B245A6" w:rsidRPr="00A03B2F" w:rsidRDefault="00B245A6" w:rsidP="00B245A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E36BDA6" w14:textId="4EF8BE36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(13,515)</w:t>
            </w:r>
          </w:p>
        </w:tc>
      </w:tr>
      <w:tr w:rsidR="00B245A6" w:rsidRPr="00A03B2F" w14:paraId="19A67582" w14:textId="77777777" w:rsidTr="003A2436">
        <w:tc>
          <w:tcPr>
            <w:tcW w:w="3600" w:type="dxa"/>
          </w:tcPr>
          <w:p w14:paraId="6B3E2E1C" w14:textId="62510126" w:rsidR="00B245A6" w:rsidRPr="00A03B2F" w:rsidRDefault="00B245A6" w:rsidP="00B245A6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A19" w14:textId="7F7884BE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73,627</w:t>
            </w:r>
          </w:p>
        </w:tc>
        <w:tc>
          <w:tcPr>
            <w:tcW w:w="270" w:type="dxa"/>
          </w:tcPr>
          <w:p w14:paraId="6BD099B8" w14:textId="77777777" w:rsidR="00B245A6" w:rsidRPr="00A03B2F" w:rsidRDefault="00B245A6" w:rsidP="00B245A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6237A" w14:textId="2A3352C9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36" w:type="dxa"/>
            <w:vAlign w:val="bottom"/>
          </w:tcPr>
          <w:p w14:paraId="4CABCE12" w14:textId="77777777" w:rsidR="00B245A6" w:rsidRPr="00A03B2F" w:rsidRDefault="00B245A6" w:rsidP="00B245A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D5EB4" w14:textId="7491BAFE" w:rsidR="00B245A6" w:rsidRPr="00A03B2F" w:rsidRDefault="00B245A6" w:rsidP="00B245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92,813</w:t>
            </w:r>
          </w:p>
        </w:tc>
        <w:tc>
          <w:tcPr>
            <w:tcW w:w="270" w:type="dxa"/>
          </w:tcPr>
          <w:p w14:paraId="79F71B3E" w14:textId="77777777" w:rsidR="00B245A6" w:rsidRPr="00A03B2F" w:rsidRDefault="00B245A6" w:rsidP="00B245A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D2378" w14:textId="72C35FC2" w:rsidR="00B245A6" w:rsidRPr="00A03B2F" w:rsidRDefault="00B245A6" w:rsidP="00B245A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105,245</w:t>
            </w:r>
          </w:p>
        </w:tc>
      </w:tr>
    </w:tbl>
    <w:p w14:paraId="7A1C3869" w14:textId="77777777" w:rsidR="00B245A6" w:rsidRPr="00A03B2F" w:rsidRDefault="00B245A6" w:rsidP="00B245A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993"/>
        <w:gridCol w:w="236"/>
        <w:gridCol w:w="1385"/>
        <w:gridCol w:w="270"/>
        <w:gridCol w:w="989"/>
      </w:tblGrid>
      <w:tr w:rsidR="00A34152" w:rsidRPr="00A03B2F" w14:paraId="386453D8" w14:textId="77777777" w:rsidTr="009325CA">
        <w:trPr>
          <w:tblHeader/>
        </w:trPr>
        <w:tc>
          <w:tcPr>
            <w:tcW w:w="3600" w:type="dxa"/>
          </w:tcPr>
          <w:p w14:paraId="0658B876" w14:textId="77777777" w:rsidR="00A34152" w:rsidRPr="00A03B2F" w:rsidRDefault="00A34152" w:rsidP="009325CA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14A927B0" w14:textId="00384294" w:rsidR="00A34152" w:rsidRPr="00A03B2F" w:rsidRDefault="00A34152" w:rsidP="009325C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152" w:rsidRPr="00A03B2F" w14:paraId="56939E24" w14:textId="77777777" w:rsidTr="009325CA">
        <w:trPr>
          <w:tblHeader/>
        </w:trPr>
        <w:tc>
          <w:tcPr>
            <w:tcW w:w="3600" w:type="dxa"/>
          </w:tcPr>
          <w:p w14:paraId="7BF15530" w14:textId="77777777" w:rsidR="00A34152" w:rsidRPr="00A03B2F" w:rsidRDefault="00A34152" w:rsidP="009325C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745E1CD4" w14:textId="77777777" w:rsidR="00A34152" w:rsidRPr="00A03B2F" w:rsidRDefault="00A34152" w:rsidP="009325C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984DDBC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vAlign w:val="bottom"/>
          </w:tcPr>
          <w:p w14:paraId="593B64B7" w14:textId="77777777" w:rsidR="00A34152" w:rsidRPr="00A03B2F" w:rsidRDefault="00A34152" w:rsidP="009325C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A34152" w:rsidRPr="00A03B2F" w14:paraId="26075DDF" w14:textId="77777777" w:rsidTr="009325CA">
        <w:trPr>
          <w:tblHeader/>
        </w:trPr>
        <w:tc>
          <w:tcPr>
            <w:tcW w:w="3600" w:type="dxa"/>
          </w:tcPr>
          <w:p w14:paraId="2BED7E89" w14:textId="77777777" w:rsidR="006F2E2C" w:rsidRPr="00A03B2F" w:rsidRDefault="00A34152" w:rsidP="009325CA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7826A6DD" w14:textId="2EAFDE3C" w:rsidR="00A34152" w:rsidRPr="00A03B2F" w:rsidRDefault="00A34152" w:rsidP="009325CA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7DDC59AD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0969498C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737318A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0B743F05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05A26C06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4316E76A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0B8A10D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</w:tr>
      <w:tr w:rsidR="00A34152" w:rsidRPr="00A03B2F" w14:paraId="2543125D" w14:textId="77777777" w:rsidTr="009325CA">
        <w:trPr>
          <w:tblHeader/>
        </w:trPr>
        <w:tc>
          <w:tcPr>
            <w:tcW w:w="3600" w:type="dxa"/>
          </w:tcPr>
          <w:p w14:paraId="03A8E7F1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1D6B74F" w14:textId="77777777" w:rsidR="00A34152" w:rsidRPr="00A03B2F" w:rsidRDefault="00A34152" w:rsidP="009325C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D65" w:rsidRPr="00A03B2F" w14:paraId="758286B6" w14:textId="77777777" w:rsidTr="009325CA">
        <w:tc>
          <w:tcPr>
            <w:tcW w:w="3600" w:type="dxa"/>
          </w:tcPr>
          <w:p w14:paraId="19244A43" w14:textId="3173144B" w:rsidR="005B7D65" w:rsidRPr="00A03B2F" w:rsidRDefault="005B7D65" w:rsidP="005B7D6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2041B9F8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69,278</w:t>
            </w:r>
          </w:p>
        </w:tc>
        <w:tc>
          <w:tcPr>
            <w:tcW w:w="270" w:type="dxa"/>
          </w:tcPr>
          <w:p w14:paraId="14881977" w14:textId="77777777" w:rsidR="005B7D65" w:rsidRPr="00A03B2F" w:rsidRDefault="005B7D65" w:rsidP="005B7D6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445B0D0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9CF973" w14:textId="77777777" w:rsidR="005B7D65" w:rsidRPr="00A03B2F" w:rsidRDefault="005B7D65" w:rsidP="005B7D6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611A7B1B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91,415</w:t>
            </w:r>
          </w:p>
        </w:tc>
        <w:tc>
          <w:tcPr>
            <w:tcW w:w="270" w:type="dxa"/>
          </w:tcPr>
          <w:p w14:paraId="4FF19BD7" w14:textId="77777777" w:rsidR="005B7D65" w:rsidRPr="00A03B2F" w:rsidRDefault="005B7D65" w:rsidP="005B7D6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F46991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B7D65" w:rsidRPr="00A03B2F" w14:paraId="71CB15E0" w14:textId="77777777" w:rsidTr="009325CA">
        <w:tc>
          <w:tcPr>
            <w:tcW w:w="3600" w:type="dxa"/>
          </w:tcPr>
          <w:p w14:paraId="2B76E650" w14:textId="37655A30" w:rsidR="005B7D65" w:rsidRPr="00A03B2F" w:rsidRDefault="005B7D65" w:rsidP="005B7D6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6E4EBA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4,742</w:t>
            </w:r>
          </w:p>
        </w:tc>
        <w:tc>
          <w:tcPr>
            <w:tcW w:w="270" w:type="dxa"/>
          </w:tcPr>
          <w:p w14:paraId="21CEE9DF" w14:textId="77777777" w:rsidR="005B7D65" w:rsidRPr="00A03B2F" w:rsidRDefault="005B7D65" w:rsidP="005B7D6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EEE19C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36,929</w:t>
            </w:r>
          </w:p>
        </w:tc>
        <w:tc>
          <w:tcPr>
            <w:tcW w:w="236" w:type="dxa"/>
          </w:tcPr>
          <w:p w14:paraId="7C51F017" w14:textId="77777777" w:rsidR="005B7D65" w:rsidRPr="00A03B2F" w:rsidRDefault="005B7D65" w:rsidP="005B7D6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E749B10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4,645</w:t>
            </w:r>
          </w:p>
        </w:tc>
        <w:tc>
          <w:tcPr>
            <w:tcW w:w="270" w:type="dxa"/>
          </w:tcPr>
          <w:p w14:paraId="0A6DA6A2" w14:textId="77777777" w:rsidR="005B7D65" w:rsidRPr="00A03B2F" w:rsidRDefault="005B7D65" w:rsidP="005B7D6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B9E4508" w14:textId="77777777" w:rsidR="005B7D65" w:rsidRPr="00A03B2F" w:rsidRDefault="005B7D65" w:rsidP="005B7D6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118,760</w:t>
            </w:r>
          </w:p>
        </w:tc>
      </w:tr>
      <w:tr w:rsidR="00A34152" w:rsidRPr="00A03B2F" w14:paraId="11EBB25A" w14:textId="77777777" w:rsidTr="009325CA">
        <w:tc>
          <w:tcPr>
            <w:tcW w:w="3600" w:type="dxa"/>
          </w:tcPr>
          <w:p w14:paraId="171327A4" w14:textId="77777777" w:rsidR="00A34152" w:rsidRPr="00A03B2F" w:rsidRDefault="00A34152" w:rsidP="009325CA">
            <w:pPr>
              <w:pStyle w:val="acctfourfigures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E47C65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74,020</w:t>
            </w:r>
          </w:p>
        </w:tc>
        <w:tc>
          <w:tcPr>
            <w:tcW w:w="270" w:type="dxa"/>
          </w:tcPr>
          <w:p w14:paraId="5C8502E9" w14:textId="77777777" w:rsidR="00A34152" w:rsidRPr="00A03B2F" w:rsidRDefault="00A34152" w:rsidP="009325C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5CD84C6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36,929</w:t>
            </w:r>
          </w:p>
        </w:tc>
        <w:tc>
          <w:tcPr>
            <w:tcW w:w="236" w:type="dxa"/>
          </w:tcPr>
          <w:p w14:paraId="686BA1DA" w14:textId="77777777" w:rsidR="00A34152" w:rsidRPr="00A03B2F" w:rsidRDefault="00A34152" w:rsidP="009325C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42D2734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96,060</w:t>
            </w:r>
          </w:p>
        </w:tc>
        <w:tc>
          <w:tcPr>
            <w:tcW w:w="270" w:type="dxa"/>
          </w:tcPr>
          <w:p w14:paraId="5345A4CB" w14:textId="77777777" w:rsidR="00A34152" w:rsidRPr="00A03B2F" w:rsidRDefault="00A34152" w:rsidP="009325C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CFF4B6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118,760</w:t>
            </w:r>
          </w:p>
        </w:tc>
      </w:tr>
      <w:tr w:rsidR="00A34152" w:rsidRPr="00A03B2F" w14:paraId="736517C9" w14:textId="77777777" w:rsidTr="009325CA">
        <w:tc>
          <w:tcPr>
            <w:tcW w:w="3600" w:type="dxa"/>
          </w:tcPr>
          <w:p w14:paraId="1A25DE12" w14:textId="77777777" w:rsidR="00A34152" w:rsidRPr="00A03B2F" w:rsidRDefault="00A34152" w:rsidP="009325C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350" w:type="dxa"/>
            <w:vAlign w:val="bottom"/>
          </w:tcPr>
          <w:p w14:paraId="39C514EF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(393)</w:t>
            </w:r>
          </w:p>
        </w:tc>
        <w:tc>
          <w:tcPr>
            <w:tcW w:w="270" w:type="dxa"/>
          </w:tcPr>
          <w:p w14:paraId="58C0D7BC" w14:textId="77777777" w:rsidR="00A34152" w:rsidRPr="00A03B2F" w:rsidRDefault="00A34152" w:rsidP="009325C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9212900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(36,769)</w:t>
            </w:r>
          </w:p>
        </w:tc>
        <w:tc>
          <w:tcPr>
            <w:tcW w:w="236" w:type="dxa"/>
          </w:tcPr>
          <w:p w14:paraId="082EDFD0" w14:textId="77777777" w:rsidR="00A34152" w:rsidRPr="00A03B2F" w:rsidRDefault="00A34152" w:rsidP="009325C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094CD6F4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(3,247)</w:t>
            </w:r>
          </w:p>
        </w:tc>
        <w:tc>
          <w:tcPr>
            <w:tcW w:w="270" w:type="dxa"/>
          </w:tcPr>
          <w:p w14:paraId="63DEFE71" w14:textId="77777777" w:rsidR="00A34152" w:rsidRPr="00A03B2F" w:rsidRDefault="00A34152" w:rsidP="009325C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CD430E7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(13,515)</w:t>
            </w:r>
          </w:p>
        </w:tc>
      </w:tr>
      <w:tr w:rsidR="00A34152" w:rsidRPr="00A03B2F" w14:paraId="7D3F580F" w14:textId="77777777" w:rsidTr="009325CA">
        <w:tc>
          <w:tcPr>
            <w:tcW w:w="3600" w:type="dxa"/>
          </w:tcPr>
          <w:p w14:paraId="084E5C41" w14:textId="77777777" w:rsidR="00A34152" w:rsidRPr="00A03B2F" w:rsidRDefault="00A34152" w:rsidP="009325CA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E22F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73,627</w:t>
            </w:r>
          </w:p>
        </w:tc>
        <w:tc>
          <w:tcPr>
            <w:tcW w:w="270" w:type="dxa"/>
          </w:tcPr>
          <w:p w14:paraId="4B33043C" w14:textId="77777777" w:rsidR="00A34152" w:rsidRPr="00A03B2F" w:rsidRDefault="00A34152" w:rsidP="009325C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63F7E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36" w:type="dxa"/>
            <w:vAlign w:val="bottom"/>
          </w:tcPr>
          <w:p w14:paraId="5F2ED2D6" w14:textId="77777777" w:rsidR="00A34152" w:rsidRPr="00A03B2F" w:rsidRDefault="00A34152" w:rsidP="009325C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B4492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</w:rPr>
              <w:t>92,813</w:t>
            </w:r>
          </w:p>
        </w:tc>
        <w:tc>
          <w:tcPr>
            <w:tcW w:w="270" w:type="dxa"/>
          </w:tcPr>
          <w:p w14:paraId="22624CF0" w14:textId="77777777" w:rsidR="00A34152" w:rsidRPr="00A03B2F" w:rsidRDefault="00A34152" w:rsidP="009325C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E59FF" w14:textId="77777777" w:rsidR="00A34152" w:rsidRPr="00A03B2F" w:rsidRDefault="00A34152" w:rsidP="009325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105,245</w:t>
            </w:r>
          </w:p>
        </w:tc>
      </w:tr>
    </w:tbl>
    <w:p w14:paraId="2BE443F7" w14:textId="77777777" w:rsidR="00A34152" w:rsidRPr="00A03B2F" w:rsidRDefault="00A34152" w:rsidP="00B245A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524A70" w14:textId="22451F56" w:rsidR="002A7D97" w:rsidRPr="00A03B2F" w:rsidRDefault="009066E2" w:rsidP="006A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A03B2F">
        <w:rPr>
          <w:rFonts w:ascii="Angsana New" w:hAnsi="Angsana New" w:hint="cs"/>
          <w:sz w:val="30"/>
          <w:szCs w:val="30"/>
          <w:cs/>
        </w:rPr>
        <w:t>(</w:t>
      </w:r>
      <w:r w:rsidR="002F0996" w:rsidRPr="00A03B2F">
        <w:rPr>
          <w:rFonts w:ascii="Angsana New" w:hAnsi="Angsana New" w:hint="cs"/>
          <w:sz w:val="30"/>
          <w:szCs w:val="30"/>
          <w:cs/>
        </w:rPr>
        <w:t>ข</w:t>
      </w:r>
      <w:r w:rsidR="004F7D84" w:rsidRPr="00A03B2F">
        <w:rPr>
          <w:rFonts w:ascii="Angsana New" w:hAnsi="Angsana New"/>
          <w:sz w:val="30"/>
          <w:szCs w:val="30"/>
          <w:cs/>
        </w:rPr>
        <w:t>.</w:t>
      </w:r>
      <w:r w:rsidR="001E1B1A" w:rsidRPr="00A03B2F">
        <w:rPr>
          <w:rFonts w:ascii="Angsana New" w:hAnsi="Angsana New"/>
          <w:sz w:val="30"/>
          <w:szCs w:val="30"/>
        </w:rPr>
        <w:t>3</w:t>
      </w:r>
      <w:r w:rsidR="00451893" w:rsidRPr="00A03B2F">
        <w:rPr>
          <w:rFonts w:ascii="Angsana New" w:hAnsi="Angsana New"/>
          <w:sz w:val="30"/>
          <w:szCs w:val="30"/>
          <w:cs/>
        </w:rPr>
        <w:t>.</w:t>
      </w:r>
      <w:r w:rsidR="001E1B1A" w:rsidRPr="00A03B2F">
        <w:rPr>
          <w:rFonts w:ascii="Angsana New" w:hAnsi="Angsana New"/>
          <w:sz w:val="30"/>
          <w:szCs w:val="30"/>
        </w:rPr>
        <w:t>2</w:t>
      </w:r>
      <w:r w:rsidR="004F7D84" w:rsidRPr="00A03B2F">
        <w:rPr>
          <w:rFonts w:ascii="Angsana New" w:hAnsi="Angsana New"/>
          <w:sz w:val="30"/>
          <w:szCs w:val="30"/>
          <w:cs/>
        </w:rPr>
        <w:t>)</w:t>
      </w:r>
      <w:r w:rsidR="006A6E95"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="004F7D84" w:rsidRPr="00A03B2F">
        <w:rPr>
          <w:rFonts w:ascii="Angsana New" w:hAnsi="Angsana New"/>
          <w:sz w:val="30"/>
          <w:szCs w:val="30"/>
          <w:cs/>
        </w:rPr>
        <w:t>ความเสี่ยงทางด้านอัตราดอกเบี้ย</w:t>
      </w:r>
    </w:p>
    <w:p w14:paraId="2A14D605" w14:textId="77777777" w:rsidR="003F4C0B" w:rsidRPr="00A03B2F" w:rsidRDefault="003F4C0B" w:rsidP="0014681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1E4728" w14:textId="2E6106FB" w:rsidR="004F7D84" w:rsidRPr="00A03B2F" w:rsidRDefault="007F3847" w:rsidP="00146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</w:t>
      </w:r>
      <w:r w:rsidRPr="00A03B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14BB" w:rsidRPr="00A03B2F">
        <w:rPr>
          <w:rFonts w:asciiTheme="majorBidi" w:hAnsiTheme="majorBidi" w:cstheme="majorBidi"/>
          <w:sz w:val="30"/>
          <w:szCs w:val="30"/>
          <w:cs/>
        </w:rPr>
        <w:br/>
      </w:r>
      <w:r w:rsidRPr="00A03B2F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5C5BE4" w:rsidRPr="00A03B2F">
        <w:rPr>
          <w:rFonts w:asciiTheme="majorBidi" w:hAnsiTheme="majorBidi" w:cstheme="majorBidi"/>
          <w:sz w:val="30"/>
          <w:szCs w:val="30"/>
        </w:rPr>
        <w:t>1</w:t>
      </w:r>
      <w:r w:rsidR="00F64127" w:rsidRPr="00A03B2F">
        <w:rPr>
          <w:rFonts w:asciiTheme="majorBidi" w:hAnsiTheme="majorBidi" w:cstheme="majorBidi"/>
          <w:sz w:val="30"/>
          <w:szCs w:val="30"/>
        </w:rPr>
        <w:t>3</w:t>
      </w:r>
      <w:r w:rsidR="004D4527" w:rsidRPr="00A03B2F">
        <w:rPr>
          <w:rFonts w:asciiTheme="majorBidi" w:hAnsiTheme="majorBidi" w:cstheme="majorBidi"/>
          <w:sz w:val="30"/>
          <w:szCs w:val="30"/>
          <w:cs/>
        </w:rPr>
        <w:t>)</w:t>
      </w:r>
      <w:r w:rsidR="00AD4505" w:rsidRPr="00A03B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4505" w:rsidRPr="00A03B2F">
        <w:rPr>
          <w:rFonts w:asciiTheme="majorBidi" w:hAnsiTheme="majorBidi" w:cstheme="majorBidi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1B68ADC9" w14:textId="19DFC413" w:rsidR="00AD4505" w:rsidRPr="00A03B2F" w:rsidRDefault="00AD4505" w:rsidP="0014681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325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008"/>
        <w:gridCol w:w="275"/>
        <w:gridCol w:w="1096"/>
        <w:gridCol w:w="260"/>
        <w:gridCol w:w="1100"/>
        <w:gridCol w:w="272"/>
        <w:gridCol w:w="1103"/>
      </w:tblGrid>
      <w:tr w:rsidR="00AD4505" w:rsidRPr="00A03B2F" w14:paraId="26C78A9B" w14:textId="77777777" w:rsidTr="0014681A">
        <w:trPr>
          <w:trHeight w:val="419"/>
          <w:tblHeader/>
        </w:trPr>
        <w:tc>
          <w:tcPr>
            <w:tcW w:w="3211" w:type="dxa"/>
            <w:hideMark/>
          </w:tcPr>
          <w:p w14:paraId="7E031E11" w14:textId="77777777" w:rsidR="00AD4505" w:rsidRPr="00A03B2F" w:rsidRDefault="00AD4505" w:rsidP="00BB2AA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79" w:type="dxa"/>
            <w:gridSpan w:val="3"/>
          </w:tcPr>
          <w:p w14:paraId="58A572D4" w14:textId="14CA485A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E330435" w14:textId="77777777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5" w:type="dxa"/>
            <w:gridSpan w:val="3"/>
          </w:tcPr>
          <w:p w14:paraId="6635533F" w14:textId="60396450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4505" w:rsidRPr="00A03B2F" w14:paraId="22927A56" w14:textId="77777777" w:rsidTr="0014681A">
        <w:trPr>
          <w:trHeight w:val="430"/>
          <w:tblHeader/>
        </w:trPr>
        <w:tc>
          <w:tcPr>
            <w:tcW w:w="3211" w:type="dxa"/>
            <w:hideMark/>
          </w:tcPr>
          <w:p w14:paraId="501D134E" w14:textId="2889BE2D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8" w:type="dxa"/>
          </w:tcPr>
          <w:p w14:paraId="067A7D9E" w14:textId="40CF6215" w:rsidR="00AD4505" w:rsidRPr="00A03B2F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5" w:type="dxa"/>
          </w:tcPr>
          <w:p w14:paraId="2431C78E" w14:textId="77777777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24C14C0F" w14:textId="68C3271F" w:rsidR="00AD4505" w:rsidRPr="00A03B2F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268F9B24" w14:textId="77777777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</w:tcPr>
          <w:p w14:paraId="6E3F76B0" w14:textId="4CD2AA9A" w:rsidR="00AD4505" w:rsidRPr="00A03B2F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2" w:type="dxa"/>
          </w:tcPr>
          <w:p w14:paraId="13B92A23" w14:textId="77777777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41923F48" w14:textId="7EB39CA2" w:rsidR="00AD4505" w:rsidRPr="00A03B2F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D4505" w:rsidRPr="00A03B2F" w14:paraId="074D2451" w14:textId="77777777" w:rsidTr="0014681A">
        <w:trPr>
          <w:trHeight w:val="397"/>
          <w:tblHeader/>
        </w:trPr>
        <w:tc>
          <w:tcPr>
            <w:tcW w:w="3211" w:type="dxa"/>
          </w:tcPr>
          <w:p w14:paraId="686BEC2A" w14:textId="0F4DC66F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14" w:type="dxa"/>
            <w:gridSpan w:val="7"/>
            <w:hideMark/>
          </w:tcPr>
          <w:p w14:paraId="0F4FE692" w14:textId="5EE8564E" w:rsidR="00AD4505" w:rsidRPr="00A03B2F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A4591" w:rsidRPr="00A03B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D4505" w:rsidRPr="00A03B2F" w14:paraId="2A8DBA8A" w14:textId="77777777" w:rsidTr="0014681A">
        <w:trPr>
          <w:trHeight w:val="850"/>
        </w:trPr>
        <w:tc>
          <w:tcPr>
            <w:tcW w:w="3211" w:type="dxa"/>
            <w:hideMark/>
          </w:tcPr>
          <w:p w14:paraId="3576F086" w14:textId="1A221744" w:rsidR="00AD4505" w:rsidRPr="00A03B2F" w:rsidRDefault="00AD4505" w:rsidP="009434DF">
            <w:pPr>
              <w:pStyle w:val="block"/>
              <w:tabs>
                <w:tab w:val="left" w:pos="23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A4591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</w:r>
            <w:r w:rsidR="00BA4591"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ผันแปร</w:t>
            </w:r>
          </w:p>
        </w:tc>
        <w:tc>
          <w:tcPr>
            <w:tcW w:w="1008" w:type="dxa"/>
            <w:vAlign w:val="bottom"/>
          </w:tcPr>
          <w:p w14:paraId="2EF607E4" w14:textId="77777777" w:rsidR="00AD4505" w:rsidRPr="00A03B2F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F998D0C" w14:textId="77777777" w:rsidR="00AD4505" w:rsidRPr="00A03B2F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vAlign w:val="bottom"/>
          </w:tcPr>
          <w:p w14:paraId="30C4C952" w14:textId="77777777" w:rsidR="00AD4505" w:rsidRPr="00A03B2F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86C1EF7" w14:textId="77777777" w:rsidR="00AD4505" w:rsidRPr="00A03B2F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6ECAAD8" w14:textId="77777777" w:rsidR="00AD4505" w:rsidRPr="00A03B2F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center"/>
          </w:tcPr>
          <w:p w14:paraId="3062F464" w14:textId="77777777" w:rsidR="00AD4505" w:rsidRPr="00A03B2F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5F466496" w14:textId="77777777" w:rsidR="00AD4505" w:rsidRPr="00A03B2F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29EB" w:rsidRPr="00A03B2F" w14:paraId="7D0B0D9E" w14:textId="77777777" w:rsidTr="0014681A">
        <w:trPr>
          <w:trHeight w:val="397"/>
        </w:trPr>
        <w:tc>
          <w:tcPr>
            <w:tcW w:w="3211" w:type="dxa"/>
            <w:hideMark/>
          </w:tcPr>
          <w:p w14:paraId="712C7DA0" w14:textId="77777777" w:rsidR="00AB29EB" w:rsidRPr="00A03B2F" w:rsidRDefault="00AB29EB" w:rsidP="00AB29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C44FB" w14:textId="1F625396" w:rsidR="00AB29EB" w:rsidRPr="00A03B2F" w:rsidRDefault="0093412F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04E2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280,198</w:t>
            </w: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674F33B6" w14:textId="77777777" w:rsidR="00AB29EB" w:rsidRPr="00A03B2F" w:rsidRDefault="00AB29EB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FC7D9" w14:textId="08E83E5D" w:rsidR="00AB29EB" w:rsidRPr="00A03B2F" w:rsidRDefault="0093412F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9EB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29,223</w:t>
            </w: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0" w:type="dxa"/>
          </w:tcPr>
          <w:p w14:paraId="1522BDE8" w14:textId="77777777" w:rsidR="00AB29EB" w:rsidRPr="00A03B2F" w:rsidRDefault="00AB29EB" w:rsidP="00AB29E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C1A3C" w14:textId="650A6A0E" w:rsidR="00AB29EB" w:rsidRPr="00A03B2F" w:rsidRDefault="0093412F" w:rsidP="00AD04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D04E2"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274,750</w:t>
            </w:r>
            <w:r w:rsidRPr="00A03B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vAlign w:val="center"/>
          </w:tcPr>
          <w:p w14:paraId="46E76F66" w14:textId="77777777" w:rsidR="00AB29EB" w:rsidRPr="00A03B2F" w:rsidRDefault="00AB29EB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982C8" w14:textId="395A5801" w:rsidR="00AB29EB" w:rsidRPr="00A03B2F" w:rsidRDefault="00AB29EB" w:rsidP="00AB2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29EB" w:rsidRPr="00A03B2F" w14:paraId="65FE3E04" w14:textId="77777777" w:rsidTr="0014681A">
        <w:trPr>
          <w:trHeight w:val="828"/>
        </w:trPr>
        <w:tc>
          <w:tcPr>
            <w:tcW w:w="3211" w:type="dxa"/>
          </w:tcPr>
          <w:p w14:paraId="3B836649" w14:textId="3032777F" w:rsidR="00AB29EB" w:rsidRPr="00A03B2F" w:rsidRDefault="00AB29EB" w:rsidP="00AB29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  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7C10E" w14:textId="57CB43A5" w:rsidR="00AB29EB" w:rsidRPr="00A03B2F" w:rsidRDefault="0093412F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D04E2"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280,198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  <w:vAlign w:val="center"/>
          </w:tcPr>
          <w:p w14:paraId="4DB61B50" w14:textId="77777777" w:rsidR="00AB29EB" w:rsidRPr="00A03B2F" w:rsidRDefault="00AB29EB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2B51C" w14:textId="204DE768" w:rsidR="00AB29EB" w:rsidRPr="00A03B2F" w:rsidRDefault="0093412F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B29EB"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29,223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0" w:type="dxa"/>
          </w:tcPr>
          <w:p w14:paraId="402AE656" w14:textId="77777777" w:rsidR="00AB29EB" w:rsidRPr="00A03B2F" w:rsidRDefault="00AB29EB" w:rsidP="00AB29E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3520D" w14:textId="459A1B82" w:rsidR="00AB29EB" w:rsidRPr="00A03B2F" w:rsidRDefault="0093412F" w:rsidP="00AD04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72C03"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274,750</w:t>
            </w:r>
            <w:r w:rsidRPr="00A03B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vAlign w:val="center"/>
          </w:tcPr>
          <w:p w14:paraId="6DFF8A45" w14:textId="77777777" w:rsidR="00AB29EB" w:rsidRPr="00A03B2F" w:rsidRDefault="00AB29EB" w:rsidP="00AB29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87931" w14:textId="3F615850" w:rsidR="00AB29EB" w:rsidRPr="00A03B2F" w:rsidRDefault="00AB29EB" w:rsidP="00AB2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55F1FC5" w14:textId="28821006" w:rsidR="004F7D84" w:rsidRPr="00A03B2F" w:rsidRDefault="004F7D84" w:rsidP="0014681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AD7100" w14:textId="25F6209E" w:rsidR="00CB5BD6" w:rsidRPr="00A03B2F" w:rsidRDefault="00CB5BD6" w:rsidP="00146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3B2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7394FA2" w14:textId="77777777" w:rsidR="006A6E95" w:rsidRPr="00A03B2F" w:rsidRDefault="006A6E95" w:rsidP="0014681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9A75EF" w14:textId="5612A789" w:rsidR="006A6E95" w:rsidRPr="00A03B2F" w:rsidRDefault="006A6E95" w:rsidP="00146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A03B2F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A03B2F">
        <w:rPr>
          <w:rFonts w:asciiTheme="majorBidi" w:hAnsiTheme="majorBidi" w:cstheme="majorBidi"/>
          <w:sz w:val="30"/>
          <w:szCs w:val="30"/>
        </w:rPr>
        <w:t xml:space="preserve">1% </w:t>
      </w:r>
      <w:r w:rsidRPr="00A03B2F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</w:t>
      </w:r>
      <w:r w:rsidR="004423B2" w:rsidRPr="00A03B2F">
        <w:rPr>
          <w:rFonts w:asciiTheme="majorBidi" w:hAnsiTheme="majorBidi" w:cstheme="majorBidi"/>
          <w:sz w:val="30"/>
          <w:szCs w:val="30"/>
        </w:rPr>
        <w:t xml:space="preserve"> </w:t>
      </w:r>
      <w:r w:rsidRPr="00A03B2F">
        <w:rPr>
          <w:rFonts w:asciiTheme="majorBidi" w:hAnsiTheme="majorBidi" w:cstheme="majorBidi"/>
          <w:sz w:val="30"/>
          <w:szCs w:val="30"/>
          <w:cs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E4E22E4" w14:textId="469D6855" w:rsidR="00CB5BD6" w:rsidRPr="00A03B2F" w:rsidRDefault="00CB5BD6" w:rsidP="0014681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372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1082"/>
        <w:gridCol w:w="270"/>
        <w:gridCol w:w="988"/>
        <w:gridCol w:w="270"/>
        <w:gridCol w:w="1172"/>
      </w:tblGrid>
      <w:tr w:rsidR="00CB5BD6" w:rsidRPr="00A03B2F" w14:paraId="1545BD64" w14:textId="77777777" w:rsidTr="0014681A">
        <w:trPr>
          <w:tblHeader/>
        </w:trPr>
        <w:tc>
          <w:tcPr>
            <w:tcW w:w="3240" w:type="dxa"/>
          </w:tcPr>
          <w:p w14:paraId="394DC2B4" w14:textId="77777777" w:rsidR="00CB5BD6" w:rsidRPr="00A03B2F" w:rsidRDefault="00CB5BD6" w:rsidP="00CB5BD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hideMark/>
          </w:tcPr>
          <w:p w14:paraId="77333866" w14:textId="43C09D5F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78610" w14:textId="77777777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2AEC198" w14:textId="14004F4B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BD6" w:rsidRPr="00A03B2F" w14:paraId="7B976DA7" w14:textId="77777777" w:rsidTr="0014681A">
        <w:trPr>
          <w:tblHeader/>
        </w:trPr>
        <w:tc>
          <w:tcPr>
            <w:tcW w:w="3240" w:type="dxa"/>
            <w:vAlign w:val="bottom"/>
            <w:hideMark/>
          </w:tcPr>
          <w:p w14:paraId="2F7F4F4A" w14:textId="77777777" w:rsidR="00CB5BD6" w:rsidRPr="00A03B2F" w:rsidRDefault="00CB5BD6" w:rsidP="00CB5B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421198EF" w14:textId="016FC306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F6590E" w:rsidRPr="00A03B2F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A03B2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24D481" w14:textId="77777777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7F91DDF" w14:textId="37995E13" w:rsidR="00CB5BD6" w:rsidRPr="00A03B2F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  <w:r w:rsidR="00F6590E" w:rsidRPr="00A03B2F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A03B2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FBD904" w14:textId="77777777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hideMark/>
          </w:tcPr>
          <w:p w14:paraId="1AC1429A" w14:textId="11BACEC8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F6590E" w:rsidRPr="00A03B2F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A03B2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607C03"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607C03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24C0C0" w14:textId="77777777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4033F12" w14:textId="469B7F5C" w:rsidR="00CB5BD6" w:rsidRPr="00A03B2F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  <w:r w:rsidR="00F6590E" w:rsidRPr="00A03B2F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A03B2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607C03" w:rsidRPr="00A03B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607C03" w:rsidRPr="00A03B2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CB5BD6" w:rsidRPr="00A03B2F" w14:paraId="5AB4B814" w14:textId="77777777" w:rsidTr="0014681A">
        <w:trPr>
          <w:tblHeader/>
        </w:trPr>
        <w:tc>
          <w:tcPr>
            <w:tcW w:w="3240" w:type="dxa"/>
          </w:tcPr>
          <w:p w14:paraId="7B56A7E2" w14:textId="77777777" w:rsidR="00CB5BD6" w:rsidRPr="00A03B2F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2" w:type="dxa"/>
            <w:gridSpan w:val="7"/>
            <w:hideMark/>
          </w:tcPr>
          <w:p w14:paraId="467391FF" w14:textId="2C9D38C6" w:rsidR="00CB5BD6" w:rsidRPr="00A03B2F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BD6" w:rsidRPr="00A03B2F" w14:paraId="0B1510C8" w14:textId="77777777" w:rsidTr="0014681A">
        <w:tc>
          <w:tcPr>
            <w:tcW w:w="3240" w:type="dxa"/>
          </w:tcPr>
          <w:p w14:paraId="6206CC4D" w14:textId="5B78A5DF" w:rsidR="00CB5BD6" w:rsidRPr="00A03B2F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B29EB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39D89B89" w14:textId="77777777" w:rsidR="00CB5BD6" w:rsidRPr="00A03B2F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3B062" w14:textId="77777777" w:rsidR="00CB5BD6" w:rsidRPr="00A03B2F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2282BB" w14:textId="77777777" w:rsidR="00CB5BD6" w:rsidRPr="00A03B2F" w:rsidRDefault="00CB5BD6" w:rsidP="00CB5BD6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E25AF" w14:textId="77777777" w:rsidR="00CB5BD6" w:rsidRPr="00A03B2F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BF89E09" w14:textId="77777777" w:rsidR="00CB5BD6" w:rsidRPr="00A03B2F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3BC07" w14:textId="77777777" w:rsidR="00CB5BD6" w:rsidRPr="00A03B2F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11CA7" w14:textId="77777777" w:rsidR="00CB5BD6" w:rsidRPr="00A03B2F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976" w:rsidRPr="00A03B2F" w14:paraId="687AAE19" w14:textId="77777777" w:rsidTr="0014681A">
        <w:tc>
          <w:tcPr>
            <w:tcW w:w="3240" w:type="dxa"/>
            <w:hideMark/>
          </w:tcPr>
          <w:p w14:paraId="2B6D39AA" w14:textId="77777777" w:rsidR="00250976" w:rsidRPr="00A03B2F" w:rsidRDefault="00250976" w:rsidP="002509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42318187" w14:textId="3B579EA0" w:rsidR="00250976" w:rsidRPr="00A03B2F" w:rsidRDefault="00250976" w:rsidP="002509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1080" w:type="dxa"/>
          </w:tcPr>
          <w:p w14:paraId="0657729E" w14:textId="77777777" w:rsidR="0014681A" w:rsidRPr="00A03B2F" w:rsidRDefault="0014681A" w:rsidP="002509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42ECB7" w14:textId="3D9132D2" w:rsidR="00250976" w:rsidRPr="00A03B2F" w:rsidRDefault="006A6E95" w:rsidP="0014681A">
            <w:pPr>
              <w:pStyle w:val="block"/>
              <w:tabs>
                <w:tab w:val="decimal" w:pos="7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2,802</w:t>
            </w:r>
            <w:r w:rsidRPr="00A03B2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7FE5B3" w14:textId="77777777" w:rsidR="00250976" w:rsidRPr="00A03B2F" w:rsidRDefault="00250976" w:rsidP="002509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73D9D7AB" w14:textId="77777777" w:rsidR="0014681A" w:rsidRPr="00A03B2F" w:rsidRDefault="0014681A" w:rsidP="002509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9BC6DE" w14:textId="63D4C015" w:rsidR="00250976" w:rsidRPr="00A03B2F" w:rsidRDefault="006A6E95" w:rsidP="0014681A">
            <w:pPr>
              <w:pStyle w:val="block"/>
              <w:tabs>
                <w:tab w:val="decimal" w:pos="7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2,802</w:t>
            </w:r>
          </w:p>
        </w:tc>
        <w:tc>
          <w:tcPr>
            <w:tcW w:w="270" w:type="dxa"/>
          </w:tcPr>
          <w:p w14:paraId="3628F569" w14:textId="77777777" w:rsidR="00250976" w:rsidRPr="00A03B2F" w:rsidRDefault="00250976" w:rsidP="002509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638714DA" w14:textId="77777777" w:rsidR="0014681A" w:rsidRPr="00A03B2F" w:rsidRDefault="0014681A" w:rsidP="002509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5B90EA" w14:textId="0733A67F" w:rsidR="00250976" w:rsidRPr="00A03B2F" w:rsidRDefault="006A6E95" w:rsidP="0014681A">
            <w:pPr>
              <w:pStyle w:val="block"/>
              <w:tabs>
                <w:tab w:val="decimal" w:pos="7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(2,748)</w:t>
            </w:r>
          </w:p>
        </w:tc>
        <w:tc>
          <w:tcPr>
            <w:tcW w:w="270" w:type="dxa"/>
          </w:tcPr>
          <w:p w14:paraId="3FD33DB2" w14:textId="77777777" w:rsidR="00250976" w:rsidRPr="00A03B2F" w:rsidRDefault="00250976" w:rsidP="002509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7590DBF" w14:textId="77777777" w:rsidR="0014681A" w:rsidRPr="00A03B2F" w:rsidRDefault="0014681A" w:rsidP="00250976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F2A397" w14:textId="5037CA4F" w:rsidR="00250976" w:rsidRPr="00A03B2F" w:rsidRDefault="006A6E95" w:rsidP="0014681A">
            <w:pPr>
              <w:pStyle w:val="block"/>
              <w:tabs>
                <w:tab w:val="decimal" w:pos="7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2,742</w:t>
            </w:r>
          </w:p>
        </w:tc>
      </w:tr>
      <w:tr w:rsidR="002749A7" w:rsidRPr="00A03B2F" w14:paraId="3251EA09" w14:textId="77777777" w:rsidTr="0014681A">
        <w:tc>
          <w:tcPr>
            <w:tcW w:w="3240" w:type="dxa"/>
          </w:tcPr>
          <w:p w14:paraId="5C17B588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49BF8E0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A77461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9288042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CD47B4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</w:tcPr>
          <w:p w14:paraId="1B44BB87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6DAFC8A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171373" w14:textId="77777777" w:rsidR="002749A7" w:rsidRPr="00A03B2F" w:rsidRDefault="002749A7" w:rsidP="001F2558">
            <w:pPr>
              <w:pStyle w:val="BodyText2"/>
              <w:tabs>
                <w:tab w:val="left" w:pos="540"/>
              </w:tabs>
              <w:spacing w:line="240" w:lineRule="atLeast"/>
              <w:ind w:left="540" w:right="47" w:firstLine="0"/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</w:tr>
      <w:tr w:rsidR="002749A7" w:rsidRPr="00A03B2F" w14:paraId="37190854" w14:textId="77777777" w:rsidTr="0014681A">
        <w:tc>
          <w:tcPr>
            <w:tcW w:w="3240" w:type="dxa"/>
          </w:tcPr>
          <w:p w14:paraId="0B8C2B26" w14:textId="58D49967" w:rsidR="002749A7" w:rsidRPr="00A03B2F" w:rsidRDefault="002749A7" w:rsidP="002749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B29EB" w:rsidRPr="00A0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1B5FF60C" w14:textId="77777777" w:rsidR="002749A7" w:rsidRPr="00A03B2F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6EE866" w14:textId="77777777" w:rsidR="002749A7" w:rsidRPr="00A03B2F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78D67A2D" w14:textId="77777777" w:rsidR="002749A7" w:rsidRPr="00A03B2F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1A0A7B" w14:textId="77777777" w:rsidR="002749A7" w:rsidRPr="00A03B2F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1D10ED86" w14:textId="77777777" w:rsidR="002749A7" w:rsidRPr="00A03B2F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74E32E" w14:textId="77777777" w:rsidR="002749A7" w:rsidRPr="00A03B2F" w:rsidRDefault="002749A7" w:rsidP="002749A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3C29B5" w14:textId="77777777" w:rsidR="002749A7" w:rsidRPr="00A03B2F" w:rsidRDefault="002749A7" w:rsidP="001510CC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82629" w:rsidRPr="00A03B2F" w14:paraId="01976C9C" w14:textId="77777777" w:rsidTr="0014681A">
        <w:trPr>
          <w:trHeight w:val="209"/>
        </w:trPr>
        <w:tc>
          <w:tcPr>
            <w:tcW w:w="3240" w:type="dxa"/>
          </w:tcPr>
          <w:p w14:paraId="4354F70C" w14:textId="77777777" w:rsidR="00D82629" w:rsidRPr="00A03B2F" w:rsidRDefault="00D82629" w:rsidP="00D826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566156DB" w14:textId="4EAFA4E0" w:rsidR="00D82629" w:rsidRPr="00A03B2F" w:rsidRDefault="00D82629" w:rsidP="00D8262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3B2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03B2F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1080" w:type="dxa"/>
          </w:tcPr>
          <w:p w14:paraId="7E105B64" w14:textId="77777777" w:rsidR="0014681A" w:rsidRPr="00A03B2F" w:rsidRDefault="0014681A" w:rsidP="00D826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4DEF50" w14:textId="52CF8439" w:rsidR="00D82629" w:rsidRPr="00A03B2F" w:rsidRDefault="00D82629" w:rsidP="0014681A">
            <w:pPr>
              <w:pStyle w:val="block"/>
              <w:tabs>
                <w:tab w:val="decimal" w:pos="7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(292)</w:t>
            </w:r>
          </w:p>
        </w:tc>
        <w:tc>
          <w:tcPr>
            <w:tcW w:w="270" w:type="dxa"/>
          </w:tcPr>
          <w:p w14:paraId="1BE2D583" w14:textId="77777777" w:rsidR="00D82629" w:rsidRPr="00A03B2F" w:rsidRDefault="00D82629" w:rsidP="00D826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0CF126A5" w14:textId="77777777" w:rsidR="0014681A" w:rsidRPr="00A03B2F" w:rsidRDefault="0014681A" w:rsidP="00D826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25C965" w14:textId="548EFF9E" w:rsidR="00D82629" w:rsidRPr="00A03B2F" w:rsidRDefault="00D82629" w:rsidP="0014681A">
            <w:pPr>
              <w:pStyle w:val="block"/>
              <w:tabs>
                <w:tab w:val="decimal" w:pos="7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</w:tcPr>
          <w:p w14:paraId="0CAC1A7C" w14:textId="77777777" w:rsidR="00D82629" w:rsidRPr="00A03B2F" w:rsidRDefault="00D82629" w:rsidP="00D826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12ACE505" w14:textId="77777777" w:rsidR="0014681A" w:rsidRPr="00A03B2F" w:rsidRDefault="0014681A" w:rsidP="00D826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80C503" w14:textId="1A643E0B" w:rsidR="00D82629" w:rsidRPr="00A03B2F" w:rsidRDefault="00D82629" w:rsidP="0014681A">
            <w:pPr>
              <w:pStyle w:val="block"/>
              <w:tabs>
                <w:tab w:val="decimal" w:pos="46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2E640" w14:textId="77777777" w:rsidR="00D82629" w:rsidRPr="00A03B2F" w:rsidRDefault="00D82629" w:rsidP="00D826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2DF3CA" w14:textId="77777777" w:rsidR="0014681A" w:rsidRPr="00A03B2F" w:rsidRDefault="0014681A" w:rsidP="00D826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417D6C7" w14:textId="0DDAAD10" w:rsidR="00D82629" w:rsidRPr="00A03B2F" w:rsidRDefault="00D82629" w:rsidP="0014681A">
            <w:pPr>
              <w:pStyle w:val="block"/>
              <w:tabs>
                <w:tab w:val="decimal" w:pos="54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584A1310" w14:textId="3635265E" w:rsidR="00CB5BD6" w:rsidRPr="00A03B2F" w:rsidRDefault="00CB5BD6" w:rsidP="0014681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66AE65" w14:textId="789C7DCA" w:rsidR="00AA0D28" w:rsidRPr="00A03B2F" w:rsidRDefault="004F7D84" w:rsidP="00FF061D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 xml:space="preserve">การบริหารจัดการทุน </w:t>
      </w:r>
    </w:p>
    <w:p w14:paraId="1B2067A9" w14:textId="77777777" w:rsidR="005C03D3" w:rsidRPr="00A03B2F" w:rsidRDefault="005C03D3" w:rsidP="0014681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3D4B7B" w14:textId="4AF33B9A" w:rsidR="004F7D84" w:rsidRPr="00A03B2F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A03B2F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คือการรักษาระดับเงินลงทุนให้มั่นคงเพื่อรักษาความเชื่อมั่นของนักลงทุน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A4B8C" w:rsidRPr="00A03B2F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6A4B8C" w:rsidRPr="00A03B2F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255CBD65" w14:textId="36BA53BE" w:rsidR="00013BB4" w:rsidRPr="00A03B2F" w:rsidRDefault="009938E0" w:rsidP="00FF061D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69E25D09" w14:textId="77777777" w:rsidR="00013BB4" w:rsidRPr="00A03B2F" w:rsidRDefault="00013BB4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56FF4F" w14:textId="77777777" w:rsidR="009938E0" w:rsidRPr="00A03B2F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3B2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A03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A03B2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A8D68BD" w14:textId="77777777" w:rsidR="009938E0" w:rsidRPr="00A03B2F" w:rsidRDefault="009938E0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06A208" w14:textId="4B1119C6" w:rsidR="00EB5F9E" w:rsidRPr="00A03B2F" w:rsidRDefault="009938E0" w:rsidP="00BA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="001E1B1A" w:rsidRPr="00A03B2F">
        <w:rPr>
          <w:rFonts w:ascii="Angsana New" w:hAnsi="Angsana New"/>
          <w:sz w:val="30"/>
          <w:szCs w:val="30"/>
        </w:rPr>
        <w:t>9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A03B2F">
        <w:rPr>
          <w:rFonts w:ascii="Angsana New" w:hAnsi="Angsana New"/>
          <w:sz w:val="30"/>
          <w:szCs w:val="30"/>
        </w:rPr>
        <w:t>2556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บริษัทได้ทำสัญญากับบริษัทในประเทศแห่งหนึ่ง โดยบริษัทดังกล่าวจะให้บริการและให้การสนับสนุนเท่าที่จำเป็นแก่บริษัทในด้านการผลิต การจัดจำหน่าย การตลาด การส่งเสริมการขาย และกิจกรรมการขายเครื่องดื่ม ซึ่งรวมถึงการรักษาภาพลักษณ์ของเครื่องหมายการค้าให้กับบริษัท ในการนี้บริษัทตกลงจ่ายค่าบริการเป็นจำนวนเงินตามที่ระบุในสัญญา สัญญานี้มีระยะเวลา </w:t>
      </w:r>
      <w:r w:rsidR="001E1B1A" w:rsidRPr="00A03B2F">
        <w:rPr>
          <w:rFonts w:ascii="Angsana New" w:hAnsi="Angsana New"/>
          <w:sz w:val="30"/>
          <w:szCs w:val="30"/>
        </w:rPr>
        <w:t>5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E1B1A" w:rsidRPr="00A03B2F">
        <w:rPr>
          <w:rFonts w:ascii="Angsana New" w:hAnsi="Angsana New"/>
          <w:sz w:val="30"/>
          <w:szCs w:val="30"/>
        </w:rPr>
        <w:t>2557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Pr="00A03B2F">
        <w:rPr>
          <w:rFonts w:ascii="Angsana New" w:hAnsi="Angsana New"/>
          <w:sz w:val="30"/>
          <w:szCs w:val="30"/>
          <w:cs/>
        </w:rPr>
        <w:br/>
      </w:r>
      <w:r w:rsidR="001E1B1A" w:rsidRPr="00A03B2F">
        <w:rPr>
          <w:rFonts w:ascii="Angsana New" w:hAnsi="Angsana New"/>
          <w:sz w:val="30"/>
          <w:szCs w:val="30"/>
        </w:rPr>
        <w:t>3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A03B2F">
        <w:rPr>
          <w:rFonts w:ascii="Angsana New" w:hAnsi="Angsana New"/>
          <w:sz w:val="30"/>
          <w:szCs w:val="30"/>
        </w:rPr>
        <w:t>256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และหากไม่มีการแจ้งยกเลิกสัญญาภายใน </w:t>
      </w:r>
      <w:r w:rsidR="001E1B1A" w:rsidRPr="00A03B2F">
        <w:rPr>
          <w:rFonts w:ascii="Angsana New" w:hAnsi="Angsana New"/>
          <w:sz w:val="30"/>
          <w:szCs w:val="30"/>
        </w:rPr>
        <w:t>3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เดือน ก่อนสัญญาหมดอายุ ให้ถือว่าสัญญาฉบับนี้มีผลบังคับใช้อัตโนมัติอีกคราวละ </w:t>
      </w:r>
      <w:r w:rsidR="005C5BE4" w:rsidRPr="00A03B2F">
        <w:rPr>
          <w:rFonts w:ascii="Angsana New" w:hAnsi="Angsana New"/>
          <w:sz w:val="30"/>
          <w:szCs w:val="30"/>
        </w:rPr>
        <w:t>1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>ปี</w:t>
      </w:r>
    </w:p>
    <w:p w14:paraId="1C861DEC" w14:textId="77777777" w:rsidR="001F2558" w:rsidRPr="00A03B2F" w:rsidRDefault="001F2558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102AE6E" w14:textId="0E6D7803" w:rsidR="00E557AE" w:rsidRPr="00A03B2F" w:rsidRDefault="00402705" w:rsidP="00FF061D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1EEA7A6B" w14:textId="77777777" w:rsidR="00E557AE" w:rsidRPr="00A03B2F" w:rsidRDefault="00E557AE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6"/>
        <w:gridCol w:w="1095"/>
        <w:gridCol w:w="270"/>
        <w:gridCol w:w="1171"/>
        <w:gridCol w:w="270"/>
        <w:gridCol w:w="1078"/>
        <w:gridCol w:w="270"/>
        <w:gridCol w:w="982"/>
      </w:tblGrid>
      <w:tr w:rsidR="000A10DE" w:rsidRPr="00A03B2F" w14:paraId="30D34B7F" w14:textId="77777777" w:rsidTr="002F0CFC">
        <w:trPr>
          <w:tblHeader/>
        </w:trPr>
        <w:tc>
          <w:tcPr>
            <w:tcW w:w="2227" w:type="pct"/>
          </w:tcPr>
          <w:p w14:paraId="24672726" w14:textId="77777777" w:rsidR="000A10DE" w:rsidRPr="00A03B2F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2455B333" w14:textId="77777777" w:rsidR="000A10DE" w:rsidRPr="00A03B2F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C86F91" w14:textId="77777777" w:rsidR="000A10DE" w:rsidRPr="00A03B2F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6CBE74" w14:textId="77777777" w:rsidR="000A10DE" w:rsidRPr="00A03B2F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CB0" w:rsidRPr="00A03B2F" w14:paraId="3BEC4798" w14:textId="77777777" w:rsidTr="002F0CFC">
        <w:trPr>
          <w:tblHeader/>
        </w:trPr>
        <w:tc>
          <w:tcPr>
            <w:tcW w:w="2227" w:type="pct"/>
          </w:tcPr>
          <w:p w14:paraId="35041B6F" w14:textId="77777777" w:rsidR="00EB4CB0" w:rsidRPr="00A03B2F" w:rsidRDefault="00EB4CB0" w:rsidP="00EB4CB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99D320F" w14:textId="1D60DEC7" w:rsidR="00EB4CB0" w:rsidRPr="00A03B2F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E966742" w14:textId="77777777" w:rsidR="00EB4CB0" w:rsidRPr="00A03B2F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04018F" w14:textId="01434B40" w:rsidR="00EB4CB0" w:rsidRPr="00A03B2F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3BC6F5E" w14:textId="77777777" w:rsidR="00EB4CB0" w:rsidRPr="00A03B2F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092743" w14:textId="1C6609D2" w:rsidR="00EB4CB0" w:rsidRPr="00A03B2F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D34256E" w14:textId="77777777" w:rsidR="00EB4CB0" w:rsidRPr="00A03B2F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8CE2F9" w14:textId="607C5F52" w:rsidR="00EB4CB0" w:rsidRPr="00A03B2F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</w:t>
            </w:r>
            <w:r w:rsidR="00AB29EB" w:rsidRPr="00A03B2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B4CB0" w:rsidRPr="00A03B2F" w14:paraId="02E7BA16" w14:textId="77777777" w:rsidTr="002F0CFC">
        <w:trPr>
          <w:tblHeader/>
        </w:trPr>
        <w:tc>
          <w:tcPr>
            <w:tcW w:w="2227" w:type="pct"/>
          </w:tcPr>
          <w:p w14:paraId="72836397" w14:textId="77777777" w:rsidR="00EB4CB0" w:rsidRPr="00A03B2F" w:rsidRDefault="00EB4CB0" w:rsidP="00EB4CB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35907BBC" w14:textId="77777777" w:rsidR="00EB4CB0" w:rsidRPr="00A03B2F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560" w:rsidRPr="00A03B2F" w14:paraId="5AA1298E" w14:textId="77777777" w:rsidTr="002F0CFC">
        <w:trPr>
          <w:trHeight w:val="197"/>
        </w:trPr>
        <w:tc>
          <w:tcPr>
            <w:tcW w:w="2227" w:type="pct"/>
          </w:tcPr>
          <w:p w14:paraId="294A4898" w14:textId="44175FAC" w:rsidR="00754560" w:rsidRPr="00A03B2F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91" w:type="pct"/>
          </w:tcPr>
          <w:p w14:paraId="21CFBF65" w14:textId="77777777" w:rsidR="00754560" w:rsidRPr="00A03B2F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E46CE" w14:textId="77777777" w:rsidR="00754560" w:rsidRPr="00A03B2F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1F20C2" w14:textId="77777777" w:rsidR="00754560" w:rsidRPr="00A03B2F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3876BD" w14:textId="77777777" w:rsidR="00754560" w:rsidRPr="00A03B2F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F2FF659" w14:textId="77777777" w:rsidR="00754560" w:rsidRPr="00A03B2F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0A64F6" w14:textId="77777777" w:rsidR="00754560" w:rsidRPr="00A03B2F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D006C9" w14:textId="77777777" w:rsidR="00754560" w:rsidRPr="00A03B2F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386" w:rsidRPr="00A03B2F" w14:paraId="68548320" w14:textId="77777777" w:rsidTr="002F0CFC">
        <w:tc>
          <w:tcPr>
            <w:tcW w:w="2227" w:type="pct"/>
          </w:tcPr>
          <w:p w14:paraId="2C7C5195" w14:textId="557168AC" w:rsidR="00F04386" w:rsidRPr="00A03B2F" w:rsidRDefault="00F04386" w:rsidP="00F0438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591" w:type="pct"/>
          </w:tcPr>
          <w:p w14:paraId="3852823E" w14:textId="3729081C" w:rsidR="00F04386" w:rsidRPr="00A03B2F" w:rsidRDefault="00DA4955" w:rsidP="00DA49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5B5871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B5CD1AC" w14:textId="6C692FC4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4,915</w:t>
            </w:r>
          </w:p>
        </w:tc>
        <w:tc>
          <w:tcPr>
            <w:tcW w:w="146" w:type="pct"/>
          </w:tcPr>
          <w:p w14:paraId="12E49F89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67C8FB65" w14:textId="1064C491" w:rsidR="00F04386" w:rsidRPr="00A03B2F" w:rsidRDefault="00DA4955" w:rsidP="00DA49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614D7A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3E5F77E" w14:textId="7F9B1AC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4,915</w:t>
            </w:r>
          </w:p>
        </w:tc>
      </w:tr>
      <w:tr w:rsidR="00F04386" w:rsidRPr="00A03B2F" w14:paraId="69E76FAA" w14:textId="77777777" w:rsidTr="002F0CFC">
        <w:tc>
          <w:tcPr>
            <w:tcW w:w="2227" w:type="pct"/>
          </w:tcPr>
          <w:p w14:paraId="12C365A6" w14:textId="3B067776" w:rsidR="00F04386" w:rsidRPr="00A03B2F" w:rsidRDefault="00F04386" w:rsidP="00F0438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A03B2F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ภาระผูกพันตามสัญญาก่อสร้าง</w:t>
            </w:r>
          </w:p>
        </w:tc>
        <w:tc>
          <w:tcPr>
            <w:tcW w:w="591" w:type="pct"/>
          </w:tcPr>
          <w:p w14:paraId="6D1F3EC9" w14:textId="69476A41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35,520</w:t>
            </w:r>
          </w:p>
        </w:tc>
        <w:tc>
          <w:tcPr>
            <w:tcW w:w="146" w:type="pct"/>
          </w:tcPr>
          <w:p w14:paraId="62B888AC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C601ECD" w14:textId="177CD8A4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251,738</w:t>
            </w:r>
          </w:p>
        </w:tc>
        <w:tc>
          <w:tcPr>
            <w:tcW w:w="146" w:type="pct"/>
          </w:tcPr>
          <w:p w14:paraId="6E8A8306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52D1743D" w14:textId="5B1B14EA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35,520</w:t>
            </w:r>
          </w:p>
        </w:tc>
        <w:tc>
          <w:tcPr>
            <w:tcW w:w="146" w:type="pct"/>
          </w:tcPr>
          <w:p w14:paraId="48653A20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6E73C207" w14:textId="6ECDA2B4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251,695</w:t>
            </w:r>
          </w:p>
        </w:tc>
      </w:tr>
      <w:tr w:rsidR="00F04386" w:rsidRPr="00A03B2F" w14:paraId="4255A6A1" w14:textId="77777777" w:rsidTr="00E52BE2">
        <w:trPr>
          <w:trHeight w:val="245"/>
        </w:trPr>
        <w:tc>
          <w:tcPr>
            <w:tcW w:w="2227" w:type="pct"/>
          </w:tcPr>
          <w:p w14:paraId="6FB9E368" w14:textId="77777777" w:rsidR="00F04386" w:rsidRPr="00A03B2F" w:rsidRDefault="00F04386" w:rsidP="00F0438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03B2F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591" w:type="pct"/>
          </w:tcPr>
          <w:p w14:paraId="4955FF32" w14:textId="1A22774E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6,913</w:t>
            </w:r>
          </w:p>
        </w:tc>
        <w:tc>
          <w:tcPr>
            <w:tcW w:w="146" w:type="pct"/>
          </w:tcPr>
          <w:p w14:paraId="032C0918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8EB9" w14:textId="47B7CA31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22,307</w:t>
            </w:r>
          </w:p>
        </w:tc>
        <w:tc>
          <w:tcPr>
            <w:tcW w:w="146" w:type="pct"/>
          </w:tcPr>
          <w:p w14:paraId="1221211C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1BFFE7BF" w14:textId="38FE2E06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6,913</w:t>
            </w:r>
          </w:p>
        </w:tc>
        <w:tc>
          <w:tcPr>
            <w:tcW w:w="146" w:type="pct"/>
          </w:tcPr>
          <w:p w14:paraId="436A432F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A02FC6" w14:textId="15B8BF73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22,307</w:t>
            </w:r>
          </w:p>
        </w:tc>
      </w:tr>
      <w:tr w:rsidR="00F04386" w:rsidRPr="00A03B2F" w14:paraId="0EECC302" w14:textId="77777777" w:rsidTr="00446E9A">
        <w:trPr>
          <w:trHeight w:val="245"/>
        </w:trPr>
        <w:tc>
          <w:tcPr>
            <w:tcW w:w="2227" w:type="pct"/>
          </w:tcPr>
          <w:p w14:paraId="6336F2F8" w14:textId="55E0A9A1" w:rsidR="00F04386" w:rsidRPr="00A03B2F" w:rsidRDefault="00F04386" w:rsidP="00F0438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591" w:type="pct"/>
          </w:tcPr>
          <w:p w14:paraId="4E14089B" w14:textId="28249525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12,344</w:t>
            </w:r>
          </w:p>
        </w:tc>
        <w:tc>
          <w:tcPr>
            <w:tcW w:w="146" w:type="pct"/>
          </w:tcPr>
          <w:p w14:paraId="719B0D74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60119A" w14:textId="28C30EA3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23,320</w:t>
            </w:r>
          </w:p>
        </w:tc>
        <w:tc>
          <w:tcPr>
            <w:tcW w:w="146" w:type="pct"/>
          </w:tcPr>
          <w:p w14:paraId="54902187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3863170E" w14:textId="0A386DEE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12,344</w:t>
            </w:r>
          </w:p>
        </w:tc>
        <w:tc>
          <w:tcPr>
            <w:tcW w:w="146" w:type="pct"/>
          </w:tcPr>
          <w:p w14:paraId="4C7833D9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69FBC7" w14:textId="5EC2C845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23,320</w:t>
            </w:r>
          </w:p>
        </w:tc>
      </w:tr>
      <w:tr w:rsidR="00F04386" w:rsidRPr="00A03B2F" w14:paraId="1CB24477" w14:textId="77777777" w:rsidTr="00446E9A">
        <w:trPr>
          <w:trHeight w:val="245"/>
        </w:trPr>
        <w:tc>
          <w:tcPr>
            <w:tcW w:w="2227" w:type="pct"/>
          </w:tcPr>
          <w:p w14:paraId="1559BAD6" w14:textId="4083ED45" w:rsidR="00F04386" w:rsidRPr="00A03B2F" w:rsidRDefault="00F04386" w:rsidP="00F0438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/>
                <w:cs/>
              </w:rPr>
              <w:t>ภาระผูกพันตามสัญญา</w:t>
            </w:r>
            <w:r w:rsidRPr="00A03B2F">
              <w:rPr>
                <w:rFonts w:ascii="Angsana New" w:hAnsi="Angsana New" w:cs="Angsana New" w:hint="cs"/>
                <w:cs/>
              </w:rPr>
              <w:t>ติดตั้งระบบสารสนเทศ</w:t>
            </w:r>
          </w:p>
        </w:tc>
        <w:tc>
          <w:tcPr>
            <w:tcW w:w="591" w:type="pct"/>
          </w:tcPr>
          <w:p w14:paraId="2E615F9C" w14:textId="11317C8F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5,175</w:t>
            </w:r>
          </w:p>
        </w:tc>
        <w:tc>
          <w:tcPr>
            <w:tcW w:w="146" w:type="pct"/>
          </w:tcPr>
          <w:p w14:paraId="689DC287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3CB39A" w14:textId="711EDC1B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6,340</w:t>
            </w:r>
          </w:p>
        </w:tc>
        <w:tc>
          <w:tcPr>
            <w:tcW w:w="146" w:type="pct"/>
          </w:tcPr>
          <w:p w14:paraId="3EC2C667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514244BE" w14:textId="31DDFD75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5,175</w:t>
            </w:r>
          </w:p>
        </w:tc>
        <w:tc>
          <w:tcPr>
            <w:tcW w:w="146" w:type="pct"/>
          </w:tcPr>
          <w:p w14:paraId="7654195E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35E1E04" w14:textId="51EB3B9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6,340</w:t>
            </w:r>
          </w:p>
        </w:tc>
      </w:tr>
      <w:tr w:rsidR="00F04386" w:rsidRPr="00A03B2F" w14:paraId="544A8414" w14:textId="77777777" w:rsidTr="00446E9A">
        <w:trPr>
          <w:trHeight w:val="245"/>
        </w:trPr>
        <w:tc>
          <w:tcPr>
            <w:tcW w:w="2227" w:type="pct"/>
          </w:tcPr>
          <w:p w14:paraId="188E809D" w14:textId="7A7F59A3" w:rsidR="00F04386" w:rsidRPr="00A03B2F" w:rsidRDefault="00F04386" w:rsidP="00F0438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A03B2F"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E8C839" w14:textId="7B15B298" w:rsidR="00F04386" w:rsidRPr="00A03B2F" w:rsidRDefault="00F04386" w:rsidP="00DA49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560D98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E5466B9" w14:textId="32D33DB0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2,380</w:t>
            </w:r>
          </w:p>
        </w:tc>
        <w:tc>
          <w:tcPr>
            <w:tcW w:w="146" w:type="pct"/>
          </w:tcPr>
          <w:p w14:paraId="46F58D44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5393D2C" w14:textId="2C513B9C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FECA82A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4FC0B4F" w14:textId="3AE034ED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2,380</w:t>
            </w:r>
          </w:p>
        </w:tc>
      </w:tr>
      <w:tr w:rsidR="00F04386" w:rsidRPr="00A03B2F" w14:paraId="4D19344B" w14:textId="77777777" w:rsidTr="00952E07">
        <w:trPr>
          <w:trHeight w:val="245"/>
        </w:trPr>
        <w:tc>
          <w:tcPr>
            <w:tcW w:w="2227" w:type="pct"/>
          </w:tcPr>
          <w:p w14:paraId="62ED243A" w14:textId="69101F91" w:rsidR="00F04386" w:rsidRPr="00A03B2F" w:rsidRDefault="00F04386" w:rsidP="00F04386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E93B0AB" w14:textId="7784175B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59,952</w:t>
            </w:r>
          </w:p>
        </w:tc>
        <w:tc>
          <w:tcPr>
            <w:tcW w:w="146" w:type="pct"/>
          </w:tcPr>
          <w:p w14:paraId="42ED63AB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8155EE7" w14:textId="26A2420C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311,000</w:t>
            </w:r>
          </w:p>
        </w:tc>
        <w:tc>
          <w:tcPr>
            <w:tcW w:w="146" w:type="pct"/>
          </w:tcPr>
          <w:p w14:paraId="56E69E35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502C5F" w14:textId="43689BCD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59,952</w:t>
            </w:r>
          </w:p>
        </w:tc>
        <w:tc>
          <w:tcPr>
            <w:tcW w:w="146" w:type="pct"/>
          </w:tcPr>
          <w:p w14:paraId="66C31F89" w14:textId="77777777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69DC19B" w14:textId="33AD4080" w:rsidR="00F04386" w:rsidRPr="00A03B2F" w:rsidRDefault="00F04386" w:rsidP="00F043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310,957</w:t>
            </w:r>
          </w:p>
        </w:tc>
      </w:tr>
      <w:tr w:rsidR="002749A7" w:rsidRPr="00A03B2F" w14:paraId="6DD06B00" w14:textId="77777777" w:rsidTr="00952E07">
        <w:trPr>
          <w:trHeight w:val="245"/>
        </w:trPr>
        <w:tc>
          <w:tcPr>
            <w:tcW w:w="2227" w:type="pct"/>
          </w:tcPr>
          <w:p w14:paraId="4BD2CC08" w14:textId="77777777" w:rsidR="002749A7" w:rsidRPr="00A03B2F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0EA3960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6" w:type="pct"/>
          </w:tcPr>
          <w:p w14:paraId="64A81C59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0546191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6" w:type="pct"/>
          </w:tcPr>
          <w:p w14:paraId="602FCC58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4BF2F8D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6" w:type="pct"/>
          </w:tcPr>
          <w:p w14:paraId="558FF70F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0F05D531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2749A7" w:rsidRPr="00A03B2F" w14:paraId="49227968" w14:textId="77777777" w:rsidTr="002F0CFC">
        <w:trPr>
          <w:trHeight w:val="245"/>
        </w:trPr>
        <w:tc>
          <w:tcPr>
            <w:tcW w:w="2227" w:type="pct"/>
          </w:tcPr>
          <w:p w14:paraId="6AE65750" w14:textId="3155FE47" w:rsidR="002749A7" w:rsidRPr="00A03B2F" w:rsidRDefault="002749A7" w:rsidP="002749A7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B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 w:rsidR="00EB5F9E" w:rsidRPr="00A03B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A03B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591" w:type="pct"/>
          </w:tcPr>
          <w:p w14:paraId="21B07653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9B8151D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760EAD88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C243CDC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3F808B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3305F2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078109E" w14:textId="77777777" w:rsidR="002749A7" w:rsidRPr="00A03B2F" w:rsidRDefault="002749A7" w:rsidP="002749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AB29EB" w:rsidRPr="00A03B2F" w14:paraId="7D9B3E84" w14:textId="77777777" w:rsidTr="00CE309E">
        <w:trPr>
          <w:trHeight w:val="245"/>
        </w:trPr>
        <w:tc>
          <w:tcPr>
            <w:tcW w:w="2227" w:type="pct"/>
          </w:tcPr>
          <w:p w14:paraId="0D53ABF7" w14:textId="13A99F1C" w:rsidR="00AB29EB" w:rsidRPr="00A03B2F" w:rsidRDefault="00AB29EB" w:rsidP="00AB29E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  <w:r w:rsidRPr="00A03B2F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591" w:type="pct"/>
          </w:tcPr>
          <w:p w14:paraId="5DF8D48E" w14:textId="3FD03943" w:rsidR="00AB29EB" w:rsidRPr="00A03B2F" w:rsidRDefault="00522EEE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15,740</w:t>
            </w:r>
          </w:p>
        </w:tc>
        <w:tc>
          <w:tcPr>
            <w:tcW w:w="146" w:type="pct"/>
          </w:tcPr>
          <w:p w14:paraId="2DFF43C6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34D7C3E5" w14:textId="755F98A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16,266</w:t>
            </w:r>
          </w:p>
        </w:tc>
        <w:tc>
          <w:tcPr>
            <w:tcW w:w="146" w:type="pct"/>
          </w:tcPr>
          <w:p w14:paraId="5482EE2C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F800DA" w14:textId="6EA7D021" w:rsidR="00AB29EB" w:rsidRPr="00A03B2F" w:rsidRDefault="00522EEE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15,424</w:t>
            </w:r>
          </w:p>
        </w:tc>
        <w:tc>
          <w:tcPr>
            <w:tcW w:w="146" w:type="pct"/>
          </w:tcPr>
          <w:p w14:paraId="6E457020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EB8005" w14:textId="17257D44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15,803</w:t>
            </w:r>
          </w:p>
        </w:tc>
      </w:tr>
      <w:tr w:rsidR="00AB29EB" w:rsidRPr="00A03B2F" w14:paraId="6FD76F43" w14:textId="77777777" w:rsidTr="000B62C5">
        <w:trPr>
          <w:trHeight w:val="245"/>
        </w:trPr>
        <w:tc>
          <w:tcPr>
            <w:tcW w:w="2227" w:type="pct"/>
          </w:tcPr>
          <w:p w14:paraId="4E7A5077" w14:textId="5CBC800F" w:rsidR="00AB29EB" w:rsidRPr="00A03B2F" w:rsidRDefault="00AB29EB" w:rsidP="00AB29E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03B2F">
              <w:rPr>
                <w:rFonts w:ascii="Angsana New" w:hAnsi="Angsana New" w:cs="Angsana New" w:hint="cs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56DB3FB" w14:textId="672395D5" w:rsidR="00AB29EB" w:rsidRPr="00A03B2F" w:rsidRDefault="00522EEE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23,932</w:t>
            </w:r>
          </w:p>
        </w:tc>
        <w:tc>
          <w:tcPr>
            <w:tcW w:w="146" w:type="pct"/>
          </w:tcPr>
          <w:p w14:paraId="1C9E7A5B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6C8A431" w14:textId="3E9654DD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35,855</w:t>
            </w:r>
          </w:p>
        </w:tc>
        <w:tc>
          <w:tcPr>
            <w:tcW w:w="146" w:type="pct"/>
          </w:tcPr>
          <w:p w14:paraId="5A4FA8F1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D1107C8" w14:textId="69777AB5" w:rsidR="00AB29EB" w:rsidRPr="00A03B2F" w:rsidRDefault="00522EEE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19,323</w:t>
            </w:r>
          </w:p>
        </w:tc>
        <w:tc>
          <w:tcPr>
            <w:tcW w:w="146" w:type="pct"/>
          </w:tcPr>
          <w:p w14:paraId="51646284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3243A26" w14:textId="76A0FC1C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29,135</w:t>
            </w:r>
          </w:p>
        </w:tc>
      </w:tr>
      <w:tr w:rsidR="00AB29EB" w:rsidRPr="00A03B2F" w14:paraId="6481857C" w14:textId="77777777" w:rsidTr="00DE47F5">
        <w:trPr>
          <w:trHeight w:val="245"/>
        </w:trPr>
        <w:tc>
          <w:tcPr>
            <w:tcW w:w="2227" w:type="pct"/>
          </w:tcPr>
          <w:p w14:paraId="57FB4F3D" w14:textId="1CB74E00" w:rsidR="00AB29EB" w:rsidRPr="00A03B2F" w:rsidRDefault="00AB29EB" w:rsidP="00AB29E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A03B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F1BC082" w14:textId="3974E12A" w:rsidR="00AB29EB" w:rsidRPr="00A03B2F" w:rsidRDefault="00522EEE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39,672</w:t>
            </w:r>
          </w:p>
        </w:tc>
        <w:tc>
          <w:tcPr>
            <w:tcW w:w="146" w:type="pct"/>
          </w:tcPr>
          <w:p w14:paraId="46B523E7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2F253E" w14:textId="1AD71B55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52,121</w:t>
            </w:r>
          </w:p>
        </w:tc>
        <w:tc>
          <w:tcPr>
            <w:tcW w:w="146" w:type="pct"/>
          </w:tcPr>
          <w:p w14:paraId="61B48A92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34F514" w14:textId="0D10B3EE" w:rsidR="00AB29EB" w:rsidRPr="00A03B2F" w:rsidRDefault="00522EEE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34,747</w:t>
            </w:r>
          </w:p>
        </w:tc>
        <w:tc>
          <w:tcPr>
            <w:tcW w:w="146" w:type="pct"/>
          </w:tcPr>
          <w:p w14:paraId="18AAEBA4" w14:textId="77777777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01EB137" w14:textId="001E5BDD" w:rsidR="00AB29EB" w:rsidRPr="00A03B2F" w:rsidRDefault="00AB29EB" w:rsidP="00AB29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sz w:val="30"/>
                <w:szCs w:val="30"/>
              </w:rPr>
              <w:t>44,938</w:t>
            </w:r>
          </w:p>
        </w:tc>
      </w:tr>
    </w:tbl>
    <w:p w14:paraId="6BFF1E34" w14:textId="2638718E" w:rsidR="009770F0" w:rsidRPr="00A03B2F" w:rsidRDefault="009770F0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D4965E" w14:textId="77777777" w:rsidR="001F2558" w:rsidRPr="00A03B2F" w:rsidRDefault="001F2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03B2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40A206C" w14:textId="7CC68FEE" w:rsidR="001F2558" w:rsidRPr="00A03B2F" w:rsidRDefault="00A63B2E" w:rsidP="00FF061D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64AB4771" w14:textId="77777777" w:rsidR="001F2558" w:rsidRPr="00A03B2F" w:rsidRDefault="001F2558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0E5BF4" w14:textId="338A88B5" w:rsidR="00A63B2E" w:rsidRPr="00A03B2F" w:rsidRDefault="00A63B2E" w:rsidP="001F25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/>
          <w:i/>
          <w:iCs/>
          <w:sz w:val="30"/>
          <w:szCs w:val="30"/>
          <w:cs/>
        </w:rPr>
        <w:t>คดีแรงงาน</w:t>
      </w:r>
    </w:p>
    <w:p w14:paraId="491EE618" w14:textId="77777777" w:rsidR="001F2558" w:rsidRPr="00A03B2F" w:rsidRDefault="001F2558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608617" w14:textId="77777777" w:rsidR="006E1354" w:rsidRPr="00A03B2F" w:rsidRDefault="006E1354" w:rsidP="006E1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ณ วันที่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</w:rPr>
        <w:t xml:space="preserve">31 </w:t>
      </w:r>
      <w:r w:rsidRPr="00A03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 xml:space="preserve">2568 </w:t>
      </w:r>
      <w:r w:rsidRPr="00A03B2F">
        <w:rPr>
          <w:rFonts w:ascii="Angsana New" w:hAnsi="Angsana New"/>
          <w:sz w:val="30"/>
          <w:szCs w:val="30"/>
          <w:cs/>
        </w:rPr>
        <w:t>บริษัทถูกฟ้องโด</w:t>
      </w:r>
      <w:r w:rsidRPr="00A03B2F">
        <w:rPr>
          <w:rFonts w:ascii="Angsana New" w:hAnsi="Angsana New" w:hint="cs"/>
          <w:sz w:val="30"/>
          <w:szCs w:val="30"/>
          <w:cs/>
        </w:rPr>
        <w:t>ย</w:t>
      </w:r>
      <w:r w:rsidRPr="00A03B2F">
        <w:rPr>
          <w:rFonts w:ascii="Angsana New" w:hAnsi="Angsana New"/>
          <w:sz w:val="30"/>
          <w:szCs w:val="30"/>
          <w:cs/>
        </w:rPr>
        <w:t>อดีตพนักงานในคดีแรงงานเกี่ยวกับการเลิกจ้างงานโดยไม่เป็นธ</w:t>
      </w:r>
      <w:r w:rsidRPr="00A03B2F">
        <w:rPr>
          <w:rFonts w:ascii="Angsana New" w:hAnsi="Angsana New" w:hint="cs"/>
          <w:sz w:val="30"/>
          <w:szCs w:val="30"/>
          <w:cs/>
        </w:rPr>
        <w:t>รรม</w:t>
      </w:r>
      <w:r w:rsidRPr="00A03B2F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A03B2F">
        <w:rPr>
          <w:rFonts w:ascii="Angsana New" w:hAnsi="Angsana New"/>
          <w:sz w:val="30"/>
          <w:szCs w:val="30"/>
        </w:rPr>
        <w:t xml:space="preserve">1 </w:t>
      </w:r>
      <w:r w:rsidRPr="00A03B2F">
        <w:rPr>
          <w:rFonts w:ascii="Angsana New" w:hAnsi="Angsana New"/>
          <w:sz w:val="30"/>
          <w:szCs w:val="30"/>
          <w:cs/>
        </w:rPr>
        <w:t>คดีโดยมีมูลฟ้องรวม</w:t>
      </w:r>
      <w:r w:rsidRPr="00A03B2F">
        <w:rPr>
          <w:rFonts w:ascii="Angsana New" w:hAnsi="Angsana New"/>
          <w:sz w:val="30"/>
          <w:szCs w:val="30"/>
        </w:rPr>
        <w:t xml:space="preserve"> 16.58 </w:t>
      </w:r>
      <w:r w:rsidRPr="00A03B2F">
        <w:rPr>
          <w:rFonts w:ascii="Angsana New" w:hAnsi="Angsana New" w:hint="cs"/>
          <w:sz w:val="30"/>
          <w:szCs w:val="30"/>
          <w:cs/>
        </w:rPr>
        <w:t>ล้าน</w:t>
      </w:r>
      <w:r w:rsidRPr="00A03B2F">
        <w:rPr>
          <w:rFonts w:ascii="Angsana New" w:hAnsi="Angsana New"/>
          <w:sz w:val="30"/>
          <w:szCs w:val="30"/>
          <w:cs/>
        </w:rPr>
        <w:t>บาท ซึ่งคดีอยู่ระหว่างการพิจารณาของศา</w:t>
      </w:r>
      <w:r w:rsidRPr="00A03B2F">
        <w:rPr>
          <w:rFonts w:ascii="Angsana New" w:hAnsi="Angsana New" w:hint="cs"/>
          <w:sz w:val="30"/>
          <w:szCs w:val="30"/>
          <w:cs/>
        </w:rPr>
        <w:t>ล</w:t>
      </w:r>
      <w:r w:rsidRPr="00A03B2F">
        <w:rPr>
          <w:rFonts w:ascii="Angsana New" w:hAnsi="Angsana New"/>
          <w:sz w:val="30"/>
          <w:szCs w:val="30"/>
          <w:cs/>
        </w:rPr>
        <w:t>แรงงาน</w:t>
      </w:r>
      <w:r w:rsidRPr="00A03B2F">
        <w:rPr>
          <w:rFonts w:ascii="Angsana New" w:hAnsi="Angsana New" w:hint="cs"/>
          <w:sz w:val="30"/>
          <w:szCs w:val="30"/>
          <w:cs/>
        </w:rPr>
        <w:t>กลาง</w:t>
      </w:r>
      <w:r w:rsidRPr="00A03B2F">
        <w:rPr>
          <w:rFonts w:ascii="Angsana New" w:hAnsi="Angsana New"/>
          <w:sz w:val="30"/>
          <w:szCs w:val="30"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t>ทั้งนี้การเลิกจ้างของบริษัทดำเนินการโดยถูกต้องตามกฎหมายและเป็นธรรม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A04D4E1" w14:textId="77777777" w:rsidR="006E1354" w:rsidRPr="00A03B2F" w:rsidRDefault="006E1354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67A23E" w14:textId="77777777" w:rsidR="006E1354" w:rsidRPr="00A03B2F" w:rsidRDefault="006E1354" w:rsidP="006E1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</w:t>
      </w:r>
      <w:r w:rsidRPr="00A03B2F">
        <w:rPr>
          <w:rFonts w:ascii="Angsana New" w:hAnsi="Angsana New" w:hint="cs"/>
          <w:sz w:val="30"/>
          <w:szCs w:val="30"/>
          <w:cs/>
        </w:rPr>
        <w:t xml:space="preserve"> ฝ่ายบริหาร</w:t>
      </w:r>
      <w:r w:rsidRPr="00A03B2F">
        <w:rPr>
          <w:rFonts w:ascii="Angsana New" w:hAnsi="Angsana New"/>
          <w:sz w:val="30"/>
          <w:szCs w:val="30"/>
          <w:cs/>
        </w:rPr>
        <w:t>จึงไม่สามารถประมาณการผลกระทบของคดีดังกล่าวได้อย่า</w:t>
      </w:r>
      <w:r w:rsidRPr="00A03B2F">
        <w:rPr>
          <w:rFonts w:ascii="Angsana New" w:hAnsi="Angsana New" w:hint="cs"/>
          <w:sz w:val="30"/>
          <w:szCs w:val="30"/>
          <w:cs/>
        </w:rPr>
        <w:t>ง</w:t>
      </w:r>
      <w:r w:rsidRPr="00A03B2F">
        <w:rPr>
          <w:rFonts w:ascii="Angsana New" w:hAnsi="Angsana New"/>
          <w:sz w:val="30"/>
          <w:szCs w:val="30"/>
          <w:cs/>
        </w:rPr>
        <w:t>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</w:rPr>
        <w:br/>
        <w:t xml:space="preserve">31 </w:t>
      </w:r>
      <w:r w:rsidRPr="00A03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>2568</w:t>
      </w:r>
    </w:p>
    <w:p w14:paraId="2664CDC0" w14:textId="77777777" w:rsidR="009102CC" w:rsidRPr="00A03B2F" w:rsidRDefault="009102CC" w:rsidP="009102C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A47DAF" w14:textId="3EBD1C0D" w:rsidR="00F60786" w:rsidRPr="00A03B2F" w:rsidRDefault="009102CC" w:rsidP="009102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03B2F">
        <w:rPr>
          <w:rFonts w:ascii="Angsana New" w:hAnsi="Angsana New"/>
          <w:i/>
          <w:iCs/>
          <w:sz w:val="30"/>
          <w:szCs w:val="30"/>
          <w:cs/>
        </w:rPr>
        <w:t>คดีศุลกากร</w:t>
      </w:r>
    </w:p>
    <w:p w14:paraId="67057191" w14:textId="77777777" w:rsidR="009102CC" w:rsidRPr="00A03B2F" w:rsidRDefault="009102CC" w:rsidP="001F255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p w14:paraId="4DED598F" w14:textId="6FB38CD5" w:rsidR="009102CC" w:rsidRPr="00A03B2F" w:rsidRDefault="009102CC" w:rsidP="0091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03B2F">
        <w:rPr>
          <w:rFonts w:ascii="Angsana New" w:hAnsi="Angsana New"/>
          <w:sz w:val="30"/>
          <w:szCs w:val="30"/>
        </w:rPr>
        <w:t>31</w:t>
      </w:r>
      <w:r w:rsidRPr="00A03B2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03B2F">
        <w:rPr>
          <w:rFonts w:ascii="Angsana New" w:hAnsi="Angsana New"/>
          <w:sz w:val="30"/>
          <w:szCs w:val="30"/>
        </w:rPr>
        <w:t>2568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="00E0524D" w:rsidRPr="00A03B2F">
        <w:rPr>
          <w:rFonts w:ascii="Angsana New" w:hAnsi="Angsana New"/>
          <w:sz w:val="30"/>
          <w:szCs w:val="30"/>
          <w:cs/>
        </w:rPr>
        <w:t>บริษัท เซ้าเทิร์น ร็อคส์ จำกัด</w:t>
      </w:r>
      <w:r w:rsidR="00797901" w:rsidRPr="00A03B2F">
        <w:rPr>
          <w:rFonts w:ascii="Angsana New" w:hAnsi="Angsana New"/>
          <w:sz w:val="30"/>
          <w:szCs w:val="30"/>
        </w:rPr>
        <w:t xml:space="preserve"> </w:t>
      </w:r>
      <w:r w:rsidR="00797901" w:rsidRPr="00A03B2F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</w:t>
      </w:r>
      <w:r w:rsidRPr="00A03B2F">
        <w:rPr>
          <w:rFonts w:ascii="Angsana New" w:hAnsi="Angsana New"/>
          <w:sz w:val="30"/>
          <w:szCs w:val="30"/>
          <w:cs/>
        </w:rPr>
        <w:t xml:space="preserve">ได้รับแบบแจ้งการประเมินภาษีสำหรับสินค้านำเข้าจากกรมศุลกากรเพื่อเรียกเก็บอากรขาเข้าเพิ่มเติม เบี้ยปรับและเงินเพิ่มเป็นจำนวนเงินทั้งสิ้น </w:t>
      </w:r>
      <w:r w:rsidRPr="00A03B2F">
        <w:rPr>
          <w:rFonts w:ascii="Angsana New" w:hAnsi="Angsana New"/>
          <w:sz w:val="30"/>
          <w:szCs w:val="30"/>
        </w:rPr>
        <w:t>3.17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="00797901" w:rsidRPr="00A03B2F">
        <w:rPr>
          <w:rFonts w:ascii="Angsana New" w:hAnsi="Angsana New"/>
          <w:sz w:val="30"/>
          <w:szCs w:val="30"/>
          <w:cs/>
        </w:rPr>
        <w:br/>
      </w:r>
      <w:r w:rsidRPr="00A03B2F">
        <w:rPr>
          <w:rFonts w:ascii="Angsana New" w:hAnsi="Angsana New"/>
          <w:sz w:val="30"/>
          <w:szCs w:val="30"/>
          <w:cs/>
        </w:rPr>
        <w:t xml:space="preserve">ล้านบาท บริษัทได้ยื่นอุทธรณ์การประเมินภาษีดังกล่าวต่อคณะกรรมการพิจารณาอุทธรณ์ของกรมศุลกากรแล้ว </w:t>
      </w:r>
      <w:r w:rsidR="00797901" w:rsidRPr="00A03B2F">
        <w:rPr>
          <w:rFonts w:ascii="Angsana New" w:hAnsi="Angsana New"/>
          <w:sz w:val="30"/>
          <w:szCs w:val="30"/>
          <w:cs/>
        </w:rPr>
        <w:br/>
      </w:r>
      <w:r w:rsidRPr="00A03B2F">
        <w:rPr>
          <w:rFonts w:ascii="Angsana New" w:hAnsi="Angsana New"/>
          <w:sz w:val="30"/>
          <w:szCs w:val="30"/>
          <w:cs/>
        </w:rPr>
        <w:t>ซึ่งคดีอยู่ระหว่างการพิจารณาของคณะกรรมการพิจารณาอุทธรณ์กรมศุลกากร</w:t>
      </w:r>
    </w:p>
    <w:p w14:paraId="2591A94E" w14:textId="648D8587" w:rsidR="009102CC" w:rsidRPr="00A03B2F" w:rsidRDefault="009102CC" w:rsidP="0079790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p w14:paraId="6018CD75" w14:textId="77777777" w:rsidR="009102CC" w:rsidRPr="00A03B2F" w:rsidRDefault="009102CC" w:rsidP="0091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 ฝ่ายบริหารจึงไม่สามารถประมาณการผลกระทบของคดีดังกล่าวได้</w:t>
      </w:r>
      <w:r w:rsidRPr="00A03B2F">
        <w:rPr>
          <w:rFonts w:ascii="Angsana New" w:hAnsi="Angsana New"/>
          <w:spacing w:val="6"/>
          <w:sz w:val="30"/>
          <w:szCs w:val="30"/>
          <w:cs/>
        </w:rPr>
        <w:t>อย่างน่าเชื่อถือในขณะนี้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</w:p>
    <w:p w14:paraId="5343699E" w14:textId="7AA0ED5F" w:rsidR="009102CC" w:rsidRPr="00A03B2F" w:rsidRDefault="009102CC" w:rsidP="0091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</w:rPr>
        <w:t xml:space="preserve">31 </w:t>
      </w:r>
      <w:r w:rsidRPr="00A03B2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>2568</w:t>
      </w:r>
    </w:p>
    <w:p w14:paraId="093A97B5" w14:textId="77777777" w:rsidR="00D57862" w:rsidRPr="00A03B2F" w:rsidRDefault="00D57862" w:rsidP="00D5786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p w14:paraId="240C6D97" w14:textId="77777777" w:rsidR="00E135C9" w:rsidRPr="00A03B2F" w:rsidRDefault="00E13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DD4718" w14:textId="68E7EA17" w:rsidR="00D57862" w:rsidRPr="00A03B2F" w:rsidRDefault="00E135C9" w:rsidP="00D57862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3B2F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A03B2F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B4C7FC1" w14:textId="77777777" w:rsidR="00D57862" w:rsidRPr="00A03B2F" w:rsidRDefault="00D57862" w:rsidP="00D5786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p w14:paraId="3B35EC47" w14:textId="2E6EBA25" w:rsidR="00D57862" w:rsidRPr="00A03B2F" w:rsidRDefault="00E135C9" w:rsidP="00E13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รายการบางรายการในงบฐานะการเงิน ณ วันที่ </w:t>
      </w:r>
      <w:r w:rsidRPr="00A03B2F">
        <w:rPr>
          <w:rFonts w:ascii="Angsana New" w:hAnsi="Angsana New"/>
          <w:sz w:val="30"/>
          <w:szCs w:val="30"/>
        </w:rPr>
        <w:t xml:space="preserve">31 </w:t>
      </w:r>
      <w:r w:rsidRPr="00A03B2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 xml:space="preserve">2567 </w:t>
      </w:r>
      <w:r w:rsidRPr="00A03B2F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 ณ วันที่ </w:t>
      </w:r>
      <w:r w:rsidRPr="00A03B2F">
        <w:rPr>
          <w:rFonts w:ascii="Angsana New" w:hAnsi="Angsana New"/>
          <w:sz w:val="30"/>
          <w:szCs w:val="30"/>
        </w:rPr>
        <w:t xml:space="preserve">31 </w:t>
      </w:r>
      <w:r w:rsidRPr="00A03B2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3B2F">
        <w:rPr>
          <w:rFonts w:ascii="Angsana New" w:hAnsi="Angsana New"/>
          <w:sz w:val="30"/>
          <w:szCs w:val="30"/>
        </w:rPr>
        <w:t xml:space="preserve">2568 </w:t>
      </w:r>
      <w:r w:rsidRPr="00A03B2F">
        <w:rPr>
          <w:rFonts w:ascii="Angsana New" w:hAnsi="Angsana New"/>
          <w:sz w:val="30"/>
          <w:szCs w:val="30"/>
          <w:cs/>
        </w:rPr>
        <w:t>ดังนี้</w:t>
      </w:r>
    </w:p>
    <w:p w14:paraId="394673A9" w14:textId="77777777" w:rsidR="00E135C9" w:rsidRPr="00A03B2F" w:rsidRDefault="00E135C9" w:rsidP="00D5786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tbl>
      <w:tblPr>
        <w:tblStyle w:val="TableGrid1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6"/>
        <w:gridCol w:w="1440"/>
        <w:gridCol w:w="236"/>
        <w:gridCol w:w="1440"/>
        <w:gridCol w:w="236"/>
        <w:gridCol w:w="1440"/>
      </w:tblGrid>
      <w:tr w:rsidR="00E135C9" w:rsidRPr="00A03B2F" w14:paraId="037692E7" w14:textId="77777777" w:rsidTr="00C309D5">
        <w:tc>
          <w:tcPr>
            <w:tcW w:w="4140" w:type="dxa"/>
          </w:tcPr>
          <w:p w14:paraId="55329B2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7097A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14:paraId="13C4E449" w14:textId="58FA8D5E" w:rsidR="00E135C9" w:rsidRPr="00A03B2F" w:rsidRDefault="00E135C9" w:rsidP="00E135C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35C9" w:rsidRPr="00A03B2F" w14:paraId="5B154011" w14:textId="77777777" w:rsidTr="00E135C9">
        <w:tc>
          <w:tcPr>
            <w:tcW w:w="4140" w:type="dxa"/>
          </w:tcPr>
          <w:p w14:paraId="7FFC1399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8D70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DD4E1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7CC6B1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3549C3" w14:textId="639FF701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F5BBA26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1047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C9" w:rsidRPr="00A03B2F" w14:paraId="78FF09E0" w14:textId="77777777" w:rsidTr="00343DFC">
        <w:tc>
          <w:tcPr>
            <w:tcW w:w="4140" w:type="dxa"/>
          </w:tcPr>
          <w:p w14:paraId="1B85A3DB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EBD236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C50AA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DF44BB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C6B89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964A0E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A3B90D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E135C9" w:rsidRPr="00A03B2F" w14:paraId="7E8EE69A" w14:textId="77777777" w:rsidTr="00343DFC">
        <w:tc>
          <w:tcPr>
            <w:tcW w:w="4140" w:type="dxa"/>
          </w:tcPr>
          <w:p w14:paraId="6B2AD4A0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C00DF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2A69DD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4A2C30FB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5FE407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25BBA807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29D2F6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135C9" w:rsidRPr="00A03B2F" w14:paraId="2943EEB9" w14:textId="77777777" w:rsidTr="00343DFC">
        <w:tc>
          <w:tcPr>
            <w:tcW w:w="4140" w:type="dxa"/>
          </w:tcPr>
          <w:p w14:paraId="4B31ADD6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6C960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C85185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EC5FDD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26878F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6E2B76E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7D62CC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C9" w:rsidRPr="00A03B2F" w14:paraId="44D444EC" w14:textId="77777777" w:rsidTr="00343DFC">
        <w:tc>
          <w:tcPr>
            <w:tcW w:w="4140" w:type="dxa"/>
          </w:tcPr>
          <w:p w14:paraId="2E29F50B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36" w:type="dxa"/>
          </w:tcPr>
          <w:p w14:paraId="1AAA6590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07127E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5D22B3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08E5FA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B5D19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DF412E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C9" w:rsidRPr="00A03B2F" w14:paraId="0E453929" w14:textId="77777777" w:rsidTr="00343DFC">
        <w:tc>
          <w:tcPr>
            <w:tcW w:w="4140" w:type="dxa"/>
          </w:tcPr>
          <w:p w14:paraId="1E64E8F4" w14:textId="4EC4FA98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20499C9A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09901E" w14:textId="2BFCE046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74,01</w:t>
            </w:r>
            <w:r w:rsidR="009149F2"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0EAB65F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6354CC" w14:textId="19664611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9149F2"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40,394</w:t>
            </w: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8B8DA5F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9E3432" w14:textId="3470532A" w:rsidR="00E135C9" w:rsidRPr="00A03B2F" w:rsidRDefault="009149F2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33,620</w:t>
            </w:r>
          </w:p>
        </w:tc>
      </w:tr>
      <w:tr w:rsidR="00E135C9" w:rsidRPr="00A03B2F" w14:paraId="0236C1B7" w14:textId="77777777" w:rsidTr="00343DFC">
        <w:tc>
          <w:tcPr>
            <w:tcW w:w="4140" w:type="dxa"/>
          </w:tcPr>
          <w:p w14:paraId="3CB7DF19" w14:textId="2414CE12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74F6A403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FEF071" w14:textId="07DE15A9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30,572</w:t>
            </w:r>
          </w:p>
        </w:tc>
        <w:tc>
          <w:tcPr>
            <w:tcW w:w="236" w:type="dxa"/>
          </w:tcPr>
          <w:p w14:paraId="335AE183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8A3CDA" w14:textId="741591DE" w:rsidR="00E135C9" w:rsidRPr="00A03B2F" w:rsidRDefault="009149F2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40,394</w:t>
            </w:r>
          </w:p>
        </w:tc>
        <w:tc>
          <w:tcPr>
            <w:tcW w:w="236" w:type="dxa"/>
          </w:tcPr>
          <w:p w14:paraId="124D3E01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5078CA" w14:textId="233A9D7F" w:rsidR="00E135C9" w:rsidRPr="00A03B2F" w:rsidRDefault="009149F2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70,966</w:t>
            </w:r>
          </w:p>
        </w:tc>
      </w:tr>
      <w:tr w:rsidR="00E135C9" w:rsidRPr="00A03B2F" w14:paraId="2B3786C0" w14:textId="77777777" w:rsidTr="00343DFC">
        <w:tc>
          <w:tcPr>
            <w:tcW w:w="4140" w:type="dxa"/>
          </w:tcPr>
          <w:p w14:paraId="09B2454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186653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1A4B19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FB736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E492DB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E2C3EE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8382A4" w14:textId="77777777" w:rsidR="00E135C9" w:rsidRPr="00A03B2F" w:rsidRDefault="00E135C9" w:rsidP="00E135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5FB9150D" w14:textId="77777777" w:rsidR="00E135C9" w:rsidRPr="00A03B2F" w:rsidRDefault="00E135C9" w:rsidP="00E135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tbl>
      <w:tblPr>
        <w:tblStyle w:val="TableGrid1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6"/>
        <w:gridCol w:w="1440"/>
        <w:gridCol w:w="236"/>
        <w:gridCol w:w="1440"/>
        <w:gridCol w:w="236"/>
        <w:gridCol w:w="1440"/>
      </w:tblGrid>
      <w:tr w:rsidR="00E135C9" w:rsidRPr="00A03B2F" w14:paraId="56678BF4" w14:textId="77777777" w:rsidTr="00343DFC">
        <w:tc>
          <w:tcPr>
            <w:tcW w:w="4140" w:type="dxa"/>
          </w:tcPr>
          <w:p w14:paraId="27546BC0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6755F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14:paraId="2EC1A870" w14:textId="4F65C7D3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5C9" w:rsidRPr="00A03B2F" w14:paraId="0AFFADD1" w14:textId="77777777" w:rsidTr="00343DFC">
        <w:tc>
          <w:tcPr>
            <w:tcW w:w="4140" w:type="dxa"/>
          </w:tcPr>
          <w:p w14:paraId="5D71037A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9F587A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123583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0C9B995E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75628" w14:textId="79A475D5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9912069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953ADB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C9" w:rsidRPr="00A03B2F" w14:paraId="07AA3BA1" w14:textId="77777777" w:rsidTr="00343DFC">
        <w:tc>
          <w:tcPr>
            <w:tcW w:w="4140" w:type="dxa"/>
          </w:tcPr>
          <w:p w14:paraId="0DBBDEA1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5886B3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4746C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62FC39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72D7E5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D14715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A0B0C5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E135C9" w:rsidRPr="00A03B2F" w14:paraId="78143472" w14:textId="77777777" w:rsidTr="00343DFC">
        <w:tc>
          <w:tcPr>
            <w:tcW w:w="4140" w:type="dxa"/>
          </w:tcPr>
          <w:p w14:paraId="28BE3C99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277A66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8F5319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373E130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92D910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F9E0091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88BEFF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135C9" w:rsidRPr="00A03B2F" w14:paraId="5359535C" w14:textId="77777777" w:rsidTr="00343DFC">
        <w:tc>
          <w:tcPr>
            <w:tcW w:w="4140" w:type="dxa"/>
          </w:tcPr>
          <w:p w14:paraId="3A2CE456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098DF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3596DA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E8FBFF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180E19" w14:textId="77777777" w:rsidR="00E135C9" w:rsidRPr="00A03B2F" w:rsidRDefault="00E135C9" w:rsidP="00343DF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3CE1B238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7EDFB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C9" w:rsidRPr="00A03B2F" w14:paraId="5B3159E7" w14:textId="77777777" w:rsidTr="00343DFC">
        <w:tc>
          <w:tcPr>
            <w:tcW w:w="4140" w:type="dxa"/>
          </w:tcPr>
          <w:p w14:paraId="24DFCF22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3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36" w:type="dxa"/>
          </w:tcPr>
          <w:p w14:paraId="391A159B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BB560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9E41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01362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465F4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1802D4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C9" w:rsidRPr="00A03B2F" w14:paraId="36888E02" w14:textId="77777777" w:rsidTr="00343DFC">
        <w:tc>
          <w:tcPr>
            <w:tcW w:w="4140" w:type="dxa"/>
          </w:tcPr>
          <w:p w14:paraId="0F52D96C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786BCA4A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3C72B7" w14:textId="3FD170BB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71,457</w:t>
            </w:r>
          </w:p>
        </w:tc>
        <w:tc>
          <w:tcPr>
            <w:tcW w:w="236" w:type="dxa"/>
          </w:tcPr>
          <w:p w14:paraId="5C09BDCE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3742E" w14:textId="62C56DDB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9149F2"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39,849</w:t>
            </w: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4CFB93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5C21C7" w14:textId="449B7916" w:rsidR="00E135C9" w:rsidRPr="00A03B2F" w:rsidRDefault="009149F2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31,608</w:t>
            </w:r>
          </w:p>
        </w:tc>
      </w:tr>
      <w:tr w:rsidR="00E135C9" w:rsidRPr="00A03B2F" w14:paraId="737AB6B3" w14:textId="77777777" w:rsidTr="00343DFC">
        <w:tc>
          <w:tcPr>
            <w:tcW w:w="4140" w:type="dxa"/>
          </w:tcPr>
          <w:p w14:paraId="2FBCBDD7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76CBB625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17AFDE" w14:textId="3AFB205E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29,601</w:t>
            </w:r>
          </w:p>
        </w:tc>
        <w:tc>
          <w:tcPr>
            <w:tcW w:w="236" w:type="dxa"/>
          </w:tcPr>
          <w:p w14:paraId="27C28608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9CA517" w14:textId="493E8DAE" w:rsidR="00E135C9" w:rsidRPr="00A03B2F" w:rsidRDefault="009149F2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39,849</w:t>
            </w:r>
          </w:p>
        </w:tc>
        <w:tc>
          <w:tcPr>
            <w:tcW w:w="236" w:type="dxa"/>
          </w:tcPr>
          <w:p w14:paraId="50765612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D0CDF9" w14:textId="1DB09091" w:rsidR="00E135C9" w:rsidRPr="00A03B2F" w:rsidRDefault="009149F2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69,450</w:t>
            </w:r>
          </w:p>
        </w:tc>
      </w:tr>
      <w:tr w:rsidR="00E135C9" w:rsidRPr="00A03B2F" w14:paraId="2270D504" w14:textId="77777777" w:rsidTr="00343DFC">
        <w:tc>
          <w:tcPr>
            <w:tcW w:w="4140" w:type="dxa"/>
          </w:tcPr>
          <w:p w14:paraId="45BFEAC9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9F014D" w14:textId="77777777" w:rsidR="00E135C9" w:rsidRPr="00A03B2F" w:rsidRDefault="00E135C9" w:rsidP="00343D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01D078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78235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3AF355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3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95FA0B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A63CA2" w14:textId="77777777" w:rsidR="00E135C9" w:rsidRPr="00A03B2F" w:rsidRDefault="00E135C9" w:rsidP="00343DF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585AFFEA" w14:textId="77777777" w:rsidR="00E135C9" w:rsidRPr="00A03B2F" w:rsidRDefault="00E135C9" w:rsidP="00E135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p w14:paraId="3B891AF2" w14:textId="5B0399CF" w:rsidR="00E135C9" w:rsidRDefault="00E135C9" w:rsidP="00E13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1A94B53B" w14:textId="77777777" w:rsidR="00E135C9" w:rsidRPr="00E135C9" w:rsidRDefault="00E135C9" w:rsidP="00E135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sectPr w:rsidR="00E135C9" w:rsidRPr="00E135C9" w:rsidSect="00D562F7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DE51B" w14:textId="77777777" w:rsidR="00D048B8" w:rsidRDefault="00D048B8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9965F29" w14:textId="77777777" w:rsidR="00D048B8" w:rsidRDefault="00D048B8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24D91747" w14:textId="77777777" w:rsidR="00D048B8" w:rsidRDefault="00D048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1642840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360E3" w14:textId="4D6A75E5" w:rsidR="00061DF1" w:rsidRPr="009350A0" w:rsidRDefault="00061DF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50A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50A0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350A0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350A0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350A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50A0"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9350A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F489817" w14:textId="77777777" w:rsidR="00061DF1" w:rsidRPr="009350A0" w:rsidRDefault="00061DF1" w:rsidP="000B4C87">
    <w:pPr>
      <w:pStyle w:val="Footer"/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B4F36" w14:textId="54041257" w:rsidR="00061DF1" w:rsidRPr="009350A0" w:rsidRDefault="00061DF1" w:rsidP="00DA6D0D">
    <w:pPr>
      <w:tabs>
        <w:tab w:val="left" w:pos="9090"/>
      </w:tabs>
      <w:jc w:val="center"/>
      <w:rPr>
        <w:rStyle w:val="PageNumber"/>
        <w:rFonts w:ascii="Angsana New" w:hAnsi="Angsana New"/>
        <w:noProof/>
        <w:sz w:val="30"/>
        <w:szCs w:val="30"/>
      </w:rPr>
    </w:pPr>
    <w:r w:rsidRPr="009350A0">
      <w:rPr>
        <w:rStyle w:val="PageNumber"/>
        <w:rFonts w:ascii="Angsana New" w:hAnsi="Angsana New"/>
        <w:sz w:val="30"/>
        <w:szCs w:val="30"/>
      </w:rPr>
      <w:fldChar w:fldCharType="begin"/>
    </w:r>
    <w:r w:rsidRPr="009350A0">
      <w:rPr>
        <w:rStyle w:val="PageNumber"/>
        <w:rFonts w:ascii="Angsana New" w:hAnsi="Angsana New"/>
        <w:sz w:val="30"/>
        <w:szCs w:val="30"/>
      </w:rPr>
      <w:instrText xml:space="preserve"> PAGE   \</w:instrText>
    </w:r>
    <w:r w:rsidRPr="009350A0">
      <w:rPr>
        <w:rStyle w:val="PageNumber"/>
        <w:rFonts w:ascii="Angsana New" w:hAnsi="Angsana New"/>
        <w:sz w:val="30"/>
        <w:szCs w:val="30"/>
        <w:cs/>
      </w:rPr>
      <w:instrText xml:space="preserve">* </w:instrText>
    </w:r>
    <w:r w:rsidRPr="009350A0">
      <w:rPr>
        <w:rStyle w:val="PageNumber"/>
        <w:rFonts w:ascii="Angsana New" w:hAnsi="Angsana New"/>
        <w:sz w:val="30"/>
        <w:szCs w:val="30"/>
      </w:rPr>
      <w:instrText xml:space="preserve">MERGEFORMAT </w:instrText>
    </w:r>
    <w:r w:rsidRPr="009350A0">
      <w:rPr>
        <w:rStyle w:val="PageNumber"/>
        <w:rFonts w:ascii="Angsana New" w:hAnsi="Angsana New"/>
        <w:sz w:val="30"/>
        <w:szCs w:val="30"/>
      </w:rPr>
      <w:fldChar w:fldCharType="separate"/>
    </w:r>
    <w:r w:rsidRPr="009350A0">
      <w:rPr>
        <w:rStyle w:val="PageNumber"/>
        <w:rFonts w:ascii="Angsana New" w:hAnsi="Angsana New"/>
        <w:noProof/>
        <w:sz w:val="30"/>
        <w:szCs w:val="30"/>
      </w:rPr>
      <w:t>44</w:t>
    </w:r>
    <w:r w:rsidRPr="009350A0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42D7E842" w14:textId="77777777" w:rsidR="005F0540" w:rsidRPr="002C3A6E" w:rsidRDefault="005F0540" w:rsidP="005F054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4934" w14:textId="77777777" w:rsidR="00D048B8" w:rsidRDefault="00D048B8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1F19792" w14:textId="77777777" w:rsidR="00D048B8" w:rsidRDefault="00D048B8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24239485" w14:textId="77777777" w:rsidR="00D048B8" w:rsidRDefault="00D048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F710" w14:textId="6B9E9DEA" w:rsidR="00061DF1" w:rsidRPr="00836D10" w:rsidRDefault="00061DF1" w:rsidP="00774C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93DD0E" w14:textId="77777777" w:rsidR="00061DF1" w:rsidRPr="00D90C5B" w:rsidRDefault="00061DF1" w:rsidP="00774CD9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E943D6D" w14:textId="5D5EA158" w:rsidR="00061DF1" w:rsidRPr="00D90C5B" w:rsidRDefault="00061DF1" w:rsidP="00774CD9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 w:rsidR="007540C4">
      <w:rPr>
        <w:rFonts w:ascii="Angsana New" w:hAnsi="Angsana New" w:cs="Angsana New"/>
      </w:rPr>
      <w:t>8</w:t>
    </w:r>
  </w:p>
  <w:p w14:paraId="4A8D59D0" w14:textId="731368BC" w:rsidR="00061DF1" w:rsidRPr="00BF2219" w:rsidRDefault="00061DF1" w:rsidP="000D5D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/>
        <w:b/>
        <w:bCs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8B67" w14:textId="77777777" w:rsidR="00061DF1" w:rsidRPr="00D90C5B" w:rsidRDefault="00061DF1" w:rsidP="00241A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77CFCF4C" w14:textId="77777777" w:rsidR="00061DF1" w:rsidRPr="00D90C5B" w:rsidRDefault="00061DF1" w:rsidP="00241A2B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</w:t>
    </w:r>
  </w:p>
  <w:p w14:paraId="7A50917D" w14:textId="7ACADB4E" w:rsidR="00061DF1" w:rsidRDefault="00061DF1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A52D5"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7A52D5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1E1B1A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0</w:t>
    </w:r>
    <w:r w:rsidRPr="007A52D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</w:p>
  <w:p w14:paraId="7FEA646A" w14:textId="77777777" w:rsidR="00061DF1" w:rsidRPr="007A52D5" w:rsidRDefault="00061DF1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DEBBC" w14:textId="77777777" w:rsidR="00061DF1" w:rsidRPr="00B34CCD" w:rsidRDefault="00061DF1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598FB2" w14:textId="77777777" w:rsidR="00061DF1" w:rsidRDefault="00061DF1" w:rsidP="00CE017D">
    <w:pPr>
      <w:pStyle w:val="Heading5"/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30EA7801" w14:textId="000951C8" w:rsidR="00061DF1" w:rsidRDefault="00061DF1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640E45">
      <w:rPr>
        <w:rFonts w:ascii="Angsana New" w:hAnsi="Angsana New"/>
        <w:b/>
        <w:bCs/>
        <w:sz w:val="32"/>
        <w:szCs w:val="32"/>
      </w:rPr>
      <w:t>8</w:t>
    </w:r>
  </w:p>
  <w:p w14:paraId="2E0A9E20" w14:textId="77777777" w:rsidR="00061DF1" w:rsidRPr="00436630" w:rsidRDefault="00061DF1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F9F15" w14:textId="77777777" w:rsidR="00061DF1" w:rsidRPr="00B34CCD" w:rsidRDefault="00061DF1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06CF48" w14:textId="77777777" w:rsidR="00061DF1" w:rsidRDefault="00061DF1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F4AD126" w14:textId="304EBD36" w:rsidR="00061DF1" w:rsidRPr="009E7F0B" w:rsidRDefault="00061DF1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BF522B">
      <w:rPr>
        <w:rFonts w:ascii="Angsana New" w:hAnsi="Angsana New"/>
        <w:b/>
        <w:bCs/>
        <w:sz w:val="32"/>
        <w:szCs w:val="32"/>
      </w:rPr>
      <w:t>8</w:t>
    </w:r>
  </w:p>
  <w:p w14:paraId="54469065" w14:textId="77777777" w:rsidR="00061DF1" w:rsidRPr="003C763B" w:rsidRDefault="00061DF1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FBD2" w14:textId="77777777" w:rsidR="00061DF1" w:rsidRPr="00B34CCD" w:rsidRDefault="00061DF1" w:rsidP="00C17D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CCF19" w14:textId="77777777" w:rsidR="00061DF1" w:rsidRPr="00D90C5B" w:rsidRDefault="00061DF1" w:rsidP="00BD33A8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CB1E060" w14:textId="44EAD693" w:rsidR="00061DF1" w:rsidRPr="00D90C5B" w:rsidRDefault="00061DF1" w:rsidP="00BD33A8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 w:rsidR="00CA1BDB">
      <w:rPr>
        <w:rFonts w:ascii="Angsana New" w:hAnsi="Angsana New" w:cs="Angsana New"/>
      </w:rPr>
      <w:t>8</w:t>
    </w:r>
  </w:p>
  <w:p w14:paraId="2EF9AB1A" w14:textId="77777777" w:rsidR="00061DF1" w:rsidRPr="00DA6D0D" w:rsidRDefault="00061DF1" w:rsidP="00BD33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B933" w14:textId="77777777" w:rsidR="00061DF1" w:rsidRPr="00B34CCD" w:rsidRDefault="00061DF1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CBF2" w14:textId="77777777" w:rsidR="00061DF1" w:rsidRDefault="00061DF1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44C47B" w14:textId="2E13CF24" w:rsidR="00061DF1" w:rsidRDefault="00061DF1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9F0878">
      <w:rPr>
        <w:rFonts w:ascii="Angsana New" w:hAnsi="Angsana New"/>
        <w:b/>
        <w:bCs/>
        <w:sz w:val="32"/>
        <w:szCs w:val="32"/>
      </w:rPr>
      <w:t>8</w:t>
    </w:r>
  </w:p>
  <w:p w14:paraId="223253B0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9D3B" w14:textId="77777777" w:rsidR="00061DF1" w:rsidRPr="00B34CCD" w:rsidRDefault="00061DF1" w:rsidP="00D528F2">
    <w:pPr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20" w:hanging="18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1DDDF0" w14:textId="77777777" w:rsidR="00061DF1" w:rsidRDefault="00061DF1" w:rsidP="00D528F2">
    <w:pPr>
      <w:pStyle w:val="Heading5"/>
      <w:tabs>
        <w:tab w:val="left" w:pos="450"/>
      </w:tabs>
      <w:ind w:left="720" w:hanging="18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6D8239F" w14:textId="5BC1371F" w:rsidR="00061DF1" w:rsidRDefault="00061DF1" w:rsidP="00D528F2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720" w:hanging="18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515E04">
      <w:rPr>
        <w:rFonts w:ascii="Angsana New" w:hAnsi="Angsana New"/>
        <w:b/>
        <w:bCs/>
        <w:sz w:val="32"/>
        <w:szCs w:val="32"/>
      </w:rPr>
      <w:t>8</w:t>
    </w:r>
  </w:p>
  <w:p w14:paraId="7CDB3FA8" w14:textId="77777777" w:rsidR="00061DF1" w:rsidRDefault="00061DF1" w:rsidP="00D528F2">
    <w:pPr>
      <w:pStyle w:val="Header"/>
      <w:tabs>
        <w:tab w:val="left" w:pos="72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C0AF" w14:textId="77777777" w:rsidR="00061DF1" w:rsidRPr="00B34CCD" w:rsidRDefault="00061DF1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A7B2F8" w14:textId="77777777" w:rsidR="00061DF1" w:rsidRDefault="00061DF1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489B32E" w14:textId="25835C8F" w:rsidR="00061DF1" w:rsidRDefault="00061DF1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AB29EB">
      <w:rPr>
        <w:rFonts w:ascii="Angsana New" w:hAnsi="Angsana New"/>
        <w:b/>
        <w:bCs/>
        <w:sz w:val="32"/>
        <w:szCs w:val="32"/>
      </w:rPr>
      <w:t>8</w:t>
    </w:r>
  </w:p>
  <w:p w14:paraId="01ABB273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E6B3A"/>
    <w:multiLevelType w:val="hybridMultilevel"/>
    <w:tmpl w:val="D8048896"/>
    <w:lvl w:ilvl="0" w:tplc="FF564D6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C2B61"/>
    <w:multiLevelType w:val="hybridMultilevel"/>
    <w:tmpl w:val="869ECFFE"/>
    <w:lvl w:ilvl="0" w:tplc="E9065056">
      <w:start w:val="23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0AE94B0D"/>
    <w:multiLevelType w:val="hybridMultilevel"/>
    <w:tmpl w:val="0026008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436345"/>
    <w:multiLevelType w:val="hybridMultilevel"/>
    <w:tmpl w:val="B76C19EE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C6DF5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4F50482"/>
    <w:multiLevelType w:val="hybridMultilevel"/>
    <w:tmpl w:val="70303B92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0B0104"/>
    <w:multiLevelType w:val="hybridMultilevel"/>
    <w:tmpl w:val="BBFAFB5E"/>
    <w:lvl w:ilvl="0" w:tplc="0BAC224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599481D"/>
    <w:multiLevelType w:val="hybridMultilevel"/>
    <w:tmpl w:val="1DB2AD3C"/>
    <w:lvl w:ilvl="0" w:tplc="A7005136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CDD4962"/>
    <w:multiLevelType w:val="hybridMultilevel"/>
    <w:tmpl w:val="67140872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FBE3968"/>
    <w:multiLevelType w:val="hybridMultilevel"/>
    <w:tmpl w:val="3416B21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238D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C3408"/>
    <w:multiLevelType w:val="hybridMultilevel"/>
    <w:tmpl w:val="BF22053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549DD"/>
    <w:multiLevelType w:val="hybridMultilevel"/>
    <w:tmpl w:val="FE8AB846"/>
    <w:lvl w:ilvl="0" w:tplc="FF564D6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0650F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B802B37"/>
    <w:multiLevelType w:val="hybridMultilevel"/>
    <w:tmpl w:val="19A6415C"/>
    <w:lvl w:ilvl="0" w:tplc="3EBE490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7E874626"/>
    <w:multiLevelType w:val="multilevel"/>
    <w:tmpl w:val="0838C0E6"/>
    <w:lvl w:ilvl="0">
      <w:start w:val="2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597905948">
    <w:abstractNumId w:val="6"/>
  </w:num>
  <w:num w:numId="2" w16cid:durableId="565648710">
    <w:abstractNumId w:val="5"/>
  </w:num>
  <w:num w:numId="3" w16cid:durableId="1985616799">
    <w:abstractNumId w:val="9"/>
  </w:num>
  <w:num w:numId="4" w16cid:durableId="2171999">
    <w:abstractNumId w:val="7"/>
  </w:num>
  <w:num w:numId="5" w16cid:durableId="163667845">
    <w:abstractNumId w:val="8"/>
  </w:num>
  <w:num w:numId="6" w16cid:durableId="796721762">
    <w:abstractNumId w:val="3"/>
  </w:num>
  <w:num w:numId="7" w16cid:durableId="32193295">
    <w:abstractNumId w:val="2"/>
  </w:num>
  <w:num w:numId="8" w16cid:durableId="1084495908">
    <w:abstractNumId w:val="0"/>
  </w:num>
  <w:num w:numId="9" w16cid:durableId="558175049">
    <w:abstractNumId w:val="1"/>
  </w:num>
  <w:num w:numId="10" w16cid:durableId="717509733">
    <w:abstractNumId w:val="4"/>
  </w:num>
  <w:num w:numId="11" w16cid:durableId="1454985571">
    <w:abstractNumId w:val="25"/>
  </w:num>
  <w:num w:numId="12" w16cid:durableId="767849267">
    <w:abstractNumId w:val="20"/>
  </w:num>
  <w:num w:numId="13" w16cid:durableId="1738938822">
    <w:abstractNumId w:val="34"/>
  </w:num>
  <w:num w:numId="14" w16cid:durableId="2115132787">
    <w:abstractNumId w:val="22"/>
  </w:num>
  <w:num w:numId="15" w16cid:durableId="12541883">
    <w:abstractNumId w:val="26"/>
  </w:num>
  <w:num w:numId="16" w16cid:durableId="1511793192">
    <w:abstractNumId w:val="29"/>
  </w:num>
  <w:num w:numId="17" w16cid:durableId="1926037623">
    <w:abstractNumId w:val="14"/>
  </w:num>
  <w:num w:numId="18" w16cid:durableId="1295217899">
    <w:abstractNumId w:val="16"/>
  </w:num>
  <w:num w:numId="19" w16cid:durableId="1395813145">
    <w:abstractNumId w:val="10"/>
  </w:num>
  <w:num w:numId="20" w16cid:durableId="758215708">
    <w:abstractNumId w:val="23"/>
  </w:num>
  <w:num w:numId="21" w16cid:durableId="1303580381">
    <w:abstractNumId w:val="35"/>
  </w:num>
  <w:num w:numId="22" w16cid:durableId="595602490">
    <w:abstractNumId w:val="18"/>
  </w:num>
  <w:num w:numId="23" w16cid:durableId="1062411856">
    <w:abstractNumId w:val="39"/>
  </w:num>
  <w:num w:numId="24" w16cid:durableId="1311524002">
    <w:abstractNumId w:val="38"/>
  </w:num>
  <w:num w:numId="25" w16cid:durableId="1628392325">
    <w:abstractNumId w:val="42"/>
  </w:num>
  <w:num w:numId="26" w16cid:durableId="2035379113">
    <w:abstractNumId w:val="12"/>
  </w:num>
  <w:num w:numId="27" w16cid:durableId="1670216">
    <w:abstractNumId w:val="40"/>
  </w:num>
  <w:num w:numId="28" w16cid:durableId="1225066935">
    <w:abstractNumId w:val="27"/>
  </w:num>
  <w:num w:numId="29" w16cid:durableId="529682416">
    <w:abstractNumId w:val="15"/>
  </w:num>
  <w:num w:numId="30" w16cid:durableId="1926264555">
    <w:abstractNumId w:val="32"/>
  </w:num>
  <w:num w:numId="31" w16cid:durableId="1412771591">
    <w:abstractNumId w:val="36"/>
  </w:num>
  <w:num w:numId="32" w16cid:durableId="671108200">
    <w:abstractNumId w:val="11"/>
  </w:num>
  <w:num w:numId="33" w16cid:durableId="167059669">
    <w:abstractNumId w:val="30"/>
  </w:num>
  <w:num w:numId="34" w16cid:durableId="1401899998">
    <w:abstractNumId w:val="19"/>
  </w:num>
  <w:num w:numId="35" w16cid:durableId="1579511438">
    <w:abstractNumId w:val="13"/>
  </w:num>
  <w:num w:numId="36" w16cid:durableId="44719500">
    <w:abstractNumId w:val="37"/>
  </w:num>
  <w:num w:numId="37" w16cid:durableId="959068522">
    <w:abstractNumId w:val="24"/>
  </w:num>
  <w:num w:numId="38" w16cid:durableId="2128889222">
    <w:abstractNumId w:val="41"/>
  </w:num>
  <w:num w:numId="39" w16cid:durableId="469633928">
    <w:abstractNumId w:val="17"/>
  </w:num>
  <w:num w:numId="40" w16cid:durableId="69280632">
    <w:abstractNumId w:val="33"/>
  </w:num>
  <w:num w:numId="41" w16cid:durableId="709956642">
    <w:abstractNumId w:val="28"/>
  </w:num>
  <w:num w:numId="42" w16cid:durableId="1047801082">
    <w:abstractNumId w:val="21"/>
  </w:num>
  <w:num w:numId="43" w16cid:durableId="1885485902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ZmI4YmVmOTctMWFjNi00MjM0LTljZDUtMjI4MTlmMWI0NzdmIg0KfQ=="/>
    <w:docVar w:name="GVData0" w:val="(end)"/>
  </w:docVars>
  <w:rsids>
    <w:rsidRoot w:val="00B56114"/>
    <w:rsid w:val="00000134"/>
    <w:rsid w:val="00000393"/>
    <w:rsid w:val="0000041E"/>
    <w:rsid w:val="00000514"/>
    <w:rsid w:val="000005F7"/>
    <w:rsid w:val="000006CF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0E0"/>
    <w:rsid w:val="00002158"/>
    <w:rsid w:val="000021D8"/>
    <w:rsid w:val="000025FE"/>
    <w:rsid w:val="00002776"/>
    <w:rsid w:val="00002817"/>
    <w:rsid w:val="00002C9A"/>
    <w:rsid w:val="000030A4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053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9B6"/>
    <w:rsid w:val="00005A7D"/>
    <w:rsid w:val="00005D19"/>
    <w:rsid w:val="00005DBE"/>
    <w:rsid w:val="00005F94"/>
    <w:rsid w:val="000061BA"/>
    <w:rsid w:val="0000666C"/>
    <w:rsid w:val="000066D7"/>
    <w:rsid w:val="00006706"/>
    <w:rsid w:val="00006786"/>
    <w:rsid w:val="000067CA"/>
    <w:rsid w:val="000067CE"/>
    <w:rsid w:val="00006D44"/>
    <w:rsid w:val="00006F9E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07CB2"/>
    <w:rsid w:val="0001004E"/>
    <w:rsid w:val="000101B0"/>
    <w:rsid w:val="0001043E"/>
    <w:rsid w:val="0001053A"/>
    <w:rsid w:val="000106DB"/>
    <w:rsid w:val="00010745"/>
    <w:rsid w:val="00010803"/>
    <w:rsid w:val="0001097A"/>
    <w:rsid w:val="00010A59"/>
    <w:rsid w:val="00010CDD"/>
    <w:rsid w:val="00010DBF"/>
    <w:rsid w:val="00010E1E"/>
    <w:rsid w:val="00010E74"/>
    <w:rsid w:val="00011000"/>
    <w:rsid w:val="000110CA"/>
    <w:rsid w:val="00011186"/>
    <w:rsid w:val="0001137C"/>
    <w:rsid w:val="000113D7"/>
    <w:rsid w:val="000113FF"/>
    <w:rsid w:val="000114F4"/>
    <w:rsid w:val="00011846"/>
    <w:rsid w:val="00011897"/>
    <w:rsid w:val="00011B4F"/>
    <w:rsid w:val="00011B92"/>
    <w:rsid w:val="00011BFD"/>
    <w:rsid w:val="00011E96"/>
    <w:rsid w:val="00012014"/>
    <w:rsid w:val="000122C0"/>
    <w:rsid w:val="000123F9"/>
    <w:rsid w:val="0001299F"/>
    <w:rsid w:val="00012DE0"/>
    <w:rsid w:val="00013026"/>
    <w:rsid w:val="00013175"/>
    <w:rsid w:val="00013322"/>
    <w:rsid w:val="000133E9"/>
    <w:rsid w:val="000136FB"/>
    <w:rsid w:val="00013735"/>
    <w:rsid w:val="00013813"/>
    <w:rsid w:val="00013ABD"/>
    <w:rsid w:val="00013B38"/>
    <w:rsid w:val="00013BB4"/>
    <w:rsid w:val="00013C44"/>
    <w:rsid w:val="00013CA3"/>
    <w:rsid w:val="00013F44"/>
    <w:rsid w:val="000140D4"/>
    <w:rsid w:val="000140DE"/>
    <w:rsid w:val="00014118"/>
    <w:rsid w:val="0001441F"/>
    <w:rsid w:val="0001450D"/>
    <w:rsid w:val="00014511"/>
    <w:rsid w:val="000145BC"/>
    <w:rsid w:val="00014740"/>
    <w:rsid w:val="00014742"/>
    <w:rsid w:val="00014750"/>
    <w:rsid w:val="00014762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709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4E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6AF"/>
    <w:rsid w:val="0002087A"/>
    <w:rsid w:val="0002099B"/>
    <w:rsid w:val="00020B5F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5E4"/>
    <w:rsid w:val="000228B2"/>
    <w:rsid w:val="00022A62"/>
    <w:rsid w:val="00022A7F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725"/>
    <w:rsid w:val="000258CE"/>
    <w:rsid w:val="0002599E"/>
    <w:rsid w:val="00025BB2"/>
    <w:rsid w:val="000262A6"/>
    <w:rsid w:val="0002649C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66"/>
    <w:rsid w:val="00027278"/>
    <w:rsid w:val="00027581"/>
    <w:rsid w:val="000275DF"/>
    <w:rsid w:val="00027773"/>
    <w:rsid w:val="000277A8"/>
    <w:rsid w:val="00027A07"/>
    <w:rsid w:val="00027A33"/>
    <w:rsid w:val="00027BCC"/>
    <w:rsid w:val="00027C61"/>
    <w:rsid w:val="00027D05"/>
    <w:rsid w:val="00027D98"/>
    <w:rsid w:val="00030062"/>
    <w:rsid w:val="0003018A"/>
    <w:rsid w:val="000301DB"/>
    <w:rsid w:val="000301E4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DB9"/>
    <w:rsid w:val="00031E58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123"/>
    <w:rsid w:val="00033252"/>
    <w:rsid w:val="000332DF"/>
    <w:rsid w:val="000334E6"/>
    <w:rsid w:val="0003364C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458"/>
    <w:rsid w:val="0003453B"/>
    <w:rsid w:val="0003468C"/>
    <w:rsid w:val="000346BE"/>
    <w:rsid w:val="00034ABD"/>
    <w:rsid w:val="00034BA0"/>
    <w:rsid w:val="00034BFE"/>
    <w:rsid w:val="00034E79"/>
    <w:rsid w:val="00034F6E"/>
    <w:rsid w:val="0003512B"/>
    <w:rsid w:val="000351FD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3B4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5FD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0FE0"/>
    <w:rsid w:val="0004129E"/>
    <w:rsid w:val="00041523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BC8"/>
    <w:rsid w:val="00042DA7"/>
    <w:rsid w:val="00043294"/>
    <w:rsid w:val="000433A6"/>
    <w:rsid w:val="000433E3"/>
    <w:rsid w:val="00043421"/>
    <w:rsid w:val="0004349E"/>
    <w:rsid w:val="00043799"/>
    <w:rsid w:val="00043843"/>
    <w:rsid w:val="0004389E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DD4"/>
    <w:rsid w:val="00044E27"/>
    <w:rsid w:val="000451D5"/>
    <w:rsid w:val="00045286"/>
    <w:rsid w:val="0004528E"/>
    <w:rsid w:val="000456A0"/>
    <w:rsid w:val="00045965"/>
    <w:rsid w:val="000459D3"/>
    <w:rsid w:val="00045C32"/>
    <w:rsid w:val="00045C45"/>
    <w:rsid w:val="00046187"/>
    <w:rsid w:val="0004623E"/>
    <w:rsid w:val="00046414"/>
    <w:rsid w:val="000467D3"/>
    <w:rsid w:val="0004694B"/>
    <w:rsid w:val="00046974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CE4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C8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DC3"/>
    <w:rsid w:val="00051E03"/>
    <w:rsid w:val="00051E38"/>
    <w:rsid w:val="00051E71"/>
    <w:rsid w:val="00051EC3"/>
    <w:rsid w:val="00051EEE"/>
    <w:rsid w:val="00052082"/>
    <w:rsid w:val="0005208B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B7F"/>
    <w:rsid w:val="00053B94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1F6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4F1"/>
    <w:rsid w:val="000606AB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88E"/>
    <w:rsid w:val="0006190D"/>
    <w:rsid w:val="00061D04"/>
    <w:rsid w:val="00061D06"/>
    <w:rsid w:val="00061DF1"/>
    <w:rsid w:val="00061E51"/>
    <w:rsid w:val="00061ECB"/>
    <w:rsid w:val="00061FA8"/>
    <w:rsid w:val="00061FEA"/>
    <w:rsid w:val="0006214F"/>
    <w:rsid w:val="000621CA"/>
    <w:rsid w:val="0006230D"/>
    <w:rsid w:val="00062599"/>
    <w:rsid w:val="000626A8"/>
    <w:rsid w:val="0006281E"/>
    <w:rsid w:val="0006287E"/>
    <w:rsid w:val="00062914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3F89"/>
    <w:rsid w:val="00064210"/>
    <w:rsid w:val="00064252"/>
    <w:rsid w:val="00064284"/>
    <w:rsid w:val="000643CD"/>
    <w:rsid w:val="00064434"/>
    <w:rsid w:val="0006459F"/>
    <w:rsid w:val="0006462A"/>
    <w:rsid w:val="00064665"/>
    <w:rsid w:val="0006485B"/>
    <w:rsid w:val="000649D5"/>
    <w:rsid w:val="00064B22"/>
    <w:rsid w:val="00064B74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5FB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1CF0"/>
    <w:rsid w:val="00072120"/>
    <w:rsid w:val="00072282"/>
    <w:rsid w:val="00072362"/>
    <w:rsid w:val="00072424"/>
    <w:rsid w:val="0007251D"/>
    <w:rsid w:val="00072618"/>
    <w:rsid w:val="00072628"/>
    <w:rsid w:val="0007271C"/>
    <w:rsid w:val="000728DB"/>
    <w:rsid w:val="0007298E"/>
    <w:rsid w:val="000729E1"/>
    <w:rsid w:val="00072B29"/>
    <w:rsid w:val="00072C91"/>
    <w:rsid w:val="00072D15"/>
    <w:rsid w:val="00072E35"/>
    <w:rsid w:val="00072E90"/>
    <w:rsid w:val="00072EB7"/>
    <w:rsid w:val="000730E0"/>
    <w:rsid w:val="00073135"/>
    <w:rsid w:val="000731B5"/>
    <w:rsid w:val="00073205"/>
    <w:rsid w:val="00073313"/>
    <w:rsid w:val="0007340E"/>
    <w:rsid w:val="000737A1"/>
    <w:rsid w:val="00073946"/>
    <w:rsid w:val="00073CDE"/>
    <w:rsid w:val="00073D06"/>
    <w:rsid w:val="00073DAA"/>
    <w:rsid w:val="00073DF3"/>
    <w:rsid w:val="0007403F"/>
    <w:rsid w:val="0007404F"/>
    <w:rsid w:val="00074480"/>
    <w:rsid w:val="000745A5"/>
    <w:rsid w:val="00074BCC"/>
    <w:rsid w:val="00074BCD"/>
    <w:rsid w:val="00074E48"/>
    <w:rsid w:val="00074FDE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3EC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0F62"/>
    <w:rsid w:val="00081054"/>
    <w:rsid w:val="00081087"/>
    <w:rsid w:val="000811A1"/>
    <w:rsid w:val="00081572"/>
    <w:rsid w:val="000815ED"/>
    <w:rsid w:val="000816B2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44C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833"/>
    <w:rsid w:val="00085BB8"/>
    <w:rsid w:val="00085C36"/>
    <w:rsid w:val="00085E98"/>
    <w:rsid w:val="00085EC9"/>
    <w:rsid w:val="00085F74"/>
    <w:rsid w:val="00086048"/>
    <w:rsid w:val="000861F1"/>
    <w:rsid w:val="000862D2"/>
    <w:rsid w:val="000863C1"/>
    <w:rsid w:val="0008665B"/>
    <w:rsid w:val="000867CA"/>
    <w:rsid w:val="000869FC"/>
    <w:rsid w:val="00086BF0"/>
    <w:rsid w:val="00086C75"/>
    <w:rsid w:val="000870F1"/>
    <w:rsid w:val="000872C8"/>
    <w:rsid w:val="000875A8"/>
    <w:rsid w:val="000875EE"/>
    <w:rsid w:val="00087B1F"/>
    <w:rsid w:val="00087BED"/>
    <w:rsid w:val="00087E57"/>
    <w:rsid w:val="0009020A"/>
    <w:rsid w:val="000902ED"/>
    <w:rsid w:val="000905B5"/>
    <w:rsid w:val="0009070A"/>
    <w:rsid w:val="000907A4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32C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2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07C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468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5F8"/>
    <w:rsid w:val="000A28AD"/>
    <w:rsid w:val="000A28EB"/>
    <w:rsid w:val="000A2983"/>
    <w:rsid w:val="000A2C18"/>
    <w:rsid w:val="000A2DEF"/>
    <w:rsid w:val="000A2E33"/>
    <w:rsid w:val="000A2E88"/>
    <w:rsid w:val="000A319C"/>
    <w:rsid w:val="000A34DE"/>
    <w:rsid w:val="000A38A2"/>
    <w:rsid w:val="000A3AD7"/>
    <w:rsid w:val="000A3B11"/>
    <w:rsid w:val="000A3D15"/>
    <w:rsid w:val="000A3F53"/>
    <w:rsid w:val="000A3FC7"/>
    <w:rsid w:val="000A4058"/>
    <w:rsid w:val="000A4164"/>
    <w:rsid w:val="000A44B2"/>
    <w:rsid w:val="000A4515"/>
    <w:rsid w:val="000A49BA"/>
    <w:rsid w:val="000A4A81"/>
    <w:rsid w:val="000A4F93"/>
    <w:rsid w:val="000A51E3"/>
    <w:rsid w:val="000A532A"/>
    <w:rsid w:val="000A5650"/>
    <w:rsid w:val="000A5B3C"/>
    <w:rsid w:val="000A5CAD"/>
    <w:rsid w:val="000A5F63"/>
    <w:rsid w:val="000A60DC"/>
    <w:rsid w:val="000A6111"/>
    <w:rsid w:val="000A6342"/>
    <w:rsid w:val="000A63F3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2F8"/>
    <w:rsid w:val="000B067B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23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2EE"/>
    <w:rsid w:val="000B45FA"/>
    <w:rsid w:val="000B473F"/>
    <w:rsid w:val="000B4903"/>
    <w:rsid w:val="000B4972"/>
    <w:rsid w:val="000B4C87"/>
    <w:rsid w:val="000B4FF2"/>
    <w:rsid w:val="000B5081"/>
    <w:rsid w:val="000B5095"/>
    <w:rsid w:val="000B538D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A69"/>
    <w:rsid w:val="000B6ECC"/>
    <w:rsid w:val="000B7070"/>
    <w:rsid w:val="000B71C3"/>
    <w:rsid w:val="000B732B"/>
    <w:rsid w:val="000B7382"/>
    <w:rsid w:val="000B73F8"/>
    <w:rsid w:val="000B7938"/>
    <w:rsid w:val="000B7BB5"/>
    <w:rsid w:val="000B7C4B"/>
    <w:rsid w:val="000B7CA7"/>
    <w:rsid w:val="000B7F10"/>
    <w:rsid w:val="000B7F65"/>
    <w:rsid w:val="000B7F92"/>
    <w:rsid w:val="000B7FDC"/>
    <w:rsid w:val="000C020D"/>
    <w:rsid w:val="000C0441"/>
    <w:rsid w:val="000C05FB"/>
    <w:rsid w:val="000C0635"/>
    <w:rsid w:val="000C0655"/>
    <w:rsid w:val="000C0837"/>
    <w:rsid w:val="000C0C2C"/>
    <w:rsid w:val="000C0C56"/>
    <w:rsid w:val="000C1002"/>
    <w:rsid w:val="000C1115"/>
    <w:rsid w:val="000C133B"/>
    <w:rsid w:val="000C14B7"/>
    <w:rsid w:val="000C1604"/>
    <w:rsid w:val="000C1706"/>
    <w:rsid w:val="000C1713"/>
    <w:rsid w:val="000C1799"/>
    <w:rsid w:val="000C1B3D"/>
    <w:rsid w:val="000C1B41"/>
    <w:rsid w:val="000C1E13"/>
    <w:rsid w:val="000C1EAC"/>
    <w:rsid w:val="000C1F00"/>
    <w:rsid w:val="000C234B"/>
    <w:rsid w:val="000C24F9"/>
    <w:rsid w:val="000C2554"/>
    <w:rsid w:val="000C25E4"/>
    <w:rsid w:val="000C26C9"/>
    <w:rsid w:val="000C26DE"/>
    <w:rsid w:val="000C28B2"/>
    <w:rsid w:val="000C299D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75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890"/>
    <w:rsid w:val="000C4942"/>
    <w:rsid w:val="000C4A6F"/>
    <w:rsid w:val="000C4B28"/>
    <w:rsid w:val="000C4BD4"/>
    <w:rsid w:val="000C4CE3"/>
    <w:rsid w:val="000C5135"/>
    <w:rsid w:val="000C51D1"/>
    <w:rsid w:val="000C5501"/>
    <w:rsid w:val="000C56E9"/>
    <w:rsid w:val="000C5754"/>
    <w:rsid w:val="000C57F8"/>
    <w:rsid w:val="000C59D9"/>
    <w:rsid w:val="000C5AEA"/>
    <w:rsid w:val="000C5B55"/>
    <w:rsid w:val="000C629C"/>
    <w:rsid w:val="000C62AD"/>
    <w:rsid w:val="000C638B"/>
    <w:rsid w:val="000C644F"/>
    <w:rsid w:val="000C654F"/>
    <w:rsid w:val="000C655C"/>
    <w:rsid w:val="000C675B"/>
    <w:rsid w:val="000C67BA"/>
    <w:rsid w:val="000C68F2"/>
    <w:rsid w:val="000C690A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22"/>
    <w:rsid w:val="000D1892"/>
    <w:rsid w:val="000D1ABE"/>
    <w:rsid w:val="000D1AE6"/>
    <w:rsid w:val="000D1DD7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B0"/>
    <w:rsid w:val="000D50F6"/>
    <w:rsid w:val="000D510A"/>
    <w:rsid w:val="000D514D"/>
    <w:rsid w:val="000D518A"/>
    <w:rsid w:val="000D5293"/>
    <w:rsid w:val="000D5348"/>
    <w:rsid w:val="000D5419"/>
    <w:rsid w:val="000D5808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6EBF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0EE0"/>
    <w:rsid w:val="000E12B6"/>
    <w:rsid w:val="000E13A7"/>
    <w:rsid w:val="000E140C"/>
    <w:rsid w:val="000E14CF"/>
    <w:rsid w:val="000E1653"/>
    <w:rsid w:val="000E1681"/>
    <w:rsid w:val="000E19C1"/>
    <w:rsid w:val="000E1AAF"/>
    <w:rsid w:val="000E1AE2"/>
    <w:rsid w:val="000E1B5F"/>
    <w:rsid w:val="000E1B7D"/>
    <w:rsid w:val="000E1BA7"/>
    <w:rsid w:val="000E214F"/>
    <w:rsid w:val="000E221F"/>
    <w:rsid w:val="000E2560"/>
    <w:rsid w:val="000E25E0"/>
    <w:rsid w:val="000E26B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451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09B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2F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BC5"/>
    <w:rsid w:val="000F2C1D"/>
    <w:rsid w:val="000F2E41"/>
    <w:rsid w:val="000F2FA4"/>
    <w:rsid w:val="000F32A0"/>
    <w:rsid w:val="000F32B7"/>
    <w:rsid w:val="000F32DA"/>
    <w:rsid w:val="000F370A"/>
    <w:rsid w:val="000F3785"/>
    <w:rsid w:val="000F37BD"/>
    <w:rsid w:val="000F3896"/>
    <w:rsid w:val="000F3953"/>
    <w:rsid w:val="000F3CB5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8AD"/>
    <w:rsid w:val="000F4C1F"/>
    <w:rsid w:val="000F5153"/>
    <w:rsid w:val="000F52C3"/>
    <w:rsid w:val="000F52D9"/>
    <w:rsid w:val="000F5438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3D"/>
    <w:rsid w:val="000F6990"/>
    <w:rsid w:val="000F6B4D"/>
    <w:rsid w:val="000F6C1C"/>
    <w:rsid w:val="000F6C1F"/>
    <w:rsid w:val="000F6C40"/>
    <w:rsid w:val="000F6E49"/>
    <w:rsid w:val="000F6F0F"/>
    <w:rsid w:val="000F6F1E"/>
    <w:rsid w:val="000F6F97"/>
    <w:rsid w:val="000F6FDD"/>
    <w:rsid w:val="000F7143"/>
    <w:rsid w:val="000F72E6"/>
    <w:rsid w:val="000F737F"/>
    <w:rsid w:val="000F7394"/>
    <w:rsid w:val="000F7597"/>
    <w:rsid w:val="000F75EC"/>
    <w:rsid w:val="000F7673"/>
    <w:rsid w:val="000F768B"/>
    <w:rsid w:val="000F7804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94F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B55"/>
    <w:rsid w:val="00102B79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92E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AD6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07DAF"/>
    <w:rsid w:val="0011005E"/>
    <w:rsid w:val="001101EE"/>
    <w:rsid w:val="00110243"/>
    <w:rsid w:val="00110303"/>
    <w:rsid w:val="001103BD"/>
    <w:rsid w:val="00110449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EBC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036"/>
    <w:rsid w:val="00113118"/>
    <w:rsid w:val="001132A7"/>
    <w:rsid w:val="001132FE"/>
    <w:rsid w:val="00113824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08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974"/>
    <w:rsid w:val="00117A3B"/>
    <w:rsid w:val="00117A3C"/>
    <w:rsid w:val="00117ABA"/>
    <w:rsid w:val="00117F3E"/>
    <w:rsid w:val="00117F48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29E"/>
    <w:rsid w:val="001232A8"/>
    <w:rsid w:val="00123395"/>
    <w:rsid w:val="00123513"/>
    <w:rsid w:val="00123ACE"/>
    <w:rsid w:val="00123AE8"/>
    <w:rsid w:val="00123CF6"/>
    <w:rsid w:val="00123E79"/>
    <w:rsid w:val="00123F8D"/>
    <w:rsid w:val="001240EC"/>
    <w:rsid w:val="00124107"/>
    <w:rsid w:val="00124311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95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65E"/>
    <w:rsid w:val="00125798"/>
    <w:rsid w:val="00125D9A"/>
    <w:rsid w:val="00125E1A"/>
    <w:rsid w:val="00125FEB"/>
    <w:rsid w:val="001260CC"/>
    <w:rsid w:val="00126108"/>
    <w:rsid w:val="00126214"/>
    <w:rsid w:val="00126219"/>
    <w:rsid w:val="001263C8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46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6FD"/>
    <w:rsid w:val="001277CB"/>
    <w:rsid w:val="00127836"/>
    <w:rsid w:val="00127C42"/>
    <w:rsid w:val="00127C60"/>
    <w:rsid w:val="0013016D"/>
    <w:rsid w:val="001303FA"/>
    <w:rsid w:val="00130751"/>
    <w:rsid w:val="00130B3E"/>
    <w:rsid w:val="00130DED"/>
    <w:rsid w:val="00130E24"/>
    <w:rsid w:val="00131046"/>
    <w:rsid w:val="00131056"/>
    <w:rsid w:val="00131269"/>
    <w:rsid w:val="001313DD"/>
    <w:rsid w:val="0013143C"/>
    <w:rsid w:val="00131496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74E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6CE"/>
    <w:rsid w:val="001358AA"/>
    <w:rsid w:val="00135ABF"/>
    <w:rsid w:val="00135ACC"/>
    <w:rsid w:val="00135BD0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0F3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28"/>
    <w:rsid w:val="001415F7"/>
    <w:rsid w:val="001416CA"/>
    <w:rsid w:val="0014172B"/>
    <w:rsid w:val="00141842"/>
    <w:rsid w:val="00141E54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2E87"/>
    <w:rsid w:val="0014301E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3F77"/>
    <w:rsid w:val="001440BD"/>
    <w:rsid w:val="0014438F"/>
    <w:rsid w:val="001444A2"/>
    <w:rsid w:val="00144C8B"/>
    <w:rsid w:val="00144D06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81A"/>
    <w:rsid w:val="00146907"/>
    <w:rsid w:val="00146955"/>
    <w:rsid w:val="0014697A"/>
    <w:rsid w:val="001469B0"/>
    <w:rsid w:val="00146A8D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0CC"/>
    <w:rsid w:val="001512EC"/>
    <w:rsid w:val="00151566"/>
    <w:rsid w:val="00151621"/>
    <w:rsid w:val="00151D50"/>
    <w:rsid w:val="001520EB"/>
    <w:rsid w:val="00152269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976"/>
    <w:rsid w:val="00153AC3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1B"/>
    <w:rsid w:val="00154DCB"/>
    <w:rsid w:val="001550BD"/>
    <w:rsid w:val="0015512B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5FDB"/>
    <w:rsid w:val="00156084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591"/>
    <w:rsid w:val="001576E0"/>
    <w:rsid w:val="001579B4"/>
    <w:rsid w:val="00157B0C"/>
    <w:rsid w:val="00157C4D"/>
    <w:rsid w:val="00157D6C"/>
    <w:rsid w:val="00157E12"/>
    <w:rsid w:val="00157E86"/>
    <w:rsid w:val="00160233"/>
    <w:rsid w:val="00160327"/>
    <w:rsid w:val="00160587"/>
    <w:rsid w:val="0016080F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02"/>
    <w:rsid w:val="00162B8D"/>
    <w:rsid w:val="00162E46"/>
    <w:rsid w:val="00162FA4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78"/>
    <w:rsid w:val="001658F4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1EF"/>
    <w:rsid w:val="00167235"/>
    <w:rsid w:val="00167352"/>
    <w:rsid w:val="0016749D"/>
    <w:rsid w:val="00167674"/>
    <w:rsid w:val="0016779B"/>
    <w:rsid w:val="00167CB3"/>
    <w:rsid w:val="00167D8E"/>
    <w:rsid w:val="00167F0F"/>
    <w:rsid w:val="00170104"/>
    <w:rsid w:val="00170117"/>
    <w:rsid w:val="001702CD"/>
    <w:rsid w:val="001702D1"/>
    <w:rsid w:val="001703B4"/>
    <w:rsid w:val="001707E4"/>
    <w:rsid w:val="00170860"/>
    <w:rsid w:val="00170980"/>
    <w:rsid w:val="00170D3E"/>
    <w:rsid w:val="00170EDF"/>
    <w:rsid w:val="00170F42"/>
    <w:rsid w:val="001711FC"/>
    <w:rsid w:val="00171456"/>
    <w:rsid w:val="0017149D"/>
    <w:rsid w:val="0017150B"/>
    <w:rsid w:val="00171E1D"/>
    <w:rsid w:val="00171E42"/>
    <w:rsid w:val="001720D9"/>
    <w:rsid w:val="00172107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29E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9A1"/>
    <w:rsid w:val="00176A14"/>
    <w:rsid w:val="00176CAF"/>
    <w:rsid w:val="00176E99"/>
    <w:rsid w:val="00176F38"/>
    <w:rsid w:val="00176FB6"/>
    <w:rsid w:val="0017700B"/>
    <w:rsid w:val="0017712D"/>
    <w:rsid w:val="001773EB"/>
    <w:rsid w:val="0017758C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BF8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30"/>
    <w:rsid w:val="00184155"/>
    <w:rsid w:val="00184347"/>
    <w:rsid w:val="00184372"/>
    <w:rsid w:val="001845DC"/>
    <w:rsid w:val="001846C2"/>
    <w:rsid w:val="001848D0"/>
    <w:rsid w:val="00184909"/>
    <w:rsid w:val="00184BB2"/>
    <w:rsid w:val="00184BF3"/>
    <w:rsid w:val="00184CD5"/>
    <w:rsid w:val="00184DDA"/>
    <w:rsid w:val="00185155"/>
    <w:rsid w:val="00185519"/>
    <w:rsid w:val="00185554"/>
    <w:rsid w:val="0018561D"/>
    <w:rsid w:val="001859DC"/>
    <w:rsid w:val="00185B4B"/>
    <w:rsid w:val="00185CD2"/>
    <w:rsid w:val="001860F6"/>
    <w:rsid w:val="0018637F"/>
    <w:rsid w:val="001864C4"/>
    <w:rsid w:val="0018665C"/>
    <w:rsid w:val="001868A4"/>
    <w:rsid w:val="00186D47"/>
    <w:rsid w:val="00186E06"/>
    <w:rsid w:val="00186E25"/>
    <w:rsid w:val="00186FC7"/>
    <w:rsid w:val="00186FF2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497"/>
    <w:rsid w:val="0019058A"/>
    <w:rsid w:val="001905D5"/>
    <w:rsid w:val="00190653"/>
    <w:rsid w:val="001906D6"/>
    <w:rsid w:val="0019075F"/>
    <w:rsid w:val="00190822"/>
    <w:rsid w:val="001908B3"/>
    <w:rsid w:val="001909C9"/>
    <w:rsid w:val="00190B8B"/>
    <w:rsid w:val="00190C22"/>
    <w:rsid w:val="00190DBE"/>
    <w:rsid w:val="001910D9"/>
    <w:rsid w:val="00191113"/>
    <w:rsid w:val="001912D6"/>
    <w:rsid w:val="001912D7"/>
    <w:rsid w:val="00191397"/>
    <w:rsid w:val="0019167A"/>
    <w:rsid w:val="0019192F"/>
    <w:rsid w:val="00191B45"/>
    <w:rsid w:val="00191B9B"/>
    <w:rsid w:val="00191BBD"/>
    <w:rsid w:val="00191C2E"/>
    <w:rsid w:val="00191C33"/>
    <w:rsid w:val="00191CEF"/>
    <w:rsid w:val="0019201B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D71"/>
    <w:rsid w:val="00193F8E"/>
    <w:rsid w:val="00194364"/>
    <w:rsid w:val="00194650"/>
    <w:rsid w:val="00194A52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BDF"/>
    <w:rsid w:val="00195C71"/>
    <w:rsid w:val="00195D97"/>
    <w:rsid w:val="00195D9E"/>
    <w:rsid w:val="00195DCA"/>
    <w:rsid w:val="00195E43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660"/>
    <w:rsid w:val="00197793"/>
    <w:rsid w:val="001977E0"/>
    <w:rsid w:val="001977F7"/>
    <w:rsid w:val="001978B2"/>
    <w:rsid w:val="00197967"/>
    <w:rsid w:val="00197ACF"/>
    <w:rsid w:val="00197B26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CFE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194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A12"/>
    <w:rsid w:val="001A4B3F"/>
    <w:rsid w:val="001A4F9F"/>
    <w:rsid w:val="001A5040"/>
    <w:rsid w:val="001A5288"/>
    <w:rsid w:val="001A52BE"/>
    <w:rsid w:val="001A547C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B68"/>
    <w:rsid w:val="001A6C39"/>
    <w:rsid w:val="001A6DA8"/>
    <w:rsid w:val="001A6F1B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DA6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074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863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8B4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88"/>
    <w:rsid w:val="001B66B0"/>
    <w:rsid w:val="001B6776"/>
    <w:rsid w:val="001B6851"/>
    <w:rsid w:val="001B6876"/>
    <w:rsid w:val="001B6BD8"/>
    <w:rsid w:val="001B6E7E"/>
    <w:rsid w:val="001B6FB5"/>
    <w:rsid w:val="001B70FE"/>
    <w:rsid w:val="001B718E"/>
    <w:rsid w:val="001B720C"/>
    <w:rsid w:val="001B7648"/>
    <w:rsid w:val="001B7931"/>
    <w:rsid w:val="001B7A04"/>
    <w:rsid w:val="001B7A20"/>
    <w:rsid w:val="001B7B4E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08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D5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1D1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543"/>
    <w:rsid w:val="001D0812"/>
    <w:rsid w:val="001D091D"/>
    <w:rsid w:val="001D0930"/>
    <w:rsid w:val="001D0F03"/>
    <w:rsid w:val="001D0F1E"/>
    <w:rsid w:val="001D0F4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7E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850"/>
    <w:rsid w:val="001D4A71"/>
    <w:rsid w:val="001D4B5B"/>
    <w:rsid w:val="001D4C15"/>
    <w:rsid w:val="001D4DD8"/>
    <w:rsid w:val="001D4E2C"/>
    <w:rsid w:val="001D4E47"/>
    <w:rsid w:val="001D4E7D"/>
    <w:rsid w:val="001D4F67"/>
    <w:rsid w:val="001D5076"/>
    <w:rsid w:val="001D50E1"/>
    <w:rsid w:val="001D5254"/>
    <w:rsid w:val="001D5340"/>
    <w:rsid w:val="001D5386"/>
    <w:rsid w:val="001D539E"/>
    <w:rsid w:val="001D5426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181"/>
    <w:rsid w:val="001E02BD"/>
    <w:rsid w:val="001E0441"/>
    <w:rsid w:val="001E045F"/>
    <w:rsid w:val="001E04CE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962"/>
    <w:rsid w:val="001E2EBA"/>
    <w:rsid w:val="001E310D"/>
    <w:rsid w:val="001E310E"/>
    <w:rsid w:val="001E31D4"/>
    <w:rsid w:val="001E32C2"/>
    <w:rsid w:val="001E33B3"/>
    <w:rsid w:val="001E3508"/>
    <w:rsid w:val="001E354D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57D"/>
    <w:rsid w:val="001E47F5"/>
    <w:rsid w:val="001E4894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3A"/>
    <w:rsid w:val="001E66A3"/>
    <w:rsid w:val="001E66FD"/>
    <w:rsid w:val="001E6B4E"/>
    <w:rsid w:val="001E6B64"/>
    <w:rsid w:val="001E6C9B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BF2"/>
    <w:rsid w:val="001E7E8C"/>
    <w:rsid w:val="001F011D"/>
    <w:rsid w:val="001F08DF"/>
    <w:rsid w:val="001F0B97"/>
    <w:rsid w:val="001F0D1C"/>
    <w:rsid w:val="001F113D"/>
    <w:rsid w:val="001F118B"/>
    <w:rsid w:val="001F1540"/>
    <w:rsid w:val="001F1764"/>
    <w:rsid w:val="001F1854"/>
    <w:rsid w:val="001F19F2"/>
    <w:rsid w:val="001F1D70"/>
    <w:rsid w:val="001F1DC7"/>
    <w:rsid w:val="001F1DFC"/>
    <w:rsid w:val="001F1E4E"/>
    <w:rsid w:val="001F1FD0"/>
    <w:rsid w:val="001F2203"/>
    <w:rsid w:val="001F232A"/>
    <w:rsid w:val="001F2558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0D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85"/>
    <w:rsid w:val="001F55A5"/>
    <w:rsid w:val="001F55BF"/>
    <w:rsid w:val="001F55CF"/>
    <w:rsid w:val="001F58AE"/>
    <w:rsid w:val="001F5A2E"/>
    <w:rsid w:val="001F5A9A"/>
    <w:rsid w:val="001F5B48"/>
    <w:rsid w:val="001F5BF8"/>
    <w:rsid w:val="001F5C0A"/>
    <w:rsid w:val="001F5C63"/>
    <w:rsid w:val="001F5DD0"/>
    <w:rsid w:val="001F5F31"/>
    <w:rsid w:val="001F60C1"/>
    <w:rsid w:val="001F60DB"/>
    <w:rsid w:val="001F62C8"/>
    <w:rsid w:val="001F66B4"/>
    <w:rsid w:val="001F693B"/>
    <w:rsid w:val="001F69FE"/>
    <w:rsid w:val="001F6C04"/>
    <w:rsid w:val="001F6D3A"/>
    <w:rsid w:val="001F6D74"/>
    <w:rsid w:val="001F6DA3"/>
    <w:rsid w:val="001F6E0B"/>
    <w:rsid w:val="001F6E7C"/>
    <w:rsid w:val="001F6F6E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C84"/>
    <w:rsid w:val="00200EA1"/>
    <w:rsid w:val="00200F0A"/>
    <w:rsid w:val="00200F31"/>
    <w:rsid w:val="002010C3"/>
    <w:rsid w:val="0020116A"/>
    <w:rsid w:val="0020124F"/>
    <w:rsid w:val="002013FF"/>
    <w:rsid w:val="0020152B"/>
    <w:rsid w:val="00201AF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2D40"/>
    <w:rsid w:val="00202D51"/>
    <w:rsid w:val="00202F1C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1DC"/>
    <w:rsid w:val="002042DC"/>
    <w:rsid w:val="00204329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2FE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CD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E81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761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BD"/>
    <w:rsid w:val="002143C7"/>
    <w:rsid w:val="002144DA"/>
    <w:rsid w:val="002144EF"/>
    <w:rsid w:val="00214544"/>
    <w:rsid w:val="00214560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03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5DC0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0AB"/>
    <w:rsid w:val="002212EB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96D"/>
    <w:rsid w:val="00222B45"/>
    <w:rsid w:val="00222C18"/>
    <w:rsid w:val="002230F0"/>
    <w:rsid w:val="0022325C"/>
    <w:rsid w:val="0022349C"/>
    <w:rsid w:val="00223912"/>
    <w:rsid w:val="00223C24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84E"/>
    <w:rsid w:val="00224AF2"/>
    <w:rsid w:val="00224AF5"/>
    <w:rsid w:val="00224C46"/>
    <w:rsid w:val="00224DD4"/>
    <w:rsid w:val="00224E68"/>
    <w:rsid w:val="002251F7"/>
    <w:rsid w:val="002256B7"/>
    <w:rsid w:val="00225890"/>
    <w:rsid w:val="002258C6"/>
    <w:rsid w:val="00225BE8"/>
    <w:rsid w:val="00225C95"/>
    <w:rsid w:val="00225EE1"/>
    <w:rsid w:val="00226106"/>
    <w:rsid w:val="00226399"/>
    <w:rsid w:val="00226489"/>
    <w:rsid w:val="002267E4"/>
    <w:rsid w:val="00226887"/>
    <w:rsid w:val="00226919"/>
    <w:rsid w:val="0022692C"/>
    <w:rsid w:val="00226993"/>
    <w:rsid w:val="00226C1A"/>
    <w:rsid w:val="00226C40"/>
    <w:rsid w:val="00226D77"/>
    <w:rsid w:val="00226DE7"/>
    <w:rsid w:val="00226E13"/>
    <w:rsid w:val="00227183"/>
    <w:rsid w:val="00227425"/>
    <w:rsid w:val="0022753D"/>
    <w:rsid w:val="0022759D"/>
    <w:rsid w:val="0022760D"/>
    <w:rsid w:val="0022761A"/>
    <w:rsid w:val="00227756"/>
    <w:rsid w:val="00227800"/>
    <w:rsid w:val="0022784E"/>
    <w:rsid w:val="00227929"/>
    <w:rsid w:val="00227997"/>
    <w:rsid w:val="00227A35"/>
    <w:rsid w:val="00227A74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6DB"/>
    <w:rsid w:val="002328AD"/>
    <w:rsid w:val="002328FB"/>
    <w:rsid w:val="00232C30"/>
    <w:rsid w:val="00232D83"/>
    <w:rsid w:val="002331DB"/>
    <w:rsid w:val="00233358"/>
    <w:rsid w:val="00233372"/>
    <w:rsid w:val="00233444"/>
    <w:rsid w:val="00233456"/>
    <w:rsid w:val="00233544"/>
    <w:rsid w:val="0023372B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CB5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105"/>
    <w:rsid w:val="002373A9"/>
    <w:rsid w:val="002374D1"/>
    <w:rsid w:val="00237582"/>
    <w:rsid w:val="002376C3"/>
    <w:rsid w:val="00237716"/>
    <w:rsid w:val="0023776A"/>
    <w:rsid w:val="00237B4D"/>
    <w:rsid w:val="00237B7F"/>
    <w:rsid w:val="00237DCD"/>
    <w:rsid w:val="00237EE8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12A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638"/>
    <w:rsid w:val="0024392E"/>
    <w:rsid w:val="00243A15"/>
    <w:rsid w:val="00243BFB"/>
    <w:rsid w:val="00243D1C"/>
    <w:rsid w:val="00243DC4"/>
    <w:rsid w:val="0024403D"/>
    <w:rsid w:val="002443C8"/>
    <w:rsid w:val="0024451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831"/>
    <w:rsid w:val="00246C83"/>
    <w:rsid w:val="00246CB6"/>
    <w:rsid w:val="00246DF8"/>
    <w:rsid w:val="00246EBA"/>
    <w:rsid w:val="0024732C"/>
    <w:rsid w:val="00247623"/>
    <w:rsid w:val="002476AB"/>
    <w:rsid w:val="00247861"/>
    <w:rsid w:val="00247946"/>
    <w:rsid w:val="00247955"/>
    <w:rsid w:val="0024798C"/>
    <w:rsid w:val="00247A42"/>
    <w:rsid w:val="00247F17"/>
    <w:rsid w:val="002500AC"/>
    <w:rsid w:val="0025011A"/>
    <w:rsid w:val="00250308"/>
    <w:rsid w:val="00250976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1EBD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86D"/>
    <w:rsid w:val="00253BF0"/>
    <w:rsid w:val="0025401E"/>
    <w:rsid w:val="002543C9"/>
    <w:rsid w:val="002543DB"/>
    <w:rsid w:val="00254581"/>
    <w:rsid w:val="00254673"/>
    <w:rsid w:val="00254748"/>
    <w:rsid w:val="00254971"/>
    <w:rsid w:val="00254C92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5E42"/>
    <w:rsid w:val="0025609A"/>
    <w:rsid w:val="002560B8"/>
    <w:rsid w:val="00256268"/>
    <w:rsid w:val="002564F3"/>
    <w:rsid w:val="00256526"/>
    <w:rsid w:val="0025658E"/>
    <w:rsid w:val="0025670C"/>
    <w:rsid w:val="00256840"/>
    <w:rsid w:val="002568BD"/>
    <w:rsid w:val="002569D6"/>
    <w:rsid w:val="00256DB2"/>
    <w:rsid w:val="00256DD0"/>
    <w:rsid w:val="00257065"/>
    <w:rsid w:val="002570A3"/>
    <w:rsid w:val="00257112"/>
    <w:rsid w:val="002572A6"/>
    <w:rsid w:val="002574BA"/>
    <w:rsid w:val="0025759B"/>
    <w:rsid w:val="00257655"/>
    <w:rsid w:val="002576C0"/>
    <w:rsid w:val="0025780B"/>
    <w:rsid w:val="00257981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0EE9"/>
    <w:rsid w:val="00261198"/>
    <w:rsid w:val="00261392"/>
    <w:rsid w:val="0026172C"/>
    <w:rsid w:val="00261730"/>
    <w:rsid w:val="002619FE"/>
    <w:rsid w:val="00261D26"/>
    <w:rsid w:val="00261DA4"/>
    <w:rsid w:val="00262195"/>
    <w:rsid w:val="002621C8"/>
    <w:rsid w:val="00262311"/>
    <w:rsid w:val="0026233F"/>
    <w:rsid w:val="0026235F"/>
    <w:rsid w:val="0026239E"/>
    <w:rsid w:val="00262440"/>
    <w:rsid w:val="0026266C"/>
    <w:rsid w:val="00262712"/>
    <w:rsid w:val="00262720"/>
    <w:rsid w:val="00262958"/>
    <w:rsid w:val="00262A7F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0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C41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786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352"/>
    <w:rsid w:val="0027173F"/>
    <w:rsid w:val="002718F2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EB2"/>
    <w:rsid w:val="00272F42"/>
    <w:rsid w:val="00272FFE"/>
    <w:rsid w:val="00273134"/>
    <w:rsid w:val="0027327E"/>
    <w:rsid w:val="0027340D"/>
    <w:rsid w:val="002735AE"/>
    <w:rsid w:val="00273682"/>
    <w:rsid w:val="00273737"/>
    <w:rsid w:val="00273DD6"/>
    <w:rsid w:val="00273E97"/>
    <w:rsid w:val="00273F0A"/>
    <w:rsid w:val="00274004"/>
    <w:rsid w:val="002741AD"/>
    <w:rsid w:val="002743AA"/>
    <w:rsid w:val="002743E7"/>
    <w:rsid w:val="00274446"/>
    <w:rsid w:val="00274689"/>
    <w:rsid w:val="002746CD"/>
    <w:rsid w:val="002749A7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8C6"/>
    <w:rsid w:val="00275933"/>
    <w:rsid w:val="00275AA5"/>
    <w:rsid w:val="00275ACD"/>
    <w:rsid w:val="00275D4B"/>
    <w:rsid w:val="00275F16"/>
    <w:rsid w:val="00276098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8FF"/>
    <w:rsid w:val="00281907"/>
    <w:rsid w:val="00281B6F"/>
    <w:rsid w:val="00281EDD"/>
    <w:rsid w:val="00281F41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EE0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4AA"/>
    <w:rsid w:val="00285616"/>
    <w:rsid w:val="002856B9"/>
    <w:rsid w:val="002856D2"/>
    <w:rsid w:val="002856FC"/>
    <w:rsid w:val="00285703"/>
    <w:rsid w:val="00285A7D"/>
    <w:rsid w:val="00285AAF"/>
    <w:rsid w:val="00285CE1"/>
    <w:rsid w:val="00285CFE"/>
    <w:rsid w:val="00285D62"/>
    <w:rsid w:val="00286203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620"/>
    <w:rsid w:val="00287825"/>
    <w:rsid w:val="0028789C"/>
    <w:rsid w:val="002878AC"/>
    <w:rsid w:val="00287CA8"/>
    <w:rsid w:val="00287D09"/>
    <w:rsid w:val="00287DA9"/>
    <w:rsid w:val="00287E32"/>
    <w:rsid w:val="0029000F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AF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210"/>
    <w:rsid w:val="002932E6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29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79F"/>
    <w:rsid w:val="00295912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3A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15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0DF"/>
    <w:rsid w:val="002A110C"/>
    <w:rsid w:val="002A1167"/>
    <w:rsid w:val="002A122B"/>
    <w:rsid w:val="002A1472"/>
    <w:rsid w:val="002A17C5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995"/>
    <w:rsid w:val="002A3AA1"/>
    <w:rsid w:val="002A3B98"/>
    <w:rsid w:val="002A429D"/>
    <w:rsid w:val="002A42CB"/>
    <w:rsid w:val="002A43FA"/>
    <w:rsid w:val="002A446F"/>
    <w:rsid w:val="002A4586"/>
    <w:rsid w:val="002A45F0"/>
    <w:rsid w:val="002A45FC"/>
    <w:rsid w:val="002A46E6"/>
    <w:rsid w:val="002A46E8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08"/>
    <w:rsid w:val="002A7A3F"/>
    <w:rsid w:val="002A7A62"/>
    <w:rsid w:val="002A7AF9"/>
    <w:rsid w:val="002A7D97"/>
    <w:rsid w:val="002A7DEE"/>
    <w:rsid w:val="002A7EE5"/>
    <w:rsid w:val="002A7FC7"/>
    <w:rsid w:val="002B02C0"/>
    <w:rsid w:val="002B0423"/>
    <w:rsid w:val="002B0659"/>
    <w:rsid w:val="002B0766"/>
    <w:rsid w:val="002B09FB"/>
    <w:rsid w:val="002B0B4C"/>
    <w:rsid w:val="002B0B52"/>
    <w:rsid w:val="002B0CBE"/>
    <w:rsid w:val="002B0D26"/>
    <w:rsid w:val="002B0FEE"/>
    <w:rsid w:val="002B1053"/>
    <w:rsid w:val="002B1500"/>
    <w:rsid w:val="002B16CD"/>
    <w:rsid w:val="002B174E"/>
    <w:rsid w:val="002B18B4"/>
    <w:rsid w:val="002B1D8D"/>
    <w:rsid w:val="002B20BD"/>
    <w:rsid w:val="002B20F2"/>
    <w:rsid w:val="002B20F3"/>
    <w:rsid w:val="002B2237"/>
    <w:rsid w:val="002B24F5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20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4B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5A9"/>
    <w:rsid w:val="002B57D8"/>
    <w:rsid w:val="002B587E"/>
    <w:rsid w:val="002B5AB6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059"/>
    <w:rsid w:val="002C1248"/>
    <w:rsid w:val="002C125A"/>
    <w:rsid w:val="002C138F"/>
    <w:rsid w:val="002C1678"/>
    <w:rsid w:val="002C19C7"/>
    <w:rsid w:val="002C1CDE"/>
    <w:rsid w:val="002C1CEC"/>
    <w:rsid w:val="002C1D86"/>
    <w:rsid w:val="002C1E63"/>
    <w:rsid w:val="002C1EDD"/>
    <w:rsid w:val="002C1EEA"/>
    <w:rsid w:val="002C2112"/>
    <w:rsid w:val="002C21AA"/>
    <w:rsid w:val="002C2337"/>
    <w:rsid w:val="002C25AB"/>
    <w:rsid w:val="002C2709"/>
    <w:rsid w:val="002C27B8"/>
    <w:rsid w:val="002C2919"/>
    <w:rsid w:val="002C2BFE"/>
    <w:rsid w:val="002C2C18"/>
    <w:rsid w:val="002C2CF6"/>
    <w:rsid w:val="002C2D33"/>
    <w:rsid w:val="002C3187"/>
    <w:rsid w:val="002C33C2"/>
    <w:rsid w:val="002C3498"/>
    <w:rsid w:val="002C34C1"/>
    <w:rsid w:val="002C34E2"/>
    <w:rsid w:val="002C37EE"/>
    <w:rsid w:val="002C385A"/>
    <w:rsid w:val="002C3929"/>
    <w:rsid w:val="002C3A6E"/>
    <w:rsid w:val="002C3C05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8DA"/>
    <w:rsid w:val="002C4980"/>
    <w:rsid w:val="002C4992"/>
    <w:rsid w:val="002C49BB"/>
    <w:rsid w:val="002C49CA"/>
    <w:rsid w:val="002C49EF"/>
    <w:rsid w:val="002C4B89"/>
    <w:rsid w:val="002C4D53"/>
    <w:rsid w:val="002C50A9"/>
    <w:rsid w:val="002C51D9"/>
    <w:rsid w:val="002C5C09"/>
    <w:rsid w:val="002C5DF7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19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D6F"/>
    <w:rsid w:val="002C7E5D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6D"/>
    <w:rsid w:val="002D1E86"/>
    <w:rsid w:val="002D221A"/>
    <w:rsid w:val="002D223E"/>
    <w:rsid w:val="002D2282"/>
    <w:rsid w:val="002D234C"/>
    <w:rsid w:val="002D2701"/>
    <w:rsid w:val="002D2A59"/>
    <w:rsid w:val="002D2CA2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8EA"/>
    <w:rsid w:val="002D3929"/>
    <w:rsid w:val="002D3B44"/>
    <w:rsid w:val="002D3E5D"/>
    <w:rsid w:val="002D3FA8"/>
    <w:rsid w:val="002D412F"/>
    <w:rsid w:val="002D4135"/>
    <w:rsid w:val="002D4213"/>
    <w:rsid w:val="002D455C"/>
    <w:rsid w:val="002D4624"/>
    <w:rsid w:val="002D463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4D"/>
    <w:rsid w:val="002D59E8"/>
    <w:rsid w:val="002D59EB"/>
    <w:rsid w:val="002D5BAC"/>
    <w:rsid w:val="002D5BD5"/>
    <w:rsid w:val="002D5BF6"/>
    <w:rsid w:val="002D5C31"/>
    <w:rsid w:val="002D5CC6"/>
    <w:rsid w:val="002D5D74"/>
    <w:rsid w:val="002D6071"/>
    <w:rsid w:val="002D60BB"/>
    <w:rsid w:val="002D6180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554"/>
    <w:rsid w:val="002E0620"/>
    <w:rsid w:val="002E09B9"/>
    <w:rsid w:val="002E09EC"/>
    <w:rsid w:val="002E0C99"/>
    <w:rsid w:val="002E0D0B"/>
    <w:rsid w:val="002E0D41"/>
    <w:rsid w:val="002E1011"/>
    <w:rsid w:val="002E12DB"/>
    <w:rsid w:val="002E13DE"/>
    <w:rsid w:val="002E14DE"/>
    <w:rsid w:val="002E1A5D"/>
    <w:rsid w:val="002E1B90"/>
    <w:rsid w:val="002E1F4B"/>
    <w:rsid w:val="002E1F6D"/>
    <w:rsid w:val="002E209B"/>
    <w:rsid w:val="002E216D"/>
    <w:rsid w:val="002E220B"/>
    <w:rsid w:val="002E2416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28"/>
    <w:rsid w:val="002E2E4A"/>
    <w:rsid w:val="002E2F3C"/>
    <w:rsid w:val="002E3271"/>
    <w:rsid w:val="002E338C"/>
    <w:rsid w:val="002E362E"/>
    <w:rsid w:val="002E3925"/>
    <w:rsid w:val="002E392C"/>
    <w:rsid w:val="002E3968"/>
    <w:rsid w:val="002E3A57"/>
    <w:rsid w:val="002E3C1C"/>
    <w:rsid w:val="002E3CB2"/>
    <w:rsid w:val="002E3FF4"/>
    <w:rsid w:val="002E43E1"/>
    <w:rsid w:val="002E484A"/>
    <w:rsid w:val="002E4918"/>
    <w:rsid w:val="002E4C8F"/>
    <w:rsid w:val="002E50B4"/>
    <w:rsid w:val="002E51BA"/>
    <w:rsid w:val="002E51E4"/>
    <w:rsid w:val="002E5401"/>
    <w:rsid w:val="002E54CF"/>
    <w:rsid w:val="002E5576"/>
    <w:rsid w:val="002E56E4"/>
    <w:rsid w:val="002E57AE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52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A88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795"/>
    <w:rsid w:val="002F4840"/>
    <w:rsid w:val="002F4959"/>
    <w:rsid w:val="002F4A86"/>
    <w:rsid w:val="002F4BB9"/>
    <w:rsid w:val="002F4CBE"/>
    <w:rsid w:val="002F4CFA"/>
    <w:rsid w:val="002F4E4F"/>
    <w:rsid w:val="002F4E5E"/>
    <w:rsid w:val="002F4EA1"/>
    <w:rsid w:val="002F4FCE"/>
    <w:rsid w:val="002F525E"/>
    <w:rsid w:val="002F52F2"/>
    <w:rsid w:val="002F531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8D6"/>
    <w:rsid w:val="002F6911"/>
    <w:rsid w:val="002F6949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D1F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42"/>
    <w:rsid w:val="003013C2"/>
    <w:rsid w:val="0030159B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747"/>
    <w:rsid w:val="00302C99"/>
    <w:rsid w:val="00302D8D"/>
    <w:rsid w:val="00302DB6"/>
    <w:rsid w:val="00302E92"/>
    <w:rsid w:val="00302EBD"/>
    <w:rsid w:val="00302F19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45"/>
    <w:rsid w:val="00305FDD"/>
    <w:rsid w:val="00305FF2"/>
    <w:rsid w:val="003060E1"/>
    <w:rsid w:val="00306178"/>
    <w:rsid w:val="003062F8"/>
    <w:rsid w:val="00306331"/>
    <w:rsid w:val="00306569"/>
    <w:rsid w:val="003065A8"/>
    <w:rsid w:val="003065E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1FC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21"/>
    <w:rsid w:val="00310B4F"/>
    <w:rsid w:val="00310B7D"/>
    <w:rsid w:val="00310FB0"/>
    <w:rsid w:val="00310FE9"/>
    <w:rsid w:val="003114A0"/>
    <w:rsid w:val="003114A5"/>
    <w:rsid w:val="0031163A"/>
    <w:rsid w:val="003116FB"/>
    <w:rsid w:val="003117F2"/>
    <w:rsid w:val="003118BE"/>
    <w:rsid w:val="003118E8"/>
    <w:rsid w:val="003118FC"/>
    <w:rsid w:val="00311B24"/>
    <w:rsid w:val="00311D02"/>
    <w:rsid w:val="00311D3C"/>
    <w:rsid w:val="00311F78"/>
    <w:rsid w:val="00311F84"/>
    <w:rsid w:val="0031216F"/>
    <w:rsid w:val="00312530"/>
    <w:rsid w:val="003126B9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A4D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7E4"/>
    <w:rsid w:val="0031684B"/>
    <w:rsid w:val="00316AF5"/>
    <w:rsid w:val="00316B0A"/>
    <w:rsid w:val="00316BE6"/>
    <w:rsid w:val="00316D26"/>
    <w:rsid w:val="00316D46"/>
    <w:rsid w:val="00317475"/>
    <w:rsid w:val="0031749C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6C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E64"/>
    <w:rsid w:val="00320F45"/>
    <w:rsid w:val="00321113"/>
    <w:rsid w:val="003212A3"/>
    <w:rsid w:val="00321519"/>
    <w:rsid w:val="0032152B"/>
    <w:rsid w:val="00321768"/>
    <w:rsid w:val="00321840"/>
    <w:rsid w:val="0032186C"/>
    <w:rsid w:val="00321883"/>
    <w:rsid w:val="003218E3"/>
    <w:rsid w:val="00321943"/>
    <w:rsid w:val="00321983"/>
    <w:rsid w:val="003219C1"/>
    <w:rsid w:val="003219E8"/>
    <w:rsid w:val="00321D0C"/>
    <w:rsid w:val="00321D16"/>
    <w:rsid w:val="00321F00"/>
    <w:rsid w:val="00321F76"/>
    <w:rsid w:val="003220A9"/>
    <w:rsid w:val="0032212E"/>
    <w:rsid w:val="003221F5"/>
    <w:rsid w:val="00322286"/>
    <w:rsid w:val="003222D2"/>
    <w:rsid w:val="00322364"/>
    <w:rsid w:val="003225AE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3F5B"/>
    <w:rsid w:val="00324381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58"/>
    <w:rsid w:val="00324EB0"/>
    <w:rsid w:val="003250D3"/>
    <w:rsid w:val="003251AC"/>
    <w:rsid w:val="003254DB"/>
    <w:rsid w:val="00325CBB"/>
    <w:rsid w:val="00325D05"/>
    <w:rsid w:val="00325D22"/>
    <w:rsid w:val="00326109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22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9C5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0E4"/>
    <w:rsid w:val="00332116"/>
    <w:rsid w:val="00332346"/>
    <w:rsid w:val="0033240A"/>
    <w:rsid w:val="00332411"/>
    <w:rsid w:val="0033259A"/>
    <w:rsid w:val="003326A8"/>
    <w:rsid w:val="003327B7"/>
    <w:rsid w:val="00332952"/>
    <w:rsid w:val="003329A2"/>
    <w:rsid w:val="00332A0D"/>
    <w:rsid w:val="00332B13"/>
    <w:rsid w:val="00332D0D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5E7"/>
    <w:rsid w:val="0033765E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930"/>
    <w:rsid w:val="00341AD3"/>
    <w:rsid w:val="00341BBB"/>
    <w:rsid w:val="00341C90"/>
    <w:rsid w:val="00341DC5"/>
    <w:rsid w:val="00342064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D44"/>
    <w:rsid w:val="00342DC8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319"/>
    <w:rsid w:val="00345401"/>
    <w:rsid w:val="00345600"/>
    <w:rsid w:val="003456BC"/>
    <w:rsid w:val="00345768"/>
    <w:rsid w:val="00345869"/>
    <w:rsid w:val="00345905"/>
    <w:rsid w:val="00345C17"/>
    <w:rsid w:val="00345C40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105"/>
    <w:rsid w:val="0034728A"/>
    <w:rsid w:val="003472D5"/>
    <w:rsid w:val="00347427"/>
    <w:rsid w:val="003474C7"/>
    <w:rsid w:val="00347577"/>
    <w:rsid w:val="00347A37"/>
    <w:rsid w:val="00347B5D"/>
    <w:rsid w:val="00347C1B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BB2"/>
    <w:rsid w:val="00350D89"/>
    <w:rsid w:val="00350FCE"/>
    <w:rsid w:val="003512E5"/>
    <w:rsid w:val="00351641"/>
    <w:rsid w:val="00351688"/>
    <w:rsid w:val="003516AB"/>
    <w:rsid w:val="00351930"/>
    <w:rsid w:val="0035198B"/>
    <w:rsid w:val="003519D4"/>
    <w:rsid w:val="00351A49"/>
    <w:rsid w:val="00351BB5"/>
    <w:rsid w:val="00351C28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A29"/>
    <w:rsid w:val="00353D6B"/>
    <w:rsid w:val="00353F18"/>
    <w:rsid w:val="00354009"/>
    <w:rsid w:val="00354014"/>
    <w:rsid w:val="003542A8"/>
    <w:rsid w:val="0035438C"/>
    <w:rsid w:val="0035439D"/>
    <w:rsid w:val="0035443E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347"/>
    <w:rsid w:val="00355407"/>
    <w:rsid w:val="00355479"/>
    <w:rsid w:val="003554A9"/>
    <w:rsid w:val="003554F6"/>
    <w:rsid w:val="00355704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636"/>
    <w:rsid w:val="0035671A"/>
    <w:rsid w:val="003567E8"/>
    <w:rsid w:val="003567FB"/>
    <w:rsid w:val="003569C5"/>
    <w:rsid w:val="003569CA"/>
    <w:rsid w:val="00356B95"/>
    <w:rsid w:val="00356C99"/>
    <w:rsid w:val="00356DEC"/>
    <w:rsid w:val="00356E24"/>
    <w:rsid w:val="00356E5C"/>
    <w:rsid w:val="00357035"/>
    <w:rsid w:val="00357519"/>
    <w:rsid w:val="0035791A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A6D"/>
    <w:rsid w:val="00360B91"/>
    <w:rsid w:val="00360BE6"/>
    <w:rsid w:val="00360F36"/>
    <w:rsid w:val="0036112E"/>
    <w:rsid w:val="00361208"/>
    <w:rsid w:val="0036145D"/>
    <w:rsid w:val="00361579"/>
    <w:rsid w:val="003617DB"/>
    <w:rsid w:val="00361969"/>
    <w:rsid w:val="00361BEE"/>
    <w:rsid w:val="00361CE3"/>
    <w:rsid w:val="00361EA8"/>
    <w:rsid w:val="00361FB5"/>
    <w:rsid w:val="003620BC"/>
    <w:rsid w:val="0036224B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147"/>
    <w:rsid w:val="00363523"/>
    <w:rsid w:val="00363B13"/>
    <w:rsid w:val="00363B16"/>
    <w:rsid w:val="00363C14"/>
    <w:rsid w:val="00363C51"/>
    <w:rsid w:val="0036418F"/>
    <w:rsid w:val="0036437D"/>
    <w:rsid w:val="00364433"/>
    <w:rsid w:val="0036445B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839"/>
    <w:rsid w:val="00365A5E"/>
    <w:rsid w:val="00365B40"/>
    <w:rsid w:val="00365BF4"/>
    <w:rsid w:val="00365C82"/>
    <w:rsid w:val="00365D6D"/>
    <w:rsid w:val="00365E8E"/>
    <w:rsid w:val="003661CA"/>
    <w:rsid w:val="00366204"/>
    <w:rsid w:val="003662F1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4EA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A01"/>
    <w:rsid w:val="00370C5E"/>
    <w:rsid w:val="003711CD"/>
    <w:rsid w:val="003713F0"/>
    <w:rsid w:val="00371569"/>
    <w:rsid w:val="00371582"/>
    <w:rsid w:val="003717B7"/>
    <w:rsid w:val="00371866"/>
    <w:rsid w:val="003718A3"/>
    <w:rsid w:val="0037199A"/>
    <w:rsid w:val="00371AD2"/>
    <w:rsid w:val="00371DE8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255"/>
    <w:rsid w:val="0037338E"/>
    <w:rsid w:val="003733F2"/>
    <w:rsid w:val="00373426"/>
    <w:rsid w:val="0037362A"/>
    <w:rsid w:val="00373663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9A4"/>
    <w:rsid w:val="00375BC9"/>
    <w:rsid w:val="00375E36"/>
    <w:rsid w:val="00375F16"/>
    <w:rsid w:val="00376299"/>
    <w:rsid w:val="00376488"/>
    <w:rsid w:val="00376492"/>
    <w:rsid w:val="00376544"/>
    <w:rsid w:val="00376768"/>
    <w:rsid w:val="00376B4D"/>
    <w:rsid w:val="00376C1B"/>
    <w:rsid w:val="00376D50"/>
    <w:rsid w:val="00376D66"/>
    <w:rsid w:val="00376D90"/>
    <w:rsid w:val="00376FE8"/>
    <w:rsid w:val="00377041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0F24"/>
    <w:rsid w:val="00380F99"/>
    <w:rsid w:val="0038163A"/>
    <w:rsid w:val="00381650"/>
    <w:rsid w:val="00381685"/>
    <w:rsid w:val="003816B0"/>
    <w:rsid w:val="00381764"/>
    <w:rsid w:val="003817B7"/>
    <w:rsid w:val="003817D3"/>
    <w:rsid w:val="0038217D"/>
    <w:rsid w:val="003824DC"/>
    <w:rsid w:val="00382506"/>
    <w:rsid w:val="003825B0"/>
    <w:rsid w:val="00382603"/>
    <w:rsid w:val="00382832"/>
    <w:rsid w:val="003829BC"/>
    <w:rsid w:val="00382A68"/>
    <w:rsid w:val="00382BF8"/>
    <w:rsid w:val="00382C70"/>
    <w:rsid w:val="00382D1A"/>
    <w:rsid w:val="0038304A"/>
    <w:rsid w:val="00383091"/>
    <w:rsid w:val="003830E6"/>
    <w:rsid w:val="00383198"/>
    <w:rsid w:val="003831D9"/>
    <w:rsid w:val="00383378"/>
    <w:rsid w:val="00383634"/>
    <w:rsid w:val="003836DA"/>
    <w:rsid w:val="0038387E"/>
    <w:rsid w:val="00383974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81"/>
    <w:rsid w:val="00385DE3"/>
    <w:rsid w:val="00386079"/>
    <w:rsid w:val="003862FE"/>
    <w:rsid w:val="0038632E"/>
    <w:rsid w:val="003864C2"/>
    <w:rsid w:val="0038658D"/>
    <w:rsid w:val="003865A5"/>
    <w:rsid w:val="0038663A"/>
    <w:rsid w:val="003866B8"/>
    <w:rsid w:val="00386740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3C"/>
    <w:rsid w:val="00387752"/>
    <w:rsid w:val="00387754"/>
    <w:rsid w:val="0038782A"/>
    <w:rsid w:val="00387E12"/>
    <w:rsid w:val="00387F41"/>
    <w:rsid w:val="00390122"/>
    <w:rsid w:val="003903BF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D4B"/>
    <w:rsid w:val="00392DEB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7CA"/>
    <w:rsid w:val="003939BC"/>
    <w:rsid w:val="00393B74"/>
    <w:rsid w:val="00393DA0"/>
    <w:rsid w:val="00393DE9"/>
    <w:rsid w:val="00393F45"/>
    <w:rsid w:val="00394001"/>
    <w:rsid w:val="0039421A"/>
    <w:rsid w:val="00394354"/>
    <w:rsid w:val="00394519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8EA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38"/>
    <w:rsid w:val="003975A3"/>
    <w:rsid w:val="00397652"/>
    <w:rsid w:val="0039771E"/>
    <w:rsid w:val="0039775B"/>
    <w:rsid w:val="003978B7"/>
    <w:rsid w:val="00397E81"/>
    <w:rsid w:val="00397F4D"/>
    <w:rsid w:val="003A05A0"/>
    <w:rsid w:val="003A06A3"/>
    <w:rsid w:val="003A08AE"/>
    <w:rsid w:val="003A08DB"/>
    <w:rsid w:val="003A0A8D"/>
    <w:rsid w:val="003A0DFD"/>
    <w:rsid w:val="003A1256"/>
    <w:rsid w:val="003A12C2"/>
    <w:rsid w:val="003A149C"/>
    <w:rsid w:val="003A1D01"/>
    <w:rsid w:val="003A1E89"/>
    <w:rsid w:val="003A20C4"/>
    <w:rsid w:val="003A20EF"/>
    <w:rsid w:val="003A2238"/>
    <w:rsid w:val="003A2490"/>
    <w:rsid w:val="003A257D"/>
    <w:rsid w:val="003A26C8"/>
    <w:rsid w:val="003A28CD"/>
    <w:rsid w:val="003A2AAB"/>
    <w:rsid w:val="003A2C81"/>
    <w:rsid w:val="003A2CD2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E8B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A3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2F3"/>
    <w:rsid w:val="003B2381"/>
    <w:rsid w:val="003B2491"/>
    <w:rsid w:val="003B27C9"/>
    <w:rsid w:val="003B27D1"/>
    <w:rsid w:val="003B280C"/>
    <w:rsid w:val="003B2C14"/>
    <w:rsid w:val="003B2C2B"/>
    <w:rsid w:val="003B2D58"/>
    <w:rsid w:val="003B2E8B"/>
    <w:rsid w:val="003B2EBC"/>
    <w:rsid w:val="003B31B6"/>
    <w:rsid w:val="003B32AE"/>
    <w:rsid w:val="003B32C3"/>
    <w:rsid w:val="003B33F7"/>
    <w:rsid w:val="003B3766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76"/>
    <w:rsid w:val="003B5693"/>
    <w:rsid w:val="003B56C9"/>
    <w:rsid w:val="003B5752"/>
    <w:rsid w:val="003B5892"/>
    <w:rsid w:val="003B5AE0"/>
    <w:rsid w:val="003B5B30"/>
    <w:rsid w:val="003B5C81"/>
    <w:rsid w:val="003B5E03"/>
    <w:rsid w:val="003B5EEA"/>
    <w:rsid w:val="003B5F93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8E"/>
    <w:rsid w:val="003C0BF9"/>
    <w:rsid w:val="003C0FDB"/>
    <w:rsid w:val="003C11D8"/>
    <w:rsid w:val="003C11FB"/>
    <w:rsid w:val="003C170E"/>
    <w:rsid w:val="003C1841"/>
    <w:rsid w:val="003C1B17"/>
    <w:rsid w:val="003C1D21"/>
    <w:rsid w:val="003C1D2B"/>
    <w:rsid w:val="003C2181"/>
    <w:rsid w:val="003C2208"/>
    <w:rsid w:val="003C22B0"/>
    <w:rsid w:val="003C22DF"/>
    <w:rsid w:val="003C2341"/>
    <w:rsid w:val="003C23C3"/>
    <w:rsid w:val="003C244E"/>
    <w:rsid w:val="003C2491"/>
    <w:rsid w:val="003C2855"/>
    <w:rsid w:val="003C2953"/>
    <w:rsid w:val="003C29B6"/>
    <w:rsid w:val="003C2A3A"/>
    <w:rsid w:val="003C2A96"/>
    <w:rsid w:val="003C2D7C"/>
    <w:rsid w:val="003C2E16"/>
    <w:rsid w:val="003C2F50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087"/>
    <w:rsid w:val="003C43E8"/>
    <w:rsid w:val="003C4401"/>
    <w:rsid w:val="003C44EA"/>
    <w:rsid w:val="003C47A1"/>
    <w:rsid w:val="003C47F5"/>
    <w:rsid w:val="003C4917"/>
    <w:rsid w:val="003C4A30"/>
    <w:rsid w:val="003C4B38"/>
    <w:rsid w:val="003C4C22"/>
    <w:rsid w:val="003C4C4A"/>
    <w:rsid w:val="003C4DE4"/>
    <w:rsid w:val="003C4EBA"/>
    <w:rsid w:val="003C4EC9"/>
    <w:rsid w:val="003C54D8"/>
    <w:rsid w:val="003C55E3"/>
    <w:rsid w:val="003C5624"/>
    <w:rsid w:val="003C5704"/>
    <w:rsid w:val="003C5773"/>
    <w:rsid w:val="003C58A1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55"/>
    <w:rsid w:val="003C78C1"/>
    <w:rsid w:val="003C7964"/>
    <w:rsid w:val="003C79F0"/>
    <w:rsid w:val="003C79F4"/>
    <w:rsid w:val="003C7A38"/>
    <w:rsid w:val="003C7A8C"/>
    <w:rsid w:val="003C7C89"/>
    <w:rsid w:val="003C7E53"/>
    <w:rsid w:val="003C7EDA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AD4"/>
    <w:rsid w:val="003D0B1E"/>
    <w:rsid w:val="003D0C4F"/>
    <w:rsid w:val="003D0CE9"/>
    <w:rsid w:val="003D0F22"/>
    <w:rsid w:val="003D0F81"/>
    <w:rsid w:val="003D0FC5"/>
    <w:rsid w:val="003D10DD"/>
    <w:rsid w:val="003D1187"/>
    <w:rsid w:val="003D11B7"/>
    <w:rsid w:val="003D124E"/>
    <w:rsid w:val="003D15C8"/>
    <w:rsid w:val="003D15EF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325"/>
    <w:rsid w:val="003D2613"/>
    <w:rsid w:val="003D2909"/>
    <w:rsid w:val="003D2B76"/>
    <w:rsid w:val="003D2C7B"/>
    <w:rsid w:val="003D2DF6"/>
    <w:rsid w:val="003D2FD2"/>
    <w:rsid w:val="003D340B"/>
    <w:rsid w:val="003D3595"/>
    <w:rsid w:val="003D35CC"/>
    <w:rsid w:val="003D35F6"/>
    <w:rsid w:val="003D3691"/>
    <w:rsid w:val="003D36D8"/>
    <w:rsid w:val="003D37CE"/>
    <w:rsid w:val="003D3854"/>
    <w:rsid w:val="003D399E"/>
    <w:rsid w:val="003D3C25"/>
    <w:rsid w:val="003D3C87"/>
    <w:rsid w:val="003D3CBE"/>
    <w:rsid w:val="003D3D8B"/>
    <w:rsid w:val="003D3FF6"/>
    <w:rsid w:val="003D4101"/>
    <w:rsid w:val="003D4109"/>
    <w:rsid w:val="003D4470"/>
    <w:rsid w:val="003D459D"/>
    <w:rsid w:val="003D4DFE"/>
    <w:rsid w:val="003D4F57"/>
    <w:rsid w:val="003D4FF8"/>
    <w:rsid w:val="003D5040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A1E"/>
    <w:rsid w:val="003D5A67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1ED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3C8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4D1"/>
    <w:rsid w:val="003E64E2"/>
    <w:rsid w:val="003E656D"/>
    <w:rsid w:val="003E664C"/>
    <w:rsid w:val="003E666D"/>
    <w:rsid w:val="003E6A41"/>
    <w:rsid w:val="003E6B60"/>
    <w:rsid w:val="003E6B78"/>
    <w:rsid w:val="003E6D30"/>
    <w:rsid w:val="003E701D"/>
    <w:rsid w:val="003E70F9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1E9B"/>
    <w:rsid w:val="003F1F15"/>
    <w:rsid w:val="003F2035"/>
    <w:rsid w:val="003F205A"/>
    <w:rsid w:val="003F2190"/>
    <w:rsid w:val="003F21E3"/>
    <w:rsid w:val="003F235E"/>
    <w:rsid w:val="003F2399"/>
    <w:rsid w:val="003F23A9"/>
    <w:rsid w:val="003F255E"/>
    <w:rsid w:val="003F25C9"/>
    <w:rsid w:val="003F2612"/>
    <w:rsid w:val="003F27D4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12"/>
    <w:rsid w:val="003F33C5"/>
    <w:rsid w:val="003F346B"/>
    <w:rsid w:val="003F349C"/>
    <w:rsid w:val="003F359B"/>
    <w:rsid w:val="003F38F5"/>
    <w:rsid w:val="003F3A12"/>
    <w:rsid w:val="003F3BC9"/>
    <w:rsid w:val="003F3CEB"/>
    <w:rsid w:val="003F3D0F"/>
    <w:rsid w:val="003F3E4B"/>
    <w:rsid w:val="003F41FC"/>
    <w:rsid w:val="003F4249"/>
    <w:rsid w:val="003F4256"/>
    <w:rsid w:val="003F42EA"/>
    <w:rsid w:val="003F4585"/>
    <w:rsid w:val="003F461F"/>
    <w:rsid w:val="003F4738"/>
    <w:rsid w:val="003F47FF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24A"/>
    <w:rsid w:val="003F751D"/>
    <w:rsid w:val="003F76A6"/>
    <w:rsid w:val="003F76E9"/>
    <w:rsid w:val="003F7746"/>
    <w:rsid w:val="003F7A09"/>
    <w:rsid w:val="003F7A16"/>
    <w:rsid w:val="003F7AA5"/>
    <w:rsid w:val="003F7AEF"/>
    <w:rsid w:val="003F7B18"/>
    <w:rsid w:val="003F7C3B"/>
    <w:rsid w:val="003F7D50"/>
    <w:rsid w:val="003F7EFB"/>
    <w:rsid w:val="003F7F82"/>
    <w:rsid w:val="0040001B"/>
    <w:rsid w:val="00400161"/>
    <w:rsid w:val="004001D6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705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3F4E"/>
    <w:rsid w:val="004041A0"/>
    <w:rsid w:val="00404239"/>
    <w:rsid w:val="004042E7"/>
    <w:rsid w:val="0040437F"/>
    <w:rsid w:val="00404394"/>
    <w:rsid w:val="0040458F"/>
    <w:rsid w:val="00404D10"/>
    <w:rsid w:val="00404FC5"/>
    <w:rsid w:val="0040516D"/>
    <w:rsid w:val="004051D7"/>
    <w:rsid w:val="00405298"/>
    <w:rsid w:val="00405865"/>
    <w:rsid w:val="00405931"/>
    <w:rsid w:val="00405953"/>
    <w:rsid w:val="00405A0D"/>
    <w:rsid w:val="00405BCC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A80"/>
    <w:rsid w:val="00407D0B"/>
    <w:rsid w:val="00407E6B"/>
    <w:rsid w:val="00407ED0"/>
    <w:rsid w:val="00407ED1"/>
    <w:rsid w:val="00407FBB"/>
    <w:rsid w:val="00407FDF"/>
    <w:rsid w:val="0041003B"/>
    <w:rsid w:val="00410048"/>
    <w:rsid w:val="00410240"/>
    <w:rsid w:val="00410305"/>
    <w:rsid w:val="0041044E"/>
    <w:rsid w:val="004104F8"/>
    <w:rsid w:val="00410A92"/>
    <w:rsid w:val="00410B77"/>
    <w:rsid w:val="00410DB6"/>
    <w:rsid w:val="004111FA"/>
    <w:rsid w:val="0041167C"/>
    <w:rsid w:val="004118BD"/>
    <w:rsid w:val="00411976"/>
    <w:rsid w:val="00411A34"/>
    <w:rsid w:val="00411A69"/>
    <w:rsid w:val="00411B13"/>
    <w:rsid w:val="00411F86"/>
    <w:rsid w:val="0041227D"/>
    <w:rsid w:val="00412537"/>
    <w:rsid w:val="0041258F"/>
    <w:rsid w:val="004126DC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66D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5FED"/>
    <w:rsid w:val="00416026"/>
    <w:rsid w:val="004160CE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74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5E8"/>
    <w:rsid w:val="00421AEF"/>
    <w:rsid w:val="00421BAB"/>
    <w:rsid w:val="00421C83"/>
    <w:rsid w:val="00421E1A"/>
    <w:rsid w:val="00421E44"/>
    <w:rsid w:val="0042208E"/>
    <w:rsid w:val="0042236C"/>
    <w:rsid w:val="00422380"/>
    <w:rsid w:val="004223D0"/>
    <w:rsid w:val="00422418"/>
    <w:rsid w:val="00422621"/>
    <w:rsid w:val="004226D7"/>
    <w:rsid w:val="004226F5"/>
    <w:rsid w:val="00422901"/>
    <w:rsid w:val="00422E9C"/>
    <w:rsid w:val="00422F79"/>
    <w:rsid w:val="00423058"/>
    <w:rsid w:val="004231A9"/>
    <w:rsid w:val="004231BC"/>
    <w:rsid w:val="004234B5"/>
    <w:rsid w:val="004234F6"/>
    <w:rsid w:val="004237EE"/>
    <w:rsid w:val="004239BA"/>
    <w:rsid w:val="00423A76"/>
    <w:rsid w:val="00423BA3"/>
    <w:rsid w:val="00423C14"/>
    <w:rsid w:val="00423DEB"/>
    <w:rsid w:val="00423FCF"/>
    <w:rsid w:val="004240A1"/>
    <w:rsid w:val="00424602"/>
    <w:rsid w:val="00424667"/>
    <w:rsid w:val="004247A6"/>
    <w:rsid w:val="0042481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057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0A"/>
    <w:rsid w:val="0042739C"/>
    <w:rsid w:val="0042754F"/>
    <w:rsid w:val="004277CC"/>
    <w:rsid w:val="00427882"/>
    <w:rsid w:val="00427A4F"/>
    <w:rsid w:val="00427A9B"/>
    <w:rsid w:val="00427B92"/>
    <w:rsid w:val="00427DC5"/>
    <w:rsid w:val="00427DC6"/>
    <w:rsid w:val="00430476"/>
    <w:rsid w:val="0043049C"/>
    <w:rsid w:val="004305BE"/>
    <w:rsid w:val="0043067C"/>
    <w:rsid w:val="0043089D"/>
    <w:rsid w:val="00430912"/>
    <w:rsid w:val="00430932"/>
    <w:rsid w:val="00430B1B"/>
    <w:rsid w:val="00430B32"/>
    <w:rsid w:val="00430C7A"/>
    <w:rsid w:val="00430CCB"/>
    <w:rsid w:val="00430D48"/>
    <w:rsid w:val="0043110C"/>
    <w:rsid w:val="00431168"/>
    <w:rsid w:val="00431524"/>
    <w:rsid w:val="00431670"/>
    <w:rsid w:val="00431930"/>
    <w:rsid w:val="00431973"/>
    <w:rsid w:val="00431A87"/>
    <w:rsid w:val="00431B66"/>
    <w:rsid w:val="00431C4A"/>
    <w:rsid w:val="00431DB3"/>
    <w:rsid w:val="00431F0E"/>
    <w:rsid w:val="004322DB"/>
    <w:rsid w:val="00432581"/>
    <w:rsid w:val="00432658"/>
    <w:rsid w:val="00432C0A"/>
    <w:rsid w:val="00432C6F"/>
    <w:rsid w:val="00432CC6"/>
    <w:rsid w:val="00432CD0"/>
    <w:rsid w:val="00432DE6"/>
    <w:rsid w:val="00432EC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22"/>
    <w:rsid w:val="00433BB6"/>
    <w:rsid w:val="00433D4B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4FCB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027"/>
    <w:rsid w:val="00436127"/>
    <w:rsid w:val="00436154"/>
    <w:rsid w:val="0043635F"/>
    <w:rsid w:val="00436602"/>
    <w:rsid w:val="00436630"/>
    <w:rsid w:val="00436648"/>
    <w:rsid w:val="00436820"/>
    <w:rsid w:val="00436CD6"/>
    <w:rsid w:val="00436D90"/>
    <w:rsid w:val="00436FC2"/>
    <w:rsid w:val="00437061"/>
    <w:rsid w:val="004371BA"/>
    <w:rsid w:val="004371D3"/>
    <w:rsid w:val="0043720A"/>
    <w:rsid w:val="00437250"/>
    <w:rsid w:val="00437259"/>
    <w:rsid w:val="004372ED"/>
    <w:rsid w:val="00437482"/>
    <w:rsid w:val="0043765C"/>
    <w:rsid w:val="00437875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CB"/>
    <w:rsid w:val="004406E1"/>
    <w:rsid w:val="004408F8"/>
    <w:rsid w:val="00440A74"/>
    <w:rsid w:val="00440AA2"/>
    <w:rsid w:val="00440C5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3B2"/>
    <w:rsid w:val="004424DC"/>
    <w:rsid w:val="004424F5"/>
    <w:rsid w:val="00443320"/>
    <w:rsid w:val="00443562"/>
    <w:rsid w:val="004436D1"/>
    <w:rsid w:val="004438D8"/>
    <w:rsid w:val="004438E6"/>
    <w:rsid w:val="0044392D"/>
    <w:rsid w:val="00443A2B"/>
    <w:rsid w:val="00443CF5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37E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AF4"/>
    <w:rsid w:val="00446BC5"/>
    <w:rsid w:val="00446D4C"/>
    <w:rsid w:val="00446DE5"/>
    <w:rsid w:val="00446E9A"/>
    <w:rsid w:val="00446E9F"/>
    <w:rsid w:val="00446F8A"/>
    <w:rsid w:val="0044708C"/>
    <w:rsid w:val="00447211"/>
    <w:rsid w:val="00447542"/>
    <w:rsid w:val="004475AE"/>
    <w:rsid w:val="00447627"/>
    <w:rsid w:val="00447712"/>
    <w:rsid w:val="00447A52"/>
    <w:rsid w:val="00447AD3"/>
    <w:rsid w:val="00447B5D"/>
    <w:rsid w:val="00447B83"/>
    <w:rsid w:val="00447C6B"/>
    <w:rsid w:val="0045005E"/>
    <w:rsid w:val="0045012E"/>
    <w:rsid w:val="004502FF"/>
    <w:rsid w:val="0045032A"/>
    <w:rsid w:val="004505FB"/>
    <w:rsid w:val="00450669"/>
    <w:rsid w:val="0045088A"/>
    <w:rsid w:val="004508C9"/>
    <w:rsid w:val="00450B8E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9C"/>
    <w:rsid w:val="004522F2"/>
    <w:rsid w:val="004523FA"/>
    <w:rsid w:val="0045266F"/>
    <w:rsid w:val="00452779"/>
    <w:rsid w:val="00452839"/>
    <w:rsid w:val="004529AD"/>
    <w:rsid w:val="004529E4"/>
    <w:rsid w:val="00452AC3"/>
    <w:rsid w:val="00452C94"/>
    <w:rsid w:val="00452E07"/>
    <w:rsid w:val="00452E62"/>
    <w:rsid w:val="00452EDE"/>
    <w:rsid w:val="004530EC"/>
    <w:rsid w:val="004532A5"/>
    <w:rsid w:val="00453478"/>
    <w:rsid w:val="0045350D"/>
    <w:rsid w:val="004535E6"/>
    <w:rsid w:val="0045392F"/>
    <w:rsid w:val="004539A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000"/>
    <w:rsid w:val="004550F7"/>
    <w:rsid w:val="004553AD"/>
    <w:rsid w:val="004559C8"/>
    <w:rsid w:val="00455C98"/>
    <w:rsid w:val="00455DE1"/>
    <w:rsid w:val="00455EBB"/>
    <w:rsid w:val="00456323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2C"/>
    <w:rsid w:val="00457642"/>
    <w:rsid w:val="0045764B"/>
    <w:rsid w:val="004577DC"/>
    <w:rsid w:val="00457A48"/>
    <w:rsid w:val="00457A69"/>
    <w:rsid w:val="00457ABC"/>
    <w:rsid w:val="00457BE1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7FF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BA5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84A"/>
    <w:rsid w:val="00462AC6"/>
    <w:rsid w:val="00462B2C"/>
    <w:rsid w:val="00462B6A"/>
    <w:rsid w:val="00463403"/>
    <w:rsid w:val="004634AE"/>
    <w:rsid w:val="004637DF"/>
    <w:rsid w:val="00463937"/>
    <w:rsid w:val="00463962"/>
    <w:rsid w:val="00463B7B"/>
    <w:rsid w:val="00463C96"/>
    <w:rsid w:val="00463E70"/>
    <w:rsid w:val="00463F38"/>
    <w:rsid w:val="00464075"/>
    <w:rsid w:val="00464232"/>
    <w:rsid w:val="00464376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4CE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074"/>
    <w:rsid w:val="00467292"/>
    <w:rsid w:val="004677B9"/>
    <w:rsid w:val="00467C39"/>
    <w:rsid w:val="00470144"/>
    <w:rsid w:val="0047014C"/>
    <w:rsid w:val="004702B7"/>
    <w:rsid w:val="00470458"/>
    <w:rsid w:val="0047048B"/>
    <w:rsid w:val="00470592"/>
    <w:rsid w:val="00470688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6F7"/>
    <w:rsid w:val="00472814"/>
    <w:rsid w:val="00472943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44"/>
    <w:rsid w:val="004735FA"/>
    <w:rsid w:val="00473941"/>
    <w:rsid w:val="00473D04"/>
    <w:rsid w:val="00473E31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28B"/>
    <w:rsid w:val="0047541C"/>
    <w:rsid w:val="004756F3"/>
    <w:rsid w:val="00475721"/>
    <w:rsid w:val="004757DB"/>
    <w:rsid w:val="00475C1B"/>
    <w:rsid w:val="00475CE8"/>
    <w:rsid w:val="00475D7C"/>
    <w:rsid w:val="00475DD9"/>
    <w:rsid w:val="00475F8A"/>
    <w:rsid w:val="00475FA1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4E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21F"/>
    <w:rsid w:val="0048143F"/>
    <w:rsid w:val="00481470"/>
    <w:rsid w:val="00481572"/>
    <w:rsid w:val="004816A7"/>
    <w:rsid w:val="004818BD"/>
    <w:rsid w:val="00481AD1"/>
    <w:rsid w:val="00481C49"/>
    <w:rsid w:val="00481CFC"/>
    <w:rsid w:val="00481E96"/>
    <w:rsid w:val="00481EA6"/>
    <w:rsid w:val="00481EC6"/>
    <w:rsid w:val="0048219F"/>
    <w:rsid w:val="004821A6"/>
    <w:rsid w:val="004823D0"/>
    <w:rsid w:val="00482458"/>
    <w:rsid w:val="0048253D"/>
    <w:rsid w:val="0048259F"/>
    <w:rsid w:val="004825BF"/>
    <w:rsid w:val="00482878"/>
    <w:rsid w:val="004828C0"/>
    <w:rsid w:val="004829F6"/>
    <w:rsid w:val="00482C1C"/>
    <w:rsid w:val="00482D09"/>
    <w:rsid w:val="00482FC2"/>
    <w:rsid w:val="004830D7"/>
    <w:rsid w:val="0048319E"/>
    <w:rsid w:val="00483519"/>
    <w:rsid w:val="00483555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3F"/>
    <w:rsid w:val="00484F78"/>
    <w:rsid w:val="00484FAF"/>
    <w:rsid w:val="004852A0"/>
    <w:rsid w:val="00485563"/>
    <w:rsid w:val="00485745"/>
    <w:rsid w:val="00485978"/>
    <w:rsid w:val="00485AA9"/>
    <w:rsid w:val="00485B1F"/>
    <w:rsid w:val="00486021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C0F"/>
    <w:rsid w:val="00486FB8"/>
    <w:rsid w:val="00486FBD"/>
    <w:rsid w:val="004873BC"/>
    <w:rsid w:val="00487499"/>
    <w:rsid w:val="004874FB"/>
    <w:rsid w:val="00487523"/>
    <w:rsid w:val="004877A3"/>
    <w:rsid w:val="00487807"/>
    <w:rsid w:val="00487A1D"/>
    <w:rsid w:val="00487B01"/>
    <w:rsid w:val="00487C03"/>
    <w:rsid w:val="00487C8E"/>
    <w:rsid w:val="00487CDF"/>
    <w:rsid w:val="00487F8E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30"/>
    <w:rsid w:val="00490C60"/>
    <w:rsid w:val="00491217"/>
    <w:rsid w:val="0049131C"/>
    <w:rsid w:val="0049136A"/>
    <w:rsid w:val="004913BC"/>
    <w:rsid w:val="00491474"/>
    <w:rsid w:val="004914B6"/>
    <w:rsid w:val="004915F5"/>
    <w:rsid w:val="0049178A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4A"/>
    <w:rsid w:val="00492485"/>
    <w:rsid w:val="00492521"/>
    <w:rsid w:val="004926D2"/>
    <w:rsid w:val="004926DE"/>
    <w:rsid w:val="00492706"/>
    <w:rsid w:val="0049272C"/>
    <w:rsid w:val="0049293C"/>
    <w:rsid w:val="00492A83"/>
    <w:rsid w:val="00492A9B"/>
    <w:rsid w:val="00492B5D"/>
    <w:rsid w:val="00492B6B"/>
    <w:rsid w:val="00492BA0"/>
    <w:rsid w:val="00492C19"/>
    <w:rsid w:val="00492E4B"/>
    <w:rsid w:val="00492EA6"/>
    <w:rsid w:val="00493199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7E3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E33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97F09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8D6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5CB"/>
    <w:rsid w:val="004A3744"/>
    <w:rsid w:val="004A3865"/>
    <w:rsid w:val="004A39AD"/>
    <w:rsid w:val="004A3B74"/>
    <w:rsid w:val="004A3BD0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E9"/>
    <w:rsid w:val="004A60F0"/>
    <w:rsid w:val="004A61FF"/>
    <w:rsid w:val="004A620E"/>
    <w:rsid w:val="004A62F9"/>
    <w:rsid w:val="004A6363"/>
    <w:rsid w:val="004A6443"/>
    <w:rsid w:val="004A6726"/>
    <w:rsid w:val="004A6758"/>
    <w:rsid w:val="004A6978"/>
    <w:rsid w:val="004A6A4D"/>
    <w:rsid w:val="004A6A81"/>
    <w:rsid w:val="004A6AE8"/>
    <w:rsid w:val="004A6AFF"/>
    <w:rsid w:val="004A6BEB"/>
    <w:rsid w:val="004A6DFB"/>
    <w:rsid w:val="004A6F0E"/>
    <w:rsid w:val="004A74BC"/>
    <w:rsid w:val="004A74D2"/>
    <w:rsid w:val="004A7597"/>
    <w:rsid w:val="004A7609"/>
    <w:rsid w:val="004A776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99"/>
    <w:rsid w:val="004B13BD"/>
    <w:rsid w:val="004B15C5"/>
    <w:rsid w:val="004B1699"/>
    <w:rsid w:val="004B16EA"/>
    <w:rsid w:val="004B1A06"/>
    <w:rsid w:val="004B1A21"/>
    <w:rsid w:val="004B1AF8"/>
    <w:rsid w:val="004B1B2E"/>
    <w:rsid w:val="004B1B57"/>
    <w:rsid w:val="004B1C2D"/>
    <w:rsid w:val="004B1CFC"/>
    <w:rsid w:val="004B1DBA"/>
    <w:rsid w:val="004B1F66"/>
    <w:rsid w:val="004B2048"/>
    <w:rsid w:val="004B210C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2FC7"/>
    <w:rsid w:val="004B3054"/>
    <w:rsid w:val="004B319A"/>
    <w:rsid w:val="004B3397"/>
    <w:rsid w:val="004B3453"/>
    <w:rsid w:val="004B3454"/>
    <w:rsid w:val="004B34F0"/>
    <w:rsid w:val="004B3606"/>
    <w:rsid w:val="004B3661"/>
    <w:rsid w:val="004B3715"/>
    <w:rsid w:val="004B37A1"/>
    <w:rsid w:val="004B394E"/>
    <w:rsid w:val="004B39E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7C4"/>
    <w:rsid w:val="004B5838"/>
    <w:rsid w:val="004B5865"/>
    <w:rsid w:val="004B5BCD"/>
    <w:rsid w:val="004B5C20"/>
    <w:rsid w:val="004B5D0F"/>
    <w:rsid w:val="004B5D3E"/>
    <w:rsid w:val="004B5D80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8DB"/>
    <w:rsid w:val="004B79A3"/>
    <w:rsid w:val="004B7AA8"/>
    <w:rsid w:val="004B7BCF"/>
    <w:rsid w:val="004B7D23"/>
    <w:rsid w:val="004B7EAE"/>
    <w:rsid w:val="004B7EE1"/>
    <w:rsid w:val="004C01C6"/>
    <w:rsid w:val="004C0348"/>
    <w:rsid w:val="004C040E"/>
    <w:rsid w:val="004C04A5"/>
    <w:rsid w:val="004C05E7"/>
    <w:rsid w:val="004C0698"/>
    <w:rsid w:val="004C091E"/>
    <w:rsid w:val="004C0AD0"/>
    <w:rsid w:val="004C0AD7"/>
    <w:rsid w:val="004C0B8A"/>
    <w:rsid w:val="004C0BC9"/>
    <w:rsid w:val="004C0C39"/>
    <w:rsid w:val="004C0E82"/>
    <w:rsid w:val="004C133D"/>
    <w:rsid w:val="004C13B8"/>
    <w:rsid w:val="004C1430"/>
    <w:rsid w:val="004C1506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69B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4F5"/>
    <w:rsid w:val="004C4643"/>
    <w:rsid w:val="004C4655"/>
    <w:rsid w:val="004C47A0"/>
    <w:rsid w:val="004C4809"/>
    <w:rsid w:val="004C4920"/>
    <w:rsid w:val="004C49C0"/>
    <w:rsid w:val="004C4BA4"/>
    <w:rsid w:val="004C4BF1"/>
    <w:rsid w:val="004C4BFC"/>
    <w:rsid w:val="004C4C38"/>
    <w:rsid w:val="004C4C84"/>
    <w:rsid w:val="004C4D0F"/>
    <w:rsid w:val="004C4D89"/>
    <w:rsid w:val="004C50DC"/>
    <w:rsid w:val="004C5121"/>
    <w:rsid w:val="004C5278"/>
    <w:rsid w:val="004C55AC"/>
    <w:rsid w:val="004C595C"/>
    <w:rsid w:val="004C59D0"/>
    <w:rsid w:val="004C5B7E"/>
    <w:rsid w:val="004C5BAA"/>
    <w:rsid w:val="004C5D2B"/>
    <w:rsid w:val="004C5D3F"/>
    <w:rsid w:val="004C5FC5"/>
    <w:rsid w:val="004C606A"/>
    <w:rsid w:val="004C6114"/>
    <w:rsid w:val="004C614E"/>
    <w:rsid w:val="004C67A5"/>
    <w:rsid w:val="004C6A1E"/>
    <w:rsid w:val="004C6A5A"/>
    <w:rsid w:val="004C6A6B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732"/>
    <w:rsid w:val="004D0B01"/>
    <w:rsid w:val="004D0EB7"/>
    <w:rsid w:val="004D0F10"/>
    <w:rsid w:val="004D0F75"/>
    <w:rsid w:val="004D0F94"/>
    <w:rsid w:val="004D10BD"/>
    <w:rsid w:val="004D10FE"/>
    <w:rsid w:val="004D13AF"/>
    <w:rsid w:val="004D13C4"/>
    <w:rsid w:val="004D14B4"/>
    <w:rsid w:val="004D1938"/>
    <w:rsid w:val="004D19AE"/>
    <w:rsid w:val="004D19CB"/>
    <w:rsid w:val="004D1F14"/>
    <w:rsid w:val="004D22E1"/>
    <w:rsid w:val="004D2330"/>
    <w:rsid w:val="004D23AC"/>
    <w:rsid w:val="004D258D"/>
    <w:rsid w:val="004D2627"/>
    <w:rsid w:val="004D27F4"/>
    <w:rsid w:val="004D28B9"/>
    <w:rsid w:val="004D2B67"/>
    <w:rsid w:val="004D2C0A"/>
    <w:rsid w:val="004D2E39"/>
    <w:rsid w:val="004D30B2"/>
    <w:rsid w:val="004D3183"/>
    <w:rsid w:val="004D34A0"/>
    <w:rsid w:val="004D3511"/>
    <w:rsid w:val="004D360D"/>
    <w:rsid w:val="004D36F4"/>
    <w:rsid w:val="004D3A45"/>
    <w:rsid w:val="004D3A86"/>
    <w:rsid w:val="004D3ABB"/>
    <w:rsid w:val="004D3AD5"/>
    <w:rsid w:val="004D3B89"/>
    <w:rsid w:val="004D3C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188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E9E"/>
    <w:rsid w:val="004D5F8C"/>
    <w:rsid w:val="004D6037"/>
    <w:rsid w:val="004D63AD"/>
    <w:rsid w:val="004D6502"/>
    <w:rsid w:val="004D6A01"/>
    <w:rsid w:val="004D6A22"/>
    <w:rsid w:val="004D6C45"/>
    <w:rsid w:val="004D6C6D"/>
    <w:rsid w:val="004D6D05"/>
    <w:rsid w:val="004D6E81"/>
    <w:rsid w:val="004D714A"/>
    <w:rsid w:val="004D73D7"/>
    <w:rsid w:val="004D770E"/>
    <w:rsid w:val="004D7919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324"/>
    <w:rsid w:val="004E15A1"/>
    <w:rsid w:val="004E15CE"/>
    <w:rsid w:val="004E170A"/>
    <w:rsid w:val="004E1746"/>
    <w:rsid w:val="004E1785"/>
    <w:rsid w:val="004E19DA"/>
    <w:rsid w:val="004E1A8B"/>
    <w:rsid w:val="004E1B73"/>
    <w:rsid w:val="004E1DEF"/>
    <w:rsid w:val="004E1E3D"/>
    <w:rsid w:val="004E2140"/>
    <w:rsid w:val="004E21A4"/>
    <w:rsid w:val="004E2303"/>
    <w:rsid w:val="004E249A"/>
    <w:rsid w:val="004E2556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DE"/>
    <w:rsid w:val="004E33F3"/>
    <w:rsid w:val="004E349C"/>
    <w:rsid w:val="004E34C0"/>
    <w:rsid w:val="004E3514"/>
    <w:rsid w:val="004E3580"/>
    <w:rsid w:val="004E363A"/>
    <w:rsid w:val="004E36B3"/>
    <w:rsid w:val="004E37F4"/>
    <w:rsid w:val="004E399C"/>
    <w:rsid w:val="004E3A59"/>
    <w:rsid w:val="004E3B80"/>
    <w:rsid w:val="004E3FD5"/>
    <w:rsid w:val="004E4152"/>
    <w:rsid w:val="004E4253"/>
    <w:rsid w:val="004E427D"/>
    <w:rsid w:val="004E4299"/>
    <w:rsid w:val="004E43C2"/>
    <w:rsid w:val="004E440B"/>
    <w:rsid w:val="004E45B6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9C3"/>
    <w:rsid w:val="004F0CC9"/>
    <w:rsid w:val="004F0CF5"/>
    <w:rsid w:val="004F0E4D"/>
    <w:rsid w:val="004F0EA0"/>
    <w:rsid w:val="004F1181"/>
    <w:rsid w:val="004F1294"/>
    <w:rsid w:val="004F12C8"/>
    <w:rsid w:val="004F1491"/>
    <w:rsid w:val="004F1832"/>
    <w:rsid w:val="004F18A4"/>
    <w:rsid w:val="004F190B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78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3F16"/>
    <w:rsid w:val="004F40EC"/>
    <w:rsid w:val="004F4151"/>
    <w:rsid w:val="004F4193"/>
    <w:rsid w:val="004F41A2"/>
    <w:rsid w:val="004F42EF"/>
    <w:rsid w:val="004F43AE"/>
    <w:rsid w:val="004F449C"/>
    <w:rsid w:val="004F44FD"/>
    <w:rsid w:val="004F46FF"/>
    <w:rsid w:val="004F473A"/>
    <w:rsid w:val="004F4855"/>
    <w:rsid w:val="004F49B1"/>
    <w:rsid w:val="004F4A88"/>
    <w:rsid w:val="004F4BBD"/>
    <w:rsid w:val="004F4EAD"/>
    <w:rsid w:val="004F4EC3"/>
    <w:rsid w:val="004F50A2"/>
    <w:rsid w:val="004F5151"/>
    <w:rsid w:val="004F52EB"/>
    <w:rsid w:val="004F5321"/>
    <w:rsid w:val="004F5567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11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162"/>
    <w:rsid w:val="0050230D"/>
    <w:rsid w:val="00502393"/>
    <w:rsid w:val="00502556"/>
    <w:rsid w:val="005025F0"/>
    <w:rsid w:val="00502610"/>
    <w:rsid w:val="00502749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3FB9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5E"/>
    <w:rsid w:val="00506B65"/>
    <w:rsid w:val="00506C1E"/>
    <w:rsid w:val="00506C23"/>
    <w:rsid w:val="00506DC0"/>
    <w:rsid w:val="00506DC5"/>
    <w:rsid w:val="00506FB3"/>
    <w:rsid w:val="00507602"/>
    <w:rsid w:val="005077CF"/>
    <w:rsid w:val="0050796A"/>
    <w:rsid w:val="005079B6"/>
    <w:rsid w:val="00507A02"/>
    <w:rsid w:val="00507B3A"/>
    <w:rsid w:val="00507C57"/>
    <w:rsid w:val="00507D05"/>
    <w:rsid w:val="00507E3D"/>
    <w:rsid w:val="00507FB2"/>
    <w:rsid w:val="005103C9"/>
    <w:rsid w:val="005106DD"/>
    <w:rsid w:val="005106F1"/>
    <w:rsid w:val="005107AE"/>
    <w:rsid w:val="005107C4"/>
    <w:rsid w:val="00510D1A"/>
    <w:rsid w:val="00510E06"/>
    <w:rsid w:val="00510EF6"/>
    <w:rsid w:val="005110C0"/>
    <w:rsid w:val="00511265"/>
    <w:rsid w:val="00511437"/>
    <w:rsid w:val="0051158F"/>
    <w:rsid w:val="005116C4"/>
    <w:rsid w:val="005116DA"/>
    <w:rsid w:val="0051179A"/>
    <w:rsid w:val="0051203D"/>
    <w:rsid w:val="005123FF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4A2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889"/>
    <w:rsid w:val="00515A51"/>
    <w:rsid w:val="00515D52"/>
    <w:rsid w:val="00515D79"/>
    <w:rsid w:val="00515DB3"/>
    <w:rsid w:val="00515E04"/>
    <w:rsid w:val="00515E3A"/>
    <w:rsid w:val="00515EBA"/>
    <w:rsid w:val="00515EFE"/>
    <w:rsid w:val="00515F33"/>
    <w:rsid w:val="00516023"/>
    <w:rsid w:val="00516626"/>
    <w:rsid w:val="00516924"/>
    <w:rsid w:val="00516A0E"/>
    <w:rsid w:val="00516DAB"/>
    <w:rsid w:val="00516EBE"/>
    <w:rsid w:val="005170D0"/>
    <w:rsid w:val="005171A8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AFD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759"/>
    <w:rsid w:val="00522A23"/>
    <w:rsid w:val="00522A70"/>
    <w:rsid w:val="00522D86"/>
    <w:rsid w:val="00522EEE"/>
    <w:rsid w:val="00522F45"/>
    <w:rsid w:val="005230CB"/>
    <w:rsid w:val="00523108"/>
    <w:rsid w:val="0052331D"/>
    <w:rsid w:val="005234DD"/>
    <w:rsid w:val="005236BB"/>
    <w:rsid w:val="0052374A"/>
    <w:rsid w:val="00523BC2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CC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5BB6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57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21"/>
    <w:rsid w:val="00531095"/>
    <w:rsid w:val="005310FC"/>
    <w:rsid w:val="005311AC"/>
    <w:rsid w:val="005311E1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1FDB"/>
    <w:rsid w:val="0053200A"/>
    <w:rsid w:val="005320C1"/>
    <w:rsid w:val="00532169"/>
    <w:rsid w:val="00532188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6B4"/>
    <w:rsid w:val="00533958"/>
    <w:rsid w:val="00534008"/>
    <w:rsid w:val="005340BA"/>
    <w:rsid w:val="00534295"/>
    <w:rsid w:val="00534510"/>
    <w:rsid w:val="005345A6"/>
    <w:rsid w:val="005345B0"/>
    <w:rsid w:val="0053468C"/>
    <w:rsid w:val="005349FB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A35"/>
    <w:rsid w:val="00535B32"/>
    <w:rsid w:val="00535C37"/>
    <w:rsid w:val="00535E1A"/>
    <w:rsid w:val="00535F8D"/>
    <w:rsid w:val="00536063"/>
    <w:rsid w:val="005362A5"/>
    <w:rsid w:val="005363C4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5FE"/>
    <w:rsid w:val="0054088E"/>
    <w:rsid w:val="005408DA"/>
    <w:rsid w:val="005408FE"/>
    <w:rsid w:val="00540A6E"/>
    <w:rsid w:val="00540BC0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3A"/>
    <w:rsid w:val="00541EA3"/>
    <w:rsid w:val="00541ECF"/>
    <w:rsid w:val="00541EDC"/>
    <w:rsid w:val="0054215F"/>
    <w:rsid w:val="005424D1"/>
    <w:rsid w:val="005424EC"/>
    <w:rsid w:val="00542721"/>
    <w:rsid w:val="0054279C"/>
    <w:rsid w:val="00542809"/>
    <w:rsid w:val="0054292D"/>
    <w:rsid w:val="00542A58"/>
    <w:rsid w:val="00542B10"/>
    <w:rsid w:val="00542F49"/>
    <w:rsid w:val="00543316"/>
    <w:rsid w:val="00543494"/>
    <w:rsid w:val="00543582"/>
    <w:rsid w:val="005435C9"/>
    <w:rsid w:val="005437F2"/>
    <w:rsid w:val="00543868"/>
    <w:rsid w:val="00543ECB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BC6"/>
    <w:rsid w:val="00544C06"/>
    <w:rsid w:val="00544CB0"/>
    <w:rsid w:val="00544EB2"/>
    <w:rsid w:val="00545105"/>
    <w:rsid w:val="00545270"/>
    <w:rsid w:val="00545338"/>
    <w:rsid w:val="005453BC"/>
    <w:rsid w:val="00545430"/>
    <w:rsid w:val="00545703"/>
    <w:rsid w:val="005457D2"/>
    <w:rsid w:val="005458C4"/>
    <w:rsid w:val="005458CF"/>
    <w:rsid w:val="005459B2"/>
    <w:rsid w:val="00545AA1"/>
    <w:rsid w:val="00545C6F"/>
    <w:rsid w:val="00545D53"/>
    <w:rsid w:val="00545F37"/>
    <w:rsid w:val="00545FCC"/>
    <w:rsid w:val="005460B0"/>
    <w:rsid w:val="005460EE"/>
    <w:rsid w:val="0054650F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955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1EFB"/>
    <w:rsid w:val="00552267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3FE0"/>
    <w:rsid w:val="0055425A"/>
    <w:rsid w:val="005543D7"/>
    <w:rsid w:val="00554579"/>
    <w:rsid w:val="005545F2"/>
    <w:rsid w:val="0055465F"/>
    <w:rsid w:val="005546CE"/>
    <w:rsid w:val="00554723"/>
    <w:rsid w:val="00554768"/>
    <w:rsid w:val="00554939"/>
    <w:rsid w:val="005549E7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62"/>
    <w:rsid w:val="00556C9D"/>
    <w:rsid w:val="00556D27"/>
    <w:rsid w:val="00556DD8"/>
    <w:rsid w:val="00556E0F"/>
    <w:rsid w:val="00556E12"/>
    <w:rsid w:val="00556F46"/>
    <w:rsid w:val="0055720C"/>
    <w:rsid w:val="005572ED"/>
    <w:rsid w:val="00557301"/>
    <w:rsid w:val="00557A7D"/>
    <w:rsid w:val="00557C8D"/>
    <w:rsid w:val="00557D00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908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98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4AE"/>
    <w:rsid w:val="0056550E"/>
    <w:rsid w:val="00565517"/>
    <w:rsid w:val="005655EE"/>
    <w:rsid w:val="0056560B"/>
    <w:rsid w:val="00565759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A98"/>
    <w:rsid w:val="00566C31"/>
    <w:rsid w:val="00566EE2"/>
    <w:rsid w:val="00566EFB"/>
    <w:rsid w:val="00567099"/>
    <w:rsid w:val="005670EE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38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B39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29BC"/>
    <w:rsid w:val="00572B35"/>
    <w:rsid w:val="00572C79"/>
    <w:rsid w:val="00572D0B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A3"/>
    <w:rsid w:val="00573ECB"/>
    <w:rsid w:val="00573ED0"/>
    <w:rsid w:val="00573FDC"/>
    <w:rsid w:val="0057409C"/>
    <w:rsid w:val="00574157"/>
    <w:rsid w:val="005742BC"/>
    <w:rsid w:val="005742C8"/>
    <w:rsid w:val="0057469D"/>
    <w:rsid w:val="005746FD"/>
    <w:rsid w:val="00574888"/>
    <w:rsid w:val="0057496E"/>
    <w:rsid w:val="00574971"/>
    <w:rsid w:val="00574E83"/>
    <w:rsid w:val="0057513C"/>
    <w:rsid w:val="0057546B"/>
    <w:rsid w:val="00575565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73"/>
    <w:rsid w:val="005766C8"/>
    <w:rsid w:val="005768E5"/>
    <w:rsid w:val="00576B75"/>
    <w:rsid w:val="00576B9D"/>
    <w:rsid w:val="00576C42"/>
    <w:rsid w:val="00576DFD"/>
    <w:rsid w:val="00576E22"/>
    <w:rsid w:val="00576E77"/>
    <w:rsid w:val="00576E9F"/>
    <w:rsid w:val="00576F74"/>
    <w:rsid w:val="005772E2"/>
    <w:rsid w:val="0057734D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746"/>
    <w:rsid w:val="005809B6"/>
    <w:rsid w:val="00580A28"/>
    <w:rsid w:val="00580A89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16"/>
    <w:rsid w:val="005817C9"/>
    <w:rsid w:val="00581970"/>
    <w:rsid w:val="00581A26"/>
    <w:rsid w:val="00581B09"/>
    <w:rsid w:val="00581B1C"/>
    <w:rsid w:val="00581BA9"/>
    <w:rsid w:val="00581C03"/>
    <w:rsid w:val="00581C11"/>
    <w:rsid w:val="00581C61"/>
    <w:rsid w:val="00581ED3"/>
    <w:rsid w:val="00581F34"/>
    <w:rsid w:val="00581F53"/>
    <w:rsid w:val="00581F74"/>
    <w:rsid w:val="005820D7"/>
    <w:rsid w:val="00582121"/>
    <w:rsid w:val="0058237F"/>
    <w:rsid w:val="0058297B"/>
    <w:rsid w:val="005829DD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4CA3"/>
    <w:rsid w:val="00585196"/>
    <w:rsid w:val="0058546F"/>
    <w:rsid w:val="00585635"/>
    <w:rsid w:val="00585677"/>
    <w:rsid w:val="0058568C"/>
    <w:rsid w:val="005857A1"/>
    <w:rsid w:val="005857D2"/>
    <w:rsid w:val="00585939"/>
    <w:rsid w:val="00585A9E"/>
    <w:rsid w:val="00585C0E"/>
    <w:rsid w:val="00585CC2"/>
    <w:rsid w:val="00585D26"/>
    <w:rsid w:val="00585EE6"/>
    <w:rsid w:val="00586122"/>
    <w:rsid w:val="005863A5"/>
    <w:rsid w:val="0058653A"/>
    <w:rsid w:val="00586563"/>
    <w:rsid w:val="005868BD"/>
    <w:rsid w:val="005868FC"/>
    <w:rsid w:val="0058695A"/>
    <w:rsid w:val="00586B12"/>
    <w:rsid w:val="00586D55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18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E00"/>
    <w:rsid w:val="00593FC1"/>
    <w:rsid w:val="00594052"/>
    <w:rsid w:val="00594169"/>
    <w:rsid w:val="00594506"/>
    <w:rsid w:val="0059475C"/>
    <w:rsid w:val="005948D1"/>
    <w:rsid w:val="00594991"/>
    <w:rsid w:val="00594A1E"/>
    <w:rsid w:val="00594BE1"/>
    <w:rsid w:val="00594FD5"/>
    <w:rsid w:val="005952E4"/>
    <w:rsid w:val="00595306"/>
    <w:rsid w:val="005956F3"/>
    <w:rsid w:val="005957A3"/>
    <w:rsid w:val="00595810"/>
    <w:rsid w:val="0059592C"/>
    <w:rsid w:val="00595A8C"/>
    <w:rsid w:val="00595BCF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40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0B7"/>
    <w:rsid w:val="005A1117"/>
    <w:rsid w:val="005A1429"/>
    <w:rsid w:val="005A15CD"/>
    <w:rsid w:val="005A1D01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2"/>
    <w:rsid w:val="005A2D5C"/>
    <w:rsid w:val="005A331C"/>
    <w:rsid w:val="005A3437"/>
    <w:rsid w:val="005A345E"/>
    <w:rsid w:val="005A3516"/>
    <w:rsid w:val="005A3832"/>
    <w:rsid w:val="005A3AB4"/>
    <w:rsid w:val="005A3D55"/>
    <w:rsid w:val="005A4016"/>
    <w:rsid w:val="005A46DA"/>
    <w:rsid w:val="005A4853"/>
    <w:rsid w:val="005A4915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A3B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B66"/>
    <w:rsid w:val="005A7E44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288"/>
    <w:rsid w:val="005B15A9"/>
    <w:rsid w:val="005B15F9"/>
    <w:rsid w:val="005B170A"/>
    <w:rsid w:val="005B177A"/>
    <w:rsid w:val="005B187D"/>
    <w:rsid w:val="005B18A6"/>
    <w:rsid w:val="005B1A31"/>
    <w:rsid w:val="005B1A38"/>
    <w:rsid w:val="005B1A70"/>
    <w:rsid w:val="005B1E0E"/>
    <w:rsid w:val="005B1EF8"/>
    <w:rsid w:val="005B1F70"/>
    <w:rsid w:val="005B1FEC"/>
    <w:rsid w:val="005B226D"/>
    <w:rsid w:val="005B235F"/>
    <w:rsid w:val="005B2388"/>
    <w:rsid w:val="005B23AF"/>
    <w:rsid w:val="005B25D5"/>
    <w:rsid w:val="005B26BD"/>
    <w:rsid w:val="005B2737"/>
    <w:rsid w:val="005B27B9"/>
    <w:rsid w:val="005B2869"/>
    <w:rsid w:val="005B2892"/>
    <w:rsid w:val="005B28B8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B37"/>
    <w:rsid w:val="005B3C7C"/>
    <w:rsid w:val="005B3CE9"/>
    <w:rsid w:val="005B3EE6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3D5"/>
    <w:rsid w:val="005B63F1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CD3"/>
    <w:rsid w:val="005B7D26"/>
    <w:rsid w:val="005B7D65"/>
    <w:rsid w:val="005B7D8D"/>
    <w:rsid w:val="005C019D"/>
    <w:rsid w:val="005C026E"/>
    <w:rsid w:val="005C038B"/>
    <w:rsid w:val="005C03D3"/>
    <w:rsid w:val="005C0440"/>
    <w:rsid w:val="005C0605"/>
    <w:rsid w:val="005C0662"/>
    <w:rsid w:val="005C08C7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587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6ED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29F"/>
    <w:rsid w:val="005C754D"/>
    <w:rsid w:val="005C7645"/>
    <w:rsid w:val="005C7709"/>
    <w:rsid w:val="005C788D"/>
    <w:rsid w:val="005C7891"/>
    <w:rsid w:val="005C797B"/>
    <w:rsid w:val="005C7C99"/>
    <w:rsid w:val="005C7CC3"/>
    <w:rsid w:val="005C7D75"/>
    <w:rsid w:val="005C7EAB"/>
    <w:rsid w:val="005C7EDC"/>
    <w:rsid w:val="005C7EE0"/>
    <w:rsid w:val="005D023B"/>
    <w:rsid w:val="005D02BA"/>
    <w:rsid w:val="005D0409"/>
    <w:rsid w:val="005D0544"/>
    <w:rsid w:val="005D0577"/>
    <w:rsid w:val="005D06A9"/>
    <w:rsid w:val="005D070F"/>
    <w:rsid w:val="005D0898"/>
    <w:rsid w:val="005D0A39"/>
    <w:rsid w:val="005D0B56"/>
    <w:rsid w:val="005D0BF3"/>
    <w:rsid w:val="005D0C02"/>
    <w:rsid w:val="005D0CCC"/>
    <w:rsid w:val="005D0E23"/>
    <w:rsid w:val="005D0F64"/>
    <w:rsid w:val="005D10DA"/>
    <w:rsid w:val="005D11C3"/>
    <w:rsid w:val="005D12E6"/>
    <w:rsid w:val="005D1386"/>
    <w:rsid w:val="005D148D"/>
    <w:rsid w:val="005D149A"/>
    <w:rsid w:val="005D1578"/>
    <w:rsid w:val="005D15EF"/>
    <w:rsid w:val="005D1827"/>
    <w:rsid w:val="005D1898"/>
    <w:rsid w:val="005D1993"/>
    <w:rsid w:val="005D1B06"/>
    <w:rsid w:val="005D1D21"/>
    <w:rsid w:val="005D1D8C"/>
    <w:rsid w:val="005D1FC7"/>
    <w:rsid w:val="005D21FE"/>
    <w:rsid w:val="005D22D2"/>
    <w:rsid w:val="005D23EB"/>
    <w:rsid w:val="005D255E"/>
    <w:rsid w:val="005D261B"/>
    <w:rsid w:val="005D277E"/>
    <w:rsid w:val="005D289A"/>
    <w:rsid w:val="005D2A8B"/>
    <w:rsid w:val="005D2AC0"/>
    <w:rsid w:val="005D2C5F"/>
    <w:rsid w:val="005D2D51"/>
    <w:rsid w:val="005D2EA9"/>
    <w:rsid w:val="005D2F53"/>
    <w:rsid w:val="005D2FFC"/>
    <w:rsid w:val="005D317D"/>
    <w:rsid w:val="005D319B"/>
    <w:rsid w:val="005D35C1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278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CB7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CC0"/>
    <w:rsid w:val="005E1D0D"/>
    <w:rsid w:val="005E1F6B"/>
    <w:rsid w:val="005E1FFE"/>
    <w:rsid w:val="005E210C"/>
    <w:rsid w:val="005E222D"/>
    <w:rsid w:val="005E2436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46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5E"/>
    <w:rsid w:val="005E4EBD"/>
    <w:rsid w:val="005E4EFB"/>
    <w:rsid w:val="005E4F73"/>
    <w:rsid w:val="005E4F9C"/>
    <w:rsid w:val="005E5145"/>
    <w:rsid w:val="005E53D5"/>
    <w:rsid w:val="005E53E4"/>
    <w:rsid w:val="005E5720"/>
    <w:rsid w:val="005E5842"/>
    <w:rsid w:val="005E586B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AFD"/>
    <w:rsid w:val="005E7D84"/>
    <w:rsid w:val="005E7E6A"/>
    <w:rsid w:val="005F0540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69E"/>
    <w:rsid w:val="005F2967"/>
    <w:rsid w:val="005F2B5A"/>
    <w:rsid w:val="005F2F87"/>
    <w:rsid w:val="005F32F1"/>
    <w:rsid w:val="005F330A"/>
    <w:rsid w:val="005F34D4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21"/>
    <w:rsid w:val="005F6084"/>
    <w:rsid w:val="005F6345"/>
    <w:rsid w:val="005F6347"/>
    <w:rsid w:val="005F653B"/>
    <w:rsid w:val="005F6982"/>
    <w:rsid w:val="005F6C73"/>
    <w:rsid w:val="005F6CA5"/>
    <w:rsid w:val="005F6D40"/>
    <w:rsid w:val="005F6DB4"/>
    <w:rsid w:val="005F6E06"/>
    <w:rsid w:val="005F6F30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6"/>
    <w:rsid w:val="005F75FA"/>
    <w:rsid w:val="005F768A"/>
    <w:rsid w:val="005F76F1"/>
    <w:rsid w:val="005F7794"/>
    <w:rsid w:val="005F7860"/>
    <w:rsid w:val="005F7882"/>
    <w:rsid w:val="005F78FB"/>
    <w:rsid w:val="005F7B2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46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4E8"/>
    <w:rsid w:val="0060294A"/>
    <w:rsid w:val="00602AD7"/>
    <w:rsid w:val="00602C34"/>
    <w:rsid w:val="00602E8C"/>
    <w:rsid w:val="00602FD9"/>
    <w:rsid w:val="00603062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4CE"/>
    <w:rsid w:val="00604709"/>
    <w:rsid w:val="0060470A"/>
    <w:rsid w:val="00604841"/>
    <w:rsid w:val="006049BA"/>
    <w:rsid w:val="00604BAB"/>
    <w:rsid w:val="00604BE9"/>
    <w:rsid w:val="00604C5A"/>
    <w:rsid w:val="00604D74"/>
    <w:rsid w:val="00604EDE"/>
    <w:rsid w:val="00605059"/>
    <w:rsid w:val="006050D4"/>
    <w:rsid w:val="006055CB"/>
    <w:rsid w:val="006056CE"/>
    <w:rsid w:val="006056F7"/>
    <w:rsid w:val="00605788"/>
    <w:rsid w:val="00605806"/>
    <w:rsid w:val="00605820"/>
    <w:rsid w:val="00605BEA"/>
    <w:rsid w:val="00605ED8"/>
    <w:rsid w:val="006062F8"/>
    <w:rsid w:val="0060632D"/>
    <w:rsid w:val="0060635E"/>
    <w:rsid w:val="006065F2"/>
    <w:rsid w:val="0060694D"/>
    <w:rsid w:val="0060695C"/>
    <w:rsid w:val="00606A13"/>
    <w:rsid w:val="00606A9E"/>
    <w:rsid w:val="00606B55"/>
    <w:rsid w:val="00606C02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AA0"/>
    <w:rsid w:val="00607B16"/>
    <w:rsid w:val="00607C03"/>
    <w:rsid w:val="00607DD7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925"/>
    <w:rsid w:val="00611A49"/>
    <w:rsid w:val="00611ABE"/>
    <w:rsid w:val="00611AD9"/>
    <w:rsid w:val="00611B27"/>
    <w:rsid w:val="00611B37"/>
    <w:rsid w:val="00611D36"/>
    <w:rsid w:val="00611D57"/>
    <w:rsid w:val="00611DB3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2D45"/>
    <w:rsid w:val="00612FDC"/>
    <w:rsid w:val="00613083"/>
    <w:rsid w:val="00613859"/>
    <w:rsid w:val="00613A35"/>
    <w:rsid w:val="00613BCA"/>
    <w:rsid w:val="00613D75"/>
    <w:rsid w:val="00613E26"/>
    <w:rsid w:val="00614681"/>
    <w:rsid w:val="0061469A"/>
    <w:rsid w:val="006146BC"/>
    <w:rsid w:val="00614B68"/>
    <w:rsid w:val="00614D98"/>
    <w:rsid w:val="00614E17"/>
    <w:rsid w:val="00614F19"/>
    <w:rsid w:val="00614FB0"/>
    <w:rsid w:val="00615038"/>
    <w:rsid w:val="006150F7"/>
    <w:rsid w:val="006151B6"/>
    <w:rsid w:val="00615275"/>
    <w:rsid w:val="00615409"/>
    <w:rsid w:val="0061542E"/>
    <w:rsid w:val="00615458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A2E"/>
    <w:rsid w:val="00616B0D"/>
    <w:rsid w:val="00616C3A"/>
    <w:rsid w:val="00616D1A"/>
    <w:rsid w:val="00616DC7"/>
    <w:rsid w:val="0061716D"/>
    <w:rsid w:val="0061736B"/>
    <w:rsid w:val="006174F9"/>
    <w:rsid w:val="006175AF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54"/>
    <w:rsid w:val="00620CA6"/>
    <w:rsid w:val="00620ECF"/>
    <w:rsid w:val="006211CF"/>
    <w:rsid w:val="00621446"/>
    <w:rsid w:val="00621452"/>
    <w:rsid w:val="0062149A"/>
    <w:rsid w:val="006214CC"/>
    <w:rsid w:val="006215E5"/>
    <w:rsid w:val="006215E8"/>
    <w:rsid w:val="006218DC"/>
    <w:rsid w:val="00621A05"/>
    <w:rsid w:val="00621B64"/>
    <w:rsid w:val="00621FB4"/>
    <w:rsid w:val="006222BB"/>
    <w:rsid w:val="0062240F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820"/>
    <w:rsid w:val="00623931"/>
    <w:rsid w:val="00623AF2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1F7"/>
    <w:rsid w:val="00625257"/>
    <w:rsid w:val="006254C5"/>
    <w:rsid w:val="00625546"/>
    <w:rsid w:val="00625661"/>
    <w:rsid w:val="006256AF"/>
    <w:rsid w:val="006258C5"/>
    <w:rsid w:val="00625AC9"/>
    <w:rsid w:val="00625AD3"/>
    <w:rsid w:val="00625D92"/>
    <w:rsid w:val="00625F5F"/>
    <w:rsid w:val="00625FC2"/>
    <w:rsid w:val="0062636F"/>
    <w:rsid w:val="00626585"/>
    <w:rsid w:val="00626AE6"/>
    <w:rsid w:val="00626B8D"/>
    <w:rsid w:val="00626C17"/>
    <w:rsid w:val="00627976"/>
    <w:rsid w:val="00627D9C"/>
    <w:rsid w:val="00627E65"/>
    <w:rsid w:val="00627EAC"/>
    <w:rsid w:val="00627F77"/>
    <w:rsid w:val="00627FDC"/>
    <w:rsid w:val="00627FFD"/>
    <w:rsid w:val="0063015E"/>
    <w:rsid w:val="006301B7"/>
    <w:rsid w:val="00630493"/>
    <w:rsid w:val="006304A8"/>
    <w:rsid w:val="0063054B"/>
    <w:rsid w:val="006306BE"/>
    <w:rsid w:val="006307E8"/>
    <w:rsid w:val="0063097F"/>
    <w:rsid w:val="006309C4"/>
    <w:rsid w:val="00630AC3"/>
    <w:rsid w:val="00630D8A"/>
    <w:rsid w:val="00630FAB"/>
    <w:rsid w:val="0063101C"/>
    <w:rsid w:val="00631067"/>
    <w:rsid w:val="00631503"/>
    <w:rsid w:val="0063158C"/>
    <w:rsid w:val="006316A0"/>
    <w:rsid w:val="006316BE"/>
    <w:rsid w:val="006317B7"/>
    <w:rsid w:val="0063186C"/>
    <w:rsid w:val="006318EC"/>
    <w:rsid w:val="00631B65"/>
    <w:rsid w:val="00631BD2"/>
    <w:rsid w:val="00631D61"/>
    <w:rsid w:val="00631DAB"/>
    <w:rsid w:val="00631EE9"/>
    <w:rsid w:val="00631F77"/>
    <w:rsid w:val="00631FD2"/>
    <w:rsid w:val="0063207E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ADC"/>
    <w:rsid w:val="00633D6C"/>
    <w:rsid w:val="00633F11"/>
    <w:rsid w:val="00633F37"/>
    <w:rsid w:val="00633FB2"/>
    <w:rsid w:val="00633FF8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9E4"/>
    <w:rsid w:val="00637AB5"/>
    <w:rsid w:val="00637BAB"/>
    <w:rsid w:val="00637CF7"/>
    <w:rsid w:val="00637DCE"/>
    <w:rsid w:val="0064042B"/>
    <w:rsid w:val="00640558"/>
    <w:rsid w:val="00640C62"/>
    <w:rsid w:val="00640E45"/>
    <w:rsid w:val="00640F15"/>
    <w:rsid w:val="00640FB6"/>
    <w:rsid w:val="00641092"/>
    <w:rsid w:val="0064124D"/>
    <w:rsid w:val="006412A6"/>
    <w:rsid w:val="00641354"/>
    <w:rsid w:val="006414AA"/>
    <w:rsid w:val="006416EA"/>
    <w:rsid w:val="00641709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4D9"/>
    <w:rsid w:val="006435E3"/>
    <w:rsid w:val="00643676"/>
    <w:rsid w:val="00643778"/>
    <w:rsid w:val="006438A5"/>
    <w:rsid w:val="006438AE"/>
    <w:rsid w:val="006439E0"/>
    <w:rsid w:val="00643C4E"/>
    <w:rsid w:val="00643CB6"/>
    <w:rsid w:val="00643E75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96D"/>
    <w:rsid w:val="00645AD8"/>
    <w:rsid w:val="00645BF8"/>
    <w:rsid w:val="00646105"/>
    <w:rsid w:val="0064634E"/>
    <w:rsid w:val="00646406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A1"/>
    <w:rsid w:val="00650AD3"/>
    <w:rsid w:val="00650B80"/>
    <w:rsid w:val="00650C39"/>
    <w:rsid w:val="00650D53"/>
    <w:rsid w:val="00650D67"/>
    <w:rsid w:val="00650FFE"/>
    <w:rsid w:val="006510A5"/>
    <w:rsid w:val="006510C3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2DD1"/>
    <w:rsid w:val="00653000"/>
    <w:rsid w:val="00653033"/>
    <w:rsid w:val="0065346E"/>
    <w:rsid w:val="006534CD"/>
    <w:rsid w:val="00653502"/>
    <w:rsid w:val="006535B0"/>
    <w:rsid w:val="006536BF"/>
    <w:rsid w:val="0065376B"/>
    <w:rsid w:val="00653B03"/>
    <w:rsid w:val="00653B73"/>
    <w:rsid w:val="00653D2A"/>
    <w:rsid w:val="00653D55"/>
    <w:rsid w:val="00653D7D"/>
    <w:rsid w:val="00653FEC"/>
    <w:rsid w:val="006541C3"/>
    <w:rsid w:val="00654323"/>
    <w:rsid w:val="00654351"/>
    <w:rsid w:val="006543DA"/>
    <w:rsid w:val="006544CA"/>
    <w:rsid w:val="00654736"/>
    <w:rsid w:val="006548A7"/>
    <w:rsid w:val="00654C0E"/>
    <w:rsid w:val="00654DFC"/>
    <w:rsid w:val="0065502D"/>
    <w:rsid w:val="00655393"/>
    <w:rsid w:val="0065551E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535"/>
    <w:rsid w:val="0065676B"/>
    <w:rsid w:val="0065698A"/>
    <w:rsid w:val="00656A55"/>
    <w:rsid w:val="00656BE6"/>
    <w:rsid w:val="00656E53"/>
    <w:rsid w:val="00656F4F"/>
    <w:rsid w:val="00657138"/>
    <w:rsid w:val="00657180"/>
    <w:rsid w:val="00657343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AE8"/>
    <w:rsid w:val="00660DDA"/>
    <w:rsid w:val="00660F41"/>
    <w:rsid w:val="0066111B"/>
    <w:rsid w:val="0066119C"/>
    <w:rsid w:val="00661396"/>
    <w:rsid w:val="006613BA"/>
    <w:rsid w:val="00661537"/>
    <w:rsid w:val="0066159E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38"/>
    <w:rsid w:val="00662F6D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24F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A1"/>
    <w:rsid w:val="00665DBE"/>
    <w:rsid w:val="00665E27"/>
    <w:rsid w:val="00666173"/>
    <w:rsid w:val="00666177"/>
    <w:rsid w:val="006661AE"/>
    <w:rsid w:val="006661C9"/>
    <w:rsid w:val="00666273"/>
    <w:rsid w:val="0066644A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2A1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836"/>
    <w:rsid w:val="00670C68"/>
    <w:rsid w:val="00670F12"/>
    <w:rsid w:val="006710C8"/>
    <w:rsid w:val="006712FE"/>
    <w:rsid w:val="0067140A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422"/>
    <w:rsid w:val="00673608"/>
    <w:rsid w:val="00673767"/>
    <w:rsid w:val="006737D6"/>
    <w:rsid w:val="00673976"/>
    <w:rsid w:val="00673986"/>
    <w:rsid w:val="00673E42"/>
    <w:rsid w:val="006740BD"/>
    <w:rsid w:val="006742DE"/>
    <w:rsid w:val="00674328"/>
    <w:rsid w:val="0067438F"/>
    <w:rsid w:val="00674408"/>
    <w:rsid w:val="0067441A"/>
    <w:rsid w:val="0067449B"/>
    <w:rsid w:val="0067462F"/>
    <w:rsid w:val="00674674"/>
    <w:rsid w:val="006746BB"/>
    <w:rsid w:val="006747ED"/>
    <w:rsid w:val="00674968"/>
    <w:rsid w:val="0067497C"/>
    <w:rsid w:val="00674A02"/>
    <w:rsid w:val="00674CD8"/>
    <w:rsid w:val="00674E26"/>
    <w:rsid w:val="00674F25"/>
    <w:rsid w:val="0067518D"/>
    <w:rsid w:val="00675299"/>
    <w:rsid w:val="00675401"/>
    <w:rsid w:val="0067548B"/>
    <w:rsid w:val="00675668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20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3F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36A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5F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6038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8C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B3F"/>
    <w:rsid w:val="00690C1F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E"/>
    <w:rsid w:val="00691A71"/>
    <w:rsid w:val="00691C14"/>
    <w:rsid w:val="00691E18"/>
    <w:rsid w:val="00691EC9"/>
    <w:rsid w:val="00691F7F"/>
    <w:rsid w:val="00691F82"/>
    <w:rsid w:val="00691FBE"/>
    <w:rsid w:val="0069208A"/>
    <w:rsid w:val="00692151"/>
    <w:rsid w:val="006924DC"/>
    <w:rsid w:val="006925E8"/>
    <w:rsid w:val="006929F1"/>
    <w:rsid w:val="00692AD1"/>
    <w:rsid w:val="00692D27"/>
    <w:rsid w:val="00692D65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ED"/>
    <w:rsid w:val="00694CFE"/>
    <w:rsid w:val="00694D46"/>
    <w:rsid w:val="00694FAE"/>
    <w:rsid w:val="00695187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310"/>
    <w:rsid w:val="00696547"/>
    <w:rsid w:val="00696559"/>
    <w:rsid w:val="00696734"/>
    <w:rsid w:val="00696832"/>
    <w:rsid w:val="00696877"/>
    <w:rsid w:val="00696A1D"/>
    <w:rsid w:val="00696A1E"/>
    <w:rsid w:val="00696B98"/>
    <w:rsid w:val="00696C27"/>
    <w:rsid w:val="00696C3F"/>
    <w:rsid w:val="00696C88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3BD"/>
    <w:rsid w:val="006A0630"/>
    <w:rsid w:val="006A07F9"/>
    <w:rsid w:val="006A09F0"/>
    <w:rsid w:val="006A0AA9"/>
    <w:rsid w:val="006A0B03"/>
    <w:rsid w:val="006A0C92"/>
    <w:rsid w:val="006A0D75"/>
    <w:rsid w:val="006A0FE9"/>
    <w:rsid w:val="006A102D"/>
    <w:rsid w:val="006A1036"/>
    <w:rsid w:val="006A106C"/>
    <w:rsid w:val="006A1128"/>
    <w:rsid w:val="006A1146"/>
    <w:rsid w:val="006A1224"/>
    <w:rsid w:val="006A12CB"/>
    <w:rsid w:val="006A14AC"/>
    <w:rsid w:val="006A1588"/>
    <w:rsid w:val="006A15B0"/>
    <w:rsid w:val="006A1BCC"/>
    <w:rsid w:val="006A1C12"/>
    <w:rsid w:val="006A1C2C"/>
    <w:rsid w:val="006A1C53"/>
    <w:rsid w:val="006A1F4B"/>
    <w:rsid w:val="006A235B"/>
    <w:rsid w:val="006A2445"/>
    <w:rsid w:val="006A26A9"/>
    <w:rsid w:val="006A26F7"/>
    <w:rsid w:val="006A27B2"/>
    <w:rsid w:val="006A2889"/>
    <w:rsid w:val="006A2AFB"/>
    <w:rsid w:val="006A2E80"/>
    <w:rsid w:val="006A2F3D"/>
    <w:rsid w:val="006A308D"/>
    <w:rsid w:val="006A310C"/>
    <w:rsid w:val="006A324B"/>
    <w:rsid w:val="006A3267"/>
    <w:rsid w:val="006A32B5"/>
    <w:rsid w:val="006A3355"/>
    <w:rsid w:val="006A3547"/>
    <w:rsid w:val="006A354C"/>
    <w:rsid w:val="006A3620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AD"/>
    <w:rsid w:val="006A43BB"/>
    <w:rsid w:val="006A4705"/>
    <w:rsid w:val="006A48CC"/>
    <w:rsid w:val="006A498D"/>
    <w:rsid w:val="006A49A6"/>
    <w:rsid w:val="006A49CB"/>
    <w:rsid w:val="006A4B6A"/>
    <w:rsid w:val="006A4B8C"/>
    <w:rsid w:val="006A4CA0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E95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A7EE2"/>
    <w:rsid w:val="006A7F5A"/>
    <w:rsid w:val="006B01DC"/>
    <w:rsid w:val="006B0252"/>
    <w:rsid w:val="006B048A"/>
    <w:rsid w:val="006B04E4"/>
    <w:rsid w:val="006B0538"/>
    <w:rsid w:val="006B053B"/>
    <w:rsid w:val="006B061A"/>
    <w:rsid w:val="006B062E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4D5"/>
    <w:rsid w:val="006B1521"/>
    <w:rsid w:val="006B1696"/>
    <w:rsid w:val="006B1940"/>
    <w:rsid w:val="006B19CA"/>
    <w:rsid w:val="006B1A82"/>
    <w:rsid w:val="006B1AC0"/>
    <w:rsid w:val="006B1BE7"/>
    <w:rsid w:val="006B1D51"/>
    <w:rsid w:val="006B1DA7"/>
    <w:rsid w:val="006B1DAD"/>
    <w:rsid w:val="006B1DC3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697"/>
    <w:rsid w:val="006B378E"/>
    <w:rsid w:val="006B3939"/>
    <w:rsid w:val="006B3C2B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05A"/>
    <w:rsid w:val="006B5151"/>
    <w:rsid w:val="006B52C2"/>
    <w:rsid w:val="006B53D4"/>
    <w:rsid w:val="006B566A"/>
    <w:rsid w:val="006B5CA4"/>
    <w:rsid w:val="006B5D1C"/>
    <w:rsid w:val="006B5E5C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042"/>
    <w:rsid w:val="006B7736"/>
    <w:rsid w:val="006B773B"/>
    <w:rsid w:val="006B77FC"/>
    <w:rsid w:val="006B78B0"/>
    <w:rsid w:val="006B7ABA"/>
    <w:rsid w:val="006B7AE2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961"/>
    <w:rsid w:val="006C0A20"/>
    <w:rsid w:val="006C0A4A"/>
    <w:rsid w:val="006C0BC3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15F"/>
    <w:rsid w:val="006C32CD"/>
    <w:rsid w:val="006C3528"/>
    <w:rsid w:val="006C36C3"/>
    <w:rsid w:val="006C3721"/>
    <w:rsid w:val="006C382A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4FA9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9C4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C1B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2B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5A"/>
    <w:rsid w:val="006D228A"/>
    <w:rsid w:val="006D2467"/>
    <w:rsid w:val="006D2521"/>
    <w:rsid w:val="006D268E"/>
    <w:rsid w:val="006D271D"/>
    <w:rsid w:val="006D285A"/>
    <w:rsid w:val="006D2C3B"/>
    <w:rsid w:val="006D2CA0"/>
    <w:rsid w:val="006D2E15"/>
    <w:rsid w:val="006D2E39"/>
    <w:rsid w:val="006D2F66"/>
    <w:rsid w:val="006D2FE8"/>
    <w:rsid w:val="006D309B"/>
    <w:rsid w:val="006D30C8"/>
    <w:rsid w:val="006D3182"/>
    <w:rsid w:val="006D318B"/>
    <w:rsid w:val="006D3386"/>
    <w:rsid w:val="006D35E2"/>
    <w:rsid w:val="006D367A"/>
    <w:rsid w:val="006D36F0"/>
    <w:rsid w:val="006D3746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7D5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847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50"/>
    <w:rsid w:val="006E0662"/>
    <w:rsid w:val="006E06C2"/>
    <w:rsid w:val="006E06E3"/>
    <w:rsid w:val="006E094A"/>
    <w:rsid w:val="006E0D2B"/>
    <w:rsid w:val="006E0F04"/>
    <w:rsid w:val="006E10B5"/>
    <w:rsid w:val="006E11EA"/>
    <w:rsid w:val="006E1354"/>
    <w:rsid w:val="006E19A0"/>
    <w:rsid w:val="006E19CF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EFB"/>
    <w:rsid w:val="006E2FD2"/>
    <w:rsid w:val="006E301A"/>
    <w:rsid w:val="006E3106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01"/>
    <w:rsid w:val="006E41AB"/>
    <w:rsid w:val="006E41E9"/>
    <w:rsid w:val="006E4314"/>
    <w:rsid w:val="006E432B"/>
    <w:rsid w:val="006E4347"/>
    <w:rsid w:val="006E43A2"/>
    <w:rsid w:val="006E43E9"/>
    <w:rsid w:val="006E455D"/>
    <w:rsid w:val="006E4805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37"/>
    <w:rsid w:val="006E6287"/>
    <w:rsid w:val="006E649F"/>
    <w:rsid w:val="006E6555"/>
    <w:rsid w:val="006E6726"/>
    <w:rsid w:val="006E69BC"/>
    <w:rsid w:val="006E6A13"/>
    <w:rsid w:val="006E6C20"/>
    <w:rsid w:val="006E6DE8"/>
    <w:rsid w:val="006E6EAD"/>
    <w:rsid w:val="006E713B"/>
    <w:rsid w:val="006E7200"/>
    <w:rsid w:val="006E72E0"/>
    <w:rsid w:val="006E74ED"/>
    <w:rsid w:val="006E7543"/>
    <w:rsid w:val="006E76ED"/>
    <w:rsid w:val="006E780A"/>
    <w:rsid w:val="006E7951"/>
    <w:rsid w:val="006E7956"/>
    <w:rsid w:val="006E79B3"/>
    <w:rsid w:val="006E79CE"/>
    <w:rsid w:val="006E7AD9"/>
    <w:rsid w:val="006E7C59"/>
    <w:rsid w:val="006E7EAF"/>
    <w:rsid w:val="006E7EE6"/>
    <w:rsid w:val="006F02EB"/>
    <w:rsid w:val="006F0314"/>
    <w:rsid w:val="006F0337"/>
    <w:rsid w:val="006F0510"/>
    <w:rsid w:val="006F0628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2FF"/>
    <w:rsid w:val="006F15B3"/>
    <w:rsid w:val="006F1623"/>
    <w:rsid w:val="006F16A6"/>
    <w:rsid w:val="006F17C8"/>
    <w:rsid w:val="006F1B6D"/>
    <w:rsid w:val="006F1C3F"/>
    <w:rsid w:val="006F1C8D"/>
    <w:rsid w:val="006F1D31"/>
    <w:rsid w:val="006F24DD"/>
    <w:rsid w:val="006F26DB"/>
    <w:rsid w:val="006F2867"/>
    <w:rsid w:val="006F2993"/>
    <w:rsid w:val="006F2B50"/>
    <w:rsid w:val="006F2BC6"/>
    <w:rsid w:val="006F2D0A"/>
    <w:rsid w:val="006F2D2E"/>
    <w:rsid w:val="006F2D9A"/>
    <w:rsid w:val="006F2E2C"/>
    <w:rsid w:val="006F2EA0"/>
    <w:rsid w:val="006F308A"/>
    <w:rsid w:val="006F3189"/>
    <w:rsid w:val="006F3517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EB1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84A"/>
    <w:rsid w:val="006F68C3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96E"/>
    <w:rsid w:val="006F7AF3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D99"/>
    <w:rsid w:val="00701E73"/>
    <w:rsid w:val="00701F2A"/>
    <w:rsid w:val="00702077"/>
    <w:rsid w:val="007022ED"/>
    <w:rsid w:val="007023D9"/>
    <w:rsid w:val="007024BD"/>
    <w:rsid w:val="00702920"/>
    <w:rsid w:val="00702BFB"/>
    <w:rsid w:val="00702D09"/>
    <w:rsid w:val="00702E14"/>
    <w:rsid w:val="00702F8D"/>
    <w:rsid w:val="00703176"/>
    <w:rsid w:val="0070318D"/>
    <w:rsid w:val="0070351C"/>
    <w:rsid w:val="007035CE"/>
    <w:rsid w:val="007037D3"/>
    <w:rsid w:val="00703E50"/>
    <w:rsid w:val="0070418C"/>
    <w:rsid w:val="00704632"/>
    <w:rsid w:val="007046FB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05D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76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E45"/>
    <w:rsid w:val="00710F55"/>
    <w:rsid w:val="00711051"/>
    <w:rsid w:val="0071105A"/>
    <w:rsid w:val="007114C2"/>
    <w:rsid w:val="0071150E"/>
    <w:rsid w:val="00711610"/>
    <w:rsid w:val="007117BE"/>
    <w:rsid w:val="00711915"/>
    <w:rsid w:val="00711925"/>
    <w:rsid w:val="00711B22"/>
    <w:rsid w:val="00711CD8"/>
    <w:rsid w:val="00711CE4"/>
    <w:rsid w:val="00711D79"/>
    <w:rsid w:val="00712148"/>
    <w:rsid w:val="00712304"/>
    <w:rsid w:val="00712401"/>
    <w:rsid w:val="00712490"/>
    <w:rsid w:val="007124F6"/>
    <w:rsid w:val="007125DF"/>
    <w:rsid w:val="00712683"/>
    <w:rsid w:val="0071289E"/>
    <w:rsid w:val="00712B00"/>
    <w:rsid w:val="00712C69"/>
    <w:rsid w:val="0071323D"/>
    <w:rsid w:val="00713442"/>
    <w:rsid w:val="0071346B"/>
    <w:rsid w:val="007134C9"/>
    <w:rsid w:val="00713546"/>
    <w:rsid w:val="00713593"/>
    <w:rsid w:val="0071367A"/>
    <w:rsid w:val="007136EA"/>
    <w:rsid w:val="00713721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73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8BB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8E3"/>
    <w:rsid w:val="00717B1A"/>
    <w:rsid w:val="00717C02"/>
    <w:rsid w:val="00717D29"/>
    <w:rsid w:val="00720063"/>
    <w:rsid w:val="007204D6"/>
    <w:rsid w:val="007206B4"/>
    <w:rsid w:val="0072074A"/>
    <w:rsid w:val="0072078A"/>
    <w:rsid w:val="007207CD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890"/>
    <w:rsid w:val="00722E86"/>
    <w:rsid w:val="00723058"/>
    <w:rsid w:val="007232AA"/>
    <w:rsid w:val="00723417"/>
    <w:rsid w:val="007236E6"/>
    <w:rsid w:val="0072377C"/>
    <w:rsid w:val="00723CBA"/>
    <w:rsid w:val="00723DB6"/>
    <w:rsid w:val="00723DE2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8EE"/>
    <w:rsid w:val="00725941"/>
    <w:rsid w:val="00725A71"/>
    <w:rsid w:val="00725AC7"/>
    <w:rsid w:val="00725C72"/>
    <w:rsid w:val="00725DC5"/>
    <w:rsid w:val="00725FB0"/>
    <w:rsid w:val="007260D2"/>
    <w:rsid w:val="007260F6"/>
    <w:rsid w:val="00726161"/>
    <w:rsid w:val="007262D1"/>
    <w:rsid w:val="00726372"/>
    <w:rsid w:val="00726483"/>
    <w:rsid w:val="007264A8"/>
    <w:rsid w:val="007264DC"/>
    <w:rsid w:val="007265C1"/>
    <w:rsid w:val="007265FB"/>
    <w:rsid w:val="007266D7"/>
    <w:rsid w:val="00726D24"/>
    <w:rsid w:val="00726D9B"/>
    <w:rsid w:val="00727154"/>
    <w:rsid w:val="0072752C"/>
    <w:rsid w:val="007275D5"/>
    <w:rsid w:val="007276DE"/>
    <w:rsid w:val="00727778"/>
    <w:rsid w:val="00727920"/>
    <w:rsid w:val="00727C9F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4F"/>
    <w:rsid w:val="007309D2"/>
    <w:rsid w:val="00730CDF"/>
    <w:rsid w:val="00730DBC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A9D"/>
    <w:rsid w:val="00731C44"/>
    <w:rsid w:val="00731D01"/>
    <w:rsid w:val="007321FD"/>
    <w:rsid w:val="00732495"/>
    <w:rsid w:val="0073261D"/>
    <w:rsid w:val="007327BA"/>
    <w:rsid w:val="0073296B"/>
    <w:rsid w:val="00732B17"/>
    <w:rsid w:val="00732C26"/>
    <w:rsid w:val="00732E94"/>
    <w:rsid w:val="007333B7"/>
    <w:rsid w:val="0073364D"/>
    <w:rsid w:val="007338F3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4EB6"/>
    <w:rsid w:val="007350DF"/>
    <w:rsid w:val="007351B6"/>
    <w:rsid w:val="0073538B"/>
    <w:rsid w:val="00735857"/>
    <w:rsid w:val="0073595F"/>
    <w:rsid w:val="00735A14"/>
    <w:rsid w:val="00735B50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5AD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DCA"/>
    <w:rsid w:val="00741E48"/>
    <w:rsid w:val="00741F43"/>
    <w:rsid w:val="0074200B"/>
    <w:rsid w:val="007420F8"/>
    <w:rsid w:val="007422E7"/>
    <w:rsid w:val="00742467"/>
    <w:rsid w:val="00742512"/>
    <w:rsid w:val="00742677"/>
    <w:rsid w:val="00742812"/>
    <w:rsid w:val="0074292D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3EAB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1B1"/>
    <w:rsid w:val="0074521F"/>
    <w:rsid w:val="00745512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4"/>
    <w:rsid w:val="0074630A"/>
    <w:rsid w:val="007464C2"/>
    <w:rsid w:val="007464D1"/>
    <w:rsid w:val="0074659F"/>
    <w:rsid w:val="007469F1"/>
    <w:rsid w:val="00746B92"/>
    <w:rsid w:val="00746CCD"/>
    <w:rsid w:val="00746E53"/>
    <w:rsid w:val="00746EE1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47EF0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3B2"/>
    <w:rsid w:val="00751722"/>
    <w:rsid w:val="0075193F"/>
    <w:rsid w:val="007519AA"/>
    <w:rsid w:val="00751AD0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787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5D"/>
    <w:rsid w:val="007536CC"/>
    <w:rsid w:val="007536EF"/>
    <w:rsid w:val="00753764"/>
    <w:rsid w:val="0075378C"/>
    <w:rsid w:val="00753CD7"/>
    <w:rsid w:val="00753DE9"/>
    <w:rsid w:val="00753EBA"/>
    <w:rsid w:val="007540C4"/>
    <w:rsid w:val="00754194"/>
    <w:rsid w:val="00754462"/>
    <w:rsid w:val="00754560"/>
    <w:rsid w:val="007545A4"/>
    <w:rsid w:val="0075493C"/>
    <w:rsid w:val="00754A7C"/>
    <w:rsid w:val="00754F09"/>
    <w:rsid w:val="00754F3B"/>
    <w:rsid w:val="00755029"/>
    <w:rsid w:val="00755135"/>
    <w:rsid w:val="00755206"/>
    <w:rsid w:val="00755253"/>
    <w:rsid w:val="0075532B"/>
    <w:rsid w:val="007554BF"/>
    <w:rsid w:val="007554E2"/>
    <w:rsid w:val="00755538"/>
    <w:rsid w:val="00755547"/>
    <w:rsid w:val="00755973"/>
    <w:rsid w:val="007559F9"/>
    <w:rsid w:val="00755B91"/>
    <w:rsid w:val="00755D7A"/>
    <w:rsid w:val="00755E3B"/>
    <w:rsid w:val="00756072"/>
    <w:rsid w:val="0075616B"/>
    <w:rsid w:val="00756292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6DA"/>
    <w:rsid w:val="00757739"/>
    <w:rsid w:val="00757A58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75"/>
    <w:rsid w:val="007636E0"/>
    <w:rsid w:val="007636F2"/>
    <w:rsid w:val="007639C8"/>
    <w:rsid w:val="00763CDD"/>
    <w:rsid w:val="00763D90"/>
    <w:rsid w:val="00763E89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3F5"/>
    <w:rsid w:val="007674D7"/>
    <w:rsid w:val="00767511"/>
    <w:rsid w:val="00767599"/>
    <w:rsid w:val="007675A1"/>
    <w:rsid w:val="007676E6"/>
    <w:rsid w:val="00767723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AFA"/>
    <w:rsid w:val="00770B68"/>
    <w:rsid w:val="00770C2F"/>
    <w:rsid w:val="00770C9B"/>
    <w:rsid w:val="00770DAF"/>
    <w:rsid w:val="00771086"/>
    <w:rsid w:val="0077143C"/>
    <w:rsid w:val="007719C2"/>
    <w:rsid w:val="00771C0B"/>
    <w:rsid w:val="00771D9E"/>
    <w:rsid w:val="00771E98"/>
    <w:rsid w:val="007723C5"/>
    <w:rsid w:val="00772437"/>
    <w:rsid w:val="00772618"/>
    <w:rsid w:val="00772A72"/>
    <w:rsid w:val="00772B2C"/>
    <w:rsid w:val="00772B46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E18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103"/>
    <w:rsid w:val="0077527B"/>
    <w:rsid w:val="0077582C"/>
    <w:rsid w:val="00775877"/>
    <w:rsid w:val="00775951"/>
    <w:rsid w:val="00775B1E"/>
    <w:rsid w:val="00775B38"/>
    <w:rsid w:val="00775BA3"/>
    <w:rsid w:val="00775D29"/>
    <w:rsid w:val="00775EF7"/>
    <w:rsid w:val="00775FF6"/>
    <w:rsid w:val="007761D9"/>
    <w:rsid w:val="007762C9"/>
    <w:rsid w:val="007762D8"/>
    <w:rsid w:val="00776347"/>
    <w:rsid w:val="007765A6"/>
    <w:rsid w:val="00776676"/>
    <w:rsid w:val="00776915"/>
    <w:rsid w:val="00776DBD"/>
    <w:rsid w:val="00776E40"/>
    <w:rsid w:val="00776F60"/>
    <w:rsid w:val="00777123"/>
    <w:rsid w:val="0077715B"/>
    <w:rsid w:val="00777401"/>
    <w:rsid w:val="007774C8"/>
    <w:rsid w:val="007775DE"/>
    <w:rsid w:val="007775ED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4E5"/>
    <w:rsid w:val="007816CE"/>
    <w:rsid w:val="00781759"/>
    <w:rsid w:val="0078198A"/>
    <w:rsid w:val="00781AC3"/>
    <w:rsid w:val="00781B0E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78B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D7"/>
    <w:rsid w:val="007849F1"/>
    <w:rsid w:val="00784B36"/>
    <w:rsid w:val="00784C02"/>
    <w:rsid w:val="00784F05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4C2"/>
    <w:rsid w:val="00786505"/>
    <w:rsid w:val="00786777"/>
    <w:rsid w:val="00786936"/>
    <w:rsid w:val="007869C2"/>
    <w:rsid w:val="00786CCD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BC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A1"/>
    <w:rsid w:val="007929D8"/>
    <w:rsid w:val="00792B0B"/>
    <w:rsid w:val="00792E47"/>
    <w:rsid w:val="00792EAD"/>
    <w:rsid w:val="00792F8F"/>
    <w:rsid w:val="00792F91"/>
    <w:rsid w:val="0079300F"/>
    <w:rsid w:val="00793028"/>
    <w:rsid w:val="00793381"/>
    <w:rsid w:val="0079348E"/>
    <w:rsid w:val="00793505"/>
    <w:rsid w:val="00793684"/>
    <w:rsid w:val="007938CE"/>
    <w:rsid w:val="00793ACC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01"/>
    <w:rsid w:val="0079798E"/>
    <w:rsid w:val="007979EA"/>
    <w:rsid w:val="00797B61"/>
    <w:rsid w:val="00797C95"/>
    <w:rsid w:val="00797E7F"/>
    <w:rsid w:val="007A008B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1FF1"/>
    <w:rsid w:val="007A21BD"/>
    <w:rsid w:val="007A221A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2A24"/>
    <w:rsid w:val="007A3092"/>
    <w:rsid w:val="007A3186"/>
    <w:rsid w:val="007A32B3"/>
    <w:rsid w:val="007A3315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122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95B"/>
    <w:rsid w:val="007A4D17"/>
    <w:rsid w:val="007A4D3B"/>
    <w:rsid w:val="007A4D5B"/>
    <w:rsid w:val="007A50BF"/>
    <w:rsid w:val="007A52D5"/>
    <w:rsid w:val="007A5628"/>
    <w:rsid w:val="007A571D"/>
    <w:rsid w:val="007A5842"/>
    <w:rsid w:val="007A5989"/>
    <w:rsid w:val="007A5AF5"/>
    <w:rsid w:val="007A5F07"/>
    <w:rsid w:val="007A61DB"/>
    <w:rsid w:val="007A640C"/>
    <w:rsid w:val="007A6736"/>
    <w:rsid w:val="007A69AA"/>
    <w:rsid w:val="007A6B2F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22"/>
    <w:rsid w:val="007A733D"/>
    <w:rsid w:val="007A746D"/>
    <w:rsid w:val="007A7548"/>
    <w:rsid w:val="007A7575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934"/>
    <w:rsid w:val="007B0A42"/>
    <w:rsid w:val="007B0B0B"/>
    <w:rsid w:val="007B0C76"/>
    <w:rsid w:val="007B0D6C"/>
    <w:rsid w:val="007B0DE0"/>
    <w:rsid w:val="007B0EC1"/>
    <w:rsid w:val="007B139C"/>
    <w:rsid w:val="007B1430"/>
    <w:rsid w:val="007B19C6"/>
    <w:rsid w:val="007B1C1E"/>
    <w:rsid w:val="007B1C43"/>
    <w:rsid w:val="007B1E0B"/>
    <w:rsid w:val="007B1E77"/>
    <w:rsid w:val="007B1EE9"/>
    <w:rsid w:val="007B1F5F"/>
    <w:rsid w:val="007B1FAA"/>
    <w:rsid w:val="007B23E4"/>
    <w:rsid w:val="007B25FE"/>
    <w:rsid w:val="007B2B69"/>
    <w:rsid w:val="007B2C72"/>
    <w:rsid w:val="007B2D8C"/>
    <w:rsid w:val="007B2EB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6A3"/>
    <w:rsid w:val="007B47AC"/>
    <w:rsid w:val="007B4897"/>
    <w:rsid w:val="007B48E1"/>
    <w:rsid w:val="007B4A28"/>
    <w:rsid w:val="007B4DEE"/>
    <w:rsid w:val="007B4E9C"/>
    <w:rsid w:val="007B4EC9"/>
    <w:rsid w:val="007B5066"/>
    <w:rsid w:val="007B5072"/>
    <w:rsid w:val="007B507A"/>
    <w:rsid w:val="007B50E7"/>
    <w:rsid w:val="007B5371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88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12"/>
    <w:rsid w:val="007B7A36"/>
    <w:rsid w:val="007B7A7B"/>
    <w:rsid w:val="007B7B01"/>
    <w:rsid w:val="007B7B6F"/>
    <w:rsid w:val="007B7C9D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1FC8"/>
    <w:rsid w:val="007C213D"/>
    <w:rsid w:val="007C21E2"/>
    <w:rsid w:val="007C23B6"/>
    <w:rsid w:val="007C2515"/>
    <w:rsid w:val="007C277E"/>
    <w:rsid w:val="007C2824"/>
    <w:rsid w:val="007C2A94"/>
    <w:rsid w:val="007C2CAF"/>
    <w:rsid w:val="007C2D90"/>
    <w:rsid w:val="007C2EA6"/>
    <w:rsid w:val="007C2F83"/>
    <w:rsid w:val="007C3114"/>
    <w:rsid w:val="007C328C"/>
    <w:rsid w:val="007C33E4"/>
    <w:rsid w:val="007C34F9"/>
    <w:rsid w:val="007C353E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20"/>
    <w:rsid w:val="007C5A98"/>
    <w:rsid w:val="007C5ADA"/>
    <w:rsid w:val="007C5C8F"/>
    <w:rsid w:val="007C5CE0"/>
    <w:rsid w:val="007C5D42"/>
    <w:rsid w:val="007C5DD0"/>
    <w:rsid w:val="007C5DD3"/>
    <w:rsid w:val="007C5F00"/>
    <w:rsid w:val="007C61A1"/>
    <w:rsid w:val="007C640C"/>
    <w:rsid w:val="007C6603"/>
    <w:rsid w:val="007C6837"/>
    <w:rsid w:val="007C6A08"/>
    <w:rsid w:val="007C6B87"/>
    <w:rsid w:val="007C6BB5"/>
    <w:rsid w:val="007C6C1E"/>
    <w:rsid w:val="007C6C5F"/>
    <w:rsid w:val="007C6D24"/>
    <w:rsid w:val="007C6F92"/>
    <w:rsid w:val="007C704D"/>
    <w:rsid w:val="007C7106"/>
    <w:rsid w:val="007C7116"/>
    <w:rsid w:val="007C728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74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84F"/>
    <w:rsid w:val="007D3B28"/>
    <w:rsid w:val="007D3BEB"/>
    <w:rsid w:val="007D3BF9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5F9C"/>
    <w:rsid w:val="007D619A"/>
    <w:rsid w:val="007D61EF"/>
    <w:rsid w:val="007D6225"/>
    <w:rsid w:val="007D625E"/>
    <w:rsid w:val="007D6332"/>
    <w:rsid w:val="007D64E5"/>
    <w:rsid w:val="007D66C3"/>
    <w:rsid w:val="007D680E"/>
    <w:rsid w:val="007D68C2"/>
    <w:rsid w:val="007D6A5F"/>
    <w:rsid w:val="007D6C0B"/>
    <w:rsid w:val="007D6D4A"/>
    <w:rsid w:val="007D6DEB"/>
    <w:rsid w:val="007D7081"/>
    <w:rsid w:val="007D715E"/>
    <w:rsid w:val="007D7176"/>
    <w:rsid w:val="007D7262"/>
    <w:rsid w:val="007D73B6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24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77D"/>
    <w:rsid w:val="007E1979"/>
    <w:rsid w:val="007E1A2D"/>
    <w:rsid w:val="007E1D67"/>
    <w:rsid w:val="007E1E75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D5B"/>
    <w:rsid w:val="007E2ECE"/>
    <w:rsid w:val="007E2FCC"/>
    <w:rsid w:val="007E30B6"/>
    <w:rsid w:val="007E316F"/>
    <w:rsid w:val="007E329F"/>
    <w:rsid w:val="007E3682"/>
    <w:rsid w:val="007E3753"/>
    <w:rsid w:val="007E3AE8"/>
    <w:rsid w:val="007E3C3A"/>
    <w:rsid w:val="007E3E76"/>
    <w:rsid w:val="007E3E93"/>
    <w:rsid w:val="007E4061"/>
    <w:rsid w:val="007E44A2"/>
    <w:rsid w:val="007E4549"/>
    <w:rsid w:val="007E45B3"/>
    <w:rsid w:val="007E45E6"/>
    <w:rsid w:val="007E45E9"/>
    <w:rsid w:val="007E4786"/>
    <w:rsid w:val="007E4928"/>
    <w:rsid w:val="007E49D6"/>
    <w:rsid w:val="007E49E6"/>
    <w:rsid w:val="007E4A38"/>
    <w:rsid w:val="007E4A58"/>
    <w:rsid w:val="007E4AE0"/>
    <w:rsid w:val="007E4B8E"/>
    <w:rsid w:val="007E4D39"/>
    <w:rsid w:val="007E4DA6"/>
    <w:rsid w:val="007E4FA4"/>
    <w:rsid w:val="007E5029"/>
    <w:rsid w:val="007E5094"/>
    <w:rsid w:val="007E5164"/>
    <w:rsid w:val="007E51CF"/>
    <w:rsid w:val="007E5291"/>
    <w:rsid w:val="007E534B"/>
    <w:rsid w:val="007E5359"/>
    <w:rsid w:val="007E5587"/>
    <w:rsid w:val="007E55E3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6EF2"/>
    <w:rsid w:val="007E71E9"/>
    <w:rsid w:val="007E7316"/>
    <w:rsid w:val="007E732D"/>
    <w:rsid w:val="007E77C1"/>
    <w:rsid w:val="007E7881"/>
    <w:rsid w:val="007E7909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C7F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540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17"/>
    <w:rsid w:val="007F53D3"/>
    <w:rsid w:val="007F590C"/>
    <w:rsid w:val="007F5A87"/>
    <w:rsid w:val="007F5D89"/>
    <w:rsid w:val="007F5E36"/>
    <w:rsid w:val="007F5E5B"/>
    <w:rsid w:val="007F5F7A"/>
    <w:rsid w:val="007F60AF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6FE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9C0"/>
    <w:rsid w:val="00800A00"/>
    <w:rsid w:val="00800C56"/>
    <w:rsid w:val="00800D28"/>
    <w:rsid w:val="00800DC1"/>
    <w:rsid w:val="00800EF5"/>
    <w:rsid w:val="00800F7D"/>
    <w:rsid w:val="0080109F"/>
    <w:rsid w:val="008010AD"/>
    <w:rsid w:val="008013E9"/>
    <w:rsid w:val="008016E3"/>
    <w:rsid w:val="00801759"/>
    <w:rsid w:val="008018E8"/>
    <w:rsid w:val="00801950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2F64"/>
    <w:rsid w:val="00803057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793"/>
    <w:rsid w:val="0080583E"/>
    <w:rsid w:val="00805995"/>
    <w:rsid w:val="00805AD9"/>
    <w:rsid w:val="00805C92"/>
    <w:rsid w:val="00805E4F"/>
    <w:rsid w:val="00805F9E"/>
    <w:rsid w:val="008063AA"/>
    <w:rsid w:val="008063F6"/>
    <w:rsid w:val="008065E6"/>
    <w:rsid w:val="00806770"/>
    <w:rsid w:val="008068AE"/>
    <w:rsid w:val="00806A19"/>
    <w:rsid w:val="00806E84"/>
    <w:rsid w:val="00806EB3"/>
    <w:rsid w:val="00806F07"/>
    <w:rsid w:val="00806F88"/>
    <w:rsid w:val="00807243"/>
    <w:rsid w:val="00807246"/>
    <w:rsid w:val="008072B1"/>
    <w:rsid w:val="008074B7"/>
    <w:rsid w:val="00807665"/>
    <w:rsid w:val="00807668"/>
    <w:rsid w:val="00807680"/>
    <w:rsid w:val="008078BD"/>
    <w:rsid w:val="00807A59"/>
    <w:rsid w:val="00807A61"/>
    <w:rsid w:val="00807B23"/>
    <w:rsid w:val="00807E8A"/>
    <w:rsid w:val="00807F74"/>
    <w:rsid w:val="00807FAB"/>
    <w:rsid w:val="00810087"/>
    <w:rsid w:val="00810146"/>
    <w:rsid w:val="0081023A"/>
    <w:rsid w:val="008102C9"/>
    <w:rsid w:val="00810344"/>
    <w:rsid w:val="00810642"/>
    <w:rsid w:val="0081066C"/>
    <w:rsid w:val="008106EE"/>
    <w:rsid w:val="008107F6"/>
    <w:rsid w:val="00810848"/>
    <w:rsid w:val="00810AC0"/>
    <w:rsid w:val="00810B1F"/>
    <w:rsid w:val="00810E87"/>
    <w:rsid w:val="00810EEF"/>
    <w:rsid w:val="00810F09"/>
    <w:rsid w:val="00810F8E"/>
    <w:rsid w:val="00810F9B"/>
    <w:rsid w:val="0081101B"/>
    <w:rsid w:val="00811118"/>
    <w:rsid w:val="00811158"/>
    <w:rsid w:val="00811309"/>
    <w:rsid w:val="00811316"/>
    <w:rsid w:val="0081136B"/>
    <w:rsid w:val="00811378"/>
    <w:rsid w:val="00811735"/>
    <w:rsid w:val="00811894"/>
    <w:rsid w:val="008119C8"/>
    <w:rsid w:val="00811B48"/>
    <w:rsid w:val="00811C27"/>
    <w:rsid w:val="00811CAF"/>
    <w:rsid w:val="00811CC8"/>
    <w:rsid w:val="00811D0D"/>
    <w:rsid w:val="00811EE9"/>
    <w:rsid w:val="008120E5"/>
    <w:rsid w:val="00812102"/>
    <w:rsid w:val="0081212C"/>
    <w:rsid w:val="008121AB"/>
    <w:rsid w:val="008122C6"/>
    <w:rsid w:val="008122DE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620"/>
    <w:rsid w:val="0081372D"/>
    <w:rsid w:val="008137D2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7F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C63"/>
    <w:rsid w:val="00822D05"/>
    <w:rsid w:val="00822DA8"/>
    <w:rsid w:val="00822DBD"/>
    <w:rsid w:val="00822E13"/>
    <w:rsid w:val="00822EAE"/>
    <w:rsid w:val="00823116"/>
    <w:rsid w:val="0082324F"/>
    <w:rsid w:val="008232B3"/>
    <w:rsid w:val="008233A9"/>
    <w:rsid w:val="0082341D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4FDD"/>
    <w:rsid w:val="00824FFE"/>
    <w:rsid w:val="00825118"/>
    <w:rsid w:val="008252D7"/>
    <w:rsid w:val="0082569E"/>
    <w:rsid w:val="008259EF"/>
    <w:rsid w:val="00825AEC"/>
    <w:rsid w:val="00825BA4"/>
    <w:rsid w:val="00825CD7"/>
    <w:rsid w:val="00825D77"/>
    <w:rsid w:val="00825DD0"/>
    <w:rsid w:val="00825E22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27CE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29F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5C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D4"/>
    <w:rsid w:val="00836AF1"/>
    <w:rsid w:val="00836B0E"/>
    <w:rsid w:val="00836BD5"/>
    <w:rsid w:val="00836D10"/>
    <w:rsid w:val="00836DE2"/>
    <w:rsid w:val="00836E55"/>
    <w:rsid w:val="00836EAB"/>
    <w:rsid w:val="008370B0"/>
    <w:rsid w:val="00837233"/>
    <w:rsid w:val="008375F0"/>
    <w:rsid w:val="00837621"/>
    <w:rsid w:val="00837B8F"/>
    <w:rsid w:val="00837D6E"/>
    <w:rsid w:val="00837DC7"/>
    <w:rsid w:val="00837DFC"/>
    <w:rsid w:val="008401EA"/>
    <w:rsid w:val="0084033A"/>
    <w:rsid w:val="008404BE"/>
    <w:rsid w:val="008404E6"/>
    <w:rsid w:val="008405BD"/>
    <w:rsid w:val="008405CC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1FA"/>
    <w:rsid w:val="0084325E"/>
    <w:rsid w:val="00843360"/>
    <w:rsid w:val="0084352E"/>
    <w:rsid w:val="0084374F"/>
    <w:rsid w:val="00843AE3"/>
    <w:rsid w:val="00843D3B"/>
    <w:rsid w:val="00843E71"/>
    <w:rsid w:val="00843E75"/>
    <w:rsid w:val="00843E96"/>
    <w:rsid w:val="00843F68"/>
    <w:rsid w:val="008440CD"/>
    <w:rsid w:val="00844258"/>
    <w:rsid w:val="00844420"/>
    <w:rsid w:val="008445C0"/>
    <w:rsid w:val="008446E1"/>
    <w:rsid w:val="0084488D"/>
    <w:rsid w:val="00844927"/>
    <w:rsid w:val="00844B60"/>
    <w:rsid w:val="00844C94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C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69"/>
    <w:rsid w:val="00847690"/>
    <w:rsid w:val="008477DA"/>
    <w:rsid w:val="008478BE"/>
    <w:rsid w:val="0084799B"/>
    <w:rsid w:val="00847AE2"/>
    <w:rsid w:val="00847B91"/>
    <w:rsid w:val="00847EF6"/>
    <w:rsid w:val="00847FCC"/>
    <w:rsid w:val="00850016"/>
    <w:rsid w:val="00850126"/>
    <w:rsid w:val="00850293"/>
    <w:rsid w:val="00850604"/>
    <w:rsid w:val="0085063F"/>
    <w:rsid w:val="00850710"/>
    <w:rsid w:val="00850A15"/>
    <w:rsid w:val="00850AE7"/>
    <w:rsid w:val="00850B46"/>
    <w:rsid w:val="00850C48"/>
    <w:rsid w:val="00850DC2"/>
    <w:rsid w:val="00850E28"/>
    <w:rsid w:val="00850EF2"/>
    <w:rsid w:val="00850F0C"/>
    <w:rsid w:val="0085106E"/>
    <w:rsid w:val="00851208"/>
    <w:rsid w:val="00851465"/>
    <w:rsid w:val="00851477"/>
    <w:rsid w:val="00851A24"/>
    <w:rsid w:val="00851BC2"/>
    <w:rsid w:val="00851E4E"/>
    <w:rsid w:val="00852221"/>
    <w:rsid w:val="00852310"/>
    <w:rsid w:val="00852496"/>
    <w:rsid w:val="0085259C"/>
    <w:rsid w:val="0085269D"/>
    <w:rsid w:val="00852912"/>
    <w:rsid w:val="00852A44"/>
    <w:rsid w:val="00852B57"/>
    <w:rsid w:val="00852D93"/>
    <w:rsid w:val="00852F27"/>
    <w:rsid w:val="008530E4"/>
    <w:rsid w:val="0085334A"/>
    <w:rsid w:val="008533C3"/>
    <w:rsid w:val="00853413"/>
    <w:rsid w:val="008534F9"/>
    <w:rsid w:val="00853533"/>
    <w:rsid w:val="008535A8"/>
    <w:rsid w:val="00853704"/>
    <w:rsid w:val="0085375C"/>
    <w:rsid w:val="008538E6"/>
    <w:rsid w:val="00853934"/>
    <w:rsid w:val="00853A53"/>
    <w:rsid w:val="00853C09"/>
    <w:rsid w:val="00853D03"/>
    <w:rsid w:val="00853EE5"/>
    <w:rsid w:val="00853F8F"/>
    <w:rsid w:val="008542FF"/>
    <w:rsid w:val="008543AD"/>
    <w:rsid w:val="0085442F"/>
    <w:rsid w:val="008545F2"/>
    <w:rsid w:val="00854699"/>
    <w:rsid w:val="008548C3"/>
    <w:rsid w:val="0085493E"/>
    <w:rsid w:val="00854A88"/>
    <w:rsid w:val="00854CCE"/>
    <w:rsid w:val="008550EB"/>
    <w:rsid w:val="00855263"/>
    <w:rsid w:val="008552E5"/>
    <w:rsid w:val="008552FF"/>
    <w:rsid w:val="00855589"/>
    <w:rsid w:val="00855648"/>
    <w:rsid w:val="00855706"/>
    <w:rsid w:val="00855804"/>
    <w:rsid w:val="008558E8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2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1FBC"/>
    <w:rsid w:val="00862165"/>
    <w:rsid w:val="00862226"/>
    <w:rsid w:val="008624D8"/>
    <w:rsid w:val="00862552"/>
    <w:rsid w:val="0086259D"/>
    <w:rsid w:val="008625A2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74B"/>
    <w:rsid w:val="00863938"/>
    <w:rsid w:val="00863ACB"/>
    <w:rsid w:val="00863AFF"/>
    <w:rsid w:val="00863C3C"/>
    <w:rsid w:val="00863EB3"/>
    <w:rsid w:val="00863FD3"/>
    <w:rsid w:val="00864193"/>
    <w:rsid w:val="008644DE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B80"/>
    <w:rsid w:val="00865C00"/>
    <w:rsid w:val="00865C28"/>
    <w:rsid w:val="00865E04"/>
    <w:rsid w:val="00866040"/>
    <w:rsid w:val="008661C1"/>
    <w:rsid w:val="008661F4"/>
    <w:rsid w:val="00866438"/>
    <w:rsid w:val="008665E7"/>
    <w:rsid w:val="008667A6"/>
    <w:rsid w:val="008667E4"/>
    <w:rsid w:val="00866AD1"/>
    <w:rsid w:val="00866DA2"/>
    <w:rsid w:val="00866DD6"/>
    <w:rsid w:val="00866F00"/>
    <w:rsid w:val="00866F3F"/>
    <w:rsid w:val="0086725D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34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A5"/>
    <w:rsid w:val="008712C2"/>
    <w:rsid w:val="00871393"/>
    <w:rsid w:val="008714EF"/>
    <w:rsid w:val="0087167A"/>
    <w:rsid w:val="00871B4D"/>
    <w:rsid w:val="00871B80"/>
    <w:rsid w:val="00871BF0"/>
    <w:rsid w:val="00871C7E"/>
    <w:rsid w:val="00871E00"/>
    <w:rsid w:val="00871E37"/>
    <w:rsid w:val="00871E78"/>
    <w:rsid w:val="008720EE"/>
    <w:rsid w:val="0087227E"/>
    <w:rsid w:val="00872938"/>
    <w:rsid w:val="00872C07"/>
    <w:rsid w:val="00872C69"/>
    <w:rsid w:val="00872CF2"/>
    <w:rsid w:val="00872D87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23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0C"/>
    <w:rsid w:val="00874B85"/>
    <w:rsid w:val="00874BBF"/>
    <w:rsid w:val="00874C3D"/>
    <w:rsid w:val="00874C64"/>
    <w:rsid w:val="00874C68"/>
    <w:rsid w:val="00874DCC"/>
    <w:rsid w:val="00874E0D"/>
    <w:rsid w:val="00874F99"/>
    <w:rsid w:val="00874FA6"/>
    <w:rsid w:val="00874FB9"/>
    <w:rsid w:val="008750AF"/>
    <w:rsid w:val="008755EA"/>
    <w:rsid w:val="00875607"/>
    <w:rsid w:val="00875866"/>
    <w:rsid w:val="00875ACD"/>
    <w:rsid w:val="00875C74"/>
    <w:rsid w:val="00875E7C"/>
    <w:rsid w:val="00875E86"/>
    <w:rsid w:val="00875F6A"/>
    <w:rsid w:val="008763B4"/>
    <w:rsid w:val="008766DA"/>
    <w:rsid w:val="008769F5"/>
    <w:rsid w:val="00876D7D"/>
    <w:rsid w:val="0087725F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69"/>
    <w:rsid w:val="008806BC"/>
    <w:rsid w:val="0088075F"/>
    <w:rsid w:val="0088083F"/>
    <w:rsid w:val="00880849"/>
    <w:rsid w:val="00880AA7"/>
    <w:rsid w:val="00880C95"/>
    <w:rsid w:val="00880D64"/>
    <w:rsid w:val="00880D77"/>
    <w:rsid w:val="00880DA2"/>
    <w:rsid w:val="00880E62"/>
    <w:rsid w:val="0088100C"/>
    <w:rsid w:val="00881186"/>
    <w:rsid w:val="0088125D"/>
    <w:rsid w:val="008812C0"/>
    <w:rsid w:val="00881326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0CE"/>
    <w:rsid w:val="00884177"/>
    <w:rsid w:val="00884215"/>
    <w:rsid w:val="00884B69"/>
    <w:rsid w:val="00884BB6"/>
    <w:rsid w:val="00884CB4"/>
    <w:rsid w:val="00884D28"/>
    <w:rsid w:val="00884D49"/>
    <w:rsid w:val="00884D6F"/>
    <w:rsid w:val="00884ED9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67"/>
    <w:rsid w:val="00885E93"/>
    <w:rsid w:val="00885F72"/>
    <w:rsid w:val="0088608A"/>
    <w:rsid w:val="00886462"/>
    <w:rsid w:val="00886495"/>
    <w:rsid w:val="008866CA"/>
    <w:rsid w:val="00886760"/>
    <w:rsid w:val="0088697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CD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BDE"/>
    <w:rsid w:val="00890EEF"/>
    <w:rsid w:val="00891038"/>
    <w:rsid w:val="00891107"/>
    <w:rsid w:val="00891279"/>
    <w:rsid w:val="008912CD"/>
    <w:rsid w:val="00891354"/>
    <w:rsid w:val="0089136A"/>
    <w:rsid w:val="0089149C"/>
    <w:rsid w:val="008914C8"/>
    <w:rsid w:val="008914E6"/>
    <w:rsid w:val="0089158E"/>
    <w:rsid w:val="008917F6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2DD6"/>
    <w:rsid w:val="00893123"/>
    <w:rsid w:val="008932E4"/>
    <w:rsid w:val="0089371B"/>
    <w:rsid w:val="00893906"/>
    <w:rsid w:val="008939BD"/>
    <w:rsid w:val="00893AA1"/>
    <w:rsid w:val="00893AC7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A5F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82A"/>
    <w:rsid w:val="008968F1"/>
    <w:rsid w:val="00896972"/>
    <w:rsid w:val="00896A15"/>
    <w:rsid w:val="00896C19"/>
    <w:rsid w:val="00896C8D"/>
    <w:rsid w:val="00896CCC"/>
    <w:rsid w:val="00896D5C"/>
    <w:rsid w:val="00896DEB"/>
    <w:rsid w:val="00896E98"/>
    <w:rsid w:val="00897151"/>
    <w:rsid w:val="00897208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069"/>
    <w:rsid w:val="008A112E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34"/>
    <w:rsid w:val="008A20A7"/>
    <w:rsid w:val="008A2359"/>
    <w:rsid w:val="008A26CD"/>
    <w:rsid w:val="008A2981"/>
    <w:rsid w:val="008A2A5D"/>
    <w:rsid w:val="008A2A60"/>
    <w:rsid w:val="008A2B22"/>
    <w:rsid w:val="008A2EA1"/>
    <w:rsid w:val="008A303F"/>
    <w:rsid w:val="008A317A"/>
    <w:rsid w:val="008A322B"/>
    <w:rsid w:val="008A323A"/>
    <w:rsid w:val="008A334F"/>
    <w:rsid w:val="008A342C"/>
    <w:rsid w:val="008A3659"/>
    <w:rsid w:val="008A38C6"/>
    <w:rsid w:val="008A38EA"/>
    <w:rsid w:val="008A3CCD"/>
    <w:rsid w:val="008A3D1F"/>
    <w:rsid w:val="008A3E31"/>
    <w:rsid w:val="008A4053"/>
    <w:rsid w:val="008A406A"/>
    <w:rsid w:val="008A4125"/>
    <w:rsid w:val="008A424A"/>
    <w:rsid w:val="008A4365"/>
    <w:rsid w:val="008A44EC"/>
    <w:rsid w:val="008A4770"/>
    <w:rsid w:val="008A495C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701"/>
    <w:rsid w:val="008A69F5"/>
    <w:rsid w:val="008A6B04"/>
    <w:rsid w:val="008A6B77"/>
    <w:rsid w:val="008A6DE5"/>
    <w:rsid w:val="008A70A6"/>
    <w:rsid w:val="008A7384"/>
    <w:rsid w:val="008A755F"/>
    <w:rsid w:val="008A773C"/>
    <w:rsid w:val="008A7781"/>
    <w:rsid w:val="008A77DD"/>
    <w:rsid w:val="008A78D2"/>
    <w:rsid w:val="008A793A"/>
    <w:rsid w:val="008A7A1C"/>
    <w:rsid w:val="008A7A8F"/>
    <w:rsid w:val="008A7A94"/>
    <w:rsid w:val="008A7AD0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CC2"/>
    <w:rsid w:val="008B1DE8"/>
    <w:rsid w:val="008B2189"/>
    <w:rsid w:val="008B222A"/>
    <w:rsid w:val="008B2267"/>
    <w:rsid w:val="008B24A7"/>
    <w:rsid w:val="008B2550"/>
    <w:rsid w:val="008B264D"/>
    <w:rsid w:val="008B269E"/>
    <w:rsid w:val="008B2766"/>
    <w:rsid w:val="008B29F1"/>
    <w:rsid w:val="008B2AFB"/>
    <w:rsid w:val="008B2C34"/>
    <w:rsid w:val="008B2D5F"/>
    <w:rsid w:val="008B2F84"/>
    <w:rsid w:val="008B2FDA"/>
    <w:rsid w:val="008B3269"/>
    <w:rsid w:val="008B35F4"/>
    <w:rsid w:val="008B3612"/>
    <w:rsid w:val="008B3616"/>
    <w:rsid w:val="008B38EE"/>
    <w:rsid w:val="008B396B"/>
    <w:rsid w:val="008B3A68"/>
    <w:rsid w:val="008B3B01"/>
    <w:rsid w:val="008B3C1F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53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D7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E0F"/>
    <w:rsid w:val="008C0F82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1F9D"/>
    <w:rsid w:val="008C21CD"/>
    <w:rsid w:val="008C2341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2F8A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6FEF"/>
    <w:rsid w:val="008C7053"/>
    <w:rsid w:val="008C70FD"/>
    <w:rsid w:val="008C73D1"/>
    <w:rsid w:val="008C7408"/>
    <w:rsid w:val="008C7611"/>
    <w:rsid w:val="008C76AF"/>
    <w:rsid w:val="008C77D1"/>
    <w:rsid w:val="008C7826"/>
    <w:rsid w:val="008C7BA4"/>
    <w:rsid w:val="008C7F55"/>
    <w:rsid w:val="008C7FEF"/>
    <w:rsid w:val="008D01DE"/>
    <w:rsid w:val="008D0488"/>
    <w:rsid w:val="008D0B3D"/>
    <w:rsid w:val="008D0D85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59"/>
    <w:rsid w:val="008D2168"/>
    <w:rsid w:val="008D22C7"/>
    <w:rsid w:val="008D265B"/>
    <w:rsid w:val="008D2804"/>
    <w:rsid w:val="008D291B"/>
    <w:rsid w:val="008D2C5A"/>
    <w:rsid w:val="008D2D09"/>
    <w:rsid w:val="008D2F4F"/>
    <w:rsid w:val="008D30FF"/>
    <w:rsid w:val="008D3554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6E7"/>
    <w:rsid w:val="008D59BE"/>
    <w:rsid w:val="008D5B9B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01"/>
    <w:rsid w:val="008D7CE9"/>
    <w:rsid w:val="008D7E22"/>
    <w:rsid w:val="008E0116"/>
    <w:rsid w:val="008E01D0"/>
    <w:rsid w:val="008E02CD"/>
    <w:rsid w:val="008E0705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61"/>
    <w:rsid w:val="008E19C3"/>
    <w:rsid w:val="008E1C18"/>
    <w:rsid w:val="008E1C5D"/>
    <w:rsid w:val="008E1CC6"/>
    <w:rsid w:val="008E215B"/>
    <w:rsid w:val="008E223A"/>
    <w:rsid w:val="008E23F8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A65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BCE"/>
    <w:rsid w:val="008F2CC6"/>
    <w:rsid w:val="008F2E02"/>
    <w:rsid w:val="008F2E7F"/>
    <w:rsid w:val="008F2EB6"/>
    <w:rsid w:val="008F2ECC"/>
    <w:rsid w:val="008F309E"/>
    <w:rsid w:val="008F311A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66B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5ED7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028"/>
    <w:rsid w:val="008F749A"/>
    <w:rsid w:val="008F752F"/>
    <w:rsid w:val="008F7571"/>
    <w:rsid w:val="008F7813"/>
    <w:rsid w:val="008F7897"/>
    <w:rsid w:val="008F7A48"/>
    <w:rsid w:val="008F7CC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113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17F"/>
    <w:rsid w:val="00902259"/>
    <w:rsid w:val="00902268"/>
    <w:rsid w:val="009023D5"/>
    <w:rsid w:val="009025CA"/>
    <w:rsid w:val="0090287F"/>
    <w:rsid w:val="00902D0C"/>
    <w:rsid w:val="00902F1C"/>
    <w:rsid w:val="0090303B"/>
    <w:rsid w:val="00903060"/>
    <w:rsid w:val="00903130"/>
    <w:rsid w:val="00903240"/>
    <w:rsid w:val="009034D1"/>
    <w:rsid w:val="00903665"/>
    <w:rsid w:val="009036C4"/>
    <w:rsid w:val="00903700"/>
    <w:rsid w:val="00903BF2"/>
    <w:rsid w:val="00903F6A"/>
    <w:rsid w:val="00904316"/>
    <w:rsid w:val="00904369"/>
    <w:rsid w:val="009045CF"/>
    <w:rsid w:val="009047E6"/>
    <w:rsid w:val="00904938"/>
    <w:rsid w:val="009049F0"/>
    <w:rsid w:val="00904AA5"/>
    <w:rsid w:val="00904B36"/>
    <w:rsid w:val="00904B73"/>
    <w:rsid w:val="00904C9B"/>
    <w:rsid w:val="00904D8D"/>
    <w:rsid w:val="009050A5"/>
    <w:rsid w:val="009050DA"/>
    <w:rsid w:val="009053BC"/>
    <w:rsid w:val="009057DD"/>
    <w:rsid w:val="00905951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B68"/>
    <w:rsid w:val="00907EDA"/>
    <w:rsid w:val="00907FCE"/>
    <w:rsid w:val="0091001B"/>
    <w:rsid w:val="009102CC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83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9F2"/>
    <w:rsid w:val="009149FB"/>
    <w:rsid w:val="00914B09"/>
    <w:rsid w:val="00914C38"/>
    <w:rsid w:val="00914D0F"/>
    <w:rsid w:val="00914D74"/>
    <w:rsid w:val="00914E22"/>
    <w:rsid w:val="00914EC9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40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321"/>
    <w:rsid w:val="0091736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4B1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43F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53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54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0AF"/>
    <w:rsid w:val="0092426B"/>
    <w:rsid w:val="00924316"/>
    <w:rsid w:val="0092437A"/>
    <w:rsid w:val="00924447"/>
    <w:rsid w:val="0092449E"/>
    <w:rsid w:val="009244FB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5EA1"/>
    <w:rsid w:val="00926033"/>
    <w:rsid w:val="00926416"/>
    <w:rsid w:val="00926AA7"/>
    <w:rsid w:val="00926BC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618"/>
    <w:rsid w:val="00927809"/>
    <w:rsid w:val="009279CB"/>
    <w:rsid w:val="00927A52"/>
    <w:rsid w:val="00927BC8"/>
    <w:rsid w:val="00927D15"/>
    <w:rsid w:val="00927F8B"/>
    <w:rsid w:val="00930271"/>
    <w:rsid w:val="00930621"/>
    <w:rsid w:val="00930657"/>
    <w:rsid w:val="0093084E"/>
    <w:rsid w:val="00930A07"/>
    <w:rsid w:val="00930A60"/>
    <w:rsid w:val="00930B26"/>
    <w:rsid w:val="00930C55"/>
    <w:rsid w:val="00930D27"/>
    <w:rsid w:val="00930D99"/>
    <w:rsid w:val="00930DF1"/>
    <w:rsid w:val="00930E25"/>
    <w:rsid w:val="00930FB2"/>
    <w:rsid w:val="00931001"/>
    <w:rsid w:val="009310AA"/>
    <w:rsid w:val="00931994"/>
    <w:rsid w:val="00931E4C"/>
    <w:rsid w:val="00932028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50F"/>
    <w:rsid w:val="00933640"/>
    <w:rsid w:val="00933768"/>
    <w:rsid w:val="009337C2"/>
    <w:rsid w:val="00933B47"/>
    <w:rsid w:val="00933BFB"/>
    <w:rsid w:val="00933DA6"/>
    <w:rsid w:val="00934054"/>
    <w:rsid w:val="0093412F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0A0"/>
    <w:rsid w:val="0093539D"/>
    <w:rsid w:val="00935446"/>
    <w:rsid w:val="009354C6"/>
    <w:rsid w:val="009355F5"/>
    <w:rsid w:val="009358C7"/>
    <w:rsid w:val="00935915"/>
    <w:rsid w:val="00935BAC"/>
    <w:rsid w:val="00935E93"/>
    <w:rsid w:val="00935FA7"/>
    <w:rsid w:val="00935FD8"/>
    <w:rsid w:val="0093602B"/>
    <w:rsid w:val="00936327"/>
    <w:rsid w:val="009363F2"/>
    <w:rsid w:val="009363F9"/>
    <w:rsid w:val="00936444"/>
    <w:rsid w:val="00936596"/>
    <w:rsid w:val="009365EC"/>
    <w:rsid w:val="00936683"/>
    <w:rsid w:val="009368D3"/>
    <w:rsid w:val="00936B78"/>
    <w:rsid w:val="00936C94"/>
    <w:rsid w:val="00936E0E"/>
    <w:rsid w:val="00936F62"/>
    <w:rsid w:val="009376DD"/>
    <w:rsid w:val="0093796A"/>
    <w:rsid w:val="009379C3"/>
    <w:rsid w:val="00937A56"/>
    <w:rsid w:val="00937B14"/>
    <w:rsid w:val="00937B9A"/>
    <w:rsid w:val="00937BCD"/>
    <w:rsid w:val="00937C0C"/>
    <w:rsid w:val="00937CAE"/>
    <w:rsid w:val="00937CF8"/>
    <w:rsid w:val="00937D3E"/>
    <w:rsid w:val="0094007F"/>
    <w:rsid w:val="0094011D"/>
    <w:rsid w:val="009403B5"/>
    <w:rsid w:val="0094048D"/>
    <w:rsid w:val="00940529"/>
    <w:rsid w:val="0094058B"/>
    <w:rsid w:val="009408B5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00"/>
    <w:rsid w:val="0094200D"/>
    <w:rsid w:val="009420BC"/>
    <w:rsid w:val="00942545"/>
    <w:rsid w:val="009425B7"/>
    <w:rsid w:val="00942A04"/>
    <w:rsid w:val="00942A29"/>
    <w:rsid w:val="00942A7F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01"/>
    <w:rsid w:val="009434DF"/>
    <w:rsid w:val="009434FF"/>
    <w:rsid w:val="00943549"/>
    <w:rsid w:val="0094355F"/>
    <w:rsid w:val="0094362F"/>
    <w:rsid w:val="0094368E"/>
    <w:rsid w:val="00943AF1"/>
    <w:rsid w:val="00943E3B"/>
    <w:rsid w:val="00943F3B"/>
    <w:rsid w:val="00944245"/>
    <w:rsid w:val="0094433B"/>
    <w:rsid w:val="009443C0"/>
    <w:rsid w:val="009445C8"/>
    <w:rsid w:val="009446C9"/>
    <w:rsid w:val="009448B4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08"/>
    <w:rsid w:val="00946585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8CD"/>
    <w:rsid w:val="00951C20"/>
    <w:rsid w:val="00951CE8"/>
    <w:rsid w:val="00951D34"/>
    <w:rsid w:val="00951E8C"/>
    <w:rsid w:val="00952274"/>
    <w:rsid w:val="00952545"/>
    <w:rsid w:val="0095255A"/>
    <w:rsid w:val="009525B4"/>
    <w:rsid w:val="00952901"/>
    <w:rsid w:val="00952D3D"/>
    <w:rsid w:val="00952DE7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4CC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2FF"/>
    <w:rsid w:val="009553E9"/>
    <w:rsid w:val="00955748"/>
    <w:rsid w:val="00955852"/>
    <w:rsid w:val="00955898"/>
    <w:rsid w:val="009559A8"/>
    <w:rsid w:val="00955A9F"/>
    <w:rsid w:val="00955B5A"/>
    <w:rsid w:val="00955D61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A9B"/>
    <w:rsid w:val="00956B15"/>
    <w:rsid w:val="00956CF9"/>
    <w:rsid w:val="00957015"/>
    <w:rsid w:val="00957294"/>
    <w:rsid w:val="00957486"/>
    <w:rsid w:val="00957515"/>
    <w:rsid w:val="0095770A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0B"/>
    <w:rsid w:val="009613D8"/>
    <w:rsid w:val="00961516"/>
    <w:rsid w:val="009616DD"/>
    <w:rsid w:val="00961875"/>
    <w:rsid w:val="009618A7"/>
    <w:rsid w:val="009618F6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172"/>
    <w:rsid w:val="00963371"/>
    <w:rsid w:val="009633F2"/>
    <w:rsid w:val="0096346B"/>
    <w:rsid w:val="00963667"/>
    <w:rsid w:val="00963717"/>
    <w:rsid w:val="0096379E"/>
    <w:rsid w:val="00963929"/>
    <w:rsid w:val="009639E0"/>
    <w:rsid w:val="00963C10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4F55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5C99"/>
    <w:rsid w:val="009661F0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1FE5"/>
    <w:rsid w:val="009720F3"/>
    <w:rsid w:val="009721D9"/>
    <w:rsid w:val="00972298"/>
    <w:rsid w:val="00972656"/>
    <w:rsid w:val="0097266B"/>
    <w:rsid w:val="009729D2"/>
    <w:rsid w:val="00972C03"/>
    <w:rsid w:val="00972CEC"/>
    <w:rsid w:val="00972D3B"/>
    <w:rsid w:val="00972EA7"/>
    <w:rsid w:val="0097304E"/>
    <w:rsid w:val="0097316B"/>
    <w:rsid w:val="00973182"/>
    <w:rsid w:val="00973240"/>
    <w:rsid w:val="009733B7"/>
    <w:rsid w:val="00973438"/>
    <w:rsid w:val="00973464"/>
    <w:rsid w:val="009736FF"/>
    <w:rsid w:val="00973B1C"/>
    <w:rsid w:val="00973B5F"/>
    <w:rsid w:val="00973CE0"/>
    <w:rsid w:val="00973EFC"/>
    <w:rsid w:val="00973F10"/>
    <w:rsid w:val="00973F62"/>
    <w:rsid w:val="00974177"/>
    <w:rsid w:val="009741FA"/>
    <w:rsid w:val="009743D6"/>
    <w:rsid w:val="009745C3"/>
    <w:rsid w:val="009745F2"/>
    <w:rsid w:val="00974648"/>
    <w:rsid w:val="009747C8"/>
    <w:rsid w:val="0097493C"/>
    <w:rsid w:val="00974A68"/>
    <w:rsid w:val="00974B13"/>
    <w:rsid w:val="00974CDE"/>
    <w:rsid w:val="00974E2F"/>
    <w:rsid w:val="00974F10"/>
    <w:rsid w:val="00975043"/>
    <w:rsid w:val="009750A5"/>
    <w:rsid w:val="00975310"/>
    <w:rsid w:val="00975395"/>
    <w:rsid w:val="009753AB"/>
    <w:rsid w:val="009754F4"/>
    <w:rsid w:val="0097564F"/>
    <w:rsid w:val="00975965"/>
    <w:rsid w:val="00975995"/>
    <w:rsid w:val="00975B86"/>
    <w:rsid w:val="00975C37"/>
    <w:rsid w:val="00975F8E"/>
    <w:rsid w:val="0097606D"/>
    <w:rsid w:val="009762FC"/>
    <w:rsid w:val="00976365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02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4EE"/>
    <w:rsid w:val="009816DE"/>
    <w:rsid w:val="009817AD"/>
    <w:rsid w:val="009817D6"/>
    <w:rsid w:val="00981841"/>
    <w:rsid w:val="00981B25"/>
    <w:rsid w:val="00981E76"/>
    <w:rsid w:val="009820F5"/>
    <w:rsid w:val="00982121"/>
    <w:rsid w:val="009821F5"/>
    <w:rsid w:val="0098221B"/>
    <w:rsid w:val="00982384"/>
    <w:rsid w:val="00982956"/>
    <w:rsid w:val="00982962"/>
    <w:rsid w:val="009829D9"/>
    <w:rsid w:val="009829E0"/>
    <w:rsid w:val="00982B6D"/>
    <w:rsid w:val="00982D2D"/>
    <w:rsid w:val="00982EB2"/>
    <w:rsid w:val="00982F0B"/>
    <w:rsid w:val="0098333C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0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019"/>
    <w:rsid w:val="009851A8"/>
    <w:rsid w:val="0098536A"/>
    <w:rsid w:val="009855EB"/>
    <w:rsid w:val="00985707"/>
    <w:rsid w:val="00985818"/>
    <w:rsid w:val="009858CE"/>
    <w:rsid w:val="00985C99"/>
    <w:rsid w:val="00985D99"/>
    <w:rsid w:val="00986279"/>
    <w:rsid w:val="009863B4"/>
    <w:rsid w:val="0098653B"/>
    <w:rsid w:val="00986681"/>
    <w:rsid w:val="00986733"/>
    <w:rsid w:val="009868BB"/>
    <w:rsid w:val="00986BE2"/>
    <w:rsid w:val="00986C7F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2B"/>
    <w:rsid w:val="00990199"/>
    <w:rsid w:val="009901F5"/>
    <w:rsid w:val="00990229"/>
    <w:rsid w:val="00990669"/>
    <w:rsid w:val="0099098F"/>
    <w:rsid w:val="009909CC"/>
    <w:rsid w:val="00990B59"/>
    <w:rsid w:val="00990CF9"/>
    <w:rsid w:val="00991252"/>
    <w:rsid w:val="00991296"/>
    <w:rsid w:val="009912AE"/>
    <w:rsid w:val="009912B4"/>
    <w:rsid w:val="00991303"/>
    <w:rsid w:val="00991688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1DB"/>
    <w:rsid w:val="00994218"/>
    <w:rsid w:val="00994350"/>
    <w:rsid w:val="009943EA"/>
    <w:rsid w:val="00994412"/>
    <w:rsid w:val="009944DF"/>
    <w:rsid w:val="009946A1"/>
    <w:rsid w:val="00994770"/>
    <w:rsid w:val="009947C9"/>
    <w:rsid w:val="00994A53"/>
    <w:rsid w:val="00994A58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08B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293"/>
    <w:rsid w:val="009A0577"/>
    <w:rsid w:val="009A0733"/>
    <w:rsid w:val="009A07FD"/>
    <w:rsid w:val="009A0913"/>
    <w:rsid w:val="009A09EE"/>
    <w:rsid w:val="009A0ADA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1CF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35E"/>
    <w:rsid w:val="009A35E9"/>
    <w:rsid w:val="009A3657"/>
    <w:rsid w:val="009A37D7"/>
    <w:rsid w:val="009A39E4"/>
    <w:rsid w:val="009A39FE"/>
    <w:rsid w:val="009A3B0A"/>
    <w:rsid w:val="009A3BC9"/>
    <w:rsid w:val="009A3E51"/>
    <w:rsid w:val="009A3FD0"/>
    <w:rsid w:val="009A4005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9A7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6F34"/>
    <w:rsid w:val="009A7633"/>
    <w:rsid w:val="009A7642"/>
    <w:rsid w:val="009A7656"/>
    <w:rsid w:val="009A76DF"/>
    <w:rsid w:val="009A7901"/>
    <w:rsid w:val="009A798B"/>
    <w:rsid w:val="009A7DC2"/>
    <w:rsid w:val="009B00D6"/>
    <w:rsid w:val="009B016C"/>
    <w:rsid w:val="009B0352"/>
    <w:rsid w:val="009B03C9"/>
    <w:rsid w:val="009B052F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1D8"/>
    <w:rsid w:val="009B144A"/>
    <w:rsid w:val="009B151C"/>
    <w:rsid w:val="009B16C7"/>
    <w:rsid w:val="009B17AE"/>
    <w:rsid w:val="009B1AF0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181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4F89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DB0"/>
    <w:rsid w:val="009C1FB2"/>
    <w:rsid w:val="009C201A"/>
    <w:rsid w:val="009C213A"/>
    <w:rsid w:val="009C2469"/>
    <w:rsid w:val="009C27E3"/>
    <w:rsid w:val="009C2940"/>
    <w:rsid w:val="009C2B58"/>
    <w:rsid w:val="009C2BCB"/>
    <w:rsid w:val="009C2D27"/>
    <w:rsid w:val="009C2E22"/>
    <w:rsid w:val="009C2F29"/>
    <w:rsid w:val="009C2F99"/>
    <w:rsid w:val="009C2FCB"/>
    <w:rsid w:val="009C3221"/>
    <w:rsid w:val="009C3224"/>
    <w:rsid w:val="009C3309"/>
    <w:rsid w:val="009C337E"/>
    <w:rsid w:val="009C3387"/>
    <w:rsid w:val="009C34F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C4"/>
    <w:rsid w:val="009C4BE7"/>
    <w:rsid w:val="009C4C82"/>
    <w:rsid w:val="009C4DB6"/>
    <w:rsid w:val="009C4DC1"/>
    <w:rsid w:val="009C5127"/>
    <w:rsid w:val="009C51A5"/>
    <w:rsid w:val="009C51AD"/>
    <w:rsid w:val="009C5393"/>
    <w:rsid w:val="009C55E5"/>
    <w:rsid w:val="009C5628"/>
    <w:rsid w:val="009C5647"/>
    <w:rsid w:val="009C580A"/>
    <w:rsid w:val="009C5C3C"/>
    <w:rsid w:val="009C5D11"/>
    <w:rsid w:val="009C5D23"/>
    <w:rsid w:val="009C5E51"/>
    <w:rsid w:val="009C6164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3BA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B80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629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075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1E7"/>
    <w:rsid w:val="009D7616"/>
    <w:rsid w:val="009D76BC"/>
    <w:rsid w:val="009D7709"/>
    <w:rsid w:val="009D773E"/>
    <w:rsid w:val="009D7912"/>
    <w:rsid w:val="009D7B9B"/>
    <w:rsid w:val="009D7C5C"/>
    <w:rsid w:val="009D7D6C"/>
    <w:rsid w:val="009D7E48"/>
    <w:rsid w:val="009D7FFA"/>
    <w:rsid w:val="009E0113"/>
    <w:rsid w:val="009E0144"/>
    <w:rsid w:val="009E0287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90C"/>
    <w:rsid w:val="009E1A99"/>
    <w:rsid w:val="009E1ACE"/>
    <w:rsid w:val="009E1D83"/>
    <w:rsid w:val="009E2235"/>
    <w:rsid w:val="009E2362"/>
    <w:rsid w:val="009E256D"/>
    <w:rsid w:val="009E27D8"/>
    <w:rsid w:val="009E2826"/>
    <w:rsid w:val="009E28B1"/>
    <w:rsid w:val="009E28F7"/>
    <w:rsid w:val="009E2BE1"/>
    <w:rsid w:val="009E2C92"/>
    <w:rsid w:val="009E2C9A"/>
    <w:rsid w:val="009E2EBB"/>
    <w:rsid w:val="009E2F96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D73"/>
    <w:rsid w:val="009E4E84"/>
    <w:rsid w:val="009E50FB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66"/>
    <w:rsid w:val="009E6771"/>
    <w:rsid w:val="009E68DA"/>
    <w:rsid w:val="009E6B9D"/>
    <w:rsid w:val="009E6CAF"/>
    <w:rsid w:val="009E6D50"/>
    <w:rsid w:val="009E6FFA"/>
    <w:rsid w:val="009E7042"/>
    <w:rsid w:val="009E71FA"/>
    <w:rsid w:val="009E7266"/>
    <w:rsid w:val="009E7455"/>
    <w:rsid w:val="009E745D"/>
    <w:rsid w:val="009E74EA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78"/>
    <w:rsid w:val="009F08DB"/>
    <w:rsid w:val="009F09F4"/>
    <w:rsid w:val="009F0D75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1E08"/>
    <w:rsid w:val="009F1FF8"/>
    <w:rsid w:val="009F20DD"/>
    <w:rsid w:val="009F20F8"/>
    <w:rsid w:val="009F2230"/>
    <w:rsid w:val="009F231B"/>
    <w:rsid w:val="009F23DC"/>
    <w:rsid w:val="009F25D5"/>
    <w:rsid w:val="009F2A56"/>
    <w:rsid w:val="009F2C70"/>
    <w:rsid w:val="009F2D6C"/>
    <w:rsid w:val="009F3175"/>
    <w:rsid w:val="009F31EC"/>
    <w:rsid w:val="009F33DA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908"/>
    <w:rsid w:val="009F5C27"/>
    <w:rsid w:val="009F5D4C"/>
    <w:rsid w:val="009F614B"/>
    <w:rsid w:val="009F64DD"/>
    <w:rsid w:val="009F6519"/>
    <w:rsid w:val="009F67AD"/>
    <w:rsid w:val="009F67B2"/>
    <w:rsid w:val="009F6D93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9C4"/>
    <w:rsid w:val="009F7BA9"/>
    <w:rsid w:val="009F7BDD"/>
    <w:rsid w:val="009F7CB5"/>
    <w:rsid w:val="009F7D93"/>
    <w:rsid w:val="009F7DA0"/>
    <w:rsid w:val="009F7DCE"/>
    <w:rsid w:val="009F7DDC"/>
    <w:rsid w:val="009F7FB2"/>
    <w:rsid w:val="00A0006F"/>
    <w:rsid w:val="00A000A4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9A6"/>
    <w:rsid w:val="00A01A59"/>
    <w:rsid w:val="00A01A77"/>
    <w:rsid w:val="00A01B76"/>
    <w:rsid w:val="00A01C8B"/>
    <w:rsid w:val="00A01CD4"/>
    <w:rsid w:val="00A01DB1"/>
    <w:rsid w:val="00A01EB2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91F"/>
    <w:rsid w:val="00A02CF0"/>
    <w:rsid w:val="00A03398"/>
    <w:rsid w:val="00A033B2"/>
    <w:rsid w:val="00A033BB"/>
    <w:rsid w:val="00A033F9"/>
    <w:rsid w:val="00A034A6"/>
    <w:rsid w:val="00A03693"/>
    <w:rsid w:val="00A036C6"/>
    <w:rsid w:val="00A0374C"/>
    <w:rsid w:val="00A039BE"/>
    <w:rsid w:val="00A03A2C"/>
    <w:rsid w:val="00A03B2F"/>
    <w:rsid w:val="00A03BAD"/>
    <w:rsid w:val="00A03C28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CE5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DFF"/>
    <w:rsid w:val="00A05EDA"/>
    <w:rsid w:val="00A05F58"/>
    <w:rsid w:val="00A05F9F"/>
    <w:rsid w:val="00A06003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DA2"/>
    <w:rsid w:val="00A06EDB"/>
    <w:rsid w:val="00A06F77"/>
    <w:rsid w:val="00A0717D"/>
    <w:rsid w:val="00A071B9"/>
    <w:rsid w:val="00A071F3"/>
    <w:rsid w:val="00A07208"/>
    <w:rsid w:val="00A072B8"/>
    <w:rsid w:val="00A072E9"/>
    <w:rsid w:val="00A073F1"/>
    <w:rsid w:val="00A0741A"/>
    <w:rsid w:val="00A074AA"/>
    <w:rsid w:val="00A07510"/>
    <w:rsid w:val="00A07582"/>
    <w:rsid w:val="00A0777C"/>
    <w:rsid w:val="00A077D9"/>
    <w:rsid w:val="00A078DC"/>
    <w:rsid w:val="00A07971"/>
    <w:rsid w:val="00A07DA8"/>
    <w:rsid w:val="00A100D8"/>
    <w:rsid w:val="00A10394"/>
    <w:rsid w:val="00A103B6"/>
    <w:rsid w:val="00A10581"/>
    <w:rsid w:val="00A1070B"/>
    <w:rsid w:val="00A10910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82B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B3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D32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A82"/>
    <w:rsid w:val="00A15B52"/>
    <w:rsid w:val="00A15D98"/>
    <w:rsid w:val="00A15F3D"/>
    <w:rsid w:val="00A16106"/>
    <w:rsid w:val="00A16501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CF2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273"/>
    <w:rsid w:val="00A224EB"/>
    <w:rsid w:val="00A2255B"/>
    <w:rsid w:val="00A225CF"/>
    <w:rsid w:val="00A227AE"/>
    <w:rsid w:val="00A229E0"/>
    <w:rsid w:val="00A22BA4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20E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63"/>
    <w:rsid w:val="00A25B8D"/>
    <w:rsid w:val="00A25D54"/>
    <w:rsid w:val="00A25D8D"/>
    <w:rsid w:val="00A25DFF"/>
    <w:rsid w:val="00A25F46"/>
    <w:rsid w:val="00A25FD4"/>
    <w:rsid w:val="00A25FF3"/>
    <w:rsid w:val="00A26048"/>
    <w:rsid w:val="00A260F4"/>
    <w:rsid w:val="00A26194"/>
    <w:rsid w:val="00A26195"/>
    <w:rsid w:val="00A262C7"/>
    <w:rsid w:val="00A26500"/>
    <w:rsid w:val="00A26BE8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8FD"/>
    <w:rsid w:val="00A309C2"/>
    <w:rsid w:val="00A30B73"/>
    <w:rsid w:val="00A30FB4"/>
    <w:rsid w:val="00A30FC8"/>
    <w:rsid w:val="00A30FF1"/>
    <w:rsid w:val="00A31071"/>
    <w:rsid w:val="00A3125B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2EF7"/>
    <w:rsid w:val="00A33082"/>
    <w:rsid w:val="00A33301"/>
    <w:rsid w:val="00A33377"/>
    <w:rsid w:val="00A33751"/>
    <w:rsid w:val="00A33A48"/>
    <w:rsid w:val="00A33BE3"/>
    <w:rsid w:val="00A33CCB"/>
    <w:rsid w:val="00A340A1"/>
    <w:rsid w:val="00A34152"/>
    <w:rsid w:val="00A341BE"/>
    <w:rsid w:val="00A341CA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3B5"/>
    <w:rsid w:val="00A357D0"/>
    <w:rsid w:val="00A3584E"/>
    <w:rsid w:val="00A359CC"/>
    <w:rsid w:val="00A35F8B"/>
    <w:rsid w:val="00A36384"/>
    <w:rsid w:val="00A3639B"/>
    <w:rsid w:val="00A363DD"/>
    <w:rsid w:val="00A365BE"/>
    <w:rsid w:val="00A368FB"/>
    <w:rsid w:val="00A36904"/>
    <w:rsid w:val="00A36A4A"/>
    <w:rsid w:val="00A36C5F"/>
    <w:rsid w:val="00A36C62"/>
    <w:rsid w:val="00A36F2D"/>
    <w:rsid w:val="00A36F48"/>
    <w:rsid w:val="00A36FAE"/>
    <w:rsid w:val="00A372EF"/>
    <w:rsid w:val="00A37873"/>
    <w:rsid w:val="00A37A8B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75"/>
    <w:rsid w:val="00A416B2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56"/>
    <w:rsid w:val="00A42ADB"/>
    <w:rsid w:val="00A42C8B"/>
    <w:rsid w:val="00A42E88"/>
    <w:rsid w:val="00A43045"/>
    <w:rsid w:val="00A4309E"/>
    <w:rsid w:val="00A430F6"/>
    <w:rsid w:val="00A43199"/>
    <w:rsid w:val="00A4365A"/>
    <w:rsid w:val="00A43B73"/>
    <w:rsid w:val="00A43C85"/>
    <w:rsid w:val="00A4400A"/>
    <w:rsid w:val="00A44148"/>
    <w:rsid w:val="00A44236"/>
    <w:rsid w:val="00A44331"/>
    <w:rsid w:val="00A44343"/>
    <w:rsid w:val="00A443F5"/>
    <w:rsid w:val="00A44616"/>
    <w:rsid w:val="00A44619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4D67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73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D1C"/>
    <w:rsid w:val="00A46E15"/>
    <w:rsid w:val="00A46E58"/>
    <w:rsid w:val="00A46FFD"/>
    <w:rsid w:val="00A47458"/>
    <w:rsid w:val="00A474BD"/>
    <w:rsid w:val="00A474C3"/>
    <w:rsid w:val="00A4752B"/>
    <w:rsid w:val="00A4763D"/>
    <w:rsid w:val="00A4780F"/>
    <w:rsid w:val="00A47CC4"/>
    <w:rsid w:val="00A47CE0"/>
    <w:rsid w:val="00A47D07"/>
    <w:rsid w:val="00A47DBA"/>
    <w:rsid w:val="00A47ED1"/>
    <w:rsid w:val="00A47F4C"/>
    <w:rsid w:val="00A5014D"/>
    <w:rsid w:val="00A5022B"/>
    <w:rsid w:val="00A50842"/>
    <w:rsid w:val="00A50C6A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5EB"/>
    <w:rsid w:val="00A5261C"/>
    <w:rsid w:val="00A5271A"/>
    <w:rsid w:val="00A5281D"/>
    <w:rsid w:val="00A528EB"/>
    <w:rsid w:val="00A52957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988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4"/>
    <w:rsid w:val="00A55A6F"/>
    <w:rsid w:val="00A55ADB"/>
    <w:rsid w:val="00A55DDE"/>
    <w:rsid w:val="00A55F81"/>
    <w:rsid w:val="00A55FEB"/>
    <w:rsid w:val="00A561E0"/>
    <w:rsid w:val="00A562B6"/>
    <w:rsid w:val="00A562DA"/>
    <w:rsid w:val="00A56422"/>
    <w:rsid w:val="00A564B6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7A8"/>
    <w:rsid w:val="00A60A3C"/>
    <w:rsid w:val="00A60AD3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82A"/>
    <w:rsid w:val="00A62A26"/>
    <w:rsid w:val="00A62FBD"/>
    <w:rsid w:val="00A63058"/>
    <w:rsid w:val="00A631D8"/>
    <w:rsid w:val="00A6343F"/>
    <w:rsid w:val="00A6346B"/>
    <w:rsid w:val="00A635A0"/>
    <w:rsid w:val="00A63B2E"/>
    <w:rsid w:val="00A63B9D"/>
    <w:rsid w:val="00A63BB0"/>
    <w:rsid w:val="00A63C99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6A0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622"/>
    <w:rsid w:val="00A65856"/>
    <w:rsid w:val="00A659A1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1"/>
    <w:rsid w:val="00A67D93"/>
    <w:rsid w:val="00A67E61"/>
    <w:rsid w:val="00A67ED7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8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37"/>
    <w:rsid w:val="00A74B4D"/>
    <w:rsid w:val="00A74BD3"/>
    <w:rsid w:val="00A74C10"/>
    <w:rsid w:val="00A74CCC"/>
    <w:rsid w:val="00A74CF9"/>
    <w:rsid w:val="00A74E71"/>
    <w:rsid w:val="00A74FC5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82"/>
    <w:rsid w:val="00A75DE6"/>
    <w:rsid w:val="00A75EC8"/>
    <w:rsid w:val="00A75F24"/>
    <w:rsid w:val="00A75F2B"/>
    <w:rsid w:val="00A75F6D"/>
    <w:rsid w:val="00A75F8A"/>
    <w:rsid w:val="00A75F94"/>
    <w:rsid w:val="00A7609F"/>
    <w:rsid w:val="00A761F8"/>
    <w:rsid w:val="00A76242"/>
    <w:rsid w:val="00A765AB"/>
    <w:rsid w:val="00A766AF"/>
    <w:rsid w:val="00A768B4"/>
    <w:rsid w:val="00A7691A"/>
    <w:rsid w:val="00A7691B"/>
    <w:rsid w:val="00A76AA9"/>
    <w:rsid w:val="00A76BDF"/>
    <w:rsid w:val="00A76BF9"/>
    <w:rsid w:val="00A76C71"/>
    <w:rsid w:val="00A76D22"/>
    <w:rsid w:val="00A76DB6"/>
    <w:rsid w:val="00A76F61"/>
    <w:rsid w:val="00A77031"/>
    <w:rsid w:val="00A77045"/>
    <w:rsid w:val="00A77358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696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EF8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4F67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360"/>
    <w:rsid w:val="00A86534"/>
    <w:rsid w:val="00A865F6"/>
    <w:rsid w:val="00A86667"/>
    <w:rsid w:val="00A8668D"/>
    <w:rsid w:val="00A86742"/>
    <w:rsid w:val="00A868EF"/>
    <w:rsid w:val="00A86B60"/>
    <w:rsid w:val="00A86BB0"/>
    <w:rsid w:val="00A86C55"/>
    <w:rsid w:val="00A86C62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315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E06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3E96"/>
    <w:rsid w:val="00A93FDB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03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3C"/>
    <w:rsid w:val="00A96B74"/>
    <w:rsid w:val="00A96E11"/>
    <w:rsid w:val="00A96E3A"/>
    <w:rsid w:val="00A96F51"/>
    <w:rsid w:val="00A971CB"/>
    <w:rsid w:val="00A9748D"/>
    <w:rsid w:val="00A976D6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39D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8"/>
    <w:rsid w:val="00AA48ED"/>
    <w:rsid w:val="00AA4B48"/>
    <w:rsid w:val="00AA4CA7"/>
    <w:rsid w:val="00AA4CC9"/>
    <w:rsid w:val="00AA4FBA"/>
    <w:rsid w:val="00AA5221"/>
    <w:rsid w:val="00AA535B"/>
    <w:rsid w:val="00AA5757"/>
    <w:rsid w:val="00AA5D02"/>
    <w:rsid w:val="00AA5D65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2E8"/>
    <w:rsid w:val="00AA73E2"/>
    <w:rsid w:val="00AA73E8"/>
    <w:rsid w:val="00AA7455"/>
    <w:rsid w:val="00AA762C"/>
    <w:rsid w:val="00AA76D6"/>
    <w:rsid w:val="00AA7796"/>
    <w:rsid w:val="00AA77F9"/>
    <w:rsid w:val="00AA785B"/>
    <w:rsid w:val="00AA79E7"/>
    <w:rsid w:val="00AA7B7D"/>
    <w:rsid w:val="00AA7B9A"/>
    <w:rsid w:val="00AA7D4D"/>
    <w:rsid w:val="00AA7DEA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83"/>
    <w:rsid w:val="00AB18F1"/>
    <w:rsid w:val="00AB194E"/>
    <w:rsid w:val="00AB1A60"/>
    <w:rsid w:val="00AB1C47"/>
    <w:rsid w:val="00AB1FFB"/>
    <w:rsid w:val="00AB2150"/>
    <w:rsid w:val="00AB21B1"/>
    <w:rsid w:val="00AB22F1"/>
    <w:rsid w:val="00AB2315"/>
    <w:rsid w:val="00AB236F"/>
    <w:rsid w:val="00AB254C"/>
    <w:rsid w:val="00AB2876"/>
    <w:rsid w:val="00AB2909"/>
    <w:rsid w:val="00AB29EB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3F2"/>
    <w:rsid w:val="00AB3683"/>
    <w:rsid w:val="00AB388A"/>
    <w:rsid w:val="00AB3942"/>
    <w:rsid w:val="00AB39F8"/>
    <w:rsid w:val="00AB3A13"/>
    <w:rsid w:val="00AB3A43"/>
    <w:rsid w:val="00AB3B30"/>
    <w:rsid w:val="00AB3E65"/>
    <w:rsid w:val="00AB3EAD"/>
    <w:rsid w:val="00AB3EF3"/>
    <w:rsid w:val="00AB3F18"/>
    <w:rsid w:val="00AB41EA"/>
    <w:rsid w:val="00AB42FE"/>
    <w:rsid w:val="00AB457A"/>
    <w:rsid w:val="00AB45E7"/>
    <w:rsid w:val="00AB46B4"/>
    <w:rsid w:val="00AB47BD"/>
    <w:rsid w:val="00AB494A"/>
    <w:rsid w:val="00AB4A69"/>
    <w:rsid w:val="00AB4B22"/>
    <w:rsid w:val="00AB4CA9"/>
    <w:rsid w:val="00AB4CFD"/>
    <w:rsid w:val="00AB4F43"/>
    <w:rsid w:val="00AB4FAC"/>
    <w:rsid w:val="00AB4FD5"/>
    <w:rsid w:val="00AB5103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148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88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8B3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2E7E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3F7B"/>
    <w:rsid w:val="00AC4016"/>
    <w:rsid w:val="00AC41C4"/>
    <w:rsid w:val="00AC459B"/>
    <w:rsid w:val="00AC45DB"/>
    <w:rsid w:val="00AC4B18"/>
    <w:rsid w:val="00AC4D9E"/>
    <w:rsid w:val="00AC4E17"/>
    <w:rsid w:val="00AC4F7C"/>
    <w:rsid w:val="00AC50DE"/>
    <w:rsid w:val="00AC525C"/>
    <w:rsid w:val="00AC53F8"/>
    <w:rsid w:val="00AC543C"/>
    <w:rsid w:val="00AC54C5"/>
    <w:rsid w:val="00AC567B"/>
    <w:rsid w:val="00AC5748"/>
    <w:rsid w:val="00AC5940"/>
    <w:rsid w:val="00AC5A25"/>
    <w:rsid w:val="00AC5A41"/>
    <w:rsid w:val="00AC5C3E"/>
    <w:rsid w:val="00AC6047"/>
    <w:rsid w:val="00AC63A1"/>
    <w:rsid w:val="00AC63F0"/>
    <w:rsid w:val="00AC660A"/>
    <w:rsid w:val="00AC668B"/>
    <w:rsid w:val="00AC69CD"/>
    <w:rsid w:val="00AC6C14"/>
    <w:rsid w:val="00AC6F0A"/>
    <w:rsid w:val="00AC705C"/>
    <w:rsid w:val="00AC70D3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4E2"/>
    <w:rsid w:val="00AD0871"/>
    <w:rsid w:val="00AD08DE"/>
    <w:rsid w:val="00AD0A19"/>
    <w:rsid w:val="00AD0B45"/>
    <w:rsid w:val="00AD0D12"/>
    <w:rsid w:val="00AD0E98"/>
    <w:rsid w:val="00AD0EB2"/>
    <w:rsid w:val="00AD0F56"/>
    <w:rsid w:val="00AD10D3"/>
    <w:rsid w:val="00AD113C"/>
    <w:rsid w:val="00AD1148"/>
    <w:rsid w:val="00AD11EE"/>
    <w:rsid w:val="00AD12FD"/>
    <w:rsid w:val="00AD17FA"/>
    <w:rsid w:val="00AD19F9"/>
    <w:rsid w:val="00AD1A23"/>
    <w:rsid w:val="00AD1FA1"/>
    <w:rsid w:val="00AD2049"/>
    <w:rsid w:val="00AD205D"/>
    <w:rsid w:val="00AD20B8"/>
    <w:rsid w:val="00AD2190"/>
    <w:rsid w:val="00AD234D"/>
    <w:rsid w:val="00AD24E8"/>
    <w:rsid w:val="00AD2532"/>
    <w:rsid w:val="00AD25C6"/>
    <w:rsid w:val="00AD2667"/>
    <w:rsid w:val="00AD2760"/>
    <w:rsid w:val="00AD298E"/>
    <w:rsid w:val="00AD2A71"/>
    <w:rsid w:val="00AD2F33"/>
    <w:rsid w:val="00AD3029"/>
    <w:rsid w:val="00AD3166"/>
    <w:rsid w:val="00AD31DE"/>
    <w:rsid w:val="00AD326D"/>
    <w:rsid w:val="00AD32BB"/>
    <w:rsid w:val="00AD3372"/>
    <w:rsid w:val="00AD3419"/>
    <w:rsid w:val="00AD34C5"/>
    <w:rsid w:val="00AD395A"/>
    <w:rsid w:val="00AD3997"/>
    <w:rsid w:val="00AD3B1B"/>
    <w:rsid w:val="00AD3B6A"/>
    <w:rsid w:val="00AD3C0F"/>
    <w:rsid w:val="00AD3C59"/>
    <w:rsid w:val="00AD3CFA"/>
    <w:rsid w:val="00AD4136"/>
    <w:rsid w:val="00AD41FA"/>
    <w:rsid w:val="00AD4505"/>
    <w:rsid w:val="00AD4596"/>
    <w:rsid w:val="00AD4653"/>
    <w:rsid w:val="00AD46C7"/>
    <w:rsid w:val="00AD46DF"/>
    <w:rsid w:val="00AD477B"/>
    <w:rsid w:val="00AD485F"/>
    <w:rsid w:val="00AD48F0"/>
    <w:rsid w:val="00AD49D0"/>
    <w:rsid w:val="00AD4C9F"/>
    <w:rsid w:val="00AD4F4B"/>
    <w:rsid w:val="00AD4FF8"/>
    <w:rsid w:val="00AD5123"/>
    <w:rsid w:val="00AD51C2"/>
    <w:rsid w:val="00AD51F2"/>
    <w:rsid w:val="00AD52B7"/>
    <w:rsid w:val="00AD5622"/>
    <w:rsid w:val="00AD563C"/>
    <w:rsid w:val="00AD567E"/>
    <w:rsid w:val="00AD56A4"/>
    <w:rsid w:val="00AD58F7"/>
    <w:rsid w:val="00AD5930"/>
    <w:rsid w:val="00AD5A94"/>
    <w:rsid w:val="00AD5A95"/>
    <w:rsid w:val="00AD5C51"/>
    <w:rsid w:val="00AD600C"/>
    <w:rsid w:val="00AD6193"/>
    <w:rsid w:val="00AD6509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C71"/>
    <w:rsid w:val="00AD7D8E"/>
    <w:rsid w:val="00AD7E99"/>
    <w:rsid w:val="00AD7EE7"/>
    <w:rsid w:val="00AE0060"/>
    <w:rsid w:val="00AE040F"/>
    <w:rsid w:val="00AE04A3"/>
    <w:rsid w:val="00AE072A"/>
    <w:rsid w:val="00AE0795"/>
    <w:rsid w:val="00AE087C"/>
    <w:rsid w:val="00AE0BDA"/>
    <w:rsid w:val="00AE0D47"/>
    <w:rsid w:val="00AE0DA7"/>
    <w:rsid w:val="00AE1006"/>
    <w:rsid w:val="00AE12C6"/>
    <w:rsid w:val="00AE13F3"/>
    <w:rsid w:val="00AE1417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12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60"/>
    <w:rsid w:val="00AE3CBA"/>
    <w:rsid w:val="00AE3CF9"/>
    <w:rsid w:val="00AE434E"/>
    <w:rsid w:val="00AE43AB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CEE"/>
    <w:rsid w:val="00AE7D84"/>
    <w:rsid w:val="00AE7F61"/>
    <w:rsid w:val="00AF0158"/>
    <w:rsid w:val="00AF017D"/>
    <w:rsid w:val="00AF01CA"/>
    <w:rsid w:val="00AF0221"/>
    <w:rsid w:val="00AF0356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50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2F50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17"/>
    <w:rsid w:val="00AF4F8A"/>
    <w:rsid w:val="00AF50E3"/>
    <w:rsid w:val="00AF51B8"/>
    <w:rsid w:val="00AF531A"/>
    <w:rsid w:val="00AF53EC"/>
    <w:rsid w:val="00AF5423"/>
    <w:rsid w:val="00AF5646"/>
    <w:rsid w:val="00AF5763"/>
    <w:rsid w:val="00AF598C"/>
    <w:rsid w:val="00AF5A45"/>
    <w:rsid w:val="00AF5A6B"/>
    <w:rsid w:val="00AF5DB3"/>
    <w:rsid w:val="00AF5DBD"/>
    <w:rsid w:val="00AF5DC9"/>
    <w:rsid w:val="00AF5E25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AC0"/>
    <w:rsid w:val="00B00BC2"/>
    <w:rsid w:val="00B00BD2"/>
    <w:rsid w:val="00B00C83"/>
    <w:rsid w:val="00B00CE9"/>
    <w:rsid w:val="00B00D9C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1C"/>
    <w:rsid w:val="00B03B73"/>
    <w:rsid w:val="00B03EC9"/>
    <w:rsid w:val="00B03EEA"/>
    <w:rsid w:val="00B03F98"/>
    <w:rsid w:val="00B04229"/>
    <w:rsid w:val="00B0425E"/>
    <w:rsid w:val="00B0434F"/>
    <w:rsid w:val="00B043CD"/>
    <w:rsid w:val="00B04913"/>
    <w:rsid w:val="00B04EBD"/>
    <w:rsid w:val="00B04ECE"/>
    <w:rsid w:val="00B05006"/>
    <w:rsid w:val="00B0514B"/>
    <w:rsid w:val="00B052B9"/>
    <w:rsid w:val="00B05984"/>
    <w:rsid w:val="00B05A5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2F"/>
    <w:rsid w:val="00B06796"/>
    <w:rsid w:val="00B06808"/>
    <w:rsid w:val="00B06962"/>
    <w:rsid w:val="00B06A82"/>
    <w:rsid w:val="00B06B65"/>
    <w:rsid w:val="00B06CB3"/>
    <w:rsid w:val="00B06CDC"/>
    <w:rsid w:val="00B07088"/>
    <w:rsid w:val="00B072A4"/>
    <w:rsid w:val="00B072B6"/>
    <w:rsid w:val="00B072F1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43F"/>
    <w:rsid w:val="00B115EA"/>
    <w:rsid w:val="00B11632"/>
    <w:rsid w:val="00B11908"/>
    <w:rsid w:val="00B11C2A"/>
    <w:rsid w:val="00B11C5C"/>
    <w:rsid w:val="00B11D21"/>
    <w:rsid w:val="00B11EF0"/>
    <w:rsid w:val="00B12259"/>
    <w:rsid w:val="00B12329"/>
    <w:rsid w:val="00B1244F"/>
    <w:rsid w:val="00B12555"/>
    <w:rsid w:val="00B12663"/>
    <w:rsid w:val="00B12672"/>
    <w:rsid w:val="00B1283D"/>
    <w:rsid w:val="00B12A26"/>
    <w:rsid w:val="00B12B3A"/>
    <w:rsid w:val="00B12BBF"/>
    <w:rsid w:val="00B12C39"/>
    <w:rsid w:val="00B12DFA"/>
    <w:rsid w:val="00B12FCB"/>
    <w:rsid w:val="00B13276"/>
    <w:rsid w:val="00B1329A"/>
    <w:rsid w:val="00B1331B"/>
    <w:rsid w:val="00B13376"/>
    <w:rsid w:val="00B133F0"/>
    <w:rsid w:val="00B1349D"/>
    <w:rsid w:val="00B134C6"/>
    <w:rsid w:val="00B1350F"/>
    <w:rsid w:val="00B13A65"/>
    <w:rsid w:val="00B13F8A"/>
    <w:rsid w:val="00B13FF1"/>
    <w:rsid w:val="00B14024"/>
    <w:rsid w:val="00B1402D"/>
    <w:rsid w:val="00B14042"/>
    <w:rsid w:val="00B1435C"/>
    <w:rsid w:val="00B143E5"/>
    <w:rsid w:val="00B14448"/>
    <w:rsid w:val="00B1454C"/>
    <w:rsid w:val="00B147B1"/>
    <w:rsid w:val="00B1483C"/>
    <w:rsid w:val="00B149D5"/>
    <w:rsid w:val="00B14B6F"/>
    <w:rsid w:val="00B14B8E"/>
    <w:rsid w:val="00B14DAD"/>
    <w:rsid w:val="00B14E87"/>
    <w:rsid w:val="00B14EF2"/>
    <w:rsid w:val="00B1500A"/>
    <w:rsid w:val="00B1526B"/>
    <w:rsid w:val="00B15873"/>
    <w:rsid w:val="00B15C98"/>
    <w:rsid w:val="00B15D97"/>
    <w:rsid w:val="00B15DA9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378"/>
    <w:rsid w:val="00B17434"/>
    <w:rsid w:val="00B17570"/>
    <w:rsid w:val="00B1767A"/>
    <w:rsid w:val="00B17778"/>
    <w:rsid w:val="00B17949"/>
    <w:rsid w:val="00B17E38"/>
    <w:rsid w:val="00B17F1D"/>
    <w:rsid w:val="00B200E9"/>
    <w:rsid w:val="00B2019B"/>
    <w:rsid w:val="00B20342"/>
    <w:rsid w:val="00B20539"/>
    <w:rsid w:val="00B20780"/>
    <w:rsid w:val="00B20816"/>
    <w:rsid w:val="00B20852"/>
    <w:rsid w:val="00B20942"/>
    <w:rsid w:val="00B209D5"/>
    <w:rsid w:val="00B20A6F"/>
    <w:rsid w:val="00B20B3D"/>
    <w:rsid w:val="00B20CA5"/>
    <w:rsid w:val="00B20CC1"/>
    <w:rsid w:val="00B20E73"/>
    <w:rsid w:val="00B20E81"/>
    <w:rsid w:val="00B21069"/>
    <w:rsid w:val="00B2109B"/>
    <w:rsid w:val="00B21146"/>
    <w:rsid w:val="00B2114E"/>
    <w:rsid w:val="00B21459"/>
    <w:rsid w:val="00B215DC"/>
    <w:rsid w:val="00B215DE"/>
    <w:rsid w:val="00B2177A"/>
    <w:rsid w:val="00B21A80"/>
    <w:rsid w:val="00B21BD2"/>
    <w:rsid w:val="00B21EFF"/>
    <w:rsid w:val="00B221D0"/>
    <w:rsid w:val="00B223E7"/>
    <w:rsid w:val="00B224CC"/>
    <w:rsid w:val="00B226FF"/>
    <w:rsid w:val="00B2274E"/>
    <w:rsid w:val="00B227E3"/>
    <w:rsid w:val="00B228AF"/>
    <w:rsid w:val="00B22B3B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5A6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533"/>
    <w:rsid w:val="00B25A18"/>
    <w:rsid w:val="00B25D6B"/>
    <w:rsid w:val="00B25D7C"/>
    <w:rsid w:val="00B269BE"/>
    <w:rsid w:val="00B26A03"/>
    <w:rsid w:val="00B26A29"/>
    <w:rsid w:val="00B26D56"/>
    <w:rsid w:val="00B26D87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738"/>
    <w:rsid w:val="00B308CD"/>
    <w:rsid w:val="00B308E8"/>
    <w:rsid w:val="00B30A5D"/>
    <w:rsid w:val="00B30B7C"/>
    <w:rsid w:val="00B30DC7"/>
    <w:rsid w:val="00B30F39"/>
    <w:rsid w:val="00B31272"/>
    <w:rsid w:val="00B31291"/>
    <w:rsid w:val="00B314F7"/>
    <w:rsid w:val="00B31B71"/>
    <w:rsid w:val="00B31C81"/>
    <w:rsid w:val="00B31FBA"/>
    <w:rsid w:val="00B3202C"/>
    <w:rsid w:val="00B321ED"/>
    <w:rsid w:val="00B321FD"/>
    <w:rsid w:val="00B3235A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1E4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647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A52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63F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06F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473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47B51"/>
    <w:rsid w:val="00B50319"/>
    <w:rsid w:val="00B5054D"/>
    <w:rsid w:val="00B505BD"/>
    <w:rsid w:val="00B506E7"/>
    <w:rsid w:val="00B50C29"/>
    <w:rsid w:val="00B50C3C"/>
    <w:rsid w:val="00B50E6B"/>
    <w:rsid w:val="00B50E9A"/>
    <w:rsid w:val="00B51023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D3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2F7E"/>
    <w:rsid w:val="00B5310F"/>
    <w:rsid w:val="00B5316C"/>
    <w:rsid w:val="00B535D3"/>
    <w:rsid w:val="00B53619"/>
    <w:rsid w:val="00B53674"/>
    <w:rsid w:val="00B53750"/>
    <w:rsid w:val="00B53BFD"/>
    <w:rsid w:val="00B53CAF"/>
    <w:rsid w:val="00B53E2E"/>
    <w:rsid w:val="00B5402C"/>
    <w:rsid w:val="00B544A7"/>
    <w:rsid w:val="00B5465A"/>
    <w:rsid w:val="00B54677"/>
    <w:rsid w:val="00B54805"/>
    <w:rsid w:val="00B5481F"/>
    <w:rsid w:val="00B54879"/>
    <w:rsid w:val="00B548BD"/>
    <w:rsid w:val="00B54B64"/>
    <w:rsid w:val="00B54CBF"/>
    <w:rsid w:val="00B54EC7"/>
    <w:rsid w:val="00B55391"/>
    <w:rsid w:val="00B55568"/>
    <w:rsid w:val="00B557DE"/>
    <w:rsid w:val="00B55A8F"/>
    <w:rsid w:val="00B55C94"/>
    <w:rsid w:val="00B55CA9"/>
    <w:rsid w:val="00B55CD4"/>
    <w:rsid w:val="00B55DAC"/>
    <w:rsid w:val="00B55FB2"/>
    <w:rsid w:val="00B560E6"/>
    <w:rsid w:val="00B56114"/>
    <w:rsid w:val="00B56256"/>
    <w:rsid w:val="00B56301"/>
    <w:rsid w:val="00B56757"/>
    <w:rsid w:val="00B567C2"/>
    <w:rsid w:val="00B5681E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0F"/>
    <w:rsid w:val="00B57833"/>
    <w:rsid w:val="00B578B7"/>
    <w:rsid w:val="00B578E3"/>
    <w:rsid w:val="00B57BB6"/>
    <w:rsid w:val="00B57CF7"/>
    <w:rsid w:val="00B57DA1"/>
    <w:rsid w:val="00B57E36"/>
    <w:rsid w:val="00B6004D"/>
    <w:rsid w:val="00B600F5"/>
    <w:rsid w:val="00B60341"/>
    <w:rsid w:val="00B60407"/>
    <w:rsid w:val="00B60578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91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3F06"/>
    <w:rsid w:val="00B64100"/>
    <w:rsid w:val="00B64122"/>
    <w:rsid w:val="00B6429C"/>
    <w:rsid w:val="00B642A9"/>
    <w:rsid w:val="00B6433E"/>
    <w:rsid w:val="00B645EA"/>
    <w:rsid w:val="00B647EB"/>
    <w:rsid w:val="00B64862"/>
    <w:rsid w:val="00B64A06"/>
    <w:rsid w:val="00B64B1F"/>
    <w:rsid w:val="00B64C63"/>
    <w:rsid w:val="00B64CE0"/>
    <w:rsid w:val="00B64D54"/>
    <w:rsid w:val="00B64E95"/>
    <w:rsid w:val="00B64F5B"/>
    <w:rsid w:val="00B65199"/>
    <w:rsid w:val="00B65414"/>
    <w:rsid w:val="00B65433"/>
    <w:rsid w:val="00B6549B"/>
    <w:rsid w:val="00B6590E"/>
    <w:rsid w:val="00B6596B"/>
    <w:rsid w:val="00B659DA"/>
    <w:rsid w:val="00B65C07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2ED"/>
    <w:rsid w:val="00B672F3"/>
    <w:rsid w:val="00B673C8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3E1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6E1"/>
    <w:rsid w:val="00B71C68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876"/>
    <w:rsid w:val="00B74968"/>
    <w:rsid w:val="00B74AD4"/>
    <w:rsid w:val="00B74C53"/>
    <w:rsid w:val="00B74D8E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1B8"/>
    <w:rsid w:val="00B76364"/>
    <w:rsid w:val="00B7642A"/>
    <w:rsid w:val="00B765BA"/>
    <w:rsid w:val="00B766F4"/>
    <w:rsid w:val="00B766F9"/>
    <w:rsid w:val="00B76716"/>
    <w:rsid w:val="00B7671C"/>
    <w:rsid w:val="00B767A0"/>
    <w:rsid w:val="00B76A09"/>
    <w:rsid w:val="00B76ADA"/>
    <w:rsid w:val="00B76DFD"/>
    <w:rsid w:val="00B76E4B"/>
    <w:rsid w:val="00B7705A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11"/>
    <w:rsid w:val="00B80343"/>
    <w:rsid w:val="00B80414"/>
    <w:rsid w:val="00B8047E"/>
    <w:rsid w:val="00B8057E"/>
    <w:rsid w:val="00B80780"/>
    <w:rsid w:val="00B807C2"/>
    <w:rsid w:val="00B808ED"/>
    <w:rsid w:val="00B809C1"/>
    <w:rsid w:val="00B80BE0"/>
    <w:rsid w:val="00B80C38"/>
    <w:rsid w:val="00B80D0A"/>
    <w:rsid w:val="00B80DC3"/>
    <w:rsid w:val="00B81058"/>
    <w:rsid w:val="00B81190"/>
    <w:rsid w:val="00B8139D"/>
    <w:rsid w:val="00B8167E"/>
    <w:rsid w:val="00B8173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14E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9C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0C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157"/>
    <w:rsid w:val="00B9576F"/>
    <w:rsid w:val="00B95813"/>
    <w:rsid w:val="00B9595F"/>
    <w:rsid w:val="00B95A79"/>
    <w:rsid w:val="00B95C99"/>
    <w:rsid w:val="00B95F21"/>
    <w:rsid w:val="00B96098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AB"/>
    <w:rsid w:val="00BA09FE"/>
    <w:rsid w:val="00BA0A82"/>
    <w:rsid w:val="00BA0B3E"/>
    <w:rsid w:val="00BA0B57"/>
    <w:rsid w:val="00BA0BDC"/>
    <w:rsid w:val="00BA0D7A"/>
    <w:rsid w:val="00BA0EF6"/>
    <w:rsid w:val="00BA0F9F"/>
    <w:rsid w:val="00BA1228"/>
    <w:rsid w:val="00BA1235"/>
    <w:rsid w:val="00BA12DD"/>
    <w:rsid w:val="00BA12F8"/>
    <w:rsid w:val="00BA152E"/>
    <w:rsid w:val="00BA1CD6"/>
    <w:rsid w:val="00BA213B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1FE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729"/>
    <w:rsid w:val="00BA6CC1"/>
    <w:rsid w:val="00BA6D3F"/>
    <w:rsid w:val="00BA6D6A"/>
    <w:rsid w:val="00BA6ED6"/>
    <w:rsid w:val="00BA6F08"/>
    <w:rsid w:val="00BA7077"/>
    <w:rsid w:val="00BA729E"/>
    <w:rsid w:val="00BA72E8"/>
    <w:rsid w:val="00BA76F5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015"/>
    <w:rsid w:val="00BB10FE"/>
    <w:rsid w:val="00BB142F"/>
    <w:rsid w:val="00BB1481"/>
    <w:rsid w:val="00BB16F2"/>
    <w:rsid w:val="00BB1716"/>
    <w:rsid w:val="00BB1B8F"/>
    <w:rsid w:val="00BB1DBC"/>
    <w:rsid w:val="00BB1FA2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CB0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5FBB"/>
    <w:rsid w:val="00BB6154"/>
    <w:rsid w:val="00BB61D5"/>
    <w:rsid w:val="00BB64F1"/>
    <w:rsid w:val="00BB664B"/>
    <w:rsid w:val="00BB6A29"/>
    <w:rsid w:val="00BB6D86"/>
    <w:rsid w:val="00BB6DE2"/>
    <w:rsid w:val="00BB6DFA"/>
    <w:rsid w:val="00BB6EB5"/>
    <w:rsid w:val="00BB6F6F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0E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AC1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8C6"/>
    <w:rsid w:val="00BC3962"/>
    <w:rsid w:val="00BC3B76"/>
    <w:rsid w:val="00BC3E1F"/>
    <w:rsid w:val="00BC3F1D"/>
    <w:rsid w:val="00BC3FC1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45"/>
    <w:rsid w:val="00BC69BF"/>
    <w:rsid w:val="00BC69C5"/>
    <w:rsid w:val="00BC6AC4"/>
    <w:rsid w:val="00BC6AFB"/>
    <w:rsid w:val="00BC6BFC"/>
    <w:rsid w:val="00BC7344"/>
    <w:rsid w:val="00BC74D9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6C7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816"/>
    <w:rsid w:val="00BD2868"/>
    <w:rsid w:val="00BD2980"/>
    <w:rsid w:val="00BD29F7"/>
    <w:rsid w:val="00BD2A35"/>
    <w:rsid w:val="00BD2B5A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47F"/>
    <w:rsid w:val="00BD4974"/>
    <w:rsid w:val="00BD4B84"/>
    <w:rsid w:val="00BD4E81"/>
    <w:rsid w:val="00BD514B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563"/>
    <w:rsid w:val="00BD6652"/>
    <w:rsid w:val="00BD69FA"/>
    <w:rsid w:val="00BD6AB5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9DD"/>
    <w:rsid w:val="00BE1EE9"/>
    <w:rsid w:val="00BE225B"/>
    <w:rsid w:val="00BE2446"/>
    <w:rsid w:val="00BE261C"/>
    <w:rsid w:val="00BE26EA"/>
    <w:rsid w:val="00BE27BD"/>
    <w:rsid w:val="00BE2995"/>
    <w:rsid w:val="00BE2A39"/>
    <w:rsid w:val="00BE2B54"/>
    <w:rsid w:val="00BE2C81"/>
    <w:rsid w:val="00BE2F73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2AA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AF5"/>
    <w:rsid w:val="00BE5BEA"/>
    <w:rsid w:val="00BE5CA3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E62"/>
    <w:rsid w:val="00BE6E87"/>
    <w:rsid w:val="00BE6FDF"/>
    <w:rsid w:val="00BE7566"/>
    <w:rsid w:val="00BE76E7"/>
    <w:rsid w:val="00BE7775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AE4"/>
    <w:rsid w:val="00BF1BD4"/>
    <w:rsid w:val="00BF1EF8"/>
    <w:rsid w:val="00BF2180"/>
    <w:rsid w:val="00BF2219"/>
    <w:rsid w:val="00BF2665"/>
    <w:rsid w:val="00BF280E"/>
    <w:rsid w:val="00BF2851"/>
    <w:rsid w:val="00BF2B48"/>
    <w:rsid w:val="00BF2DE8"/>
    <w:rsid w:val="00BF3024"/>
    <w:rsid w:val="00BF3050"/>
    <w:rsid w:val="00BF3301"/>
    <w:rsid w:val="00BF35F7"/>
    <w:rsid w:val="00BF369D"/>
    <w:rsid w:val="00BF38D6"/>
    <w:rsid w:val="00BF39A0"/>
    <w:rsid w:val="00BF3A93"/>
    <w:rsid w:val="00BF3BCB"/>
    <w:rsid w:val="00BF3EAC"/>
    <w:rsid w:val="00BF3EDE"/>
    <w:rsid w:val="00BF42C0"/>
    <w:rsid w:val="00BF42C1"/>
    <w:rsid w:val="00BF4374"/>
    <w:rsid w:val="00BF4E24"/>
    <w:rsid w:val="00BF4E3D"/>
    <w:rsid w:val="00BF4E7A"/>
    <w:rsid w:val="00BF510C"/>
    <w:rsid w:val="00BF522B"/>
    <w:rsid w:val="00BF5286"/>
    <w:rsid w:val="00BF52C5"/>
    <w:rsid w:val="00BF53A9"/>
    <w:rsid w:val="00BF53D1"/>
    <w:rsid w:val="00BF5461"/>
    <w:rsid w:val="00BF546B"/>
    <w:rsid w:val="00BF55AA"/>
    <w:rsid w:val="00BF55DC"/>
    <w:rsid w:val="00BF56AB"/>
    <w:rsid w:val="00BF5742"/>
    <w:rsid w:val="00BF5961"/>
    <w:rsid w:val="00BF59B7"/>
    <w:rsid w:val="00BF59CF"/>
    <w:rsid w:val="00BF59DA"/>
    <w:rsid w:val="00BF5BE6"/>
    <w:rsid w:val="00BF5C15"/>
    <w:rsid w:val="00BF5EAD"/>
    <w:rsid w:val="00BF608D"/>
    <w:rsid w:val="00BF6301"/>
    <w:rsid w:val="00BF63E1"/>
    <w:rsid w:val="00BF63F3"/>
    <w:rsid w:val="00BF63F8"/>
    <w:rsid w:val="00BF64C8"/>
    <w:rsid w:val="00BF6738"/>
    <w:rsid w:val="00BF6790"/>
    <w:rsid w:val="00BF6812"/>
    <w:rsid w:val="00BF6937"/>
    <w:rsid w:val="00BF6B7B"/>
    <w:rsid w:val="00BF6B84"/>
    <w:rsid w:val="00BF6C3B"/>
    <w:rsid w:val="00BF6CC8"/>
    <w:rsid w:val="00BF6EF6"/>
    <w:rsid w:val="00BF7041"/>
    <w:rsid w:val="00BF70C9"/>
    <w:rsid w:val="00BF7177"/>
    <w:rsid w:val="00BF7716"/>
    <w:rsid w:val="00BF7801"/>
    <w:rsid w:val="00BF787A"/>
    <w:rsid w:val="00BF7AC3"/>
    <w:rsid w:val="00BF7F52"/>
    <w:rsid w:val="00BF7F6D"/>
    <w:rsid w:val="00C000A1"/>
    <w:rsid w:val="00C000C4"/>
    <w:rsid w:val="00C0025B"/>
    <w:rsid w:val="00C003C5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272"/>
    <w:rsid w:val="00C016B4"/>
    <w:rsid w:val="00C016E0"/>
    <w:rsid w:val="00C01701"/>
    <w:rsid w:val="00C01C4B"/>
    <w:rsid w:val="00C01C55"/>
    <w:rsid w:val="00C01C89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2EC3"/>
    <w:rsid w:val="00C02FDC"/>
    <w:rsid w:val="00C030A2"/>
    <w:rsid w:val="00C0322F"/>
    <w:rsid w:val="00C033BC"/>
    <w:rsid w:val="00C03519"/>
    <w:rsid w:val="00C0355E"/>
    <w:rsid w:val="00C03A63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8D1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A3"/>
    <w:rsid w:val="00C063B6"/>
    <w:rsid w:val="00C0658C"/>
    <w:rsid w:val="00C066A9"/>
    <w:rsid w:val="00C066F9"/>
    <w:rsid w:val="00C06709"/>
    <w:rsid w:val="00C06A50"/>
    <w:rsid w:val="00C06AC2"/>
    <w:rsid w:val="00C06B3C"/>
    <w:rsid w:val="00C06BA0"/>
    <w:rsid w:val="00C06CEE"/>
    <w:rsid w:val="00C07323"/>
    <w:rsid w:val="00C07702"/>
    <w:rsid w:val="00C0787D"/>
    <w:rsid w:val="00C078C6"/>
    <w:rsid w:val="00C07909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B16"/>
    <w:rsid w:val="00C10C63"/>
    <w:rsid w:val="00C10CEA"/>
    <w:rsid w:val="00C10E8D"/>
    <w:rsid w:val="00C10E92"/>
    <w:rsid w:val="00C11289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34"/>
    <w:rsid w:val="00C12361"/>
    <w:rsid w:val="00C126F0"/>
    <w:rsid w:val="00C1279D"/>
    <w:rsid w:val="00C12875"/>
    <w:rsid w:val="00C12AE3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3F56"/>
    <w:rsid w:val="00C14000"/>
    <w:rsid w:val="00C14107"/>
    <w:rsid w:val="00C142E5"/>
    <w:rsid w:val="00C14537"/>
    <w:rsid w:val="00C14612"/>
    <w:rsid w:val="00C14621"/>
    <w:rsid w:val="00C147D7"/>
    <w:rsid w:val="00C14889"/>
    <w:rsid w:val="00C148C1"/>
    <w:rsid w:val="00C149F4"/>
    <w:rsid w:val="00C14A25"/>
    <w:rsid w:val="00C14A7F"/>
    <w:rsid w:val="00C14A90"/>
    <w:rsid w:val="00C14AC6"/>
    <w:rsid w:val="00C14C60"/>
    <w:rsid w:val="00C14CAF"/>
    <w:rsid w:val="00C14EA8"/>
    <w:rsid w:val="00C1514D"/>
    <w:rsid w:val="00C15426"/>
    <w:rsid w:val="00C1544A"/>
    <w:rsid w:val="00C15837"/>
    <w:rsid w:val="00C15AB7"/>
    <w:rsid w:val="00C15EB2"/>
    <w:rsid w:val="00C1609B"/>
    <w:rsid w:val="00C161E8"/>
    <w:rsid w:val="00C162EA"/>
    <w:rsid w:val="00C1636E"/>
    <w:rsid w:val="00C164F4"/>
    <w:rsid w:val="00C168C7"/>
    <w:rsid w:val="00C16999"/>
    <w:rsid w:val="00C16DE6"/>
    <w:rsid w:val="00C16E1B"/>
    <w:rsid w:val="00C172DE"/>
    <w:rsid w:val="00C172F1"/>
    <w:rsid w:val="00C17358"/>
    <w:rsid w:val="00C17483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4BB"/>
    <w:rsid w:val="00C2156C"/>
    <w:rsid w:val="00C216EE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22"/>
    <w:rsid w:val="00C22D45"/>
    <w:rsid w:val="00C22E1D"/>
    <w:rsid w:val="00C230BE"/>
    <w:rsid w:val="00C23121"/>
    <w:rsid w:val="00C231C3"/>
    <w:rsid w:val="00C23232"/>
    <w:rsid w:val="00C2365E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DA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AB0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A4E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0D6"/>
    <w:rsid w:val="00C3041D"/>
    <w:rsid w:val="00C30643"/>
    <w:rsid w:val="00C308AC"/>
    <w:rsid w:val="00C309D0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CA3"/>
    <w:rsid w:val="00C31D7B"/>
    <w:rsid w:val="00C31F4A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31"/>
    <w:rsid w:val="00C334D0"/>
    <w:rsid w:val="00C3364D"/>
    <w:rsid w:val="00C338AE"/>
    <w:rsid w:val="00C33C63"/>
    <w:rsid w:val="00C33C80"/>
    <w:rsid w:val="00C33DB3"/>
    <w:rsid w:val="00C33DF4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BF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3C9"/>
    <w:rsid w:val="00C4067B"/>
    <w:rsid w:val="00C406CD"/>
    <w:rsid w:val="00C40958"/>
    <w:rsid w:val="00C4115B"/>
    <w:rsid w:val="00C41223"/>
    <w:rsid w:val="00C41231"/>
    <w:rsid w:val="00C4136C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3EE3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905"/>
    <w:rsid w:val="00C44BEC"/>
    <w:rsid w:val="00C44C0D"/>
    <w:rsid w:val="00C44CA9"/>
    <w:rsid w:val="00C44E0D"/>
    <w:rsid w:val="00C44F7A"/>
    <w:rsid w:val="00C44FB2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DA1"/>
    <w:rsid w:val="00C46E49"/>
    <w:rsid w:val="00C46EB2"/>
    <w:rsid w:val="00C46F0F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84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810"/>
    <w:rsid w:val="00C50BC7"/>
    <w:rsid w:val="00C50D53"/>
    <w:rsid w:val="00C50D91"/>
    <w:rsid w:val="00C50E55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155"/>
    <w:rsid w:val="00C52283"/>
    <w:rsid w:val="00C5240C"/>
    <w:rsid w:val="00C524DC"/>
    <w:rsid w:val="00C524EA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4D3C"/>
    <w:rsid w:val="00C55155"/>
    <w:rsid w:val="00C55180"/>
    <w:rsid w:val="00C55277"/>
    <w:rsid w:val="00C552FF"/>
    <w:rsid w:val="00C5553C"/>
    <w:rsid w:val="00C5559F"/>
    <w:rsid w:val="00C55620"/>
    <w:rsid w:val="00C5575A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3"/>
    <w:rsid w:val="00C5671A"/>
    <w:rsid w:val="00C5684B"/>
    <w:rsid w:val="00C568B0"/>
    <w:rsid w:val="00C56902"/>
    <w:rsid w:val="00C56AF7"/>
    <w:rsid w:val="00C56B0E"/>
    <w:rsid w:val="00C56C25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728"/>
    <w:rsid w:val="00C579FC"/>
    <w:rsid w:val="00C57A00"/>
    <w:rsid w:val="00C57BC0"/>
    <w:rsid w:val="00C57DE5"/>
    <w:rsid w:val="00C57E64"/>
    <w:rsid w:val="00C6027D"/>
    <w:rsid w:val="00C60474"/>
    <w:rsid w:val="00C6069A"/>
    <w:rsid w:val="00C60823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C94"/>
    <w:rsid w:val="00C62D31"/>
    <w:rsid w:val="00C62D60"/>
    <w:rsid w:val="00C62E25"/>
    <w:rsid w:val="00C62EB1"/>
    <w:rsid w:val="00C62EC1"/>
    <w:rsid w:val="00C62EC2"/>
    <w:rsid w:val="00C62ECC"/>
    <w:rsid w:val="00C62FF7"/>
    <w:rsid w:val="00C6300D"/>
    <w:rsid w:val="00C6301B"/>
    <w:rsid w:val="00C630A7"/>
    <w:rsid w:val="00C632DC"/>
    <w:rsid w:val="00C63313"/>
    <w:rsid w:val="00C633B1"/>
    <w:rsid w:val="00C635CD"/>
    <w:rsid w:val="00C63673"/>
    <w:rsid w:val="00C638D9"/>
    <w:rsid w:val="00C63924"/>
    <w:rsid w:val="00C63A35"/>
    <w:rsid w:val="00C63A6F"/>
    <w:rsid w:val="00C63A95"/>
    <w:rsid w:val="00C63D34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5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230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468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2A"/>
    <w:rsid w:val="00C7259B"/>
    <w:rsid w:val="00C726D9"/>
    <w:rsid w:val="00C72743"/>
    <w:rsid w:val="00C7296E"/>
    <w:rsid w:val="00C72A6D"/>
    <w:rsid w:val="00C72BDB"/>
    <w:rsid w:val="00C72C4D"/>
    <w:rsid w:val="00C72C7B"/>
    <w:rsid w:val="00C72E7C"/>
    <w:rsid w:val="00C732F6"/>
    <w:rsid w:val="00C73487"/>
    <w:rsid w:val="00C734F3"/>
    <w:rsid w:val="00C73546"/>
    <w:rsid w:val="00C73759"/>
    <w:rsid w:val="00C737CA"/>
    <w:rsid w:val="00C73A2B"/>
    <w:rsid w:val="00C73B6E"/>
    <w:rsid w:val="00C73EBC"/>
    <w:rsid w:val="00C73FA1"/>
    <w:rsid w:val="00C74154"/>
    <w:rsid w:val="00C741CA"/>
    <w:rsid w:val="00C741E9"/>
    <w:rsid w:val="00C74407"/>
    <w:rsid w:val="00C74915"/>
    <w:rsid w:val="00C74919"/>
    <w:rsid w:val="00C74B50"/>
    <w:rsid w:val="00C74B54"/>
    <w:rsid w:val="00C74B92"/>
    <w:rsid w:val="00C74CAB"/>
    <w:rsid w:val="00C74E02"/>
    <w:rsid w:val="00C74E07"/>
    <w:rsid w:val="00C74F4C"/>
    <w:rsid w:val="00C7513D"/>
    <w:rsid w:val="00C751A7"/>
    <w:rsid w:val="00C75207"/>
    <w:rsid w:val="00C7545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6D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77A1B"/>
    <w:rsid w:val="00C77AD1"/>
    <w:rsid w:val="00C8017B"/>
    <w:rsid w:val="00C801DD"/>
    <w:rsid w:val="00C802A8"/>
    <w:rsid w:val="00C80589"/>
    <w:rsid w:val="00C8063C"/>
    <w:rsid w:val="00C806C1"/>
    <w:rsid w:val="00C807E9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E0"/>
    <w:rsid w:val="00C814F9"/>
    <w:rsid w:val="00C8156B"/>
    <w:rsid w:val="00C81587"/>
    <w:rsid w:val="00C81789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8B3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2F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5D"/>
    <w:rsid w:val="00C86FD8"/>
    <w:rsid w:val="00C8700A"/>
    <w:rsid w:val="00C87089"/>
    <w:rsid w:val="00C8722C"/>
    <w:rsid w:val="00C8757B"/>
    <w:rsid w:val="00C875CD"/>
    <w:rsid w:val="00C879C0"/>
    <w:rsid w:val="00C87A55"/>
    <w:rsid w:val="00C87D6B"/>
    <w:rsid w:val="00C87E8F"/>
    <w:rsid w:val="00C87EFA"/>
    <w:rsid w:val="00C90067"/>
    <w:rsid w:val="00C90097"/>
    <w:rsid w:val="00C90A0E"/>
    <w:rsid w:val="00C90A5D"/>
    <w:rsid w:val="00C90ADC"/>
    <w:rsid w:val="00C90B44"/>
    <w:rsid w:val="00C90E16"/>
    <w:rsid w:val="00C90EC6"/>
    <w:rsid w:val="00C9103A"/>
    <w:rsid w:val="00C91371"/>
    <w:rsid w:val="00C91529"/>
    <w:rsid w:val="00C9153E"/>
    <w:rsid w:val="00C91766"/>
    <w:rsid w:val="00C91855"/>
    <w:rsid w:val="00C918C8"/>
    <w:rsid w:val="00C919D6"/>
    <w:rsid w:val="00C91DFF"/>
    <w:rsid w:val="00C91FF3"/>
    <w:rsid w:val="00C92142"/>
    <w:rsid w:val="00C92418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13"/>
    <w:rsid w:val="00C93DB9"/>
    <w:rsid w:val="00C93E85"/>
    <w:rsid w:val="00C94174"/>
    <w:rsid w:val="00C943D6"/>
    <w:rsid w:val="00C9443A"/>
    <w:rsid w:val="00C944C4"/>
    <w:rsid w:val="00C94598"/>
    <w:rsid w:val="00C946DD"/>
    <w:rsid w:val="00C94856"/>
    <w:rsid w:val="00C949F8"/>
    <w:rsid w:val="00C94BB5"/>
    <w:rsid w:val="00C94D8F"/>
    <w:rsid w:val="00C95093"/>
    <w:rsid w:val="00C95461"/>
    <w:rsid w:val="00C9549D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0A"/>
    <w:rsid w:val="00CA192B"/>
    <w:rsid w:val="00CA19F6"/>
    <w:rsid w:val="00CA1BA8"/>
    <w:rsid w:val="00CA1BDB"/>
    <w:rsid w:val="00CA1C09"/>
    <w:rsid w:val="00CA1DF7"/>
    <w:rsid w:val="00CA1F73"/>
    <w:rsid w:val="00CA2117"/>
    <w:rsid w:val="00CA212E"/>
    <w:rsid w:val="00CA2235"/>
    <w:rsid w:val="00CA2644"/>
    <w:rsid w:val="00CA29BE"/>
    <w:rsid w:val="00CA2FC7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250"/>
    <w:rsid w:val="00CA432D"/>
    <w:rsid w:val="00CA442F"/>
    <w:rsid w:val="00CA448A"/>
    <w:rsid w:val="00CA44C1"/>
    <w:rsid w:val="00CA4579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DC6"/>
    <w:rsid w:val="00CA5E28"/>
    <w:rsid w:val="00CA62B9"/>
    <w:rsid w:val="00CA673F"/>
    <w:rsid w:val="00CA68C0"/>
    <w:rsid w:val="00CA6949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84E"/>
    <w:rsid w:val="00CA795B"/>
    <w:rsid w:val="00CA796C"/>
    <w:rsid w:val="00CA7C50"/>
    <w:rsid w:val="00CB016B"/>
    <w:rsid w:val="00CB0594"/>
    <w:rsid w:val="00CB05D9"/>
    <w:rsid w:val="00CB070B"/>
    <w:rsid w:val="00CB08A0"/>
    <w:rsid w:val="00CB08BA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43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1E"/>
    <w:rsid w:val="00CB3025"/>
    <w:rsid w:val="00CB3371"/>
    <w:rsid w:val="00CB33E3"/>
    <w:rsid w:val="00CB347C"/>
    <w:rsid w:val="00CB360C"/>
    <w:rsid w:val="00CB3744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BC1"/>
    <w:rsid w:val="00CB4D1A"/>
    <w:rsid w:val="00CB4D25"/>
    <w:rsid w:val="00CB4E6D"/>
    <w:rsid w:val="00CB4EF8"/>
    <w:rsid w:val="00CB4F20"/>
    <w:rsid w:val="00CB4FBE"/>
    <w:rsid w:val="00CB51EE"/>
    <w:rsid w:val="00CB5231"/>
    <w:rsid w:val="00CB5332"/>
    <w:rsid w:val="00CB545F"/>
    <w:rsid w:val="00CB55EE"/>
    <w:rsid w:val="00CB57F0"/>
    <w:rsid w:val="00CB581D"/>
    <w:rsid w:val="00CB5990"/>
    <w:rsid w:val="00CB5BD6"/>
    <w:rsid w:val="00CB5CDE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4D9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578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2F87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081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49"/>
    <w:rsid w:val="00CC50CA"/>
    <w:rsid w:val="00CC514E"/>
    <w:rsid w:val="00CC529E"/>
    <w:rsid w:val="00CC53CB"/>
    <w:rsid w:val="00CC5523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AA"/>
    <w:rsid w:val="00CC766D"/>
    <w:rsid w:val="00CC76C7"/>
    <w:rsid w:val="00CC7725"/>
    <w:rsid w:val="00CC7789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84C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0FC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BF9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72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0C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9B"/>
    <w:rsid w:val="00CE36C3"/>
    <w:rsid w:val="00CE3892"/>
    <w:rsid w:val="00CE3909"/>
    <w:rsid w:val="00CE3921"/>
    <w:rsid w:val="00CE3B20"/>
    <w:rsid w:val="00CE4156"/>
    <w:rsid w:val="00CE4161"/>
    <w:rsid w:val="00CE4244"/>
    <w:rsid w:val="00CE491A"/>
    <w:rsid w:val="00CE4A52"/>
    <w:rsid w:val="00CE4A8F"/>
    <w:rsid w:val="00CE4FE5"/>
    <w:rsid w:val="00CE5039"/>
    <w:rsid w:val="00CE5055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435"/>
    <w:rsid w:val="00CE6527"/>
    <w:rsid w:val="00CE65F9"/>
    <w:rsid w:val="00CE6675"/>
    <w:rsid w:val="00CE66C7"/>
    <w:rsid w:val="00CE68E1"/>
    <w:rsid w:val="00CE6A7C"/>
    <w:rsid w:val="00CE6C66"/>
    <w:rsid w:val="00CE6D39"/>
    <w:rsid w:val="00CE6EF2"/>
    <w:rsid w:val="00CE6FED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B6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0C2"/>
    <w:rsid w:val="00CF41D7"/>
    <w:rsid w:val="00CF41F6"/>
    <w:rsid w:val="00CF41F9"/>
    <w:rsid w:val="00CF421D"/>
    <w:rsid w:val="00CF442B"/>
    <w:rsid w:val="00CF446C"/>
    <w:rsid w:val="00CF446F"/>
    <w:rsid w:val="00CF44E3"/>
    <w:rsid w:val="00CF44F7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1B2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61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473"/>
    <w:rsid w:val="00D0353F"/>
    <w:rsid w:val="00D0378C"/>
    <w:rsid w:val="00D03870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8B8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7BE"/>
    <w:rsid w:val="00D05A28"/>
    <w:rsid w:val="00D05C2F"/>
    <w:rsid w:val="00D05CDC"/>
    <w:rsid w:val="00D05E43"/>
    <w:rsid w:val="00D06055"/>
    <w:rsid w:val="00D062BD"/>
    <w:rsid w:val="00D06372"/>
    <w:rsid w:val="00D06433"/>
    <w:rsid w:val="00D065CE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60F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816"/>
    <w:rsid w:val="00D129D5"/>
    <w:rsid w:val="00D12AC6"/>
    <w:rsid w:val="00D12B6E"/>
    <w:rsid w:val="00D12EDC"/>
    <w:rsid w:val="00D1306A"/>
    <w:rsid w:val="00D13296"/>
    <w:rsid w:val="00D13522"/>
    <w:rsid w:val="00D1393B"/>
    <w:rsid w:val="00D139AA"/>
    <w:rsid w:val="00D139BD"/>
    <w:rsid w:val="00D13B4E"/>
    <w:rsid w:val="00D13DDF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9CA"/>
    <w:rsid w:val="00D14CA1"/>
    <w:rsid w:val="00D14DA0"/>
    <w:rsid w:val="00D15054"/>
    <w:rsid w:val="00D152A4"/>
    <w:rsid w:val="00D1568A"/>
    <w:rsid w:val="00D158F6"/>
    <w:rsid w:val="00D15938"/>
    <w:rsid w:val="00D15A64"/>
    <w:rsid w:val="00D15A6E"/>
    <w:rsid w:val="00D15C1F"/>
    <w:rsid w:val="00D15C9F"/>
    <w:rsid w:val="00D15D63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8C3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AA4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3C1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597"/>
    <w:rsid w:val="00D25A15"/>
    <w:rsid w:val="00D25AA6"/>
    <w:rsid w:val="00D25B80"/>
    <w:rsid w:val="00D25D96"/>
    <w:rsid w:val="00D25F0C"/>
    <w:rsid w:val="00D26113"/>
    <w:rsid w:val="00D2650D"/>
    <w:rsid w:val="00D26547"/>
    <w:rsid w:val="00D26A98"/>
    <w:rsid w:val="00D26A9D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272"/>
    <w:rsid w:val="00D30549"/>
    <w:rsid w:val="00D306A5"/>
    <w:rsid w:val="00D309E4"/>
    <w:rsid w:val="00D30A5D"/>
    <w:rsid w:val="00D30C43"/>
    <w:rsid w:val="00D30E85"/>
    <w:rsid w:val="00D30F67"/>
    <w:rsid w:val="00D3142A"/>
    <w:rsid w:val="00D315B2"/>
    <w:rsid w:val="00D315C8"/>
    <w:rsid w:val="00D31792"/>
    <w:rsid w:val="00D317E1"/>
    <w:rsid w:val="00D318E1"/>
    <w:rsid w:val="00D31A08"/>
    <w:rsid w:val="00D31BD0"/>
    <w:rsid w:val="00D31D47"/>
    <w:rsid w:val="00D31EAC"/>
    <w:rsid w:val="00D31F68"/>
    <w:rsid w:val="00D320E6"/>
    <w:rsid w:val="00D321A3"/>
    <w:rsid w:val="00D3263B"/>
    <w:rsid w:val="00D32834"/>
    <w:rsid w:val="00D32D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D31"/>
    <w:rsid w:val="00D33E5F"/>
    <w:rsid w:val="00D33FB4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8A8"/>
    <w:rsid w:val="00D35B7A"/>
    <w:rsid w:val="00D35BDB"/>
    <w:rsid w:val="00D35CA8"/>
    <w:rsid w:val="00D35E48"/>
    <w:rsid w:val="00D3629C"/>
    <w:rsid w:val="00D365FF"/>
    <w:rsid w:val="00D366FE"/>
    <w:rsid w:val="00D36773"/>
    <w:rsid w:val="00D3682E"/>
    <w:rsid w:val="00D36906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9E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CF6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C0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25"/>
    <w:rsid w:val="00D45750"/>
    <w:rsid w:val="00D4588E"/>
    <w:rsid w:val="00D45A50"/>
    <w:rsid w:val="00D45ABC"/>
    <w:rsid w:val="00D46068"/>
    <w:rsid w:val="00D4632A"/>
    <w:rsid w:val="00D464CD"/>
    <w:rsid w:val="00D4694F"/>
    <w:rsid w:val="00D46983"/>
    <w:rsid w:val="00D469F6"/>
    <w:rsid w:val="00D46AF0"/>
    <w:rsid w:val="00D46DF5"/>
    <w:rsid w:val="00D46E24"/>
    <w:rsid w:val="00D46EB2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6BE"/>
    <w:rsid w:val="00D51946"/>
    <w:rsid w:val="00D51B34"/>
    <w:rsid w:val="00D51D71"/>
    <w:rsid w:val="00D51E1E"/>
    <w:rsid w:val="00D51E78"/>
    <w:rsid w:val="00D51EDA"/>
    <w:rsid w:val="00D5245F"/>
    <w:rsid w:val="00D52570"/>
    <w:rsid w:val="00D525DB"/>
    <w:rsid w:val="00D52701"/>
    <w:rsid w:val="00D52720"/>
    <w:rsid w:val="00D527C0"/>
    <w:rsid w:val="00D527CC"/>
    <w:rsid w:val="00D52892"/>
    <w:rsid w:val="00D528BF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3F18"/>
    <w:rsid w:val="00D541A7"/>
    <w:rsid w:val="00D5421B"/>
    <w:rsid w:val="00D542A8"/>
    <w:rsid w:val="00D5438A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7EF"/>
    <w:rsid w:val="00D558CE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03"/>
    <w:rsid w:val="00D5722A"/>
    <w:rsid w:val="00D57328"/>
    <w:rsid w:val="00D57676"/>
    <w:rsid w:val="00D57862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051"/>
    <w:rsid w:val="00D604A4"/>
    <w:rsid w:val="00D6078E"/>
    <w:rsid w:val="00D60940"/>
    <w:rsid w:val="00D60AED"/>
    <w:rsid w:val="00D60BB7"/>
    <w:rsid w:val="00D60D46"/>
    <w:rsid w:val="00D60D53"/>
    <w:rsid w:val="00D60F08"/>
    <w:rsid w:val="00D610A9"/>
    <w:rsid w:val="00D61377"/>
    <w:rsid w:val="00D61399"/>
    <w:rsid w:val="00D6154D"/>
    <w:rsid w:val="00D61611"/>
    <w:rsid w:val="00D6199F"/>
    <w:rsid w:val="00D61A9A"/>
    <w:rsid w:val="00D61C2D"/>
    <w:rsid w:val="00D61FB4"/>
    <w:rsid w:val="00D62446"/>
    <w:rsid w:val="00D624E8"/>
    <w:rsid w:val="00D62622"/>
    <w:rsid w:val="00D62645"/>
    <w:rsid w:val="00D6270F"/>
    <w:rsid w:val="00D62842"/>
    <w:rsid w:val="00D629BA"/>
    <w:rsid w:val="00D62A2A"/>
    <w:rsid w:val="00D62A71"/>
    <w:rsid w:val="00D62A9B"/>
    <w:rsid w:val="00D62B2F"/>
    <w:rsid w:val="00D62CC1"/>
    <w:rsid w:val="00D62D59"/>
    <w:rsid w:val="00D62D66"/>
    <w:rsid w:val="00D62DC9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3F2A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BD"/>
    <w:rsid w:val="00D713F1"/>
    <w:rsid w:val="00D713F4"/>
    <w:rsid w:val="00D713FE"/>
    <w:rsid w:val="00D715FA"/>
    <w:rsid w:val="00D71673"/>
    <w:rsid w:val="00D7174C"/>
    <w:rsid w:val="00D7177C"/>
    <w:rsid w:val="00D718D0"/>
    <w:rsid w:val="00D719C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518"/>
    <w:rsid w:val="00D72658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228"/>
    <w:rsid w:val="00D7459C"/>
    <w:rsid w:val="00D7467F"/>
    <w:rsid w:val="00D747C2"/>
    <w:rsid w:val="00D749C6"/>
    <w:rsid w:val="00D749CF"/>
    <w:rsid w:val="00D74B80"/>
    <w:rsid w:val="00D74C2C"/>
    <w:rsid w:val="00D74CCE"/>
    <w:rsid w:val="00D74D0B"/>
    <w:rsid w:val="00D74DE3"/>
    <w:rsid w:val="00D751F4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99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2F0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629"/>
    <w:rsid w:val="00D82760"/>
    <w:rsid w:val="00D82889"/>
    <w:rsid w:val="00D82AF7"/>
    <w:rsid w:val="00D82D1B"/>
    <w:rsid w:val="00D82E46"/>
    <w:rsid w:val="00D831CB"/>
    <w:rsid w:val="00D83273"/>
    <w:rsid w:val="00D833E3"/>
    <w:rsid w:val="00D8373D"/>
    <w:rsid w:val="00D8373E"/>
    <w:rsid w:val="00D839BF"/>
    <w:rsid w:val="00D83BB2"/>
    <w:rsid w:val="00D83CFA"/>
    <w:rsid w:val="00D83D3D"/>
    <w:rsid w:val="00D83EBA"/>
    <w:rsid w:val="00D83EE2"/>
    <w:rsid w:val="00D83FCD"/>
    <w:rsid w:val="00D840A6"/>
    <w:rsid w:val="00D8418D"/>
    <w:rsid w:val="00D84449"/>
    <w:rsid w:val="00D844F7"/>
    <w:rsid w:val="00D847E5"/>
    <w:rsid w:val="00D848A3"/>
    <w:rsid w:val="00D849BC"/>
    <w:rsid w:val="00D849D5"/>
    <w:rsid w:val="00D84ACD"/>
    <w:rsid w:val="00D84AFE"/>
    <w:rsid w:val="00D84FC0"/>
    <w:rsid w:val="00D84FEA"/>
    <w:rsid w:val="00D8532A"/>
    <w:rsid w:val="00D85392"/>
    <w:rsid w:val="00D85561"/>
    <w:rsid w:val="00D85746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965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734"/>
    <w:rsid w:val="00D878C5"/>
    <w:rsid w:val="00D87962"/>
    <w:rsid w:val="00D87B50"/>
    <w:rsid w:val="00D87C1F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36"/>
    <w:rsid w:val="00D923B3"/>
    <w:rsid w:val="00D924E3"/>
    <w:rsid w:val="00D92511"/>
    <w:rsid w:val="00D92767"/>
    <w:rsid w:val="00D92789"/>
    <w:rsid w:val="00D9286D"/>
    <w:rsid w:val="00D92AF1"/>
    <w:rsid w:val="00D92CD0"/>
    <w:rsid w:val="00D92D04"/>
    <w:rsid w:val="00D92E37"/>
    <w:rsid w:val="00D92F84"/>
    <w:rsid w:val="00D9309F"/>
    <w:rsid w:val="00D93297"/>
    <w:rsid w:val="00D9354B"/>
    <w:rsid w:val="00D9368D"/>
    <w:rsid w:val="00D93780"/>
    <w:rsid w:val="00D9383F"/>
    <w:rsid w:val="00D93C9D"/>
    <w:rsid w:val="00D93D6D"/>
    <w:rsid w:val="00D93F37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8B2"/>
    <w:rsid w:val="00D94970"/>
    <w:rsid w:val="00D949BF"/>
    <w:rsid w:val="00D94B2C"/>
    <w:rsid w:val="00D94DA8"/>
    <w:rsid w:val="00D94DCB"/>
    <w:rsid w:val="00D94F6A"/>
    <w:rsid w:val="00D951B3"/>
    <w:rsid w:val="00D954FC"/>
    <w:rsid w:val="00D95543"/>
    <w:rsid w:val="00D9556E"/>
    <w:rsid w:val="00D95683"/>
    <w:rsid w:val="00D959ED"/>
    <w:rsid w:val="00D95A2A"/>
    <w:rsid w:val="00D95A8E"/>
    <w:rsid w:val="00D95AA7"/>
    <w:rsid w:val="00D95AB9"/>
    <w:rsid w:val="00D95AD8"/>
    <w:rsid w:val="00D95D63"/>
    <w:rsid w:val="00D95EBA"/>
    <w:rsid w:val="00D964EE"/>
    <w:rsid w:val="00D965F8"/>
    <w:rsid w:val="00D9675F"/>
    <w:rsid w:val="00D96B98"/>
    <w:rsid w:val="00D96C46"/>
    <w:rsid w:val="00D96D15"/>
    <w:rsid w:val="00D96E0F"/>
    <w:rsid w:val="00D96EC9"/>
    <w:rsid w:val="00D96F53"/>
    <w:rsid w:val="00D971C9"/>
    <w:rsid w:val="00D97590"/>
    <w:rsid w:val="00D975ED"/>
    <w:rsid w:val="00D97655"/>
    <w:rsid w:val="00D97709"/>
    <w:rsid w:val="00D97B37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1D8A"/>
    <w:rsid w:val="00DA1E02"/>
    <w:rsid w:val="00DA21F5"/>
    <w:rsid w:val="00DA22FA"/>
    <w:rsid w:val="00DA24EC"/>
    <w:rsid w:val="00DA24EF"/>
    <w:rsid w:val="00DA25E4"/>
    <w:rsid w:val="00DA2677"/>
    <w:rsid w:val="00DA27D2"/>
    <w:rsid w:val="00DA28DD"/>
    <w:rsid w:val="00DA28F7"/>
    <w:rsid w:val="00DA2A1F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95E"/>
    <w:rsid w:val="00DA3B6A"/>
    <w:rsid w:val="00DA3C15"/>
    <w:rsid w:val="00DA3CF1"/>
    <w:rsid w:val="00DA3DFB"/>
    <w:rsid w:val="00DA3EAF"/>
    <w:rsid w:val="00DA3EBF"/>
    <w:rsid w:val="00DA3F65"/>
    <w:rsid w:val="00DA4023"/>
    <w:rsid w:val="00DA4027"/>
    <w:rsid w:val="00DA4129"/>
    <w:rsid w:val="00DA41EB"/>
    <w:rsid w:val="00DA438D"/>
    <w:rsid w:val="00DA43C0"/>
    <w:rsid w:val="00DA44CD"/>
    <w:rsid w:val="00DA450C"/>
    <w:rsid w:val="00DA4601"/>
    <w:rsid w:val="00DA467A"/>
    <w:rsid w:val="00DA489E"/>
    <w:rsid w:val="00DA4955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D64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7D6"/>
    <w:rsid w:val="00DB1876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0B9"/>
    <w:rsid w:val="00DB3189"/>
    <w:rsid w:val="00DB31CA"/>
    <w:rsid w:val="00DB37C5"/>
    <w:rsid w:val="00DB399B"/>
    <w:rsid w:val="00DB3E90"/>
    <w:rsid w:val="00DB3F90"/>
    <w:rsid w:val="00DB4276"/>
    <w:rsid w:val="00DB433F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40F"/>
    <w:rsid w:val="00DB5601"/>
    <w:rsid w:val="00DB56BD"/>
    <w:rsid w:val="00DB58D4"/>
    <w:rsid w:val="00DB5913"/>
    <w:rsid w:val="00DB5937"/>
    <w:rsid w:val="00DB5948"/>
    <w:rsid w:val="00DB5A7C"/>
    <w:rsid w:val="00DB5B1A"/>
    <w:rsid w:val="00DB5BA0"/>
    <w:rsid w:val="00DB5C28"/>
    <w:rsid w:val="00DB5CD3"/>
    <w:rsid w:val="00DB5EB5"/>
    <w:rsid w:val="00DB5FAF"/>
    <w:rsid w:val="00DB603A"/>
    <w:rsid w:val="00DB6046"/>
    <w:rsid w:val="00DB60E2"/>
    <w:rsid w:val="00DB62B0"/>
    <w:rsid w:val="00DB62FF"/>
    <w:rsid w:val="00DB64D4"/>
    <w:rsid w:val="00DB64D7"/>
    <w:rsid w:val="00DB66C7"/>
    <w:rsid w:val="00DB6795"/>
    <w:rsid w:val="00DB67D5"/>
    <w:rsid w:val="00DB6B24"/>
    <w:rsid w:val="00DB6BA7"/>
    <w:rsid w:val="00DB6FB9"/>
    <w:rsid w:val="00DB6FC6"/>
    <w:rsid w:val="00DB740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375"/>
    <w:rsid w:val="00DC045A"/>
    <w:rsid w:val="00DC0477"/>
    <w:rsid w:val="00DC0581"/>
    <w:rsid w:val="00DC05EF"/>
    <w:rsid w:val="00DC07E1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1D6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6B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B37"/>
    <w:rsid w:val="00DD1C92"/>
    <w:rsid w:val="00DD1CE1"/>
    <w:rsid w:val="00DD1CE3"/>
    <w:rsid w:val="00DD1D50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51"/>
    <w:rsid w:val="00DD3FC4"/>
    <w:rsid w:val="00DD4213"/>
    <w:rsid w:val="00DD424B"/>
    <w:rsid w:val="00DD42DA"/>
    <w:rsid w:val="00DD4531"/>
    <w:rsid w:val="00DD4649"/>
    <w:rsid w:val="00DD46C8"/>
    <w:rsid w:val="00DD4731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54A"/>
    <w:rsid w:val="00DD65D1"/>
    <w:rsid w:val="00DD6681"/>
    <w:rsid w:val="00DD69D2"/>
    <w:rsid w:val="00DD6A76"/>
    <w:rsid w:val="00DD6BBD"/>
    <w:rsid w:val="00DD6BDF"/>
    <w:rsid w:val="00DD6C11"/>
    <w:rsid w:val="00DD7122"/>
    <w:rsid w:val="00DD7388"/>
    <w:rsid w:val="00DD73EE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1F"/>
    <w:rsid w:val="00DE0A2C"/>
    <w:rsid w:val="00DE0F01"/>
    <w:rsid w:val="00DE1063"/>
    <w:rsid w:val="00DE1144"/>
    <w:rsid w:val="00DE117E"/>
    <w:rsid w:val="00DE12A1"/>
    <w:rsid w:val="00DE13A3"/>
    <w:rsid w:val="00DE1602"/>
    <w:rsid w:val="00DE16C5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2EB5"/>
    <w:rsid w:val="00DE3113"/>
    <w:rsid w:val="00DE315D"/>
    <w:rsid w:val="00DE31E9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6E5"/>
    <w:rsid w:val="00DE683C"/>
    <w:rsid w:val="00DE68A8"/>
    <w:rsid w:val="00DE6AB1"/>
    <w:rsid w:val="00DE6F02"/>
    <w:rsid w:val="00DE6F08"/>
    <w:rsid w:val="00DE6FAA"/>
    <w:rsid w:val="00DE7037"/>
    <w:rsid w:val="00DE721E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1B6"/>
    <w:rsid w:val="00DF127D"/>
    <w:rsid w:val="00DF1388"/>
    <w:rsid w:val="00DF13BB"/>
    <w:rsid w:val="00DF1593"/>
    <w:rsid w:val="00DF1995"/>
    <w:rsid w:val="00DF1B64"/>
    <w:rsid w:val="00DF1CEA"/>
    <w:rsid w:val="00DF1F0A"/>
    <w:rsid w:val="00DF23F0"/>
    <w:rsid w:val="00DF24DD"/>
    <w:rsid w:val="00DF26CE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5B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22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BED"/>
    <w:rsid w:val="00DF7D91"/>
    <w:rsid w:val="00DF7D98"/>
    <w:rsid w:val="00DF7DD0"/>
    <w:rsid w:val="00E00000"/>
    <w:rsid w:val="00E0000E"/>
    <w:rsid w:val="00E00061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020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1EB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3FDA"/>
    <w:rsid w:val="00E04177"/>
    <w:rsid w:val="00E041FA"/>
    <w:rsid w:val="00E0424E"/>
    <w:rsid w:val="00E044B2"/>
    <w:rsid w:val="00E04710"/>
    <w:rsid w:val="00E04FB2"/>
    <w:rsid w:val="00E0524D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AA7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9FD"/>
    <w:rsid w:val="00E12C34"/>
    <w:rsid w:val="00E12CD7"/>
    <w:rsid w:val="00E12D65"/>
    <w:rsid w:val="00E12D66"/>
    <w:rsid w:val="00E13364"/>
    <w:rsid w:val="00E1346B"/>
    <w:rsid w:val="00E134FA"/>
    <w:rsid w:val="00E135C9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0D9"/>
    <w:rsid w:val="00E1416A"/>
    <w:rsid w:val="00E141F6"/>
    <w:rsid w:val="00E142B6"/>
    <w:rsid w:val="00E1434C"/>
    <w:rsid w:val="00E144DE"/>
    <w:rsid w:val="00E1456D"/>
    <w:rsid w:val="00E1461A"/>
    <w:rsid w:val="00E146B9"/>
    <w:rsid w:val="00E14812"/>
    <w:rsid w:val="00E149B4"/>
    <w:rsid w:val="00E14A99"/>
    <w:rsid w:val="00E14B40"/>
    <w:rsid w:val="00E14B99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BDB"/>
    <w:rsid w:val="00E15C40"/>
    <w:rsid w:val="00E15DEA"/>
    <w:rsid w:val="00E15E02"/>
    <w:rsid w:val="00E1615F"/>
    <w:rsid w:val="00E162F0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628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37"/>
    <w:rsid w:val="00E20164"/>
    <w:rsid w:val="00E20201"/>
    <w:rsid w:val="00E2027A"/>
    <w:rsid w:val="00E202B0"/>
    <w:rsid w:val="00E20334"/>
    <w:rsid w:val="00E20459"/>
    <w:rsid w:val="00E204BB"/>
    <w:rsid w:val="00E207DF"/>
    <w:rsid w:val="00E209A3"/>
    <w:rsid w:val="00E20BC0"/>
    <w:rsid w:val="00E20D93"/>
    <w:rsid w:val="00E20DFA"/>
    <w:rsid w:val="00E20E5F"/>
    <w:rsid w:val="00E20F6F"/>
    <w:rsid w:val="00E20F95"/>
    <w:rsid w:val="00E211AE"/>
    <w:rsid w:val="00E21491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03D"/>
    <w:rsid w:val="00E23481"/>
    <w:rsid w:val="00E236AC"/>
    <w:rsid w:val="00E2370F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0BF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93F"/>
    <w:rsid w:val="00E27DC3"/>
    <w:rsid w:val="00E27DD6"/>
    <w:rsid w:val="00E27E3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8E8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07"/>
    <w:rsid w:val="00E311CB"/>
    <w:rsid w:val="00E311D6"/>
    <w:rsid w:val="00E313C1"/>
    <w:rsid w:val="00E3158C"/>
    <w:rsid w:val="00E3166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47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49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926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499"/>
    <w:rsid w:val="00E3651A"/>
    <w:rsid w:val="00E365CA"/>
    <w:rsid w:val="00E36800"/>
    <w:rsid w:val="00E369BD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08"/>
    <w:rsid w:val="00E37999"/>
    <w:rsid w:val="00E379AA"/>
    <w:rsid w:val="00E37A7D"/>
    <w:rsid w:val="00E37AA9"/>
    <w:rsid w:val="00E37C2F"/>
    <w:rsid w:val="00E37C33"/>
    <w:rsid w:val="00E37C41"/>
    <w:rsid w:val="00E37D59"/>
    <w:rsid w:val="00E37DBF"/>
    <w:rsid w:val="00E37EA4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0F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6F5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7BB"/>
    <w:rsid w:val="00E44B5F"/>
    <w:rsid w:val="00E44CE7"/>
    <w:rsid w:val="00E44DF5"/>
    <w:rsid w:val="00E44EAE"/>
    <w:rsid w:val="00E44F3F"/>
    <w:rsid w:val="00E44FEB"/>
    <w:rsid w:val="00E45114"/>
    <w:rsid w:val="00E451C7"/>
    <w:rsid w:val="00E451DB"/>
    <w:rsid w:val="00E452A9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DCA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DF1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8BB"/>
    <w:rsid w:val="00E50906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0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9D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33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0F6"/>
    <w:rsid w:val="00E56124"/>
    <w:rsid w:val="00E56207"/>
    <w:rsid w:val="00E5624A"/>
    <w:rsid w:val="00E56381"/>
    <w:rsid w:val="00E56449"/>
    <w:rsid w:val="00E56569"/>
    <w:rsid w:val="00E56662"/>
    <w:rsid w:val="00E569C8"/>
    <w:rsid w:val="00E56D19"/>
    <w:rsid w:val="00E56D55"/>
    <w:rsid w:val="00E56E52"/>
    <w:rsid w:val="00E5702A"/>
    <w:rsid w:val="00E570C0"/>
    <w:rsid w:val="00E571FF"/>
    <w:rsid w:val="00E57932"/>
    <w:rsid w:val="00E57A68"/>
    <w:rsid w:val="00E57E4C"/>
    <w:rsid w:val="00E57F5B"/>
    <w:rsid w:val="00E60030"/>
    <w:rsid w:val="00E6020D"/>
    <w:rsid w:val="00E606FA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5A1"/>
    <w:rsid w:val="00E61604"/>
    <w:rsid w:val="00E61665"/>
    <w:rsid w:val="00E616B9"/>
    <w:rsid w:val="00E616D6"/>
    <w:rsid w:val="00E617E8"/>
    <w:rsid w:val="00E617F1"/>
    <w:rsid w:val="00E6190B"/>
    <w:rsid w:val="00E61B33"/>
    <w:rsid w:val="00E61D32"/>
    <w:rsid w:val="00E61E94"/>
    <w:rsid w:val="00E62118"/>
    <w:rsid w:val="00E62442"/>
    <w:rsid w:val="00E6279E"/>
    <w:rsid w:val="00E62863"/>
    <w:rsid w:val="00E6286F"/>
    <w:rsid w:val="00E62966"/>
    <w:rsid w:val="00E62A9E"/>
    <w:rsid w:val="00E62B22"/>
    <w:rsid w:val="00E62E1D"/>
    <w:rsid w:val="00E62F98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A8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36"/>
    <w:rsid w:val="00E65FB3"/>
    <w:rsid w:val="00E662BA"/>
    <w:rsid w:val="00E66514"/>
    <w:rsid w:val="00E665FC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D27"/>
    <w:rsid w:val="00E67F08"/>
    <w:rsid w:val="00E67FC6"/>
    <w:rsid w:val="00E702B8"/>
    <w:rsid w:val="00E70496"/>
    <w:rsid w:val="00E705D0"/>
    <w:rsid w:val="00E70798"/>
    <w:rsid w:val="00E70916"/>
    <w:rsid w:val="00E70A3E"/>
    <w:rsid w:val="00E70A84"/>
    <w:rsid w:val="00E71146"/>
    <w:rsid w:val="00E712F3"/>
    <w:rsid w:val="00E7134D"/>
    <w:rsid w:val="00E71461"/>
    <w:rsid w:val="00E7164D"/>
    <w:rsid w:val="00E71650"/>
    <w:rsid w:val="00E71691"/>
    <w:rsid w:val="00E71805"/>
    <w:rsid w:val="00E718CD"/>
    <w:rsid w:val="00E71D7A"/>
    <w:rsid w:val="00E71E1F"/>
    <w:rsid w:val="00E71E4F"/>
    <w:rsid w:val="00E71F43"/>
    <w:rsid w:val="00E720D9"/>
    <w:rsid w:val="00E72413"/>
    <w:rsid w:val="00E72483"/>
    <w:rsid w:val="00E725CC"/>
    <w:rsid w:val="00E72617"/>
    <w:rsid w:val="00E72A22"/>
    <w:rsid w:val="00E72A49"/>
    <w:rsid w:val="00E72BD4"/>
    <w:rsid w:val="00E72EE8"/>
    <w:rsid w:val="00E72EFA"/>
    <w:rsid w:val="00E73277"/>
    <w:rsid w:val="00E732BD"/>
    <w:rsid w:val="00E733DE"/>
    <w:rsid w:val="00E733F2"/>
    <w:rsid w:val="00E73673"/>
    <w:rsid w:val="00E7371E"/>
    <w:rsid w:val="00E738FC"/>
    <w:rsid w:val="00E73A46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6F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C4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BE"/>
    <w:rsid w:val="00E853C4"/>
    <w:rsid w:val="00E85439"/>
    <w:rsid w:val="00E85649"/>
    <w:rsid w:val="00E85DCC"/>
    <w:rsid w:val="00E86156"/>
    <w:rsid w:val="00E862AF"/>
    <w:rsid w:val="00E864E4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2AF"/>
    <w:rsid w:val="00E9134A"/>
    <w:rsid w:val="00E91715"/>
    <w:rsid w:val="00E9184D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28"/>
    <w:rsid w:val="00E92BC4"/>
    <w:rsid w:val="00E92ECA"/>
    <w:rsid w:val="00E92EE8"/>
    <w:rsid w:val="00E92F9A"/>
    <w:rsid w:val="00E92FD5"/>
    <w:rsid w:val="00E93478"/>
    <w:rsid w:val="00E9354C"/>
    <w:rsid w:val="00E93753"/>
    <w:rsid w:val="00E938E3"/>
    <w:rsid w:val="00E939BB"/>
    <w:rsid w:val="00E93A7A"/>
    <w:rsid w:val="00E93BA4"/>
    <w:rsid w:val="00E93D34"/>
    <w:rsid w:val="00E93D3E"/>
    <w:rsid w:val="00E93D68"/>
    <w:rsid w:val="00E93D6C"/>
    <w:rsid w:val="00E93E79"/>
    <w:rsid w:val="00E93EB7"/>
    <w:rsid w:val="00E9401E"/>
    <w:rsid w:val="00E94084"/>
    <w:rsid w:val="00E941E6"/>
    <w:rsid w:val="00E947C7"/>
    <w:rsid w:val="00E9486A"/>
    <w:rsid w:val="00E94A62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56"/>
    <w:rsid w:val="00E96AA7"/>
    <w:rsid w:val="00E96CAD"/>
    <w:rsid w:val="00E96CC1"/>
    <w:rsid w:val="00E96D3E"/>
    <w:rsid w:val="00E96D5E"/>
    <w:rsid w:val="00E96DC6"/>
    <w:rsid w:val="00E97050"/>
    <w:rsid w:val="00E97102"/>
    <w:rsid w:val="00E976CB"/>
    <w:rsid w:val="00E9780A"/>
    <w:rsid w:val="00E97878"/>
    <w:rsid w:val="00E97A03"/>
    <w:rsid w:val="00E97C05"/>
    <w:rsid w:val="00E97DBD"/>
    <w:rsid w:val="00E97F10"/>
    <w:rsid w:val="00E97F80"/>
    <w:rsid w:val="00E97FAB"/>
    <w:rsid w:val="00EA0498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0FD"/>
    <w:rsid w:val="00EA10FE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1EF7"/>
    <w:rsid w:val="00EA243B"/>
    <w:rsid w:val="00EA25C3"/>
    <w:rsid w:val="00EA2676"/>
    <w:rsid w:val="00EA26ED"/>
    <w:rsid w:val="00EA2AC4"/>
    <w:rsid w:val="00EA2C1B"/>
    <w:rsid w:val="00EA2D1A"/>
    <w:rsid w:val="00EA2DEB"/>
    <w:rsid w:val="00EA2DF2"/>
    <w:rsid w:val="00EA318D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B2"/>
    <w:rsid w:val="00EB0AFF"/>
    <w:rsid w:val="00EB0C1F"/>
    <w:rsid w:val="00EB0C9E"/>
    <w:rsid w:val="00EB0F0E"/>
    <w:rsid w:val="00EB1020"/>
    <w:rsid w:val="00EB10FE"/>
    <w:rsid w:val="00EB1138"/>
    <w:rsid w:val="00EB131F"/>
    <w:rsid w:val="00EB132E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046"/>
    <w:rsid w:val="00EB32CB"/>
    <w:rsid w:val="00EB32F0"/>
    <w:rsid w:val="00EB3331"/>
    <w:rsid w:val="00EB3359"/>
    <w:rsid w:val="00EB3399"/>
    <w:rsid w:val="00EB33AC"/>
    <w:rsid w:val="00EB33FF"/>
    <w:rsid w:val="00EB37C8"/>
    <w:rsid w:val="00EB3A71"/>
    <w:rsid w:val="00EB3FF6"/>
    <w:rsid w:val="00EB4046"/>
    <w:rsid w:val="00EB4099"/>
    <w:rsid w:val="00EB41F4"/>
    <w:rsid w:val="00EB42BC"/>
    <w:rsid w:val="00EB4365"/>
    <w:rsid w:val="00EB473E"/>
    <w:rsid w:val="00EB4821"/>
    <w:rsid w:val="00EB4935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9C7"/>
    <w:rsid w:val="00EB5AAE"/>
    <w:rsid w:val="00EB5E44"/>
    <w:rsid w:val="00EB5E46"/>
    <w:rsid w:val="00EB5F37"/>
    <w:rsid w:val="00EB5F9E"/>
    <w:rsid w:val="00EB60EC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2CA"/>
    <w:rsid w:val="00EC0533"/>
    <w:rsid w:val="00EC091A"/>
    <w:rsid w:val="00EC0982"/>
    <w:rsid w:val="00EC0A46"/>
    <w:rsid w:val="00EC0CF3"/>
    <w:rsid w:val="00EC0D88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1F46"/>
    <w:rsid w:val="00EC2264"/>
    <w:rsid w:val="00EC25A5"/>
    <w:rsid w:val="00EC25C9"/>
    <w:rsid w:val="00EC25FB"/>
    <w:rsid w:val="00EC26F0"/>
    <w:rsid w:val="00EC2A79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3F"/>
    <w:rsid w:val="00EC6995"/>
    <w:rsid w:val="00EC6CC0"/>
    <w:rsid w:val="00EC6F16"/>
    <w:rsid w:val="00EC6F1B"/>
    <w:rsid w:val="00EC71B8"/>
    <w:rsid w:val="00EC71EF"/>
    <w:rsid w:val="00EC7203"/>
    <w:rsid w:val="00EC735D"/>
    <w:rsid w:val="00EC7490"/>
    <w:rsid w:val="00EC76DC"/>
    <w:rsid w:val="00EC78D9"/>
    <w:rsid w:val="00EC78E3"/>
    <w:rsid w:val="00EC7A4E"/>
    <w:rsid w:val="00EC7A5D"/>
    <w:rsid w:val="00EC7AAC"/>
    <w:rsid w:val="00EC7BD0"/>
    <w:rsid w:val="00EC7D0B"/>
    <w:rsid w:val="00EC7FF6"/>
    <w:rsid w:val="00ED0149"/>
    <w:rsid w:val="00ED0474"/>
    <w:rsid w:val="00ED04AB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069"/>
    <w:rsid w:val="00ED114D"/>
    <w:rsid w:val="00ED13E8"/>
    <w:rsid w:val="00ED1403"/>
    <w:rsid w:val="00ED1614"/>
    <w:rsid w:val="00ED1796"/>
    <w:rsid w:val="00ED1945"/>
    <w:rsid w:val="00ED1982"/>
    <w:rsid w:val="00ED1BD6"/>
    <w:rsid w:val="00ED1C23"/>
    <w:rsid w:val="00ED1E39"/>
    <w:rsid w:val="00ED1F44"/>
    <w:rsid w:val="00ED1FA6"/>
    <w:rsid w:val="00ED2023"/>
    <w:rsid w:val="00ED2040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B61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D65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6ED5"/>
    <w:rsid w:val="00ED704B"/>
    <w:rsid w:val="00ED7071"/>
    <w:rsid w:val="00ED7390"/>
    <w:rsid w:val="00ED7505"/>
    <w:rsid w:val="00ED7594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42"/>
    <w:rsid w:val="00EE08BC"/>
    <w:rsid w:val="00EE0AB6"/>
    <w:rsid w:val="00EE0C17"/>
    <w:rsid w:val="00EE0E4E"/>
    <w:rsid w:val="00EE1075"/>
    <w:rsid w:val="00EE10AC"/>
    <w:rsid w:val="00EE1348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1FAB"/>
    <w:rsid w:val="00EE2172"/>
    <w:rsid w:val="00EE21F2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C26"/>
    <w:rsid w:val="00EE3E2E"/>
    <w:rsid w:val="00EE3E96"/>
    <w:rsid w:val="00EE3F66"/>
    <w:rsid w:val="00EE3F9F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8D9"/>
    <w:rsid w:val="00EE5921"/>
    <w:rsid w:val="00EE59FC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0CD"/>
    <w:rsid w:val="00EF0293"/>
    <w:rsid w:val="00EF0375"/>
    <w:rsid w:val="00EF05C0"/>
    <w:rsid w:val="00EF08C9"/>
    <w:rsid w:val="00EF09D3"/>
    <w:rsid w:val="00EF0A18"/>
    <w:rsid w:val="00EF0A4C"/>
    <w:rsid w:val="00EF0A63"/>
    <w:rsid w:val="00EF0AAC"/>
    <w:rsid w:val="00EF0D18"/>
    <w:rsid w:val="00EF0D42"/>
    <w:rsid w:val="00EF14B3"/>
    <w:rsid w:val="00EF1720"/>
    <w:rsid w:val="00EF1BBC"/>
    <w:rsid w:val="00EF1C4C"/>
    <w:rsid w:val="00EF1C4D"/>
    <w:rsid w:val="00EF1D38"/>
    <w:rsid w:val="00EF1EBA"/>
    <w:rsid w:val="00EF1ECD"/>
    <w:rsid w:val="00EF1F59"/>
    <w:rsid w:val="00EF1FA6"/>
    <w:rsid w:val="00EF2012"/>
    <w:rsid w:val="00EF202B"/>
    <w:rsid w:val="00EF2040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4E0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899"/>
    <w:rsid w:val="00EF491F"/>
    <w:rsid w:val="00EF4AFA"/>
    <w:rsid w:val="00EF4DF7"/>
    <w:rsid w:val="00EF5096"/>
    <w:rsid w:val="00EF53D1"/>
    <w:rsid w:val="00EF53DA"/>
    <w:rsid w:val="00EF54E8"/>
    <w:rsid w:val="00EF557E"/>
    <w:rsid w:val="00EF56A1"/>
    <w:rsid w:val="00EF5844"/>
    <w:rsid w:val="00EF58D2"/>
    <w:rsid w:val="00EF594B"/>
    <w:rsid w:val="00EF5AA1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08"/>
    <w:rsid w:val="00EF6C67"/>
    <w:rsid w:val="00EF6CA6"/>
    <w:rsid w:val="00EF6E1D"/>
    <w:rsid w:val="00EF6E62"/>
    <w:rsid w:val="00EF6F80"/>
    <w:rsid w:val="00EF6FC2"/>
    <w:rsid w:val="00EF7133"/>
    <w:rsid w:val="00EF718C"/>
    <w:rsid w:val="00EF7379"/>
    <w:rsid w:val="00EF7437"/>
    <w:rsid w:val="00EF75B7"/>
    <w:rsid w:val="00EF75E3"/>
    <w:rsid w:val="00EF7A46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1DF0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DB7"/>
    <w:rsid w:val="00F03E04"/>
    <w:rsid w:val="00F03FA8"/>
    <w:rsid w:val="00F04190"/>
    <w:rsid w:val="00F04258"/>
    <w:rsid w:val="00F04269"/>
    <w:rsid w:val="00F04386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4F0B"/>
    <w:rsid w:val="00F05768"/>
    <w:rsid w:val="00F058BB"/>
    <w:rsid w:val="00F05BFF"/>
    <w:rsid w:val="00F05C22"/>
    <w:rsid w:val="00F05EFE"/>
    <w:rsid w:val="00F05FD3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081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0F0C"/>
    <w:rsid w:val="00F11496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0F"/>
    <w:rsid w:val="00F13DD1"/>
    <w:rsid w:val="00F13E5E"/>
    <w:rsid w:val="00F13FB7"/>
    <w:rsid w:val="00F1406F"/>
    <w:rsid w:val="00F140FC"/>
    <w:rsid w:val="00F1415D"/>
    <w:rsid w:val="00F142CD"/>
    <w:rsid w:val="00F144E6"/>
    <w:rsid w:val="00F1468E"/>
    <w:rsid w:val="00F14832"/>
    <w:rsid w:val="00F148EC"/>
    <w:rsid w:val="00F1497F"/>
    <w:rsid w:val="00F149B7"/>
    <w:rsid w:val="00F14A43"/>
    <w:rsid w:val="00F14B2A"/>
    <w:rsid w:val="00F14BD8"/>
    <w:rsid w:val="00F1515A"/>
    <w:rsid w:val="00F154A7"/>
    <w:rsid w:val="00F154CC"/>
    <w:rsid w:val="00F155AB"/>
    <w:rsid w:val="00F15625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375"/>
    <w:rsid w:val="00F173D4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062"/>
    <w:rsid w:val="00F2114E"/>
    <w:rsid w:val="00F21202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72"/>
    <w:rsid w:val="00F23B8E"/>
    <w:rsid w:val="00F23E92"/>
    <w:rsid w:val="00F24079"/>
    <w:rsid w:val="00F242B1"/>
    <w:rsid w:val="00F242E6"/>
    <w:rsid w:val="00F243BF"/>
    <w:rsid w:val="00F244E9"/>
    <w:rsid w:val="00F246A9"/>
    <w:rsid w:val="00F24740"/>
    <w:rsid w:val="00F2486F"/>
    <w:rsid w:val="00F24CF6"/>
    <w:rsid w:val="00F24F39"/>
    <w:rsid w:val="00F2521E"/>
    <w:rsid w:val="00F252C1"/>
    <w:rsid w:val="00F252D6"/>
    <w:rsid w:val="00F255EB"/>
    <w:rsid w:val="00F257C6"/>
    <w:rsid w:val="00F258C7"/>
    <w:rsid w:val="00F25A2F"/>
    <w:rsid w:val="00F25A86"/>
    <w:rsid w:val="00F25E41"/>
    <w:rsid w:val="00F25F57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8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5C"/>
    <w:rsid w:val="00F3286F"/>
    <w:rsid w:val="00F329BF"/>
    <w:rsid w:val="00F32AD7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45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6FA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C1"/>
    <w:rsid w:val="00F378D2"/>
    <w:rsid w:val="00F37AF1"/>
    <w:rsid w:val="00F37C27"/>
    <w:rsid w:val="00F37C36"/>
    <w:rsid w:val="00F37C97"/>
    <w:rsid w:val="00F37D8A"/>
    <w:rsid w:val="00F4007C"/>
    <w:rsid w:val="00F4032C"/>
    <w:rsid w:val="00F40369"/>
    <w:rsid w:val="00F40414"/>
    <w:rsid w:val="00F40464"/>
    <w:rsid w:val="00F404F1"/>
    <w:rsid w:val="00F40822"/>
    <w:rsid w:val="00F40C08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656"/>
    <w:rsid w:val="00F417E3"/>
    <w:rsid w:val="00F41928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BE"/>
    <w:rsid w:val="00F43ECD"/>
    <w:rsid w:val="00F44020"/>
    <w:rsid w:val="00F44255"/>
    <w:rsid w:val="00F4437E"/>
    <w:rsid w:val="00F44659"/>
    <w:rsid w:val="00F44833"/>
    <w:rsid w:val="00F44846"/>
    <w:rsid w:val="00F44B31"/>
    <w:rsid w:val="00F44BD4"/>
    <w:rsid w:val="00F44D04"/>
    <w:rsid w:val="00F44D08"/>
    <w:rsid w:val="00F44D20"/>
    <w:rsid w:val="00F451CD"/>
    <w:rsid w:val="00F4527A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52E"/>
    <w:rsid w:val="00F4660F"/>
    <w:rsid w:val="00F468E6"/>
    <w:rsid w:val="00F46BAE"/>
    <w:rsid w:val="00F46BD6"/>
    <w:rsid w:val="00F46D58"/>
    <w:rsid w:val="00F46E44"/>
    <w:rsid w:val="00F4722A"/>
    <w:rsid w:val="00F472F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320"/>
    <w:rsid w:val="00F504B5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63D"/>
    <w:rsid w:val="00F51772"/>
    <w:rsid w:val="00F51944"/>
    <w:rsid w:val="00F51B10"/>
    <w:rsid w:val="00F51BF6"/>
    <w:rsid w:val="00F51C66"/>
    <w:rsid w:val="00F51CA5"/>
    <w:rsid w:val="00F51D3C"/>
    <w:rsid w:val="00F51F43"/>
    <w:rsid w:val="00F51F69"/>
    <w:rsid w:val="00F52152"/>
    <w:rsid w:val="00F522C7"/>
    <w:rsid w:val="00F5236D"/>
    <w:rsid w:val="00F5243F"/>
    <w:rsid w:val="00F52529"/>
    <w:rsid w:val="00F5261A"/>
    <w:rsid w:val="00F527BD"/>
    <w:rsid w:val="00F528C6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0E"/>
    <w:rsid w:val="00F53BAE"/>
    <w:rsid w:val="00F53E2F"/>
    <w:rsid w:val="00F53E43"/>
    <w:rsid w:val="00F53E9E"/>
    <w:rsid w:val="00F53EE2"/>
    <w:rsid w:val="00F54006"/>
    <w:rsid w:val="00F54017"/>
    <w:rsid w:val="00F541E3"/>
    <w:rsid w:val="00F54472"/>
    <w:rsid w:val="00F54706"/>
    <w:rsid w:val="00F54EA5"/>
    <w:rsid w:val="00F55229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1B2"/>
    <w:rsid w:val="00F56669"/>
    <w:rsid w:val="00F566F0"/>
    <w:rsid w:val="00F5676A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DFC"/>
    <w:rsid w:val="00F57E03"/>
    <w:rsid w:val="00F57E56"/>
    <w:rsid w:val="00F57FBA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7EF"/>
    <w:rsid w:val="00F60895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51C"/>
    <w:rsid w:val="00F617F1"/>
    <w:rsid w:val="00F61913"/>
    <w:rsid w:val="00F61A2E"/>
    <w:rsid w:val="00F61A8F"/>
    <w:rsid w:val="00F61AD3"/>
    <w:rsid w:val="00F61E35"/>
    <w:rsid w:val="00F62172"/>
    <w:rsid w:val="00F621B5"/>
    <w:rsid w:val="00F623B8"/>
    <w:rsid w:val="00F6269E"/>
    <w:rsid w:val="00F627E8"/>
    <w:rsid w:val="00F62B6C"/>
    <w:rsid w:val="00F62D59"/>
    <w:rsid w:val="00F62F5C"/>
    <w:rsid w:val="00F62F84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17E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90E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02"/>
    <w:rsid w:val="00F67845"/>
    <w:rsid w:val="00F701A0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4EC"/>
    <w:rsid w:val="00F71618"/>
    <w:rsid w:val="00F71A5E"/>
    <w:rsid w:val="00F71AD2"/>
    <w:rsid w:val="00F71B4B"/>
    <w:rsid w:val="00F71C06"/>
    <w:rsid w:val="00F71CBF"/>
    <w:rsid w:val="00F71D78"/>
    <w:rsid w:val="00F71E9A"/>
    <w:rsid w:val="00F72246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975"/>
    <w:rsid w:val="00F73BED"/>
    <w:rsid w:val="00F74294"/>
    <w:rsid w:val="00F74331"/>
    <w:rsid w:val="00F74534"/>
    <w:rsid w:val="00F74614"/>
    <w:rsid w:val="00F746B8"/>
    <w:rsid w:val="00F749BF"/>
    <w:rsid w:val="00F74ACE"/>
    <w:rsid w:val="00F74D97"/>
    <w:rsid w:val="00F74F22"/>
    <w:rsid w:val="00F74F39"/>
    <w:rsid w:val="00F74FD4"/>
    <w:rsid w:val="00F74FF3"/>
    <w:rsid w:val="00F75056"/>
    <w:rsid w:val="00F7511B"/>
    <w:rsid w:val="00F752A5"/>
    <w:rsid w:val="00F752A6"/>
    <w:rsid w:val="00F7534A"/>
    <w:rsid w:val="00F75379"/>
    <w:rsid w:val="00F753BA"/>
    <w:rsid w:val="00F755B4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AF0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A69"/>
    <w:rsid w:val="00F77BF8"/>
    <w:rsid w:val="00F77C61"/>
    <w:rsid w:val="00F77EEB"/>
    <w:rsid w:val="00F80058"/>
    <w:rsid w:val="00F80192"/>
    <w:rsid w:val="00F8023C"/>
    <w:rsid w:val="00F8035D"/>
    <w:rsid w:val="00F80398"/>
    <w:rsid w:val="00F803DF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869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13"/>
    <w:rsid w:val="00F83B5C"/>
    <w:rsid w:val="00F83DF4"/>
    <w:rsid w:val="00F83E32"/>
    <w:rsid w:val="00F840E1"/>
    <w:rsid w:val="00F84111"/>
    <w:rsid w:val="00F84424"/>
    <w:rsid w:val="00F84466"/>
    <w:rsid w:val="00F84597"/>
    <w:rsid w:val="00F845CF"/>
    <w:rsid w:val="00F847A8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95"/>
    <w:rsid w:val="00F858F6"/>
    <w:rsid w:val="00F85A4B"/>
    <w:rsid w:val="00F85AC4"/>
    <w:rsid w:val="00F85AC8"/>
    <w:rsid w:val="00F85D8B"/>
    <w:rsid w:val="00F85EAE"/>
    <w:rsid w:val="00F85FAA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951"/>
    <w:rsid w:val="00F86BC3"/>
    <w:rsid w:val="00F86BC9"/>
    <w:rsid w:val="00F86D25"/>
    <w:rsid w:val="00F86D2C"/>
    <w:rsid w:val="00F86F70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21"/>
    <w:rsid w:val="00F876E2"/>
    <w:rsid w:val="00F8771C"/>
    <w:rsid w:val="00F877F8"/>
    <w:rsid w:val="00F87A59"/>
    <w:rsid w:val="00F87BED"/>
    <w:rsid w:val="00F87DE7"/>
    <w:rsid w:val="00F9015F"/>
    <w:rsid w:val="00F9030E"/>
    <w:rsid w:val="00F9035D"/>
    <w:rsid w:val="00F90658"/>
    <w:rsid w:val="00F906D5"/>
    <w:rsid w:val="00F90A0A"/>
    <w:rsid w:val="00F90B62"/>
    <w:rsid w:val="00F90C95"/>
    <w:rsid w:val="00F90E1B"/>
    <w:rsid w:val="00F90E70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33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246"/>
    <w:rsid w:val="00F934F4"/>
    <w:rsid w:val="00F93620"/>
    <w:rsid w:val="00F9379B"/>
    <w:rsid w:val="00F93A34"/>
    <w:rsid w:val="00F93B3B"/>
    <w:rsid w:val="00F93E7E"/>
    <w:rsid w:val="00F93ED7"/>
    <w:rsid w:val="00F93FD3"/>
    <w:rsid w:val="00F94177"/>
    <w:rsid w:val="00F9423D"/>
    <w:rsid w:val="00F9436B"/>
    <w:rsid w:val="00F94487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65D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354"/>
    <w:rsid w:val="00FA0510"/>
    <w:rsid w:val="00FA0537"/>
    <w:rsid w:val="00FA060A"/>
    <w:rsid w:val="00FA0682"/>
    <w:rsid w:val="00FA06EB"/>
    <w:rsid w:val="00FA0700"/>
    <w:rsid w:val="00FA096C"/>
    <w:rsid w:val="00FA0AB7"/>
    <w:rsid w:val="00FA0B8A"/>
    <w:rsid w:val="00FA0B91"/>
    <w:rsid w:val="00FA0C7D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6"/>
    <w:rsid w:val="00FA1F3A"/>
    <w:rsid w:val="00FA206D"/>
    <w:rsid w:val="00FA2185"/>
    <w:rsid w:val="00FA2258"/>
    <w:rsid w:val="00FA2494"/>
    <w:rsid w:val="00FA2549"/>
    <w:rsid w:val="00FA2595"/>
    <w:rsid w:val="00FA2773"/>
    <w:rsid w:val="00FA27FB"/>
    <w:rsid w:val="00FA2809"/>
    <w:rsid w:val="00FA294F"/>
    <w:rsid w:val="00FA2C34"/>
    <w:rsid w:val="00FA2E6E"/>
    <w:rsid w:val="00FA30B1"/>
    <w:rsid w:val="00FA31DE"/>
    <w:rsid w:val="00FA328F"/>
    <w:rsid w:val="00FA32A7"/>
    <w:rsid w:val="00FA3300"/>
    <w:rsid w:val="00FA33DE"/>
    <w:rsid w:val="00FA340B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0"/>
    <w:rsid w:val="00FA41F8"/>
    <w:rsid w:val="00FA4719"/>
    <w:rsid w:val="00FA4D86"/>
    <w:rsid w:val="00FA4F40"/>
    <w:rsid w:val="00FA4F66"/>
    <w:rsid w:val="00FA4F87"/>
    <w:rsid w:val="00FA512D"/>
    <w:rsid w:val="00FA5303"/>
    <w:rsid w:val="00FA5485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33A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04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0DB"/>
    <w:rsid w:val="00FB418D"/>
    <w:rsid w:val="00FB41CF"/>
    <w:rsid w:val="00FB42E7"/>
    <w:rsid w:val="00FB448C"/>
    <w:rsid w:val="00FB44B4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5D10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3FA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6F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2B9"/>
    <w:rsid w:val="00FC13BC"/>
    <w:rsid w:val="00FC1573"/>
    <w:rsid w:val="00FC184C"/>
    <w:rsid w:val="00FC18EF"/>
    <w:rsid w:val="00FC1A46"/>
    <w:rsid w:val="00FC1A7C"/>
    <w:rsid w:val="00FC1A7F"/>
    <w:rsid w:val="00FC1C41"/>
    <w:rsid w:val="00FC1C7F"/>
    <w:rsid w:val="00FC1CE1"/>
    <w:rsid w:val="00FC1E82"/>
    <w:rsid w:val="00FC1F0B"/>
    <w:rsid w:val="00FC1FE1"/>
    <w:rsid w:val="00FC226F"/>
    <w:rsid w:val="00FC22EF"/>
    <w:rsid w:val="00FC23EC"/>
    <w:rsid w:val="00FC257B"/>
    <w:rsid w:val="00FC271E"/>
    <w:rsid w:val="00FC2849"/>
    <w:rsid w:val="00FC286A"/>
    <w:rsid w:val="00FC2C40"/>
    <w:rsid w:val="00FC2DAC"/>
    <w:rsid w:val="00FC2EF0"/>
    <w:rsid w:val="00FC2F93"/>
    <w:rsid w:val="00FC3018"/>
    <w:rsid w:val="00FC3140"/>
    <w:rsid w:val="00FC36DD"/>
    <w:rsid w:val="00FC3941"/>
    <w:rsid w:val="00FC3A65"/>
    <w:rsid w:val="00FC3AFF"/>
    <w:rsid w:val="00FC3CA9"/>
    <w:rsid w:val="00FC3D15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5DF9"/>
    <w:rsid w:val="00FC5E6B"/>
    <w:rsid w:val="00FC5EB8"/>
    <w:rsid w:val="00FC638A"/>
    <w:rsid w:val="00FC63E9"/>
    <w:rsid w:val="00FC6564"/>
    <w:rsid w:val="00FC6731"/>
    <w:rsid w:val="00FC682C"/>
    <w:rsid w:val="00FC6957"/>
    <w:rsid w:val="00FC69B5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553"/>
    <w:rsid w:val="00FD07CF"/>
    <w:rsid w:val="00FD08DF"/>
    <w:rsid w:val="00FD097A"/>
    <w:rsid w:val="00FD09C2"/>
    <w:rsid w:val="00FD0B3A"/>
    <w:rsid w:val="00FD0B68"/>
    <w:rsid w:val="00FD0B83"/>
    <w:rsid w:val="00FD0C13"/>
    <w:rsid w:val="00FD0C4D"/>
    <w:rsid w:val="00FD0CE3"/>
    <w:rsid w:val="00FD0E4E"/>
    <w:rsid w:val="00FD0E61"/>
    <w:rsid w:val="00FD0F49"/>
    <w:rsid w:val="00FD0F64"/>
    <w:rsid w:val="00FD0FA0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D58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56"/>
    <w:rsid w:val="00FD2EF5"/>
    <w:rsid w:val="00FD2F9D"/>
    <w:rsid w:val="00FD3076"/>
    <w:rsid w:val="00FD313C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3FDE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38D"/>
    <w:rsid w:val="00FD640D"/>
    <w:rsid w:val="00FD6791"/>
    <w:rsid w:val="00FD684C"/>
    <w:rsid w:val="00FD69FC"/>
    <w:rsid w:val="00FD6BBF"/>
    <w:rsid w:val="00FD6D50"/>
    <w:rsid w:val="00FD6DC6"/>
    <w:rsid w:val="00FD6E64"/>
    <w:rsid w:val="00FD6EB9"/>
    <w:rsid w:val="00FD71FD"/>
    <w:rsid w:val="00FD720C"/>
    <w:rsid w:val="00FD727F"/>
    <w:rsid w:val="00FD7431"/>
    <w:rsid w:val="00FD76BD"/>
    <w:rsid w:val="00FD77F1"/>
    <w:rsid w:val="00FD7903"/>
    <w:rsid w:val="00FD7914"/>
    <w:rsid w:val="00FD797F"/>
    <w:rsid w:val="00FD7B1B"/>
    <w:rsid w:val="00FD7B2A"/>
    <w:rsid w:val="00FD7D88"/>
    <w:rsid w:val="00FD7DA7"/>
    <w:rsid w:val="00FD7F8F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5B"/>
    <w:rsid w:val="00FE0D79"/>
    <w:rsid w:val="00FE0D7A"/>
    <w:rsid w:val="00FE0E5C"/>
    <w:rsid w:val="00FE1052"/>
    <w:rsid w:val="00FE10D8"/>
    <w:rsid w:val="00FE1115"/>
    <w:rsid w:val="00FE11AA"/>
    <w:rsid w:val="00FE12D7"/>
    <w:rsid w:val="00FE1397"/>
    <w:rsid w:val="00FE145D"/>
    <w:rsid w:val="00FE14B6"/>
    <w:rsid w:val="00FE168D"/>
    <w:rsid w:val="00FE1719"/>
    <w:rsid w:val="00FE1787"/>
    <w:rsid w:val="00FE1D22"/>
    <w:rsid w:val="00FE1DD3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7D4"/>
    <w:rsid w:val="00FE37D5"/>
    <w:rsid w:val="00FE37DC"/>
    <w:rsid w:val="00FE39CE"/>
    <w:rsid w:val="00FE3A46"/>
    <w:rsid w:val="00FE3AFA"/>
    <w:rsid w:val="00FE3B45"/>
    <w:rsid w:val="00FE3CAA"/>
    <w:rsid w:val="00FE40A1"/>
    <w:rsid w:val="00FE4248"/>
    <w:rsid w:val="00FE42EB"/>
    <w:rsid w:val="00FE4396"/>
    <w:rsid w:val="00FE4615"/>
    <w:rsid w:val="00FE46CA"/>
    <w:rsid w:val="00FE4727"/>
    <w:rsid w:val="00FE4826"/>
    <w:rsid w:val="00FE48C8"/>
    <w:rsid w:val="00FE48E1"/>
    <w:rsid w:val="00FE48E3"/>
    <w:rsid w:val="00FE490E"/>
    <w:rsid w:val="00FE4943"/>
    <w:rsid w:val="00FE4A38"/>
    <w:rsid w:val="00FE4C5E"/>
    <w:rsid w:val="00FE4F34"/>
    <w:rsid w:val="00FE5011"/>
    <w:rsid w:val="00FE50BD"/>
    <w:rsid w:val="00FE527F"/>
    <w:rsid w:val="00FE5397"/>
    <w:rsid w:val="00FE5422"/>
    <w:rsid w:val="00FE54C5"/>
    <w:rsid w:val="00FE54DE"/>
    <w:rsid w:val="00FE553B"/>
    <w:rsid w:val="00FE56D6"/>
    <w:rsid w:val="00FE5A85"/>
    <w:rsid w:val="00FE5BC5"/>
    <w:rsid w:val="00FE5BE7"/>
    <w:rsid w:val="00FE5CE1"/>
    <w:rsid w:val="00FE5D14"/>
    <w:rsid w:val="00FE5F57"/>
    <w:rsid w:val="00FE5F7E"/>
    <w:rsid w:val="00FE627F"/>
    <w:rsid w:val="00FE6955"/>
    <w:rsid w:val="00FE6AB3"/>
    <w:rsid w:val="00FE6ABF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97C"/>
    <w:rsid w:val="00FE7A53"/>
    <w:rsid w:val="00FE7C36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61D"/>
    <w:rsid w:val="00FF082E"/>
    <w:rsid w:val="00FF088A"/>
    <w:rsid w:val="00FF0AA6"/>
    <w:rsid w:val="00FF0BF3"/>
    <w:rsid w:val="00FF0C7E"/>
    <w:rsid w:val="00FF10BA"/>
    <w:rsid w:val="00FF115C"/>
    <w:rsid w:val="00FF13F0"/>
    <w:rsid w:val="00FF1525"/>
    <w:rsid w:val="00FF15BF"/>
    <w:rsid w:val="00FF17CC"/>
    <w:rsid w:val="00FF1807"/>
    <w:rsid w:val="00FF1D93"/>
    <w:rsid w:val="00FF2257"/>
    <w:rsid w:val="00FF24D2"/>
    <w:rsid w:val="00FF2613"/>
    <w:rsid w:val="00FF29B9"/>
    <w:rsid w:val="00FF2B99"/>
    <w:rsid w:val="00FF2C9D"/>
    <w:rsid w:val="00FF2CDA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65A"/>
    <w:rsid w:val="00FF47A3"/>
    <w:rsid w:val="00FF48D8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23"/>
    <w:rsid w:val="00FF5DE1"/>
    <w:rsid w:val="00FF5DEE"/>
    <w:rsid w:val="00FF5E98"/>
    <w:rsid w:val="00FF5FB1"/>
    <w:rsid w:val="00FF617B"/>
    <w:rsid w:val="00FF6287"/>
    <w:rsid w:val="00FF631A"/>
    <w:rsid w:val="00FF643D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A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A506FEA-0F66-4DDB-A188-80B329B19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A68CFB-FBBE-42DD-A2CA-A148A35B32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65</Pages>
  <Words>18037</Words>
  <Characters>82390</Characters>
  <Application>Microsoft Office Word</Application>
  <DocSecurity>0</DocSecurity>
  <Lines>8818</Lines>
  <Paragraphs>3652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Kornsiri, Chongaksorn</cp:lastModifiedBy>
  <cp:revision>5</cp:revision>
  <cp:lastPrinted>2026-02-25T08:23:00Z</cp:lastPrinted>
  <dcterms:created xsi:type="dcterms:W3CDTF">2026-02-25T09:24:00Z</dcterms:created>
  <dcterms:modified xsi:type="dcterms:W3CDTF">2026-02-26T10:13:00Z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a440aa2a0ff4eb640640d8bdf082c8715f2c2d959c5b2ddc6d41192c512d5097</vt:lpwstr>
  </property>
  <property fmtid="{D5CDD505-2E9C-101B-9397-08002B2CF9AE}" pid="4" name="GVData">
    <vt:lpwstr>ew0KICAiZG9jSUQiOiAiZmI4YmVmOTctMWFjNi00MjM0LTljZDUtMjI4MTlmMWI0NzdmIg0KfQ==</vt:lpwstr>
  </property>
  <property fmtid="{D5CDD505-2E9C-101B-9397-08002B2CF9AE}" pid="5" name="GVData0">
    <vt:lpwstr>(end)</vt:lpwstr>
  </property>
  <property fmtid="{D5CDD505-2E9C-101B-9397-08002B2CF9AE}" pid="6" name="MediaServiceImageTags">
    <vt:lpwstr/>
  </property>
</Properties>
</file>