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A5522" w14:textId="77777777" w:rsidR="006D349C" w:rsidRPr="003E5F2C" w:rsidRDefault="006D349C" w:rsidP="00DA09AD">
      <w:pPr>
        <w:pStyle w:val="Heading4"/>
        <w:rPr>
          <w:rFonts w:ascii="Angsana New" w:hAnsi="Angsana New" w:cs="Angsana New"/>
          <w:snapToGrid w:val="0"/>
          <w:color w:val="000000" w:themeColor="text1"/>
          <w:sz w:val="36"/>
          <w:szCs w:val="36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14:paraId="4AE0AE1A" w14:textId="77777777" w:rsidR="006D349C" w:rsidRPr="003E5F2C" w:rsidRDefault="006D349C" w:rsidP="00DA09AD">
      <w:pPr>
        <w:pStyle w:val="IndexHeading1"/>
        <w:tabs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napToGrid w:val="0"/>
          <w:color w:val="000000" w:themeColor="text1"/>
          <w:sz w:val="36"/>
          <w:szCs w:val="36"/>
        </w:rPr>
      </w:pPr>
      <w:r w:rsidRPr="003E5F2C">
        <w:rPr>
          <w:rFonts w:ascii="Angsana New" w:hAnsi="Angsana New" w:cs="Angsana New"/>
          <w:b w:val="0"/>
          <w:bCs/>
          <w:snapToGrid w:val="0"/>
          <w:color w:val="000000" w:themeColor="text1"/>
          <w:sz w:val="36"/>
          <w:szCs w:val="36"/>
          <w:cs/>
          <w:lang w:bidi="th-TH"/>
        </w:rPr>
        <w:t>หมายเหตุประกอบงบการเงิน</w:t>
      </w:r>
    </w:p>
    <w:p w14:paraId="2883F07E" w14:textId="263096CB" w:rsidR="006D349C" w:rsidRPr="003E5F2C" w:rsidRDefault="006D349C" w:rsidP="00DA09AD">
      <w:pPr>
        <w:pStyle w:val="Header"/>
        <w:rPr>
          <w:rFonts w:ascii="Angsana New" w:hAnsi="Angsana New" w:cs="Angsana New"/>
          <w:color w:val="000000" w:themeColor="text1"/>
          <w:szCs w:val="32"/>
          <w:cs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สำหรับปีสิ้นสุดวันที่ </w:t>
      </w:r>
      <w:r w:rsidR="00AE5DA6" w:rsidRPr="00AE5DA6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31</w:t>
      </w: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 ธันวาคม </w:t>
      </w:r>
      <w:r w:rsidR="00AE5DA6" w:rsidRPr="00AE5DA6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2568</w:t>
      </w:r>
    </w:p>
    <w:p w14:paraId="68ADCB77" w14:textId="77777777" w:rsidR="00447135" w:rsidRPr="003E5F2C" w:rsidRDefault="00447135" w:rsidP="00DA09AD">
      <w:pPr>
        <w:pStyle w:val="IndexHeading1"/>
        <w:tabs>
          <w:tab w:val="left" w:pos="1080"/>
        </w:tabs>
        <w:spacing w:before="360" w:after="120" w:line="240" w:lineRule="auto"/>
        <w:ind w:left="0" w:firstLine="0"/>
        <w:outlineLvl w:val="0"/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val="en-US" w:bidi="th-TH"/>
        </w:rPr>
      </w:pPr>
      <w:r w:rsidRPr="003E5F2C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t>หมายเหตุ</w:t>
      </w:r>
      <w:r w:rsidRPr="003E5F2C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bidi="th-TH"/>
        </w:rPr>
        <w:tab/>
      </w:r>
      <w:r w:rsidRPr="003E5F2C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t>สารบัญ</w:t>
      </w:r>
    </w:p>
    <w:p w14:paraId="6E638F2F" w14:textId="78080495" w:rsidR="00CF6C70" w:rsidRPr="003E5F2C" w:rsidRDefault="00CF6C70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pacing w:val="-6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pacing w:val="-6"/>
          <w:sz w:val="32"/>
          <w:szCs w:val="32"/>
          <w:cs/>
          <w:lang w:bidi="th-TH"/>
        </w:rPr>
        <w:t>การดำเนินงานและข้อมูลทั่วไปของบริษัทและบริษัทย่อยและการดำเนินงานต่อเนื่อง</w:t>
      </w:r>
    </w:p>
    <w:p w14:paraId="7C79010C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เกณฑ์การจัดทำและนำเสนองบการเงิน</w:t>
      </w:r>
    </w:p>
    <w:p w14:paraId="492A16AE" w14:textId="624DEA55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นโยบายการบัญชีที่</w:t>
      </w:r>
      <w:r w:rsidR="00224B75" w:rsidRPr="003E5F2C">
        <w:rPr>
          <w:rFonts w:ascii="Angsana New" w:hAnsi="Angsana New" w:cs="Angsana New" w:hint="cs"/>
          <w:b w:val="0"/>
          <w:snapToGrid w:val="0"/>
          <w:color w:val="000000" w:themeColor="text1"/>
          <w:sz w:val="32"/>
          <w:szCs w:val="32"/>
          <w:cs/>
          <w:lang w:bidi="th-TH"/>
        </w:rPr>
        <w:t>มีสาระ</w:t>
      </w:r>
      <w:r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สำคัญ</w:t>
      </w:r>
    </w:p>
    <w:p w14:paraId="6EB4EBA6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การเปิดเผย</w:t>
      </w:r>
      <w:r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2DC1225D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6550025B" w14:textId="77777777" w:rsidR="00447135" w:rsidRPr="003E5F2C" w:rsidRDefault="00B31A9C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ลูกหนี้การค้าและลูกหนี้</w:t>
      </w:r>
      <w:r w:rsidR="00447135"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อื่น</w:t>
      </w:r>
    </w:p>
    <w:p w14:paraId="49773C38" w14:textId="77777777" w:rsidR="00447135" w:rsidRPr="003E5F2C" w:rsidRDefault="005D675C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ต้นทุนของ</w:t>
      </w:r>
      <w:r w:rsidR="00447135"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สัญญา</w:t>
      </w:r>
    </w:p>
    <w:p w14:paraId="7E4DFE0A" w14:textId="333F983F" w:rsidR="00447135" w:rsidRPr="003E5F2C" w:rsidRDefault="00CB2019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ต้นทุนการพัฒนาอสังหาริมทรัพย์</w:t>
      </w:r>
      <w:r w:rsidRPr="003E5F2C">
        <w:rPr>
          <w:rFonts w:ascii="Angsana New" w:hAnsi="Angsana New" w:cs="Angsana New" w:hint="cs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 xml:space="preserve"> </w:t>
      </w:r>
    </w:p>
    <w:p w14:paraId="1117D3B3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สินทรัพย์ทางการเงินไม่หมุนเวียนอื่น</w:t>
      </w:r>
    </w:p>
    <w:p w14:paraId="5A213C7D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อสังหาริมทรัพย์เพื่อการลงทุน</w:t>
      </w:r>
    </w:p>
    <w:p w14:paraId="481A65AB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ที่ดิน อาคารและอุปกรณ์</w:t>
      </w:r>
    </w:p>
    <w:p w14:paraId="37BB3E4B" w14:textId="77777777" w:rsidR="008D4698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สินทรัพย์ไม่มีตัวตนอื่นนอกจากค่าความนิยม</w:t>
      </w:r>
    </w:p>
    <w:p w14:paraId="25518FAD" w14:textId="65D2CE11" w:rsidR="008D4698" w:rsidRPr="003E5F2C" w:rsidRDefault="003A5D6F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bidi="th-TH"/>
        </w:rPr>
        <w:t xml:space="preserve">สินทรัพย์ </w:t>
      </w: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>(</w:t>
      </w:r>
      <w:r w:rsidRPr="003E5F2C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หนี้สิน</w:t>
      </w: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 xml:space="preserve">) </w:t>
      </w:r>
      <w:r w:rsidR="002557C8" w:rsidRPr="003E5F2C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ภาษีเงินได้รอการตัดบัญ</w:t>
      </w:r>
      <w:r w:rsidR="008E4B1F" w:rsidRPr="003E5F2C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ชี</w:t>
      </w:r>
      <w:r w:rsidR="00371430" w:rsidRPr="003E5F2C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 xml:space="preserve"> </w:t>
      </w:r>
      <w:r w:rsidR="008E4B1F"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>/</w:t>
      </w:r>
      <w:r w:rsidR="00371430" w:rsidRPr="003E5F2C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 xml:space="preserve"> </w:t>
      </w:r>
      <w:r w:rsidR="008E4B1F" w:rsidRPr="003E5F2C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ภาษีเงินได้นิติบุคคล</w:t>
      </w:r>
    </w:p>
    <w:p w14:paraId="45019DD0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6A1016B7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เงินกู้ยืมระยะสั้น</w:t>
      </w:r>
    </w:p>
    <w:p w14:paraId="064468BD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ตั๋วแลกเงิน</w:t>
      </w:r>
    </w:p>
    <w:p w14:paraId="0972D09D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เจ้าหนี้ค่าก่อสร้าง</w:t>
      </w:r>
    </w:p>
    <w:p w14:paraId="14B9C21F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หนี้สินตามสัญญาเช่า</w:t>
      </w:r>
    </w:p>
    <w:p w14:paraId="3558E3BF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หุ้นกู้</w:t>
      </w:r>
    </w:p>
    <w:p w14:paraId="2E25F0FA" w14:textId="77777777" w:rsidR="00447135" w:rsidRPr="003E5F2C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ประมาณการหนี้สินสำหรับผลประโยชน์พนักงาน</w:t>
      </w:r>
    </w:p>
    <w:p w14:paraId="009A7174" w14:textId="77777777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ทุนเรือนหุ้น</w:t>
      </w:r>
    </w:p>
    <w:p w14:paraId="3FFF1F52" w14:textId="77777777" w:rsidR="00A15ECE" w:rsidRPr="003E5F2C" w:rsidRDefault="00A15ECE" w:rsidP="00DA09AD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color w:val="000000" w:themeColor="text1"/>
          <w:lang w:val="en-US"/>
        </w:rPr>
      </w:pPr>
    </w:p>
    <w:p w14:paraId="39615EC3" w14:textId="77777777" w:rsidR="00A15ECE" w:rsidRPr="003E5F2C" w:rsidRDefault="00A15ECE" w:rsidP="00DA09AD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color w:val="000000" w:themeColor="text1"/>
          <w:cs/>
          <w:lang w:val="en-US"/>
        </w:rPr>
        <w:sectPr w:rsidR="00A15ECE" w:rsidRPr="003E5F2C" w:rsidSect="00DB5627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435"/>
        </w:sectPr>
      </w:pPr>
    </w:p>
    <w:p w14:paraId="677D3934" w14:textId="77777777" w:rsidR="00A15ECE" w:rsidRPr="003E5F2C" w:rsidRDefault="00A15ECE" w:rsidP="00CE3DA1">
      <w:pPr>
        <w:pStyle w:val="IndexHeading1"/>
        <w:tabs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val="en-US" w:bidi="th-TH"/>
        </w:rPr>
      </w:pPr>
      <w:r w:rsidRPr="003E5F2C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lastRenderedPageBreak/>
        <w:t>หมายเหตุ</w:t>
      </w:r>
      <w:r w:rsidRPr="003E5F2C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bidi="th-TH"/>
        </w:rPr>
        <w:tab/>
      </w:r>
      <w:r w:rsidRPr="003E5F2C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t>สารบัญ</w:t>
      </w:r>
    </w:p>
    <w:p w14:paraId="4A085BFA" w14:textId="77777777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before="240" w:after="0" w:line="240" w:lineRule="auto"/>
        <w:ind w:left="1080" w:hanging="720"/>
        <w:outlineLvl w:val="0"/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ใบสำคัญแสดงสิทธิซื้อหุ้นสามัญ</w:t>
      </w:r>
    </w:p>
    <w:p w14:paraId="3DBD68BA" w14:textId="77777777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ทุนสำรองตามกฎหมาย</w:t>
      </w:r>
    </w:p>
    <w:p w14:paraId="2667786B" w14:textId="77777777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องค์ประกอบอื่นของส่วนของผู้ถือหุ้น</w:t>
      </w:r>
    </w:p>
    <w:p w14:paraId="46EB9311" w14:textId="686C22A8" w:rsidR="00B67708" w:rsidRPr="003E5F2C" w:rsidRDefault="002B3429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รายได้อื่น</w:t>
      </w:r>
    </w:p>
    <w:p w14:paraId="6A837A55" w14:textId="2FF8D152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ค่าใช้จ่ายตาม</w:t>
      </w:r>
      <w:r w:rsidR="00D12375" w:rsidRPr="003E5F2C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bidi="th-TH"/>
        </w:rPr>
        <w:t>ธรรมชาติ</w:t>
      </w:r>
    </w:p>
    <w:p w14:paraId="50F90A6F" w14:textId="77777777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ค่าตอบแทนกรรมการและผู้บริหาร</w:t>
      </w:r>
    </w:p>
    <w:p w14:paraId="7D123251" w14:textId="77777777" w:rsidR="00AA08C3" w:rsidRPr="003E5F2C" w:rsidRDefault="00C278D2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 xml:space="preserve">กำไร </w:t>
      </w:r>
      <w:r w:rsidRPr="003E5F2C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>(</w:t>
      </w:r>
      <w:r w:rsidR="00AA08C3" w:rsidRPr="003E5F2C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ขาดทุน</w:t>
      </w:r>
      <w:r w:rsidRPr="003E5F2C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  <w:t xml:space="preserve">) </w:t>
      </w:r>
      <w:r w:rsidR="00AA08C3" w:rsidRPr="003E5F2C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ต่อหุ้น</w:t>
      </w:r>
    </w:p>
    <w:p w14:paraId="3E214024" w14:textId="77777777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รายการบัญชีกับบุคคลหรือกิจการที่เกี่ยวข้องกัน</w:t>
      </w:r>
    </w:p>
    <w:p w14:paraId="1CA68284" w14:textId="77777777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การเสนอข้อมูลทางการเงินจำแนกตามส่วนงาน</w:t>
      </w:r>
    </w:p>
    <w:p w14:paraId="3AE9C8D6" w14:textId="77777777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สัญญา</w:t>
      </w:r>
      <w:r w:rsidRPr="003E5F2C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ที่สำคัญ</w:t>
      </w:r>
    </w:p>
    <w:p w14:paraId="35CA8D23" w14:textId="77777777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ภาระผูกพันและหนี้สินที่อาจเกิดขึ้น</w:t>
      </w:r>
    </w:p>
    <w:p w14:paraId="369557EC" w14:textId="77777777" w:rsidR="00ED4D6C" w:rsidRPr="003E5F2C" w:rsidRDefault="00ED4D6C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bidi="th-TH"/>
        </w:rPr>
        <w:t>คดีฟ้องร้อง</w:t>
      </w:r>
    </w:p>
    <w:p w14:paraId="1A5ADB45" w14:textId="77777777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14:paraId="105C8E39" w14:textId="00161A94" w:rsidR="00DE1725" w:rsidRPr="003E5F2C" w:rsidRDefault="00DE172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2A9A9413" w14:textId="77777777" w:rsidR="00AA08C3" w:rsidRPr="003E5F2C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3E5F2C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การอนุมัติงบการเงิน</w:t>
      </w:r>
    </w:p>
    <w:p w14:paraId="072F649D" w14:textId="77777777" w:rsidR="00447135" w:rsidRPr="003E5F2C" w:rsidRDefault="00447135" w:rsidP="00DA09AD">
      <w:pPr>
        <w:pStyle w:val="Title"/>
        <w:jc w:val="left"/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lang w:val="en-US"/>
        </w:rPr>
      </w:pPr>
    </w:p>
    <w:p w14:paraId="403387FE" w14:textId="77777777" w:rsidR="00447135" w:rsidRPr="003E5F2C" w:rsidRDefault="00447135" w:rsidP="00DA09AD">
      <w:pPr>
        <w:pStyle w:val="Title"/>
        <w:jc w:val="left"/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cs/>
          <w:lang w:val="en-US"/>
        </w:rPr>
        <w:sectPr w:rsidR="00447135" w:rsidRPr="003E5F2C" w:rsidSect="00686CD4">
          <w:footerReference w:type="default" r:id="rId16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435"/>
        </w:sectPr>
      </w:pPr>
    </w:p>
    <w:p w14:paraId="13F4F484" w14:textId="77777777" w:rsidR="006D349C" w:rsidRPr="003E5F2C" w:rsidRDefault="006D349C" w:rsidP="00DA09AD">
      <w:pPr>
        <w:pStyle w:val="Title"/>
        <w:jc w:val="left"/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lang w:val="en-US"/>
        </w:rPr>
      </w:pPr>
      <w:r w:rsidRPr="003E5F2C"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37552C3E" w14:textId="6863D54E" w:rsidR="006D349C" w:rsidRPr="003E5F2C" w:rsidRDefault="006D349C" w:rsidP="00DA09AD">
      <w:pPr>
        <w:tabs>
          <w:tab w:val="decimal" w:pos="4941"/>
        </w:tabs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>หมายเหตุประกอบงบการเงิน</w:t>
      </w:r>
    </w:p>
    <w:p w14:paraId="598F1A84" w14:textId="2648B95A" w:rsidR="006D349C" w:rsidRPr="003E5F2C" w:rsidRDefault="006D349C" w:rsidP="00DA09AD">
      <w:pPr>
        <w:pStyle w:val="Header"/>
        <w:rPr>
          <w:rFonts w:ascii="Angsana New" w:hAnsi="Angsana New" w:cs="Angsana New"/>
          <w:color w:val="000000" w:themeColor="text1"/>
          <w:szCs w:val="32"/>
          <w:cs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สำหรับปีสิ้นสุดวันที่ </w:t>
      </w:r>
      <w:r w:rsidR="00AE5DA6" w:rsidRPr="00AE5DA6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31</w:t>
      </w: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 ธันวาคม </w:t>
      </w:r>
      <w:r w:rsidR="00AE5DA6" w:rsidRPr="00AE5DA6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2568</w:t>
      </w:r>
    </w:p>
    <w:p w14:paraId="2F085B6C" w14:textId="7F48059E" w:rsidR="007169E3" w:rsidRPr="003E5F2C" w:rsidRDefault="00AE5DA6" w:rsidP="00CE3DA1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AE5DA6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1</w:t>
      </w:r>
      <w:r w:rsidR="007169E3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.</w:t>
      </w:r>
      <w:r w:rsidR="00B15D63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ab/>
      </w:r>
      <w:r w:rsidR="007169E3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การ</w:t>
      </w:r>
      <w:r w:rsidR="00B52E3F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ดำเนินงาน</w:t>
      </w:r>
      <w:r w:rsidR="00F80699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และข้อมูลทั่วไป</w:t>
      </w:r>
      <w:r w:rsidR="007169E3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ของ</w:t>
      </w:r>
      <w:r w:rsidR="00134B32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บริษัทและบริษัทย่อย</w:t>
      </w:r>
      <w:r w:rsidR="00F80699" w:rsidRPr="003E5F2C">
        <w:rPr>
          <w:rFonts w:ascii="Angsana New" w:hAnsi="Angsana New" w:cs="Angsana New" w:hint="cs"/>
          <w:b/>
          <w:bCs/>
          <w:snapToGrid w:val="0"/>
          <w:color w:val="000000" w:themeColor="text1"/>
          <w:cs/>
        </w:rPr>
        <w:t>และการดำเนินงานต่อเนื่อง</w:t>
      </w:r>
    </w:p>
    <w:p w14:paraId="6EA81599" w14:textId="653EB5FD" w:rsidR="008E02D3" w:rsidRPr="003E5F2C" w:rsidRDefault="00AE5DA6" w:rsidP="00DA09AD">
      <w:pPr>
        <w:ind w:left="1260" w:hanging="720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B26D70" w:rsidRPr="003E5F2C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7169E3"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B15D63" w:rsidRPr="003E5F2C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52459F" w:rsidRPr="003E5F2C">
        <w:rPr>
          <w:rFonts w:ascii="Angsana New" w:hAnsi="Angsana New" w:cs="Angsana New"/>
          <w:snapToGrid w:val="0"/>
          <w:color w:val="000000" w:themeColor="text1"/>
          <w:cs/>
        </w:rPr>
        <w:t>ข้อมูลทั่วไปและ</w:t>
      </w:r>
      <w:r w:rsidR="007169E3" w:rsidRPr="003E5F2C">
        <w:rPr>
          <w:rFonts w:ascii="Angsana New" w:hAnsi="Angsana New" w:cs="Angsana New"/>
          <w:snapToGrid w:val="0"/>
          <w:color w:val="000000" w:themeColor="text1"/>
          <w:cs/>
        </w:rPr>
        <w:t>การ</w:t>
      </w:r>
      <w:r w:rsidR="00B52E3F" w:rsidRPr="003E5F2C">
        <w:rPr>
          <w:rFonts w:ascii="Angsana New" w:hAnsi="Angsana New" w:cs="Angsana New"/>
          <w:snapToGrid w:val="0"/>
          <w:color w:val="000000" w:themeColor="text1"/>
          <w:cs/>
        </w:rPr>
        <w:t>ดำเนินงาน</w:t>
      </w:r>
      <w:r w:rsidR="007169E3" w:rsidRPr="003E5F2C">
        <w:rPr>
          <w:rFonts w:ascii="Angsana New" w:hAnsi="Angsana New" w:cs="Angsana New"/>
          <w:snapToGrid w:val="0"/>
          <w:color w:val="000000" w:themeColor="text1"/>
          <w:cs/>
        </w:rPr>
        <w:t>ของบริษัท</w:t>
      </w:r>
    </w:p>
    <w:p w14:paraId="415186D8" w14:textId="4092F363" w:rsidR="001437AD" w:rsidRPr="003E5F2C" w:rsidRDefault="001437AD" w:rsidP="00DA09AD">
      <w:pPr>
        <w:ind w:left="1267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10"/>
          <w:cs/>
        </w:rPr>
        <w:t xml:space="preserve">บริษัท </w:t>
      </w:r>
      <w:r w:rsidRPr="003E5F2C">
        <w:rPr>
          <w:rFonts w:ascii="Angsana New" w:hAnsi="Angsana New" w:cs="Angsana New"/>
          <w:snapToGrid w:val="0"/>
          <w:color w:val="000000" w:themeColor="text1"/>
          <w:spacing w:val="10"/>
          <w:cs/>
          <w:lang w:val="en-US"/>
        </w:rPr>
        <w:t>คันทรี่ กรุ๊ป ดีเวลลอปเมนท์</w:t>
      </w:r>
      <w:r w:rsidRPr="003E5F2C">
        <w:rPr>
          <w:rFonts w:ascii="Angsana New" w:hAnsi="Angsana New" w:cs="Angsana New"/>
          <w:bCs/>
          <w:snapToGrid w:val="0"/>
          <w:color w:val="000000" w:themeColor="text1"/>
          <w:spacing w:val="10"/>
          <w:cs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10"/>
          <w:cs/>
        </w:rPr>
        <w:t>จำกัด (มหาชน) (“บริษัท”) เป็นบริษัทที่จดทะเบียน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ในประเทศไทย เมื่อวันที่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29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มีนาคม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2538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บริษัทมหาชนจำกัด เมื่อวันที่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7</w:t>
      </w:r>
      <w:r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พฤษภาคม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2540</w:t>
      </w:r>
      <w:r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เอ็ม เอ ไอ เมื่อวันที่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มิถุนายน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2550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แห่งประเทศไทย </w:t>
      </w:r>
      <w:r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(SET) 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เมื่อวันที่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30</w:t>
      </w:r>
      <w:r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กันยายน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2557</w:t>
      </w:r>
      <w:r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สำนักงานใหญ่ของบริษัท ตั้งอยู่เลขที่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898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อาคารเพลินจิตทาวเวอร์ ชั้น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20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3E5F2C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Holding</w:t>
      </w:r>
      <w:r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Company)</w:t>
      </w:r>
      <w:r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และประกอบธุรกิจอสังหาริมทรัพย์</w:t>
      </w:r>
    </w:p>
    <w:p w14:paraId="6FAED479" w14:textId="75276A04" w:rsidR="0055183B" w:rsidRPr="003E5F2C" w:rsidRDefault="00AE5DA6" w:rsidP="00DA09AD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color w:val="000000" w:themeColor="text1"/>
          <w:cs/>
        </w:rPr>
      </w:pPr>
      <w:r w:rsidRPr="00AE5DA6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1</w:t>
      </w:r>
      <w:r w:rsidR="0055183B" w:rsidRPr="003E5F2C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2</w:t>
      </w:r>
      <w:r w:rsidR="0055183B" w:rsidRPr="003E5F2C">
        <w:rPr>
          <w:rFonts w:ascii="Angsana New" w:hAnsi="Angsana New" w:cs="Angsana New"/>
          <w:b/>
          <w:snapToGrid w:val="0"/>
          <w:color w:val="000000" w:themeColor="text1"/>
          <w:cs/>
        </w:rPr>
        <w:tab/>
        <w:t>ข้อมูลทั่วไปและการดำเนินงานของบริษัทย่อย</w:t>
      </w:r>
    </w:p>
    <w:p w14:paraId="211A1527" w14:textId="103DD484" w:rsidR="00BC3039" w:rsidRPr="003E5F2C" w:rsidRDefault="00AE5DA6" w:rsidP="00DA09AD">
      <w:pPr>
        <w:spacing w:after="240"/>
        <w:ind w:left="2160" w:hanging="893"/>
        <w:jc w:val="thaiDistribute"/>
        <w:rPr>
          <w:rFonts w:ascii="Angsana New" w:hAnsi="Angsana New"/>
          <w:snapToGrid w:val="0"/>
          <w:color w:val="000000" w:themeColor="text1"/>
          <w:spacing w:val="-4"/>
          <w:lang w:val="en-US"/>
        </w:rPr>
      </w:pP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26442C" w:rsidRPr="003E5F2C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26442C" w:rsidRPr="003E5F2C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26442C" w:rsidRPr="003E5F2C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บริษัท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hd w:val="clear" w:color="auto" w:fill="FFFFFF"/>
          <w:cs/>
        </w:rPr>
        <w:t>แลนด์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>มาร์ค โฮลดิ้งส์</w:t>
      </w:r>
      <w:r w:rsidR="001437AD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 xml:space="preserve">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>จำกัด เป็นบริษัทที่จดทะเบียนในประเทศไทย เมื่อวันที่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</w:t>
      </w:r>
      <w:r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กรกฎาคม </w:t>
      </w:r>
      <w:r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2556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โดยมีสำนักงานใหญ่ตั้งอยู่เลขที่ </w:t>
      </w:r>
      <w:r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898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อาคารเพลินจิตทาวเวอร์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ชั้น 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20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10"/>
          <w:cs/>
        </w:rPr>
        <w:t>เพื่อประกอบธุรกิจซื้อขาย ให้เช่า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(Holding Company)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เมื่อวันที่ </w:t>
      </w:r>
      <w:r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30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พฤษภาคม </w:t>
      </w:r>
      <w:r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2562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บริษัท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shd w:val="clear" w:color="auto" w:fill="FFFFFF"/>
          <w:cs/>
        </w:rPr>
        <w:t>แลนด์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มาร์ค โฮลดิ้งส์ จำกัด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ได้จดทะเบียนเพิ่มสาขา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จำนวน 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สาขา เพื่อรองรับการดำเนินงานของธุรกิจโรงแรม</w:t>
      </w:r>
    </w:p>
    <w:p w14:paraId="00AA41ED" w14:textId="5C82F661" w:rsidR="00191135" w:rsidRPr="003E5F2C" w:rsidRDefault="00AE5DA6" w:rsidP="00DA09AD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cs/>
        </w:rPr>
      </w:pP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26442C" w:rsidRPr="003E5F2C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26442C" w:rsidRPr="003E5F2C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26442C" w:rsidRPr="003E5F2C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เมื่อวันที่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5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กรกฎาคม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2556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โดยมีสำนักงานใหญ่ตั้งอยู่เลขที่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898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อาคารเพลินจิตทาวเวอร์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ชั้น </w:t>
      </w:r>
      <w:r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20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>บธุรกิจ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4"/>
          <w:cs/>
        </w:rPr>
        <w:t>รับเหมาก่อสร้างอาคาร และขายส่งวัสดุอุปกรณ์และเครื่องตกแต่งที่ใช้ในงานก่อสร้าง</w:t>
      </w:r>
    </w:p>
    <w:p w14:paraId="32753176" w14:textId="623141E9" w:rsidR="00FB0F35" w:rsidRPr="003E5F2C" w:rsidRDefault="00AE5DA6" w:rsidP="00DA09AD">
      <w:pPr>
        <w:ind w:left="2160" w:hanging="893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5039DE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5039DE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3</w:t>
      </w:r>
      <w:r w:rsidR="005039DE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ab/>
      </w:r>
      <w:r w:rsidR="001437AD" w:rsidRPr="003E5F2C">
        <w:rPr>
          <w:rFonts w:ascii="Angsana New" w:hAnsi="Angsana New" w:cs="Angsana New"/>
          <w:color w:val="000000" w:themeColor="text1"/>
          <w:cs/>
        </w:rPr>
        <w:t xml:space="preserve">บริษัท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4"/>
          <w:cs/>
        </w:rPr>
        <w:t>เจ้าพระยา เอสเตต เรสซิเด้นซ์ จำกัด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เป็นบริษัทที่จดทะเบียนในประเทศไทย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เมื่อวัน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20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ตุลาคม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2557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โดยมีสำนักงานใหญ่ตั้งอยู่เลขที่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898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2"/>
          <w:cs/>
        </w:rPr>
        <w:t xml:space="preserve">อาคารเพลินจิตทาวเวอร์ ชั้น </w:t>
      </w:r>
      <w:r w:rsidRPr="00AE5DA6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20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2"/>
          <w:cs/>
        </w:rPr>
        <w:t xml:space="preserve">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6"/>
          <w:cs/>
        </w:rPr>
        <w:t>ถนนเพลินจิต แขวงลุมพินี เขตปทุมวัน กรุงเทพมหานคร เพื่อประกอบธุรกิจ</w:t>
      </w:r>
      <w:r w:rsidR="001437AD" w:rsidRPr="003E5F2C">
        <w:rPr>
          <w:rFonts w:ascii="Angsana New" w:hAnsi="Angsana New" w:cs="Angsana New"/>
          <w:color w:val="000000" w:themeColor="text1"/>
          <w:cs/>
        </w:rPr>
        <w:t>เป็นผู้บริหารอสังหาริมทรัพย์ของโครงการเจ้าพระยา เอสเตท</w:t>
      </w:r>
    </w:p>
    <w:p w14:paraId="488A3ECC" w14:textId="77777777" w:rsidR="00686CD4" w:rsidRPr="003E5F2C" w:rsidRDefault="00686CD4" w:rsidP="00DA09AD">
      <w:pPr>
        <w:ind w:left="2160" w:hanging="893"/>
        <w:jc w:val="thaiDistribute"/>
        <w:rPr>
          <w:rFonts w:ascii="Angsana New" w:hAnsi="Angsana New" w:cs="Angsana New"/>
          <w:color w:val="000000" w:themeColor="text1"/>
          <w:cs/>
        </w:rPr>
      </w:pPr>
    </w:p>
    <w:p w14:paraId="1EAFE2E3" w14:textId="58FB0ED7" w:rsidR="00686CD4" w:rsidRPr="003E5F2C" w:rsidRDefault="00686CD4" w:rsidP="00DA09AD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cs/>
          <w:lang w:val="en-US"/>
        </w:rPr>
        <w:sectPr w:rsidR="00686CD4" w:rsidRPr="003E5F2C" w:rsidSect="00686CD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435"/>
        </w:sectPr>
      </w:pPr>
    </w:p>
    <w:p w14:paraId="5C9FE45F" w14:textId="0737C3DA" w:rsidR="001437AD" w:rsidRPr="003E5F2C" w:rsidRDefault="00AE5DA6" w:rsidP="00DA09AD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lastRenderedPageBreak/>
        <w:t>1</w:t>
      </w:r>
      <w:r w:rsidR="0055183B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55183B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4</w:t>
      </w:r>
      <w:r w:rsidR="0055183B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ab/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เมื่อวันที่ </w:t>
      </w:r>
      <w:r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29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ตุลาคม </w:t>
      </w:r>
      <w:r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2556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โดยมีสำนักงานใหญ่ตั้งอยู่ที่ </w:t>
      </w:r>
      <w:r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8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4"/>
          <w:vertAlign w:val="superscript"/>
          <w:cs/>
        </w:rPr>
        <w:t>th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Floor, Medine Mews,</w:t>
      </w:r>
      <w:r w:rsidR="001437AD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4"/>
          <w:cs/>
        </w:rPr>
        <w:t>La Chaussee Street, Port Louis, Mauritius เพื่อประกอบธุรกิจการลงทุน โดยการถือหุ้น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>ในบริษัทอื่น (Holding Company)</w:t>
      </w:r>
      <w:r w:rsidR="001437AD" w:rsidRPr="003E5F2C">
        <w:rPr>
          <w:rFonts w:ascii="Angsana New" w:hAnsi="Angsana New" w:cs="Angsana New" w:hint="cs"/>
          <w:snapToGrid w:val="0"/>
          <w:color w:val="000000" w:themeColor="text1"/>
          <w:cs/>
        </w:rPr>
        <w:t xml:space="preserve"> </w:t>
      </w:r>
    </w:p>
    <w:p w14:paraId="7D0907E8" w14:textId="09E1B2D3" w:rsidR="001437AD" w:rsidRPr="003E5F2C" w:rsidRDefault="001437AD" w:rsidP="00DA09AD">
      <w:pPr>
        <w:spacing w:after="240"/>
        <w:ind w:left="2160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2"/>
          <w:cs/>
        </w:rPr>
        <w:t>ปัจจุบัน บริษัท ซีจีดี ดิจิตอล พาร์ทเนอร์ จำกัด อยู่ระหว่างการชำระบัญชี (ดูหมายเหตุ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ข้อ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29</w:t>
      </w:r>
      <w:r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>)</w:t>
      </w:r>
      <w:r w:rsidRPr="003E5F2C">
        <w:rPr>
          <w:rFonts w:ascii="Angsana New" w:hAnsi="Angsana New" w:cs="Angsana New" w:hint="cs"/>
          <w:snapToGrid w:val="0"/>
          <w:color w:val="000000" w:themeColor="text1"/>
          <w:cs/>
        </w:rPr>
        <w:t xml:space="preserve"> </w:t>
      </w:r>
    </w:p>
    <w:p w14:paraId="5E814D4F" w14:textId="01B7818C" w:rsidR="0055183B" w:rsidRPr="003E5F2C" w:rsidRDefault="00AE5DA6" w:rsidP="00DA09AD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55183B" w:rsidRPr="003E5F2C">
        <w:rPr>
          <w:rFonts w:ascii="Angsana New" w:hAnsi="Angsana New" w:cs="Angsana New"/>
          <w:snapToGrid w:val="0"/>
          <w:color w:val="000000" w:themeColor="text1"/>
          <w:lang w:val="en-GB"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55183B" w:rsidRPr="003E5F2C">
        <w:rPr>
          <w:rFonts w:ascii="Angsana New" w:hAnsi="Angsana New" w:cs="Angsana New"/>
          <w:snapToGrid w:val="0"/>
          <w:color w:val="000000" w:themeColor="text1"/>
          <w:lang w:val="en-GB"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55183B" w:rsidRPr="003E5F2C">
        <w:rPr>
          <w:rFonts w:ascii="Angsana New" w:hAnsi="Angsana New" w:cs="Angsana New"/>
          <w:snapToGrid w:val="0"/>
          <w:color w:val="000000" w:themeColor="text1"/>
          <w:spacing w:val="-4"/>
          <w:lang w:val="en-GB"/>
        </w:rPr>
        <w:tab/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บริษัท ซีจียูเค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จำกัด เป็นบริษัทที่จดทะเบียนในประเทศเกิร์นซีย์ เมื่อวันที่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31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กรกฎาคม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2558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โดยมีสำนักงานใหญ่ตั้งอยู่ที่ Anson Court, La Route des Camps, St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Martin,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>Guernsey, GY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4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6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>AD เพื่อประกอบธุรกิจอสังหาริมทรัพย์</w:t>
      </w:r>
    </w:p>
    <w:p w14:paraId="1DA63409" w14:textId="3D610D66" w:rsidR="00C63DD8" w:rsidRPr="003E5F2C" w:rsidRDefault="007F2BE9" w:rsidP="00DA09AD">
      <w:pPr>
        <w:spacing w:after="24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3E5F2C">
        <w:rPr>
          <w:rFonts w:asciiTheme="majorBidi" w:hAnsiTheme="majorBidi" w:cs="Angsana New"/>
          <w:snapToGrid w:val="0"/>
          <w:spacing w:val="-6"/>
          <w:cs/>
        </w:rPr>
        <w:t xml:space="preserve">เมื่อวันที่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21</w:t>
      </w:r>
      <w:r w:rsidRPr="003E5F2C">
        <w:rPr>
          <w:rFonts w:asciiTheme="majorBidi" w:hAnsiTheme="majorBidi" w:cs="Angsana New"/>
          <w:snapToGrid w:val="0"/>
          <w:spacing w:val="-6"/>
          <w:cs/>
        </w:rPr>
        <w:t xml:space="preserve"> มีนาคม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2568</w:t>
      </w:r>
      <w:r w:rsidRPr="003E5F2C">
        <w:rPr>
          <w:rFonts w:asciiTheme="majorBidi" w:hAnsiTheme="majorBidi" w:cs="Angsana New"/>
          <w:snapToGrid w:val="0"/>
          <w:spacing w:val="-6"/>
          <w:cs/>
        </w:rPr>
        <w:t xml:space="preserve"> บริษัท ซีจียูเค </w:t>
      </w:r>
      <w:r w:rsidR="00AE5DA6" w:rsidRPr="00AE5DA6">
        <w:rPr>
          <w:rFonts w:asciiTheme="majorBidi" w:hAnsiTheme="majorBidi" w:cs="Angsana New"/>
          <w:snapToGrid w:val="0"/>
          <w:spacing w:val="-6"/>
          <w:lang w:val="en-US"/>
        </w:rPr>
        <w:t>1</w:t>
      </w:r>
      <w:r w:rsidRPr="003E5F2C">
        <w:rPr>
          <w:rFonts w:asciiTheme="majorBidi" w:hAnsiTheme="majorBidi" w:cs="Angsana New"/>
          <w:snapToGrid w:val="0"/>
          <w:spacing w:val="-6"/>
          <w:cs/>
        </w:rPr>
        <w:t xml:space="preserve"> จำกัด ได้ดำเนินการชำระบัญชีเสร็จสิ้นแล้ว </w:t>
      </w:r>
      <w:r w:rsidR="00C63DD8" w:rsidRPr="003E5F2C">
        <w:rPr>
          <w:rFonts w:asciiTheme="majorBidi" w:hAnsiTheme="majorBidi" w:cstheme="majorBidi"/>
          <w:snapToGrid w:val="0"/>
          <w:spacing w:val="-6"/>
          <w:cs/>
        </w:rPr>
        <w:t>(ดูหมาย</w:t>
      </w:r>
      <w:r w:rsidR="00C63DD8" w:rsidRPr="003E5F2C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29</w:t>
      </w:r>
      <w:r w:rsidR="00C63DD8" w:rsidRPr="003E5F2C">
        <w:rPr>
          <w:rFonts w:asciiTheme="majorBidi" w:hAnsiTheme="majorBidi" w:cstheme="majorBidi"/>
          <w:snapToGrid w:val="0"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1</w:t>
      </w:r>
      <w:r w:rsidR="00C63DD8" w:rsidRPr="003E5F2C">
        <w:rPr>
          <w:rFonts w:asciiTheme="majorBidi" w:hAnsiTheme="majorBidi" w:cstheme="majorBidi"/>
          <w:snapToGrid w:val="0"/>
          <w:cs/>
        </w:rPr>
        <w:t>)</w:t>
      </w:r>
    </w:p>
    <w:p w14:paraId="217FBD9F" w14:textId="297841D6" w:rsidR="00746199" w:rsidRPr="003E5F2C" w:rsidRDefault="00AE5DA6" w:rsidP="00DA09AD">
      <w:pPr>
        <w:spacing w:after="240"/>
        <w:ind w:left="2160" w:hanging="893"/>
        <w:jc w:val="both"/>
        <w:rPr>
          <w:rFonts w:ascii="Angsana New" w:hAnsi="Angsana New" w:cs="Angsana New"/>
          <w:snapToGrid w:val="0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55183B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55183B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6</w:t>
      </w:r>
      <w:r w:rsidR="0055183B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10"/>
          <w:cs/>
        </w:rPr>
        <w:t xml:space="preserve">เมื่อวันที่ </w:t>
      </w:r>
      <w:r w:rsidRPr="00AE5DA6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26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10"/>
          <w:cs/>
        </w:rPr>
        <w:t xml:space="preserve"> สิงหาคม </w:t>
      </w:r>
      <w:r w:rsidRPr="00AE5DA6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2559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10"/>
          <w:cs/>
        </w:rPr>
        <w:t xml:space="preserve"> โดยมีสำนักงานใหญ่ตั้งอยู่ที่ Anson Court, La Route des Camps,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>St</w:t>
      </w:r>
      <w:r w:rsidR="001437AD" w:rsidRPr="003E5F2C">
        <w:rPr>
          <w:rFonts w:ascii="Angsana New" w:hAnsi="Angsana New" w:cs="Angsana New" w:hint="cs"/>
          <w:snapToGrid w:val="0"/>
          <w:color w:val="000000" w:themeColor="text1"/>
          <w:spacing w:val="-8"/>
          <w:cs/>
        </w:rPr>
        <w:t>.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Martin, Guernsey, GY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4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6</w:t>
      </w:r>
      <w:r w:rsidR="001437AD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AD เพื่อประกอบธุรกิจการลงทุน โดยการถือหุ้นในบริษัทอื่น </w:t>
      </w:r>
      <w:r w:rsidR="001437AD" w:rsidRPr="003E5F2C">
        <w:rPr>
          <w:rFonts w:ascii="Angsana New" w:hAnsi="Angsana New" w:cs="Angsana New"/>
          <w:snapToGrid w:val="0"/>
          <w:color w:val="000000" w:themeColor="text1"/>
          <w:cs/>
        </w:rPr>
        <w:t>(Holding Company)</w:t>
      </w:r>
    </w:p>
    <w:p w14:paraId="434174B5" w14:textId="72B9FBBF" w:rsidR="002F1445" w:rsidRPr="003E5F2C" w:rsidRDefault="00AE5DA6" w:rsidP="00165286">
      <w:pPr>
        <w:spacing w:after="240"/>
        <w:ind w:left="2160" w:hanging="893"/>
        <w:jc w:val="thaiDistribute"/>
        <w:rPr>
          <w:rFonts w:asciiTheme="majorBidi" w:hAnsiTheme="majorBidi" w:cs="Angsana New"/>
          <w:snapToGrid w:val="0"/>
          <w:cs/>
        </w:rPr>
      </w:pPr>
      <w:r w:rsidRPr="00AE5DA6">
        <w:rPr>
          <w:rFonts w:asciiTheme="majorBidi" w:hAnsiTheme="majorBidi" w:cstheme="majorBidi"/>
          <w:snapToGrid w:val="0"/>
          <w:lang w:val="en-US"/>
        </w:rPr>
        <w:t>1</w:t>
      </w:r>
      <w:r w:rsidR="002F1445" w:rsidRPr="003E5F2C">
        <w:rPr>
          <w:rFonts w:asciiTheme="majorBidi" w:hAnsiTheme="majorBidi" w:cstheme="majorBidi"/>
          <w:snapToGrid w:val="0"/>
          <w:lang w:val="en-US"/>
        </w:rPr>
        <w:t>.</w:t>
      </w:r>
      <w:r w:rsidRPr="00AE5DA6">
        <w:rPr>
          <w:rFonts w:asciiTheme="majorBidi" w:hAnsiTheme="majorBidi" w:cstheme="majorBidi"/>
          <w:snapToGrid w:val="0"/>
          <w:lang w:val="en-US"/>
        </w:rPr>
        <w:t>2</w:t>
      </w:r>
      <w:r w:rsidR="002F1445" w:rsidRPr="003E5F2C">
        <w:rPr>
          <w:rFonts w:asciiTheme="majorBidi" w:hAnsiTheme="majorBidi" w:cstheme="majorBidi"/>
          <w:snapToGrid w:val="0"/>
          <w:lang w:val="en-US"/>
        </w:rPr>
        <w:t>.</w:t>
      </w:r>
      <w:proofErr w:type="gramStart"/>
      <w:r w:rsidRPr="00AE5DA6">
        <w:rPr>
          <w:rFonts w:asciiTheme="majorBidi" w:hAnsiTheme="majorBidi" w:cstheme="majorBidi"/>
          <w:snapToGrid w:val="0"/>
          <w:lang w:val="en-US"/>
        </w:rPr>
        <w:t>7</w:t>
      </w:r>
      <w:r w:rsidR="002F1445" w:rsidRPr="003E5F2C">
        <w:rPr>
          <w:rFonts w:asciiTheme="majorBidi" w:hAnsiTheme="majorBidi" w:cstheme="majorBidi"/>
          <w:snapToGrid w:val="0"/>
          <w:lang w:val="en-US"/>
        </w:rPr>
        <w:tab/>
      </w:r>
      <w:r w:rsidR="002F1445" w:rsidRPr="003E5F2C">
        <w:rPr>
          <w:rFonts w:asciiTheme="majorBidi" w:hAnsiTheme="majorBidi" w:cstheme="majorBidi"/>
          <w:snapToGrid w:val="0"/>
          <w:spacing w:val="8"/>
          <w:cs/>
        </w:rPr>
        <w:t>บริษัท ลีดดิ้ง เอ็ดดูเคชั่น จำกัด เป็นบริษัทที่จดทะเบียนในประเทศไทย เมื่อวันที</w:t>
      </w:r>
      <w:r w:rsidR="002F1445" w:rsidRPr="003E5F2C">
        <w:rPr>
          <w:rFonts w:asciiTheme="majorBidi" w:hAnsiTheme="majorBidi" w:cstheme="majorBidi" w:hint="cs"/>
          <w:snapToGrid w:val="0"/>
          <w:spacing w:val="8"/>
          <w:cs/>
        </w:rPr>
        <w:t>่</w:t>
      </w:r>
      <w:r w:rsidR="00165286" w:rsidRPr="003E5F2C">
        <w:rPr>
          <w:rFonts w:asciiTheme="majorBidi" w:hAnsiTheme="majorBidi" w:cstheme="majorBidi"/>
          <w:snapToGrid w:val="0"/>
          <w:spacing w:val="8"/>
          <w:lang w:val="en-US"/>
        </w:rPr>
        <w:t xml:space="preserve"> </w:t>
      </w:r>
      <w:r w:rsidRPr="00AE5DA6">
        <w:rPr>
          <w:rFonts w:asciiTheme="majorBidi" w:hAnsiTheme="majorBidi" w:cstheme="majorBidi"/>
          <w:snapToGrid w:val="0"/>
          <w:lang w:val="en-US"/>
        </w:rPr>
        <w:t>31</w:t>
      </w:r>
      <w:r w:rsidR="002F1445" w:rsidRPr="003E5F2C">
        <w:rPr>
          <w:rFonts w:asciiTheme="majorBidi" w:hAnsiTheme="majorBidi" w:cstheme="majorBidi"/>
          <w:snapToGrid w:val="0"/>
          <w:cs/>
        </w:rPr>
        <w:t xml:space="preserve"> กรกฎาคม </w:t>
      </w:r>
      <w:r w:rsidRPr="00AE5DA6">
        <w:rPr>
          <w:rFonts w:asciiTheme="majorBidi" w:hAnsiTheme="majorBidi" w:cstheme="majorBidi"/>
          <w:snapToGrid w:val="0"/>
          <w:lang w:val="en-US"/>
        </w:rPr>
        <w:t>2567</w:t>
      </w:r>
      <w:r w:rsidR="002F1445" w:rsidRPr="003E5F2C">
        <w:rPr>
          <w:rFonts w:asciiTheme="majorBidi" w:hAnsiTheme="majorBidi" w:cstheme="majorBidi"/>
          <w:snapToGrid w:val="0"/>
          <w:cs/>
        </w:rPr>
        <w:t xml:space="preserve"> โดยมีสำนักงานใหญ่ตั้งอยู่เลขที่ </w:t>
      </w:r>
      <w:r w:rsidRPr="00AE5DA6">
        <w:rPr>
          <w:rFonts w:asciiTheme="majorBidi" w:hAnsiTheme="majorBidi" w:cstheme="majorBidi"/>
          <w:snapToGrid w:val="0"/>
          <w:lang w:val="en-US"/>
        </w:rPr>
        <w:t>224</w:t>
      </w:r>
      <w:r w:rsidR="002F1445" w:rsidRPr="003E5F2C">
        <w:rPr>
          <w:rFonts w:asciiTheme="majorBidi" w:hAnsiTheme="majorBidi" w:cstheme="majorBidi"/>
          <w:snapToGrid w:val="0"/>
          <w:cs/>
        </w:rPr>
        <w:t xml:space="preserve"> ถนนอุตสาหกรรม </w:t>
      </w:r>
      <w:r w:rsidR="00165286" w:rsidRPr="003E5F2C">
        <w:rPr>
          <w:rFonts w:asciiTheme="majorBidi" w:hAnsiTheme="majorBidi" w:cstheme="majorBidi"/>
          <w:snapToGrid w:val="0"/>
          <w:lang w:val="en-US"/>
        </w:rPr>
        <w:t xml:space="preserve">                </w:t>
      </w:r>
      <w:r w:rsidR="002F1445" w:rsidRPr="003E5F2C">
        <w:rPr>
          <w:rFonts w:asciiTheme="majorBidi" w:hAnsiTheme="majorBidi" w:cstheme="majorBidi"/>
          <w:snapToGrid w:val="0"/>
          <w:cs/>
        </w:rPr>
        <w:t>แขวงช่องนนทรี เขตยานนาวา กรุงเทพมหานคร เพื่อประกอบกิจการโรงเรียน</w:t>
      </w:r>
      <w:r w:rsidR="002F1445" w:rsidRPr="003E5F2C">
        <w:rPr>
          <w:rFonts w:asciiTheme="majorBidi" w:hAnsiTheme="majorBidi" w:cstheme="majorBidi" w:hint="cs"/>
          <w:snapToGrid w:val="0"/>
          <w:cs/>
        </w:rPr>
        <w:t>เอกชน</w:t>
      </w:r>
      <w:proofErr w:type="gramEnd"/>
    </w:p>
    <w:p w14:paraId="5FB7565C" w14:textId="78C7AFF1" w:rsidR="002F1445" w:rsidRPr="003E5F2C" w:rsidRDefault="00AE5DA6" w:rsidP="00E96183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</w:rPr>
      </w:pPr>
      <w:r w:rsidRPr="00AE5DA6">
        <w:rPr>
          <w:rFonts w:asciiTheme="majorBidi" w:hAnsiTheme="majorBidi" w:cstheme="majorBidi"/>
          <w:snapToGrid w:val="0"/>
          <w:lang w:val="en-US"/>
        </w:rPr>
        <w:t>1</w:t>
      </w:r>
      <w:r w:rsidR="002F1445" w:rsidRPr="003E5F2C">
        <w:rPr>
          <w:rFonts w:asciiTheme="majorBidi" w:hAnsiTheme="majorBidi" w:cstheme="majorBidi"/>
          <w:snapToGrid w:val="0"/>
          <w:lang w:val="en-US"/>
        </w:rPr>
        <w:t>.</w:t>
      </w:r>
      <w:r w:rsidRPr="00AE5DA6">
        <w:rPr>
          <w:rFonts w:asciiTheme="majorBidi" w:hAnsiTheme="majorBidi" w:cstheme="majorBidi"/>
          <w:snapToGrid w:val="0"/>
          <w:lang w:val="en-US"/>
        </w:rPr>
        <w:t>2</w:t>
      </w:r>
      <w:r w:rsidR="002F1445" w:rsidRPr="003E5F2C">
        <w:rPr>
          <w:rFonts w:asciiTheme="majorBidi" w:hAnsiTheme="majorBidi" w:cstheme="majorBidi"/>
          <w:snapToGrid w:val="0"/>
          <w:lang w:val="en-US"/>
        </w:rPr>
        <w:t>.</w:t>
      </w:r>
      <w:r w:rsidRPr="00AE5DA6">
        <w:rPr>
          <w:rFonts w:asciiTheme="majorBidi" w:hAnsiTheme="majorBidi" w:cstheme="majorBidi"/>
          <w:snapToGrid w:val="0"/>
          <w:lang w:val="en-US"/>
        </w:rPr>
        <w:t>8</w:t>
      </w:r>
      <w:r w:rsidR="002F1445" w:rsidRPr="003E5F2C">
        <w:rPr>
          <w:rFonts w:asciiTheme="majorBidi" w:hAnsiTheme="majorBidi" w:cstheme="majorBidi"/>
          <w:snapToGrid w:val="0"/>
          <w:lang w:val="en-US"/>
        </w:rPr>
        <w:tab/>
      </w:r>
      <w:r w:rsidR="002F1445" w:rsidRPr="003E5F2C">
        <w:rPr>
          <w:rFonts w:asciiTheme="majorBidi" w:hAnsiTheme="majorBidi" w:cs="Angsana New"/>
          <w:snapToGrid w:val="0"/>
          <w:spacing w:val="8"/>
          <w:cs/>
        </w:rPr>
        <w:t>บริษัท ซีพีอี รีเสิร์ฟ จำกัด</w:t>
      </w:r>
      <w:r w:rsidR="002F1445" w:rsidRPr="003E5F2C">
        <w:rPr>
          <w:rFonts w:asciiTheme="majorBidi" w:hAnsiTheme="majorBidi" w:cstheme="majorBidi"/>
          <w:snapToGrid w:val="0"/>
          <w:spacing w:val="8"/>
          <w:cs/>
        </w:rPr>
        <w:t xml:space="preserve"> เป็นบริษัทที่จดทะเบียนในประเทศไทย เมื่อวันที</w:t>
      </w:r>
      <w:r w:rsidR="002F1445" w:rsidRPr="003E5F2C">
        <w:rPr>
          <w:rFonts w:asciiTheme="majorBidi" w:hAnsiTheme="majorBidi" w:cstheme="majorBidi" w:hint="cs"/>
          <w:snapToGrid w:val="0"/>
          <w:spacing w:val="8"/>
          <w:cs/>
        </w:rPr>
        <w:t xml:space="preserve">่ </w:t>
      </w:r>
      <w:r w:rsidR="00165286" w:rsidRPr="003E5F2C">
        <w:rPr>
          <w:rFonts w:asciiTheme="majorBidi" w:hAnsiTheme="majorBidi" w:cstheme="majorBidi"/>
          <w:snapToGrid w:val="0"/>
          <w:spacing w:val="8"/>
          <w:lang w:val="en-US"/>
        </w:rPr>
        <w:t xml:space="preserve">                  </w:t>
      </w:r>
      <w:r w:rsidRPr="00AE5DA6">
        <w:rPr>
          <w:rFonts w:asciiTheme="majorBidi" w:hAnsiTheme="majorBidi" w:cstheme="majorBidi"/>
          <w:snapToGrid w:val="0"/>
          <w:spacing w:val="-8"/>
          <w:lang w:val="en-US"/>
        </w:rPr>
        <w:t>12</w:t>
      </w:r>
      <w:r w:rsidR="002F1445" w:rsidRPr="003E5F2C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825F56" w:rsidRPr="003E5F2C">
        <w:rPr>
          <w:rFonts w:asciiTheme="majorBidi" w:hAnsiTheme="majorBidi" w:cstheme="majorBidi" w:hint="cs"/>
          <w:snapToGrid w:val="0"/>
          <w:spacing w:val="-8"/>
          <w:cs/>
        </w:rPr>
        <w:t>พฤศจิกายน</w:t>
      </w:r>
      <w:r w:rsidR="002F1445" w:rsidRPr="003E5F2C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Pr="00AE5DA6">
        <w:rPr>
          <w:rFonts w:asciiTheme="majorBidi" w:hAnsiTheme="majorBidi" w:cstheme="majorBidi"/>
          <w:snapToGrid w:val="0"/>
          <w:spacing w:val="-8"/>
          <w:lang w:val="en-US"/>
        </w:rPr>
        <w:t>2567</w:t>
      </w:r>
      <w:r w:rsidR="002F1445" w:rsidRPr="003E5F2C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2F1445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โดยมีสำนักงานใหญ่ตั้งอยู่เลขที่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898</w:t>
      </w:r>
      <w:r w:rsidR="002F1445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อาคารเพลินจิตทาวเวอร์ ชั้น </w:t>
      </w:r>
      <w:r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20</w:t>
      </w:r>
      <w:r w:rsidR="002F1445"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</w:t>
      </w:r>
      <w:r w:rsidR="002F1445" w:rsidRPr="003E5F2C">
        <w:rPr>
          <w:rFonts w:ascii="Angsana New" w:hAnsi="Angsana New" w:cs="Angsana New"/>
          <w:snapToGrid w:val="0"/>
          <w:color w:val="000000" w:themeColor="text1"/>
          <w:spacing w:val="-12"/>
          <w:cs/>
        </w:rPr>
        <w:t>ถนนเพลินจิต แขวงลุมพินี เขตปทุมวัน กรุงเทพมหานคร เพื่อประกอ</w:t>
      </w:r>
      <w:r w:rsidR="002F1445" w:rsidRPr="003E5F2C">
        <w:rPr>
          <w:rFonts w:ascii="Angsana New" w:hAnsi="Angsana New" w:cs="Angsana New"/>
          <w:snapToGrid w:val="0"/>
          <w:color w:val="000000" w:themeColor="text1"/>
          <w:cs/>
        </w:rPr>
        <w:t>บธุรกิจ</w:t>
      </w:r>
      <w:r w:rsidR="002F1445" w:rsidRPr="003E5F2C">
        <w:rPr>
          <w:rFonts w:asciiTheme="majorBidi" w:hAnsiTheme="majorBidi" w:cstheme="majorBidi"/>
          <w:spacing w:val="2"/>
          <w:cs/>
        </w:rPr>
        <w:t xml:space="preserve">การลงทุน </w:t>
      </w:r>
      <w:r w:rsidR="002F1445" w:rsidRPr="003E5F2C">
        <w:rPr>
          <w:rFonts w:asciiTheme="majorBidi" w:hAnsiTheme="majorBidi" w:cstheme="majorBidi"/>
          <w:snapToGrid w:val="0"/>
          <w:cs/>
        </w:rPr>
        <w:t>โดยการถือหุ้นในบริษัทอื่น (Holding Company)</w:t>
      </w:r>
    </w:p>
    <w:p w14:paraId="29DFC77B" w14:textId="148A990F" w:rsidR="007F2BE9" w:rsidRPr="003E5F2C" w:rsidRDefault="00AE5DA6" w:rsidP="00E96183">
      <w:pPr>
        <w:spacing w:after="240"/>
        <w:ind w:left="2160" w:hanging="893"/>
        <w:jc w:val="thaiDistribute"/>
        <w:rPr>
          <w:rFonts w:ascii="Angsana New" w:hAnsi="Angsana New" w:cs="Angsana New"/>
          <w:spacing w:val="-2"/>
          <w:lang w:val="en-US"/>
        </w:rPr>
      </w:pPr>
      <w:r w:rsidRPr="00AE5DA6">
        <w:rPr>
          <w:rFonts w:asciiTheme="majorBidi" w:hAnsiTheme="majorBidi" w:cstheme="majorBidi"/>
          <w:snapToGrid w:val="0"/>
          <w:lang w:val="en-US"/>
        </w:rPr>
        <w:t>1</w:t>
      </w:r>
      <w:r w:rsidR="007F2BE9" w:rsidRPr="003E5F2C">
        <w:rPr>
          <w:rFonts w:asciiTheme="majorBidi" w:hAnsiTheme="majorBidi" w:cstheme="majorBidi"/>
          <w:snapToGrid w:val="0"/>
        </w:rPr>
        <w:t>.</w:t>
      </w:r>
      <w:r w:rsidRPr="00AE5DA6">
        <w:rPr>
          <w:rFonts w:asciiTheme="majorBidi" w:hAnsiTheme="majorBidi" w:cstheme="majorBidi"/>
          <w:snapToGrid w:val="0"/>
          <w:lang w:val="en-US"/>
        </w:rPr>
        <w:t>2</w:t>
      </w:r>
      <w:r w:rsidR="007F2BE9" w:rsidRPr="003E5F2C">
        <w:rPr>
          <w:rFonts w:asciiTheme="majorBidi" w:hAnsiTheme="majorBidi" w:cstheme="majorBidi"/>
          <w:snapToGrid w:val="0"/>
        </w:rPr>
        <w:t>.</w:t>
      </w:r>
      <w:r w:rsidRPr="00AE5DA6">
        <w:rPr>
          <w:rFonts w:asciiTheme="majorBidi" w:hAnsiTheme="majorBidi" w:cstheme="majorBidi"/>
          <w:snapToGrid w:val="0"/>
          <w:lang w:val="en-US"/>
        </w:rPr>
        <w:t>9</w:t>
      </w:r>
      <w:r w:rsidR="007F2BE9" w:rsidRPr="003E5F2C">
        <w:rPr>
          <w:rFonts w:asciiTheme="majorBidi" w:hAnsiTheme="majorBidi" w:cstheme="majorBidi"/>
          <w:snapToGrid w:val="0"/>
        </w:rPr>
        <w:tab/>
      </w:r>
      <w:r w:rsidR="007F2BE9" w:rsidRPr="003E5F2C">
        <w:rPr>
          <w:rFonts w:asciiTheme="majorBidi" w:hAnsiTheme="majorBidi" w:cstheme="majorBidi"/>
          <w:snapToGrid w:val="0"/>
          <w:cs/>
        </w:rPr>
        <w:t>บริษัท ซีจีดี อินดัสเทรียล ริง โรด จำกัด เป็นบริษัทที่จดทะเบียนในประเทศไทย เมื่อ</w:t>
      </w:r>
      <w:r w:rsidR="007F2BE9" w:rsidRPr="003E5F2C">
        <w:rPr>
          <w:rFonts w:ascii="Angsana New" w:hAnsi="Angsana New" w:cs="Angsana New"/>
          <w:cs/>
          <w:lang w:val="en-US"/>
        </w:rPr>
        <w:t xml:space="preserve">วันที่ 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7F2BE9" w:rsidRPr="003E5F2C">
        <w:rPr>
          <w:rFonts w:ascii="Angsana New" w:hAnsi="Angsana New" w:cs="Angsana New"/>
          <w:cs/>
          <w:lang w:val="en-US"/>
        </w:rPr>
        <w:t xml:space="preserve"> เมษายน 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2568</w:t>
      </w:r>
      <w:r w:rsidR="007F2BE9" w:rsidRPr="003E5F2C">
        <w:rPr>
          <w:rFonts w:ascii="Angsana New" w:hAnsi="Angsana New" w:cs="Angsana New"/>
          <w:cs/>
          <w:lang w:val="en-US"/>
        </w:rPr>
        <w:t xml:space="preserve"> โดยมีสำนักงานใหญ่ตั้งอยู่เลขที่ 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224</w:t>
      </w:r>
      <w:r w:rsidR="007F2BE9" w:rsidRPr="003E5F2C">
        <w:rPr>
          <w:rFonts w:ascii="Angsana New" w:hAnsi="Angsana New" w:cs="Angsana New"/>
          <w:cs/>
          <w:lang w:val="en-US"/>
        </w:rPr>
        <w:t xml:space="preserve"> ถนนอุตสาหกรรม</w:t>
      </w:r>
      <w:r w:rsidR="007F2BE9" w:rsidRPr="003E5F2C">
        <w:rPr>
          <w:rFonts w:ascii="Angsana New" w:hAnsi="Angsana New" w:cs="Angsana New"/>
          <w:lang w:val="en-US"/>
        </w:rPr>
        <w:t xml:space="preserve"> </w:t>
      </w:r>
      <w:r w:rsidR="00CE3DA1" w:rsidRPr="003E5F2C">
        <w:rPr>
          <w:rFonts w:ascii="Angsana New" w:hAnsi="Angsana New" w:cs="Angsana New"/>
          <w:lang w:val="en-US"/>
        </w:rPr>
        <w:t xml:space="preserve">             </w:t>
      </w:r>
      <w:r w:rsidR="007F2BE9" w:rsidRPr="003E5F2C">
        <w:rPr>
          <w:rFonts w:ascii="Angsana New" w:hAnsi="Angsana New" w:cs="Angsana New"/>
          <w:spacing w:val="-8"/>
          <w:cs/>
          <w:lang w:val="en-US"/>
        </w:rPr>
        <w:t>แขวงช่องนนทรี เขตยานนาวา กรุงเทพมหานคร เพื่อประกอบกิจการ ให้เช่</w:t>
      </w:r>
      <w:r w:rsidR="007F2BE9" w:rsidRPr="003E5F2C">
        <w:rPr>
          <w:rFonts w:ascii="Angsana New" w:hAnsi="Angsana New" w:cs="Angsana New"/>
          <w:spacing w:val="-2"/>
          <w:cs/>
          <w:lang w:val="en-US"/>
        </w:rPr>
        <w:t>าอสังหาริมทรัพย์</w:t>
      </w:r>
    </w:p>
    <w:p w14:paraId="4CF59AB7" w14:textId="77777777" w:rsidR="00CE3DA1" w:rsidRPr="003E5F2C" w:rsidRDefault="00CE3DA1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2"/>
          <w:lang w:val="en-US"/>
        </w:rPr>
      </w:pPr>
      <w:r w:rsidRPr="003E5F2C">
        <w:rPr>
          <w:rFonts w:ascii="Angsana New" w:hAnsi="Angsana New" w:cs="Angsana New"/>
          <w:spacing w:val="-2"/>
          <w:lang w:val="en-US"/>
        </w:rPr>
        <w:br w:type="page"/>
      </w:r>
    </w:p>
    <w:p w14:paraId="75AB82E7" w14:textId="5BC1E04C" w:rsidR="00597870" w:rsidRPr="003E5F2C" w:rsidRDefault="00AE5DA6" w:rsidP="000A181F">
      <w:pPr>
        <w:spacing w:before="240" w:after="120"/>
        <w:ind w:left="1267" w:hanging="720"/>
        <w:jc w:val="thaiDistribute"/>
        <w:rPr>
          <w:rFonts w:ascii="Angsana New" w:hAnsi="Angsana New" w:cs="Angsana New"/>
          <w:spacing w:val="-4"/>
          <w:lang w:val="en-US"/>
        </w:rPr>
      </w:pPr>
      <w:r w:rsidRPr="00AE5DA6">
        <w:rPr>
          <w:rFonts w:ascii="Angsana New" w:hAnsi="Angsana New" w:cs="Angsana New"/>
          <w:bCs/>
          <w:snapToGrid w:val="0"/>
          <w:color w:val="000000" w:themeColor="text1"/>
          <w:lang w:val="en-US"/>
        </w:rPr>
        <w:lastRenderedPageBreak/>
        <w:t>1</w:t>
      </w:r>
      <w:r w:rsidR="00746199" w:rsidRPr="003E5F2C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3</w:t>
      </w:r>
      <w:r w:rsidR="00746199" w:rsidRPr="003E5F2C">
        <w:rPr>
          <w:rFonts w:ascii="Angsana New" w:hAnsi="Angsana New" w:cs="Angsana New"/>
          <w:bCs/>
          <w:snapToGrid w:val="0"/>
          <w:color w:val="000000" w:themeColor="text1"/>
          <w:lang w:val="en-US"/>
        </w:rPr>
        <w:tab/>
      </w:r>
      <w:bookmarkStart w:id="0" w:name="_Hlk159226009"/>
      <w:r w:rsidR="000A181F" w:rsidRPr="003E5F2C">
        <w:rPr>
          <w:rFonts w:ascii="Angsana New" w:hAnsi="Angsana New" w:cs="Angsana New"/>
          <w:spacing w:val="-6"/>
          <w:cs/>
        </w:rPr>
        <w:t xml:space="preserve">ณ </w:t>
      </w:r>
      <w:r w:rsidR="000A181F" w:rsidRPr="003E5F2C">
        <w:rPr>
          <w:rFonts w:ascii="Angsana New" w:hAnsi="Angsana New" w:cs="Angsana New"/>
          <w:snapToGrid w:val="0"/>
          <w:spacing w:val="-10"/>
          <w:cs/>
        </w:rPr>
        <w:t xml:space="preserve">วันที่ </w:t>
      </w:r>
      <w:r w:rsidRPr="00AE5DA6">
        <w:rPr>
          <w:rFonts w:ascii="Angsana New" w:hAnsi="Angsana New" w:cs="Angsana New"/>
          <w:lang w:val="en-US"/>
        </w:rPr>
        <w:t>31</w:t>
      </w:r>
      <w:r w:rsidR="000A181F" w:rsidRPr="003E5F2C">
        <w:rPr>
          <w:rFonts w:ascii="Angsana New" w:hAnsi="Angsana New" w:cs="Angsana New"/>
          <w:cs/>
        </w:rPr>
        <w:t xml:space="preserve"> ธันวาคม </w:t>
      </w:r>
      <w:r w:rsidRPr="00AE5DA6">
        <w:rPr>
          <w:rFonts w:ascii="Angsana New" w:hAnsi="Angsana New" w:cs="Angsana New"/>
          <w:snapToGrid w:val="0"/>
          <w:spacing w:val="-10"/>
          <w:lang w:val="en-US"/>
        </w:rPr>
        <w:t>2568</w:t>
      </w:r>
      <w:r w:rsidR="000A181F" w:rsidRPr="003E5F2C">
        <w:rPr>
          <w:rFonts w:ascii="Angsana New" w:hAnsi="Angsana New" w:cs="Angsana New"/>
          <w:spacing w:val="-6"/>
          <w:cs/>
        </w:rPr>
        <w:t xml:space="preserve"> กลุ่มบริษัท</w:t>
      </w:r>
      <w:r w:rsidR="000A181F" w:rsidRPr="003E5F2C">
        <w:rPr>
          <w:rFonts w:ascii="Angsana New" w:hAnsi="Angsana New" w:cs="Angsana New" w:hint="cs"/>
          <w:spacing w:val="-6"/>
          <w:cs/>
        </w:rPr>
        <w:t>และบริษัท</w:t>
      </w:r>
      <w:r w:rsidR="000A181F" w:rsidRPr="00BD51D6">
        <w:rPr>
          <w:rFonts w:ascii="Angsana New" w:hAnsi="Angsana New" w:cs="Angsana New"/>
          <w:spacing w:val="-10"/>
          <w:cs/>
        </w:rPr>
        <w:t>มีหนี้สินหมุนเวียนรวม</w:t>
      </w:r>
      <w:r w:rsidR="000A181F" w:rsidRPr="00BD51D6">
        <w:rPr>
          <w:rFonts w:ascii="Angsana New" w:hAnsi="Angsana New" w:cs="Angsana New" w:hint="cs"/>
          <w:spacing w:val="-10"/>
          <w:cs/>
          <w:lang w:val="en-US"/>
        </w:rPr>
        <w:t>สูงกว่าสินทรัพย์หมุนเวียนรวมจำนวน</w:t>
      </w:r>
      <w:r w:rsidR="000A181F" w:rsidRPr="00BD51D6">
        <w:rPr>
          <w:rFonts w:ascii="Angsana New" w:hAnsi="Angsana New" w:cs="Angsana New"/>
          <w:spacing w:val="-10"/>
          <w:lang w:val="en-US"/>
        </w:rPr>
        <w:t xml:space="preserve"> </w:t>
      </w:r>
      <w:r w:rsidRPr="00AE5DA6">
        <w:rPr>
          <w:rFonts w:ascii="Angsana New" w:hAnsi="Angsana New" w:cs="Angsana New"/>
          <w:spacing w:val="-10"/>
          <w:lang w:val="en-US"/>
        </w:rPr>
        <w:t>2</w:t>
      </w:r>
      <w:r w:rsidR="000A181F" w:rsidRPr="00BD51D6">
        <w:rPr>
          <w:rFonts w:ascii="Angsana New" w:hAnsi="Angsana New" w:cs="Angsana New"/>
          <w:spacing w:val="-10"/>
          <w:lang w:val="en-US"/>
        </w:rPr>
        <w:t>,</w:t>
      </w:r>
      <w:r w:rsidRPr="00AE5DA6">
        <w:rPr>
          <w:rFonts w:ascii="Angsana New" w:hAnsi="Angsana New" w:cs="Angsana New"/>
          <w:spacing w:val="-10"/>
          <w:lang w:val="en-US"/>
        </w:rPr>
        <w:t>499</w:t>
      </w:r>
      <w:r w:rsidR="001A1D96" w:rsidRPr="00BD51D6">
        <w:rPr>
          <w:rFonts w:ascii="Angsana New" w:hAnsi="Angsana New" w:cs="Angsana New"/>
          <w:spacing w:val="-10"/>
          <w:lang w:val="en-US"/>
        </w:rPr>
        <w:t>.</w:t>
      </w:r>
      <w:r w:rsidRPr="00AE5DA6">
        <w:rPr>
          <w:rFonts w:ascii="Angsana New" w:hAnsi="Angsana New" w:cs="Angsana New"/>
          <w:spacing w:val="-10"/>
          <w:lang w:val="en-US"/>
        </w:rPr>
        <w:t>42</w:t>
      </w:r>
      <w:r w:rsidR="000A181F" w:rsidRPr="00BD51D6">
        <w:rPr>
          <w:rFonts w:ascii="Angsana New" w:hAnsi="Angsana New" w:cs="Angsana New"/>
          <w:spacing w:val="-10"/>
          <w:lang w:val="en-US"/>
        </w:rPr>
        <w:t xml:space="preserve"> </w:t>
      </w:r>
      <w:r w:rsidR="000A181F" w:rsidRPr="00BD51D6">
        <w:rPr>
          <w:rFonts w:ascii="Angsana New" w:hAnsi="Angsana New" w:cs="Angsana New" w:hint="cs"/>
          <w:spacing w:val="-10"/>
          <w:cs/>
          <w:lang w:val="en-US"/>
        </w:rPr>
        <w:t xml:space="preserve">ล้านบาท </w:t>
      </w:r>
      <w:r w:rsidR="000A181F" w:rsidRPr="00BD51D6">
        <w:rPr>
          <w:rFonts w:ascii="Angsana New" w:hAnsi="Angsana New" w:cs="Angsana New"/>
          <w:spacing w:val="-10"/>
          <w:cs/>
        </w:rPr>
        <w:t>และ</w:t>
      </w:r>
      <w:r w:rsidR="000A181F" w:rsidRPr="00BD51D6">
        <w:rPr>
          <w:rFonts w:ascii="Angsana New" w:hAnsi="Angsana New" w:cs="Angsana New" w:hint="cs"/>
          <w:spacing w:val="-10"/>
          <w:cs/>
        </w:rPr>
        <w:t xml:space="preserve"> </w:t>
      </w:r>
      <w:r w:rsidRPr="00AE5DA6">
        <w:rPr>
          <w:rFonts w:ascii="Angsana New" w:hAnsi="Angsana New" w:cs="Angsana New"/>
          <w:spacing w:val="-10"/>
          <w:lang w:val="en-US"/>
        </w:rPr>
        <w:t>155</w:t>
      </w:r>
      <w:r w:rsidR="000A181F" w:rsidRPr="00BD51D6">
        <w:rPr>
          <w:rFonts w:ascii="Angsana New" w:hAnsi="Angsana New" w:cs="Angsana New"/>
          <w:spacing w:val="-10"/>
          <w:lang w:val="en-US"/>
        </w:rPr>
        <w:t>.</w:t>
      </w:r>
      <w:r w:rsidRPr="00AE5DA6">
        <w:rPr>
          <w:rFonts w:ascii="Angsana New" w:hAnsi="Angsana New" w:cs="Angsana New"/>
          <w:spacing w:val="-10"/>
          <w:lang w:val="en-US"/>
        </w:rPr>
        <w:t>23</w:t>
      </w:r>
      <w:r w:rsidR="000A181F" w:rsidRPr="00BD51D6">
        <w:rPr>
          <w:rFonts w:ascii="Angsana New" w:hAnsi="Angsana New" w:cs="Angsana New"/>
          <w:spacing w:val="-10"/>
          <w:lang w:val="en-US"/>
        </w:rPr>
        <w:t xml:space="preserve"> </w:t>
      </w:r>
      <w:r w:rsidR="000A181F" w:rsidRPr="00BD51D6">
        <w:rPr>
          <w:rFonts w:ascii="Angsana New" w:hAnsi="Angsana New" w:cs="Angsana New"/>
          <w:spacing w:val="-10"/>
          <w:cs/>
        </w:rPr>
        <w:t>ล้านบาท</w:t>
      </w:r>
      <w:r w:rsidR="000A181F" w:rsidRPr="003E5F2C">
        <w:rPr>
          <w:rFonts w:ascii="Angsana New" w:hAnsi="Angsana New" w:cs="Angsana New"/>
          <w:spacing w:val="-6"/>
          <w:cs/>
        </w:rPr>
        <w:t xml:space="preserve"> ตามลำดับ โดย</w:t>
      </w:r>
      <w:r w:rsidR="000A181F" w:rsidRPr="003E5F2C">
        <w:rPr>
          <w:rFonts w:ascii="Angsana New" w:hAnsi="Angsana New" w:cs="Angsana New" w:hint="cs"/>
          <w:spacing w:val="-6"/>
          <w:cs/>
          <w:lang w:val="en-US"/>
        </w:rPr>
        <w:t>หนี้สินหมุนเวียนรวม</w:t>
      </w:r>
      <w:r w:rsidR="000A181F" w:rsidRPr="003E5F2C">
        <w:rPr>
          <w:rFonts w:ascii="Angsana New" w:hAnsi="Angsana New" w:cs="Angsana New"/>
          <w:spacing w:val="-6"/>
          <w:cs/>
        </w:rPr>
        <w:t>ส่วนใหญ่</w:t>
      </w:r>
      <w:r w:rsidR="000A181F" w:rsidRPr="003E5F2C">
        <w:rPr>
          <w:rFonts w:ascii="Angsana New" w:hAnsi="Angsana New" w:cs="Angsana New"/>
          <w:spacing w:val="2"/>
          <w:cs/>
        </w:rPr>
        <w:t>เป็นเจ้าหนี้ค่าก่อสร้างและดอกเบี้ยค้างจ่าย</w:t>
      </w:r>
      <w:r w:rsidR="000A181F" w:rsidRPr="003E5F2C">
        <w:rPr>
          <w:rFonts w:ascii="Angsana New" w:hAnsi="Angsana New" w:cs="Angsana New"/>
          <w:spacing w:val="-4"/>
          <w:cs/>
        </w:rPr>
        <w:t xml:space="preserve">กับผู้รับเหมาโครงการของบริษัทย่อยแห่งหนึ่ง </w:t>
      </w:r>
      <w:r w:rsidR="00A86451" w:rsidRPr="003E5F2C">
        <w:rPr>
          <w:rFonts w:ascii="Angsana New" w:hAnsi="Angsana New" w:cs="Angsana New"/>
          <w:spacing w:val="-6"/>
          <w:cs/>
        </w:rPr>
        <w:t>และส่วนของหุ้นกู้ระยะยาวที่ถึงกำหนดชำระภายในหนึ่งปีที่ออกโดยบริษัท</w:t>
      </w:r>
      <w:r w:rsidR="000A181F" w:rsidRPr="003E5F2C">
        <w:rPr>
          <w:rFonts w:ascii="Angsana New" w:hAnsi="Angsana New" w:cs="Angsana New"/>
          <w:spacing w:val="-4"/>
          <w:cs/>
          <w:lang w:val="en-US"/>
        </w:rPr>
        <w:t xml:space="preserve"> </w:t>
      </w:r>
    </w:p>
    <w:p w14:paraId="35E2722A" w14:textId="29721FA5" w:rsidR="007C55AD" w:rsidRDefault="000A181F" w:rsidP="000A39E2">
      <w:pPr>
        <w:spacing w:before="240" w:after="120"/>
        <w:ind w:left="1267"/>
        <w:jc w:val="thaiDistribute"/>
        <w:rPr>
          <w:rFonts w:ascii="Angsana New" w:hAnsi="Angsana New" w:cs="Angsana New"/>
          <w:lang w:val="en-US"/>
        </w:rPr>
      </w:pPr>
      <w:r w:rsidRPr="003E5F2C">
        <w:rPr>
          <w:rFonts w:ascii="Angsana New" w:hAnsi="Angsana New" w:cs="Angsana New"/>
          <w:spacing w:val="-4"/>
          <w:cs/>
        </w:rPr>
        <w:t xml:space="preserve">ณ วันที่ </w:t>
      </w:r>
      <w:r w:rsidR="00AE5DA6" w:rsidRPr="00AE5DA6">
        <w:rPr>
          <w:rFonts w:ascii="Angsana New" w:hAnsi="Angsana New" w:cs="Angsana New"/>
          <w:lang w:val="en-US"/>
        </w:rPr>
        <w:t>31</w:t>
      </w:r>
      <w:r w:rsidR="0040477F" w:rsidRPr="003E5F2C">
        <w:rPr>
          <w:rFonts w:ascii="Angsana New" w:hAnsi="Angsana New" w:cs="Angsana New"/>
          <w:cs/>
        </w:rPr>
        <w:t xml:space="preserve"> ธันวาคม </w:t>
      </w:r>
      <w:r w:rsidR="00AE5DA6" w:rsidRPr="00AE5DA6">
        <w:rPr>
          <w:rFonts w:ascii="Angsana New" w:hAnsi="Angsana New" w:cs="Angsana New"/>
          <w:snapToGrid w:val="0"/>
          <w:spacing w:val="-10"/>
          <w:lang w:val="en-US"/>
        </w:rPr>
        <w:t>2568</w:t>
      </w:r>
      <w:r w:rsidR="0040477F" w:rsidRPr="003E5F2C">
        <w:rPr>
          <w:rFonts w:ascii="Angsana New" w:hAnsi="Angsana New" w:cs="Angsana New"/>
          <w:spacing w:val="-6"/>
          <w:cs/>
        </w:rPr>
        <w:t xml:space="preserve"> </w:t>
      </w:r>
      <w:r w:rsidRPr="003E5F2C">
        <w:rPr>
          <w:rFonts w:ascii="Angsana New" w:hAnsi="Angsana New" w:cs="Angsana New"/>
          <w:spacing w:val="-4"/>
          <w:cs/>
        </w:rPr>
        <w:t>เจ้าหนี้ค่าก่อสร้าง</w:t>
      </w:r>
      <w:r w:rsidRPr="003E5F2C">
        <w:rPr>
          <w:rFonts w:ascii="Angsana New" w:hAnsi="Angsana New" w:cs="Angsana New"/>
          <w:cs/>
        </w:rPr>
        <w:t xml:space="preserve">และดอกเบี้ยค้างจ่ายระหว่างบริษัทย่อยและผู้รับเหมาโครงการมียอดคงเหลือจำนวน </w:t>
      </w:r>
      <w:r w:rsidR="00AE5DA6" w:rsidRPr="00AE5DA6">
        <w:rPr>
          <w:rFonts w:ascii="Angsana New" w:hAnsi="Angsana New" w:cs="Angsana New"/>
          <w:lang w:val="en-US"/>
        </w:rPr>
        <w:t>5</w:t>
      </w:r>
      <w:r w:rsidRPr="003E5F2C">
        <w:rPr>
          <w:rFonts w:ascii="Angsana New" w:hAnsi="Angsana New" w:cs="Angsana New"/>
        </w:rPr>
        <w:t>,</w:t>
      </w:r>
      <w:r w:rsidR="00AE5DA6" w:rsidRPr="00AE5DA6">
        <w:rPr>
          <w:rFonts w:ascii="Angsana New" w:hAnsi="Angsana New" w:cs="Angsana New"/>
          <w:lang w:val="en-US"/>
        </w:rPr>
        <w:t>484</w:t>
      </w:r>
      <w:r w:rsidRPr="003E5F2C">
        <w:rPr>
          <w:rFonts w:ascii="Angsana New" w:hAnsi="Angsana New" w:cs="Angsana New"/>
          <w:cs/>
        </w:rPr>
        <w:t>.</w:t>
      </w:r>
      <w:r w:rsidR="00AE5DA6" w:rsidRPr="00AE5DA6">
        <w:rPr>
          <w:rFonts w:ascii="Angsana New" w:hAnsi="Angsana New" w:cs="Angsana New"/>
          <w:lang w:val="en-US"/>
        </w:rPr>
        <w:t>65</w:t>
      </w:r>
      <w:r w:rsidRPr="003E5F2C">
        <w:rPr>
          <w:rFonts w:ascii="Angsana New" w:hAnsi="Angsana New" w:cs="Angsana New"/>
          <w:cs/>
        </w:rPr>
        <w:t xml:space="preserve"> ล้านบาท</w:t>
      </w:r>
      <w:r w:rsidRPr="003E5F2C">
        <w:rPr>
          <w:rFonts w:ascii="Angsana New" w:hAnsi="Angsana New" w:cs="Angsana New"/>
          <w:spacing w:val="-6"/>
          <w:cs/>
        </w:rPr>
        <w:t xml:space="preserve"> </w:t>
      </w:r>
      <w:r w:rsidRPr="003E5F2C">
        <w:rPr>
          <w:rFonts w:ascii="Angsana New" w:hAnsi="Angsana New" w:cs="Angsana New" w:hint="cs"/>
          <w:spacing w:val="-6"/>
          <w:cs/>
        </w:rPr>
        <w:t xml:space="preserve">และ </w:t>
      </w:r>
      <w:r w:rsidR="00AE5DA6" w:rsidRPr="00AE5DA6">
        <w:rPr>
          <w:rFonts w:ascii="Angsana New" w:hAnsi="Angsana New" w:cs="Angsana New"/>
          <w:spacing w:val="-6"/>
          <w:lang w:val="en-US"/>
        </w:rPr>
        <w:t>1</w:t>
      </w:r>
      <w:r w:rsidRPr="003E5F2C">
        <w:rPr>
          <w:rFonts w:ascii="Angsana New" w:hAnsi="Angsana New" w:cs="Angsana New"/>
          <w:spacing w:val="-6"/>
          <w:lang w:val="en-US"/>
        </w:rPr>
        <w:t>,</w:t>
      </w:r>
      <w:r w:rsidR="00AE5DA6" w:rsidRPr="00AE5DA6">
        <w:rPr>
          <w:rFonts w:ascii="Angsana New" w:hAnsi="Angsana New" w:cs="Angsana New"/>
          <w:spacing w:val="-6"/>
          <w:lang w:val="en-US"/>
        </w:rPr>
        <w:t>407</w:t>
      </w:r>
      <w:r w:rsidRPr="003E5F2C">
        <w:rPr>
          <w:rFonts w:ascii="Angsana New" w:hAnsi="Angsana New" w:cs="Angsana New"/>
          <w:spacing w:val="-6"/>
          <w:lang w:val="en-US"/>
        </w:rPr>
        <w:t>.</w:t>
      </w:r>
      <w:r w:rsidR="00AE5DA6" w:rsidRPr="00AE5DA6">
        <w:rPr>
          <w:rFonts w:ascii="Angsana New" w:hAnsi="Angsana New" w:cs="Angsana New"/>
          <w:spacing w:val="-6"/>
          <w:lang w:val="en-US"/>
        </w:rPr>
        <w:t>88</w:t>
      </w:r>
      <w:r w:rsidRPr="003E5F2C">
        <w:rPr>
          <w:rFonts w:ascii="Angsana New" w:hAnsi="Angsana New" w:cs="Angsana New"/>
          <w:spacing w:val="-6"/>
          <w:cs/>
        </w:rPr>
        <w:t xml:space="preserve"> </w:t>
      </w:r>
      <w:r w:rsidRPr="003E5F2C">
        <w:rPr>
          <w:rFonts w:ascii="Angsana New" w:hAnsi="Angsana New" w:cs="Angsana New" w:hint="cs"/>
          <w:spacing w:val="-6"/>
          <w:cs/>
        </w:rPr>
        <w:t>ล้านบาท</w:t>
      </w:r>
      <w:r w:rsidRPr="003E5F2C">
        <w:rPr>
          <w:rFonts w:ascii="Angsana New" w:hAnsi="Angsana New" w:cs="Angsana New"/>
          <w:spacing w:val="-6"/>
          <w:cs/>
        </w:rPr>
        <w:t xml:space="preserve"> </w:t>
      </w:r>
      <w:r w:rsidRPr="003E5F2C">
        <w:rPr>
          <w:rFonts w:ascii="Angsana New" w:hAnsi="Angsana New" w:cs="Angsana New" w:hint="cs"/>
          <w:spacing w:val="-6"/>
          <w:cs/>
        </w:rPr>
        <w:t>ตามลำดับ ซึ่งตาม</w:t>
      </w:r>
      <w:r w:rsidRPr="008A2332">
        <w:rPr>
          <w:rFonts w:ascii="Angsana New" w:hAnsi="Angsana New" w:cs="Angsana New" w:hint="cs"/>
          <w:spacing w:val="-8"/>
          <w:cs/>
        </w:rPr>
        <w:t>สัญญาชำระเงินคืนยอดหนี้ดังกล่าวมีกำหนดชำระภายในวันที่</w:t>
      </w:r>
      <w:r w:rsidRPr="008A2332">
        <w:rPr>
          <w:rFonts w:ascii="Angsana New" w:hAnsi="Angsana New" w:cs="Angsana New"/>
          <w:spacing w:val="-8"/>
          <w:cs/>
        </w:rPr>
        <w:t xml:space="preserve"> </w:t>
      </w:r>
      <w:r w:rsidR="00AE5DA6" w:rsidRPr="00AE5DA6">
        <w:rPr>
          <w:rFonts w:ascii="Angsana New" w:hAnsi="Angsana New" w:cs="Angsana New"/>
          <w:spacing w:val="-8"/>
          <w:lang w:val="en-US"/>
        </w:rPr>
        <w:t>30</w:t>
      </w:r>
      <w:r w:rsidRPr="008A2332">
        <w:rPr>
          <w:rFonts w:ascii="Angsana New" w:hAnsi="Angsana New" w:cs="Angsana New"/>
          <w:spacing w:val="-8"/>
          <w:cs/>
        </w:rPr>
        <w:t xml:space="preserve"> </w:t>
      </w:r>
      <w:r w:rsidRPr="008A2332">
        <w:rPr>
          <w:rFonts w:ascii="Angsana New" w:hAnsi="Angsana New" w:cs="Angsana New" w:hint="cs"/>
          <w:spacing w:val="-8"/>
          <w:cs/>
        </w:rPr>
        <w:t>มิถุนายน</w:t>
      </w:r>
      <w:r w:rsidRPr="008A2332">
        <w:rPr>
          <w:rFonts w:ascii="Angsana New" w:hAnsi="Angsana New" w:cs="Angsana New"/>
          <w:spacing w:val="-8"/>
          <w:cs/>
        </w:rPr>
        <w:t xml:space="preserve"> </w:t>
      </w:r>
      <w:r w:rsidR="00AE5DA6" w:rsidRPr="00AE5DA6">
        <w:rPr>
          <w:rFonts w:ascii="Angsana New" w:hAnsi="Angsana New" w:cs="Angsana New"/>
          <w:spacing w:val="-8"/>
          <w:lang w:val="en-US"/>
        </w:rPr>
        <w:t>2565</w:t>
      </w:r>
      <w:r w:rsidRPr="008A2332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8A2332">
        <w:rPr>
          <w:rFonts w:ascii="Angsana New" w:hAnsi="Angsana New" w:cs="Angsana New"/>
          <w:spacing w:val="-8"/>
          <w:lang w:val="en-US"/>
        </w:rPr>
        <w:t>(</w:t>
      </w:r>
      <w:r w:rsidRPr="008A2332">
        <w:rPr>
          <w:rFonts w:ascii="Angsana New" w:hAnsi="Angsana New" w:cs="Angsana New" w:hint="cs"/>
          <w:spacing w:val="-8"/>
          <w:cs/>
          <w:lang w:val="en-US"/>
        </w:rPr>
        <w:t xml:space="preserve">ดูหมายเหตุข้อ </w:t>
      </w:r>
      <w:r w:rsidR="00AE5DA6" w:rsidRPr="00AE5DA6">
        <w:rPr>
          <w:rFonts w:ascii="Angsana New" w:hAnsi="Angsana New" w:cs="Angsana New"/>
          <w:spacing w:val="-8"/>
          <w:lang w:val="en-US"/>
        </w:rPr>
        <w:t>17</w:t>
      </w:r>
      <w:r w:rsidRPr="008A2332">
        <w:rPr>
          <w:rFonts w:ascii="Angsana New" w:hAnsi="Angsana New" w:cs="Angsana New"/>
          <w:spacing w:val="-8"/>
          <w:lang w:val="en-US"/>
        </w:rPr>
        <w:t>)</w:t>
      </w:r>
      <w:r w:rsidR="000A39E2">
        <w:rPr>
          <w:rFonts w:ascii="Angsana New" w:hAnsi="Angsana New" w:cs="Angsana New"/>
          <w:lang w:val="en-US"/>
        </w:rPr>
        <w:t xml:space="preserve"> </w:t>
      </w:r>
    </w:p>
    <w:p w14:paraId="422BACBC" w14:textId="764EDD47" w:rsidR="000A181F" w:rsidRPr="000A39E2" w:rsidRDefault="000A181F" w:rsidP="000A39E2">
      <w:pPr>
        <w:spacing w:before="240" w:after="12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3E5F2C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3E5F2C">
        <w:rPr>
          <w:rFonts w:ascii="Angsana New" w:hAnsi="Angsana New" w:cs="Angsana New" w:hint="cs"/>
          <w:spacing w:val="-6"/>
          <w:cs/>
        </w:rPr>
        <w:t xml:space="preserve"> </w:t>
      </w:r>
      <w:r w:rsidRPr="003E5F2C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3E5F2C">
        <w:rPr>
          <w:rFonts w:ascii="Angsana New" w:hAnsi="Angsana New" w:cs="Angsana New" w:hint="cs"/>
          <w:spacing w:val="-6"/>
          <w:cs/>
        </w:rPr>
        <w:t xml:space="preserve">  </w:t>
      </w:r>
      <w:r w:rsidR="00AE5DA6" w:rsidRPr="00AE5DA6">
        <w:rPr>
          <w:rFonts w:ascii="Angsana New" w:hAnsi="Angsana New" w:cs="Angsana New"/>
          <w:lang w:val="en-US"/>
        </w:rPr>
        <w:t>31</w:t>
      </w:r>
      <w:r w:rsidRPr="003E5F2C">
        <w:rPr>
          <w:rFonts w:ascii="Angsana New" w:hAnsi="Angsana New" w:cs="Angsana New"/>
          <w:cs/>
        </w:rPr>
        <w:t xml:space="preserve"> ตุลาคม </w:t>
      </w:r>
      <w:r w:rsidR="00AE5DA6" w:rsidRPr="00AE5DA6">
        <w:rPr>
          <w:rFonts w:ascii="Angsana New" w:hAnsi="Angsana New" w:cs="Angsana New"/>
          <w:lang w:val="en-US"/>
        </w:rPr>
        <w:t>2561</w:t>
      </w:r>
      <w:r w:rsidRPr="003E5F2C">
        <w:rPr>
          <w:rFonts w:ascii="Angsana New" w:hAnsi="Angsana New" w:cs="Angsana New"/>
          <w:cs/>
        </w:rPr>
        <w:t xml:space="preserve"> ตามที่ก</w:t>
      </w:r>
      <w:r w:rsidRPr="003E5F2C">
        <w:rPr>
          <w:rFonts w:ascii="Angsana New" w:hAnsi="Angsana New" w:cs="Angsana New" w:hint="cs"/>
          <w:cs/>
        </w:rPr>
        <w:t>ำ</w:t>
      </w:r>
      <w:r w:rsidRPr="003E5F2C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3E5F2C">
        <w:rPr>
          <w:rFonts w:ascii="Angsana New" w:hAnsi="Angsana New" w:cs="Angsana New" w:hint="cs"/>
          <w:cs/>
        </w:rPr>
        <w:t>โครงการ</w:t>
      </w:r>
      <w:r w:rsidRPr="003E5F2C">
        <w:rPr>
          <w:rFonts w:ascii="Angsana New" w:hAnsi="Angsana New" w:cs="Angsana New"/>
          <w:cs/>
        </w:rPr>
        <w:t>แต่ละฝ่</w:t>
      </w:r>
      <w:r w:rsidRPr="003E5F2C">
        <w:rPr>
          <w:rFonts w:ascii="Angsana New" w:hAnsi="Angsana New" w:cs="Angsana New" w:hint="cs"/>
          <w:cs/>
        </w:rPr>
        <w:t>า</w:t>
      </w:r>
      <w:r w:rsidRPr="003E5F2C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3E5F2C">
        <w:rPr>
          <w:rFonts w:ascii="Angsana New" w:hAnsi="Angsana New" w:cs="Angsana New" w:hint="cs"/>
          <w:cs/>
        </w:rPr>
        <w:t>า</w:t>
      </w:r>
      <w:r w:rsidRPr="003E5F2C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3E5F2C">
        <w:rPr>
          <w:rFonts w:ascii="Angsana New" w:hAnsi="Angsana New" w:cs="Angsana New" w:hint="cs"/>
          <w:cs/>
        </w:rPr>
        <w:t>ำ</w:t>
      </w:r>
      <w:r w:rsidRPr="003E5F2C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3E5F2C">
        <w:rPr>
          <w:rFonts w:ascii="Angsana New" w:hAnsi="Angsana New" w:cs="Angsana New" w:hint="cs"/>
          <w:cs/>
        </w:rPr>
        <w:t>ำ</w:t>
      </w:r>
      <w:r w:rsidRPr="003E5F2C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โดยเมื่อวันที่ </w:t>
      </w:r>
      <w:r w:rsidR="00AE5DA6" w:rsidRPr="00AE5DA6">
        <w:rPr>
          <w:rFonts w:ascii="Angsana New" w:hAnsi="Angsana New" w:cs="Angsana New"/>
          <w:lang w:val="en-US"/>
        </w:rPr>
        <w:t>20</w:t>
      </w:r>
      <w:r w:rsidRPr="003E5F2C">
        <w:rPr>
          <w:rFonts w:ascii="Angsana New" w:hAnsi="Angsana New" w:cs="Angsana New"/>
          <w:cs/>
        </w:rPr>
        <w:t xml:space="preserve"> เมษายน </w:t>
      </w:r>
      <w:r w:rsidR="00AE5DA6" w:rsidRPr="00AE5DA6">
        <w:rPr>
          <w:rFonts w:ascii="Angsana New" w:hAnsi="Angsana New" w:cs="Angsana New"/>
          <w:lang w:val="en-US"/>
        </w:rPr>
        <w:t>2566</w:t>
      </w:r>
      <w:r w:rsidRPr="003E5F2C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3E5F2C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กล่าวคือวันที่</w:t>
      </w:r>
      <w:r w:rsidRPr="003E5F2C">
        <w:rPr>
          <w:rFonts w:ascii="Angsana New" w:hAnsi="Angsana New" w:cs="Angsana New"/>
          <w:cs/>
        </w:rPr>
        <w:t xml:space="preserve"> </w:t>
      </w:r>
      <w:r w:rsidR="00AE5DA6" w:rsidRPr="00AE5DA6">
        <w:rPr>
          <w:rFonts w:ascii="Angsana New" w:hAnsi="Angsana New" w:cs="Angsana New"/>
          <w:lang w:val="en-US"/>
        </w:rPr>
        <w:t>31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ตุลาคม</w:t>
      </w:r>
      <w:r w:rsidRPr="003E5F2C">
        <w:rPr>
          <w:rFonts w:ascii="Angsana New" w:hAnsi="Angsana New" w:cs="Angsana New"/>
          <w:cs/>
        </w:rPr>
        <w:t xml:space="preserve"> </w:t>
      </w:r>
      <w:r w:rsidR="00AE5DA6" w:rsidRPr="00AE5DA6">
        <w:rPr>
          <w:rFonts w:ascii="Angsana New" w:hAnsi="Angsana New" w:cs="Angsana New"/>
          <w:lang w:val="en-US"/>
        </w:rPr>
        <w:t>2561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3E5F2C">
        <w:rPr>
          <w:rFonts w:ascii="Angsana New" w:hAnsi="Angsana New" w:cs="Angsana New"/>
          <w:cs/>
        </w:rPr>
        <w:t xml:space="preserve"> </w:t>
      </w:r>
      <w:r w:rsidR="00AE5DA6" w:rsidRPr="00AE5DA6">
        <w:rPr>
          <w:rFonts w:ascii="Angsana New" w:hAnsi="Angsana New" w:cs="Angsana New"/>
          <w:lang w:val="en-US"/>
        </w:rPr>
        <w:t>5</w:t>
      </w:r>
      <w:r w:rsidRPr="003E5F2C">
        <w:rPr>
          <w:rFonts w:ascii="Angsana New" w:hAnsi="Angsana New" w:cs="Angsana New"/>
          <w:cs/>
        </w:rPr>
        <w:t>,</w:t>
      </w:r>
      <w:r w:rsidR="00AE5DA6" w:rsidRPr="00AE5DA6">
        <w:rPr>
          <w:rFonts w:ascii="Angsana New" w:hAnsi="Angsana New" w:cs="Angsana New"/>
          <w:lang w:val="en-US"/>
        </w:rPr>
        <w:t>380</w:t>
      </w:r>
      <w:r w:rsidRPr="003E5F2C">
        <w:rPr>
          <w:rFonts w:ascii="Angsana New" w:hAnsi="Angsana New" w:cs="Angsana New"/>
          <w:cs/>
        </w:rPr>
        <w:t>.</w:t>
      </w:r>
      <w:r w:rsidR="00AE5DA6" w:rsidRPr="00AE5DA6">
        <w:rPr>
          <w:rFonts w:ascii="Angsana New" w:hAnsi="Angsana New" w:cs="Angsana New"/>
          <w:lang w:val="en-US"/>
        </w:rPr>
        <w:t>22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ล้านบาท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  <w:r w:rsidRPr="003E5F2C">
        <w:rPr>
          <w:rFonts w:ascii="Angsana New" w:hAnsi="Angsana New" w:cs="Angsana New"/>
        </w:rPr>
        <w:t xml:space="preserve"> </w:t>
      </w:r>
      <w:r w:rsidRPr="003E5F2C">
        <w:rPr>
          <w:rFonts w:ascii="Angsana New" w:hAnsi="Angsana New" w:cs="Angsana New"/>
          <w:cs/>
        </w:rPr>
        <w:t>และค่าความเสียหายจากความล่าช้าจะดำเนินต่อจนถึงวันที่งานก่อสร้างแล้วเสร็จขั้นสุดท้าย (</w:t>
      </w:r>
      <w:r w:rsidRPr="003E5F2C">
        <w:rPr>
          <w:rFonts w:ascii="Angsana New" w:hAnsi="Angsana New" w:cs="Angsana New"/>
        </w:rPr>
        <w:t>Practical Completion)</w:t>
      </w:r>
      <w:r w:rsidRPr="003E5F2C">
        <w:rPr>
          <w:rFonts w:ascii="Angsana New" w:hAnsi="Angsana New" w:cs="Angsana New" w:hint="cs"/>
          <w:cs/>
        </w:rPr>
        <w:t xml:space="preserve"> </w:t>
      </w:r>
    </w:p>
    <w:p w14:paraId="7DD4FACF" w14:textId="7017AF51" w:rsidR="00825F56" w:rsidRPr="003E5F2C" w:rsidRDefault="000A181F" w:rsidP="000A181F">
      <w:pPr>
        <w:spacing w:after="120"/>
        <w:ind w:left="1267"/>
        <w:jc w:val="thaiDistribute"/>
        <w:rPr>
          <w:rFonts w:ascii="Angsana New" w:hAnsi="Angsana New" w:cs="Angsana New"/>
          <w:lang w:val="en-US"/>
        </w:rPr>
      </w:pPr>
      <w:r w:rsidRPr="003E5F2C">
        <w:rPr>
          <w:rFonts w:ascii="Angsana New" w:hAnsi="Angsana New" w:cs="Angsana New"/>
          <w:spacing w:val="4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</w:t>
      </w:r>
      <w:r w:rsidRPr="003E5F2C">
        <w:rPr>
          <w:rFonts w:ascii="Angsana New" w:hAnsi="Angsana New" w:cs="Angsana New"/>
          <w:cs/>
        </w:rPr>
        <w:t>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3E5F2C">
        <w:rPr>
          <w:rFonts w:ascii="Angsana New" w:hAnsi="Angsana New" w:cs="Angsana New" w:hint="cs"/>
          <w:cs/>
        </w:rPr>
        <w:t>ำ</w:t>
      </w:r>
      <w:r w:rsidRPr="003E5F2C">
        <w:rPr>
          <w:rFonts w:ascii="Angsana New" w:hAnsi="Angsana New" w:cs="Angsana New"/>
          <w:cs/>
        </w:rPr>
        <w:t>นวนรวมของ</w:t>
      </w:r>
      <w:r w:rsidRPr="003E5F2C">
        <w:rPr>
          <w:rFonts w:ascii="Angsana New" w:hAnsi="Angsana New" w:cs="Angsana New" w:hint="cs"/>
          <w:cs/>
        </w:rPr>
        <w:t>เจ้า</w:t>
      </w:r>
      <w:r w:rsidRPr="003E5F2C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AE5DA6" w:rsidRPr="00AE5DA6">
        <w:rPr>
          <w:rFonts w:ascii="Angsana New" w:hAnsi="Angsana New" w:cs="Angsana New"/>
          <w:lang w:val="en-US"/>
        </w:rPr>
        <w:t>205</w:t>
      </w:r>
      <w:r w:rsidRPr="003E5F2C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bookmarkEnd w:id="0"/>
    <w:p w14:paraId="24ABAA1D" w14:textId="77777777" w:rsidR="00B61414" w:rsidRDefault="00B61414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19633B5C" w14:textId="0A16FF35" w:rsidR="000A181F" w:rsidRPr="003E5F2C" w:rsidRDefault="000A181F" w:rsidP="000A181F">
      <w:pPr>
        <w:spacing w:after="12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3E5F2C">
        <w:rPr>
          <w:rFonts w:ascii="Angsana New" w:hAnsi="Angsana New" w:cs="Angsana New"/>
          <w:cs/>
          <w:lang w:val="en-US"/>
        </w:rPr>
        <w:lastRenderedPageBreak/>
        <w:t>ปัจจุบันผู้รับเหมาโครงการ บริษัทและบริษัทย่อย อย</w:t>
      </w:r>
      <w:r w:rsidRPr="003E5F2C">
        <w:rPr>
          <w:rFonts w:ascii="Angsana New" w:hAnsi="Angsana New" w:cs="Angsana New" w:hint="cs"/>
          <w:cs/>
          <w:lang w:val="en-US"/>
        </w:rPr>
        <w:t>ู่ระ</w:t>
      </w:r>
      <w:r w:rsidRPr="003E5F2C">
        <w:rPr>
          <w:rFonts w:ascii="Angsana New" w:hAnsi="Angsana New" w:cs="Angsana New"/>
          <w:cs/>
          <w:lang w:val="en-US"/>
        </w:rPr>
        <w:t>หว่างการด</w:t>
      </w:r>
      <w:r w:rsidRPr="003E5F2C">
        <w:rPr>
          <w:rFonts w:ascii="Angsana New" w:hAnsi="Angsana New" w:cs="Angsana New" w:hint="cs"/>
          <w:cs/>
          <w:lang w:val="en-US"/>
        </w:rPr>
        <w:t>ำ</w:t>
      </w:r>
      <w:r w:rsidRPr="003E5F2C">
        <w:rPr>
          <w:rFonts w:ascii="Angsana New" w:hAnsi="Angsana New" w:cs="Angsana New"/>
          <w:cs/>
          <w:lang w:val="en-US"/>
        </w:rPr>
        <w:t>เนินคดีทางกฎหมายและการด</w:t>
      </w:r>
      <w:r w:rsidRPr="003E5F2C">
        <w:rPr>
          <w:rFonts w:ascii="Angsana New" w:hAnsi="Angsana New" w:cs="Angsana New" w:hint="cs"/>
          <w:cs/>
          <w:lang w:val="en-US"/>
        </w:rPr>
        <w:t>ำ</w:t>
      </w:r>
      <w:r w:rsidRPr="003E5F2C">
        <w:rPr>
          <w:rFonts w:ascii="Angsana New" w:hAnsi="Angsana New" w:cs="Angsana New"/>
          <w:cs/>
          <w:lang w:val="en-US"/>
        </w:rPr>
        <w:t>เนินการระงับข้อพิพาทด้วยวิธีการทางอนุญาโตตุลาการที่เกี่ยวข้องกับการผิดสัญญาก่อสร้างและสัญญาอื่น</w:t>
      </w:r>
      <w:r w:rsidR="00E02A73" w:rsidRPr="003E5F2C">
        <w:rPr>
          <w:rFonts w:ascii="Angsana New" w:hAnsi="Angsana New" w:cs="Angsana New" w:hint="cs"/>
          <w:cs/>
          <w:lang w:val="en-US"/>
        </w:rPr>
        <w:t>ๆ</w:t>
      </w:r>
      <w:r w:rsidRPr="003E5F2C">
        <w:rPr>
          <w:rFonts w:ascii="Angsana New" w:hAnsi="Angsana New" w:cs="Angsana New"/>
          <w:cs/>
          <w:lang w:val="en-US"/>
        </w:rPr>
        <w:t xml:space="preserve">ที่เกี่ยวข้อง (ดูหมายเหตุข้อ </w:t>
      </w:r>
      <w:r w:rsidR="00AE5DA6" w:rsidRPr="00AE5DA6">
        <w:rPr>
          <w:rFonts w:ascii="Angsana New" w:hAnsi="Angsana New" w:cs="Angsana New"/>
          <w:lang w:val="en-US"/>
        </w:rPr>
        <w:t>33</w:t>
      </w:r>
      <w:r w:rsidRPr="003E5F2C">
        <w:rPr>
          <w:rFonts w:ascii="Angsana New" w:hAnsi="Angsana New"/>
          <w:lang w:val="en-US"/>
        </w:rPr>
        <w:t>.</w:t>
      </w:r>
      <w:r w:rsidR="00AE5DA6" w:rsidRPr="00AE5DA6">
        <w:rPr>
          <w:rFonts w:ascii="Angsana New" w:hAnsi="Angsana New" w:cs="Angsana New"/>
          <w:lang w:val="en-US"/>
        </w:rPr>
        <w:t>2</w:t>
      </w:r>
      <w:r w:rsidRPr="003E5F2C">
        <w:rPr>
          <w:rFonts w:ascii="Angsana New" w:hAnsi="Angsana New"/>
          <w:lang w:val="en-US"/>
        </w:rPr>
        <w:t xml:space="preserve">) </w:t>
      </w:r>
      <w:r w:rsidRPr="003E5F2C">
        <w:rPr>
          <w:rFonts w:ascii="Angsana New" w:hAnsi="Angsana New" w:cs="Angsana New"/>
          <w:cs/>
          <w:lang w:val="en-US"/>
        </w:rPr>
        <w:t>ทั้งนี้ผู้บริหารของกลุ่มบริษัท</w:t>
      </w:r>
      <w:r w:rsidRPr="003E5F2C">
        <w:rPr>
          <w:rFonts w:ascii="Angsana New" w:hAnsi="Angsana New" w:cs="Angsana New" w:hint="cs"/>
          <w:cs/>
          <w:lang w:val="en-US"/>
        </w:rPr>
        <w:t>และบริษัทเชื่อ</w:t>
      </w:r>
      <w:r w:rsidRPr="003E5F2C">
        <w:rPr>
          <w:rFonts w:ascii="Angsana New" w:hAnsi="Angsana New" w:cs="Angsana New"/>
          <w:cs/>
          <w:lang w:val="en-US"/>
        </w:rPr>
        <w:t>ว่าคดีความฟ้องร้องและข้อพิพาทกับผู้รับเหมาโครงการ</w:t>
      </w:r>
      <w:r w:rsidRPr="003E5F2C">
        <w:rPr>
          <w:rFonts w:ascii="Angsana New" w:hAnsi="Angsana New" w:cs="Angsana New" w:hint="cs"/>
          <w:cs/>
          <w:lang w:val="en-US"/>
        </w:rPr>
        <w:t>จะ</w:t>
      </w:r>
      <w:r w:rsidRPr="003E5F2C">
        <w:rPr>
          <w:rFonts w:ascii="Angsana New" w:hAnsi="Angsana New" w:cs="Angsana New"/>
          <w:cs/>
          <w:lang w:val="en-US"/>
        </w:rPr>
        <w:t>ไม่มีผลกระทบต่อการด</w:t>
      </w:r>
      <w:r w:rsidRPr="003E5F2C">
        <w:rPr>
          <w:rFonts w:ascii="Angsana New" w:hAnsi="Angsana New" w:cs="Angsana New" w:hint="cs"/>
          <w:cs/>
          <w:lang w:val="en-US"/>
        </w:rPr>
        <w:t>ำ</w:t>
      </w:r>
      <w:r w:rsidRPr="003E5F2C">
        <w:rPr>
          <w:rFonts w:ascii="Angsana New" w:hAnsi="Angsana New" w:cs="Angsana New"/>
          <w:cs/>
          <w:lang w:val="en-US"/>
        </w:rPr>
        <w:t>เนินงานต่อเนื่องของกลุ่มบริษัท</w:t>
      </w:r>
      <w:r w:rsidRPr="003E5F2C">
        <w:rPr>
          <w:rFonts w:ascii="Angsana New" w:hAnsi="Angsana New" w:cs="Angsana New" w:hint="cs"/>
          <w:cs/>
          <w:lang w:val="en-US"/>
        </w:rPr>
        <w:t>และบริษัท</w:t>
      </w:r>
    </w:p>
    <w:p w14:paraId="546F24AF" w14:textId="7C6B59EC" w:rsidR="00B61414" w:rsidRPr="00B61414" w:rsidRDefault="00B61414" w:rsidP="00B61414">
      <w:pPr>
        <w:spacing w:after="240" w:line="420" w:lineRule="exact"/>
        <w:ind w:left="1260" w:right="158"/>
        <w:jc w:val="thaiDistribute"/>
        <w:rPr>
          <w:rFonts w:ascii="Angsana New" w:hAnsi="Angsana New" w:cs="Angsana New"/>
          <w:lang w:val="en-US"/>
        </w:rPr>
      </w:pPr>
      <w:r w:rsidRPr="00B61414">
        <w:rPr>
          <w:rFonts w:ascii="Angsana New" w:hAnsi="Angsana New" w:cs="Angsana New"/>
          <w:cs/>
          <w:lang w:val="en-US"/>
        </w:rPr>
        <w:t xml:space="preserve">สำหรับหุ้นกู้ที่ถึงกำหนดชำระภายในหนึ่งปี (ดูหมายเหตุข้อ </w:t>
      </w:r>
      <w:r w:rsidR="00AE5DA6" w:rsidRPr="00AE5DA6">
        <w:rPr>
          <w:rFonts w:ascii="Angsana New" w:hAnsi="Angsana New" w:cs="Angsana New"/>
          <w:lang w:val="en-US"/>
        </w:rPr>
        <w:t>19</w:t>
      </w:r>
      <w:r w:rsidRPr="00B61414">
        <w:rPr>
          <w:rFonts w:ascii="Angsana New" w:hAnsi="Angsana New" w:cs="Angsana New"/>
          <w:lang w:val="en-US"/>
        </w:rPr>
        <w:t xml:space="preserve">) </w:t>
      </w:r>
      <w:r w:rsidRPr="00B61414">
        <w:rPr>
          <w:rFonts w:ascii="Angsana New" w:hAnsi="Angsana New" w:cs="Angsana New"/>
          <w:cs/>
          <w:lang w:val="en-US"/>
        </w:rPr>
        <w:t>บริษัทได้เตรียมแผนในการจ่ายชำระคืนหุ้นกู้ที่จะถึงกำหนดชำระจากกระแสเงินสดจากการดำเนินงาน และบริษัทมีแผนในการจัดหาแหล่งเงินทุน</w:t>
      </w:r>
      <w:r w:rsidRPr="00B61414">
        <w:rPr>
          <w:rFonts w:ascii="Angsana New" w:hAnsi="Angsana New" w:cs="Angsana New" w:hint="cs"/>
          <w:cs/>
          <w:lang w:val="en-US"/>
        </w:rPr>
        <w:t>เพิ่มเติม</w:t>
      </w:r>
      <w:r w:rsidRPr="00B61414">
        <w:rPr>
          <w:rFonts w:ascii="Angsana New" w:hAnsi="Angsana New" w:cs="Angsana New"/>
          <w:cs/>
          <w:lang w:val="en-US"/>
        </w:rPr>
        <w:t>เพื่อนำมาจ่ายชำระคืนหุ้นกู้ที่จะครบกำหนดส่วนที่เหลือ</w:t>
      </w:r>
      <w:r w:rsidRPr="00B61414">
        <w:rPr>
          <w:rFonts w:ascii="Angsana New" w:hAnsi="Angsana New" w:cs="Angsana New" w:hint="cs"/>
          <w:cs/>
          <w:lang w:val="en-US"/>
        </w:rPr>
        <w:t xml:space="preserve"> นอกจากนี้กลุ่มบริษัทและบริษัทยังมีแผนธุรกิจใหม่สำหรับโรงเรียนนานาชาติ ซึ่งคาดว่าจะเปิดดำเนินการในปี </w:t>
      </w:r>
      <w:r w:rsidR="00AE5DA6" w:rsidRPr="00AE5DA6">
        <w:rPr>
          <w:rFonts w:ascii="Angsana New" w:hAnsi="Angsana New" w:cs="Angsana New"/>
          <w:lang w:val="en-US"/>
        </w:rPr>
        <w:t>2569</w:t>
      </w:r>
      <w:r w:rsidRPr="00B61414">
        <w:rPr>
          <w:rFonts w:ascii="Angsana New" w:hAnsi="Angsana New" w:cs="Angsana New"/>
          <w:lang w:val="en-US"/>
        </w:rPr>
        <w:t xml:space="preserve"> </w:t>
      </w:r>
    </w:p>
    <w:p w14:paraId="1175E01F" w14:textId="31346FEE" w:rsidR="00175F26" w:rsidRPr="003E5F2C" w:rsidRDefault="000A181F" w:rsidP="000A181F">
      <w:pPr>
        <w:spacing w:after="36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3E5F2C">
        <w:rPr>
          <w:rFonts w:ascii="Angsana New" w:hAnsi="Angsana New" w:cs="Angsana New"/>
          <w:cs/>
          <w:lang w:val="en-US"/>
        </w:rPr>
        <w:t>จากการประเมินของผู้บริหารเกี่ยวกับความสามารถในการดำเนินงานต่อเนื่องของกลุ่มบริษัทและบริษัทตามที่ได้กล่าวมาข้างต้น ผู้บริหารของกลุ่มบริษัทและบริษัทเห็นว่าการจัดทำ</w:t>
      </w:r>
      <w:r w:rsidRPr="003E5F2C">
        <w:rPr>
          <w:rFonts w:ascii="Angsana New" w:hAnsi="Angsana New" w:cs="Angsana New"/>
          <w:lang w:val="en-US"/>
        </w:rPr>
        <w:t xml:space="preserve">          </w:t>
      </w:r>
      <w:r w:rsidRPr="003E5F2C">
        <w:rPr>
          <w:rFonts w:ascii="Angsana New" w:hAnsi="Angsana New" w:cs="Angsana New"/>
          <w:cs/>
          <w:lang w:val="en-US"/>
        </w:rPr>
        <w:t>งบการเงินโดยใช้เกณฑ์การดำเนินงานต่อเนื่องนั้นยังคงเหมาะสม</w:t>
      </w:r>
    </w:p>
    <w:p w14:paraId="7223B31D" w14:textId="6B42D076" w:rsidR="00C32BB7" w:rsidRPr="003E5F2C" w:rsidRDefault="00AE5DA6" w:rsidP="00165286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2</w:t>
      </w:r>
      <w:r w:rsidR="00C32BB7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301A6B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301A6B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เกณฑ์การจัดทำและนำเสนองบการเงิน</w:t>
      </w:r>
    </w:p>
    <w:p w14:paraId="5E9B6608" w14:textId="3B5D2815" w:rsidR="00803BAB" w:rsidRPr="003E5F2C" w:rsidRDefault="00AE5DA6" w:rsidP="00165286">
      <w:pPr>
        <w:ind w:left="1260" w:hanging="711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A24C00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A24C00" w:rsidRPr="003E5F2C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803BAB" w:rsidRPr="003E5F2C">
        <w:rPr>
          <w:rFonts w:ascii="Angsana New" w:hAnsi="Angsana New" w:cs="Angsana New"/>
          <w:color w:val="000000" w:themeColor="text1"/>
          <w:cs/>
        </w:rPr>
        <w:t>เกณฑ์การจัดทำงบการเงิน</w:t>
      </w:r>
    </w:p>
    <w:p w14:paraId="0AA61C8C" w14:textId="07C2F74F" w:rsidR="00C20986" w:rsidRPr="003E5F2C" w:rsidRDefault="00AE5DA6" w:rsidP="00DA09AD">
      <w:pPr>
        <w:spacing w:after="240"/>
        <w:ind w:left="1987" w:hanging="720"/>
        <w:jc w:val="thaiDistribute"/>
        <w:rPr>
          <w:rFonts w:ascii="Angsana New" w:hAnsi="Angsana New" w:cs="Angsana New"/>
          <w:bCs/>
          <w:color w:val="000000" w:themeColor="text1"/>
          <w:lang w:val="en-US"/>
        </w:rPr>
      </w:pPr>
      <w:r w:rsidRPr="00AE5DA6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803BAB" w:rsidRPr="003E5F2C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3E5F2C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3E5F2C">
        <w:rPr>
          <w:rFonts w:ascii="Angsana New" w:hAnsi="Angsana New" w:cs="Angsana New"/>
          <w:bCs/>
          <w:color w:val="000000" w:themeColor="text1"/>
          <w:lang w:val="en-US"/>
        </w:rPr>
        <w:tab/>
      </w:r>
      <w:r w:rsidR="00803BAB"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="00803BAB" w:rsidRPr="003E5F2C">
        <w:rPr>
          <w:rFonts w:ascii="Angsana New" w:hAnsi="Angsana New" w:cs="Angsana New"/>
          <w:color w:val="000000" w:themeColor="text1"/>
          <w:spacing w:val="-4"/>
          <w:cs/>
        </w:rPr>
        <w:t>จัดทำบัญชีเป็นเงินบาทและจัดทำงบการเงินตามกฎหมายเป็นภาษาไทยตาม</w:t>
      </w:r>
      <w:r w:rsidR="00803BAB" w:rsidRPr="003E5F2C">
        <w:rPr>
          <w:rFonts w:ascii="Angsana New" w:hAnsi="Angsana New" w:cs="Angsana New"/>
          <w:color w:val="000000" w:themeColor="text1"/>
          <w:spacing w:val="-6"/>
          <w:cs/>
        </w:rPr>
        <w:t>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21A1DFF5" w14:textId="31AA65F6" w:rsidR="001C5E2F" w:rsidRPr="003E5F2C" w:rsidRDefault="00AE5DA6" w:rsidP="00DA09AD">
      <w:pPr>
        <w:spacing w:after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1C5E2F" w:rsidRPr="003E5F2C">
        <w:rPr>
          <w:rFonts w:ascii="Angsana New" w:hAnsi="Angsana New" w:cs="Angsana New"/>
          <w:color w:val="000000" w:themeColor="text1"/>
          <w:lang w:val="en-GB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1C5E2F" w:rsidRPr="003E5F2C">
        <w:rPr>
          <w:rFonts w:ascii="Angsana New" w:hAnsi="Angsana New" w:cs="Angsana New"/>
          <w:color w:val="000000" w:themeColor="text1"/>
          <w:lang w:val="en-GB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1C5E2F" w:rsidRPr="003E5F2C">
        <w:rPr>
          <w:rFonts w:ascii="Angsana New" w:hAnsi="Angsana New" w:cs="Angsana New"/>
          <w:color w:val="000000" w:themeColor="text1"/>
          <w:lang w:val="en-GB"/>
        </w:rPr>
        <w:tab/>
      </w:r>
      <w:r w:rsidR="001C5E2F" w:rsidRPr="003E5F2C">
        <w:rPr>
          <w:rFonts w:ascii="Angsana New" w:hAnsi="Angsana New" w:cs="Angsana New"/>
          <w:color w:val="000000" w:themeColor="text1"/>
          <w:cs/>
        </w:rPr>
        <w:t>งบการเงินรวมและเฉพาะกิจการฉบับภาษาอังกฤษจัดทำขึ้นจากงบการเงินตามกฎหมายที่เป็นภาษาไทย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ให้ใช้งบการเงินรวมและเฉพาะกิจการที่เป็นภาษาไทยเป็นหลัก</w:t>
      </w:r>
    </w:p>
    <w:p w14:paraId="4EF3D89B" w14:textId="1EC9D51A" w:rsidR="001C5E2F" w:rsidRPr="003E5F2C" w:rsidRDefault="00AE5DA6" w:rsidP="00B848C0">
      <w:pPr>
        <w:spacing w:after="240"/>
        <w:ind w:left="1987" w:hanging="720"/>
        <w:jc w:val="thaiDistribute"/>
        <w:rPr>
          <w:rFonts w:ascii="Angsana New" w:hAnsi="Angsana New" w:cs="Angsana New"/>
          <w:bCs/>
          <w:color w:val="000000" w:themeColor="text1"/>
          <w:lang w:val="en-US"/>
        </w:rPr>
      </w:pPr>
      <w:r w:rsidRPr="00AE5DA6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803BAB" w:rsidRPr="003E5F2C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3E5F2C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3</w:t>
      </w:r>
      <w:r w:rsidR="00803BAB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ab/>
      </w:r>
      <w:r w:rsidR="00011B49" w:rsidRPr="003E5F2C">
        <w:rPr>
          <w:rFonts w:ascii="Angsana New" w:hAnsi="Angsana New" w:cs="Angsana New"/>
          <w:b/>
          <w:color w:val="000000" w:themeColor="text1"/>
          <w:spacing w:val="-4"/>
          <w:cs/>
          <w:lang w:val="en-US"/>
        </w:rPr>
        <w:t>งบการเงินของกลุ่มบริษัท</w:t>
      </w:r>
      <w:r w:rsidR="00C0001D" w:rsidRPr="003E5F2C">
        <w:rPr>
          <w:rFonts w:ascii="Angsana New" w:hAnsi="Angsana New" w:cs="Angsana New" w:hint="cs"/>
          <w:b/>
          <w:color w:val="000000" w:themeColor="text1"/>
          <w:spacing w:val="-4"/>
          <w:cs/>
          <w:lang w:val="en-US"/>
        </w:rPr>
        <w:t>และบริษัท</w:t>
      </w:r>
      <w:r w:rsidR="00011B49" w:rsidRPr="003E5F2C">
        <w:rPr>
          <w:rFonts w:ascii="Angsana New" w:hAnsi="Angsana New" w:cs="Angsana New"/>
          <w:b/>
          <w:color w:val="000000" w:themeColor="text1"/>
          <w:spacing w:val="-4"/>
          <w:cs/>
          <w:lang w:val="en-US"/>
        </w:rPr>
        <w:t xml:space="preserve">ได้จัดทำขึ้นตามมาตรฐานการบัญชีฉบับที่ </w:t>
      </w:r>
      <w:r w:rsidRPr="00AE5DA6">
        <w:rPr>
          <w:rFonts w:ascii="Angsana New" w:hAnsi="Angsana New" w:cs="Angsana New"/>
          <w:bCs/>
          <w:color w:val="000000" w:themeColor="text1"/>
          <w:spacing w:val="-4"/>
          <w:lang w:val="en-US"/>
        </w:rPr>
        <w:t>1</w:t>
      </w:r>
      <w:r w:rsidR="00011B49" w:rsidRPr="003E5F2C">
        <w:rPr>
          <w:rFonts w:ascii="Angsana New" w:hAnsi="Angsana New" w:cs="Angsana New"/>
          <w:b/>
          <w:color w:val="000000" w:themeColor="text1"/>
          <w:spacing w:val="-4"/>
          <w:lang w:val="en-US"/>
        </w:rPr>
        <w:t xml:space="preserve"> </w:t>
      </w:r>
      <w:r w:rsidR="00011B49" w:rsidRPr="003E5F2C">
        <w:rPr>
          <w:rFonts w:ascii="Angsana New" w:hAnsi="Angsana New" w:cs="Angsana New"/>
          <w:b/>
          <w:color w:val="000000" w:themeColor="text1"/>
          <w:spacing w:val="-4"/>
          <w:cs/>
          <w:lang w:val="en-US"/>
        </w:rPr>
        <w:t xml:space="preserve">เรื่อง </w:t>
      </w:r>
      <w:r w:rsidR="00011B49" w:rsidRPr="003E5F2C">
        <w:rPr>
          <w:rFonts w:ascii="Angsana New" w:hAnsi="Angsana New" w:cs="Angsana New"/>
          <w:b/>
          <w:color w:val="000000" w:themeColor="text1"/>
          <w:spacing w:val="8"/>
          <w:cs/>
          <w:lang w:val="en-US"/>
        </w:rPr>
        <w:t>“การนำเสนองบการเงิน” และตามข้อบังคับของตลาดหลักทรัพย์แห่งประเทศไทย</w:t>
      </w:r>
      <w:r w:rsidR="00011B49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</w:t>
      </w:r>
      <w:r w:rsidR="00F905EB" w:rsidRPr="003E5F2C">
        <w:rPr>
          <w:rFonts w:ascii="Angsana New" w:hAnsi="Angsana New" w:cs="Angsana New"/>
          <w:b/>
          <w:color w:val="000000" w:themeColor="text1"/>
          <w:cs/>
          <w:lang w:val="en-US"/>
        </w:rPr>
        <w:br/>
      </w:r>
      <w:r w:rsidR="00011B49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ลงวันที่ 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011B49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ตุลาคม 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2560</w:t>
      </w:r>
      <w:r w:rsidR="00011B49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2560</w:t>
      </w:r>
      <w:r w:rsidR="00011B49" w:rsidRPr="003E5F2C">
        <w:rPr>
          <w:rFonts w:ascii="Angsana New" w:hAnsi="Angsana New" w:cs="Angsana New"/>
          <w:b/>
          <w:color w:val="000000" w:themeColor="text1"/>
          <w:lang w:val="en-US"/>
        </w:rPr>
        <w:t xml:space="preserve">” </w:t>
      </w:r>
      <w:r w:rsidR="008115FF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2566</w:t>
      </w:r>
      <w:r w:rsidR="008115FF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>”</w:t>
      </w:r>
    </w:p>
    <w:p w14:paraId="7BC9863A" w14:textId="63BBEB06" w:rsidR="00AD4B02" w:rsidRPr="003E5F2C" w:rsidRDefault="00AE5DA6" w:rsidP="00F905EB">
      <w:pPr>
        <w:spacing w:after="120"/>
        <w:ind w:left="1987" w:hanging="720"/>
        <w:jc w:val="thaiDistribute"/>
        <w:rPr>
          <w:rFonts w:ascii="Angsana New" w:hAnsi="Angsana New" w:cs="Angsana New"/>
          <w:b/>
          <w:color w:val="000000" w:themeColor="text1"/>
        </w:rPr>
      </w:pPr>
      <w:r w:rsidRPr="00AE5DA6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803BAB" w:rsidRPr="003E5F2C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3E5F2C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4</w:t>
      </w:r>
      <w:r w:rsidR="00803BAB" w:rsidRPr="003E5F2C">
        <w:rPr>
          <w:rFonts w:ascii="Angsana New" w:hAnsi="Angsana New" w:cs="Angsana New"/>
          <w:b/>
          <w:color w:val="000000" w:themeColor="text1"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803BAB" w:rsidRPr="003E5F2C">
        <w:rPr>
          <w:rFonts w:ascii="Angsana New" w:hAnsi="Angsana New" w:cs="Angsana New"/>
          <w:b/>
          <w:color w:val="000000" w:themeColor="text1"/>
          <w:spacing w:val="-2"/>
          <w:cs/>
        </w:rPr>
        <w:t>งบการเงิน ยกเว้นตามที่ได้เปิดเผยในนโยบายการบัญชีที่</w:t>
      </w:r>
      <w:r w:rsidR="00F905EB" w:rsidRPr="003E5F2C">
        <w:rPr>
          <w:rFonts w:ascii="Angsana New" w:hAnsi="Angsana New" w:cs="Angsana New" w:hint="cs"/>
          <w:b/>
          <w:color w:val="000000" w:themeColor="text1"/>
          <w:spacing w:val="-2"/>
          <w:cs/>
          <w:lang w:val="en-US"/>
        </w:rPr>
        <w:t>มีสาระ</w:t>
      </w:r>
      <w:r w:rsidR="00803BAB" w:rsidRPr="003E5F2C">
        <w:rPr>
          <w:rFonts w:ascii="Angsana New" w:hAnsi="Angsana New" w:cs="Angsana New"/>
          <w:b/>
          <w:color w:val="000000" w:themeColor="text1"/>
          <w:spacing w:val="-2"/>
          <w:cs/>
        </w:rPr>
        <w:t>สำคัญ</w:t>
      </w:r>
      <w:r w:rsidR="00D72EB7" w:rsidRPr="003E5F2C">
        <w:rPr>
          <w:rFonts w:ascii="Angsana New" w:hAnsi="Angsana New" w:cs="Angsana New"/>
          <w:b/>
          <w:color w:val="000000" w:themeColor="text1"/>
          <w:spacing w:val="-2"/>
          <w:cs/>
        </w:rPr>
        <w:t xml:space="preserve"> (ดูหมายเหตุข้อ </w:t>
      </w:r>
      <w:r w:rsidRPr="00AE5DA6">
        <w:rPr>
          <w:rFonts w:ascii="Angsana New" w:hAnsi="Angsana New" w:cs="Angsana New"/>
          <w:bCs/>
          <w:color w:val="000000" w:themeColor="text1"/>
          <w:spacing w:val="-2"/>
          <w:lang w:val="en-US"/>
        </w:rPr>
        <w:t>3</w:t>
      </w:r>
      <w:r w:rsidR="00D72EB7" w:rsidRPr="003E5F2C">
        <w:rPr>
          <w:rFonts w:ascii="Angsana New" w:hAnsi="Angsana New" w:cs="Angsana New"/>
          <w:b/>
          <w:color w:val="000000" w:themeColor="text1"/>
          <w:spacing w:val="-2"/>
          <w:cs/>
          <w:lang w:val="en-US"/>
        </w:rPr>
        <w:t>)</w:t>
      </w:r>
    </w:p>
    <w:p w14:paraId="399DC27A" w14:textId="77777777" w:rsidR="00DB5627" w:rsidRPr="003E5F2C" w:rsidRDefault="00DB5627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bCs/>
          <w:color w:val="000000" w:themeColor="text1"/>
          <w:lang w:val="en-US"/>
        </w:rPr>
      </w:pPr>
      <w:r w:rsidRPr="003E5F2C">
        <w:rPr>
          <w:rFonts w:ascii="Angsana New" w:hAnsi="Angsana New" w:cs="Angsana New"/>
          <w:bCs/>
          <w:color w:val="000000" w:themeColor="text1"/>
          <w:lang w:val="en-US"/>
        </w:rPr>
        <w:br w:type="page"/>
      </w:r>
    </w:p>
    <w:p w14:paraId="7D2F49B1" w14:textId="4DEFA6FF" w:rsidR="00803BAB" w:rsidRPr="003E5F2C" w:rsidRDefault="00AE5DA6" w:rsidP="00DA09AD">
      <w:pPr>
        <w:ind w:left="1260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AE5DA6">
        <w:rPr>
          <w:rFonts w:ascii="Angsana New" w:hAnsi="Angsana New" w:cs="Angsana New"/>
          <w:bCs/>
          <w:color w:val="000000" w:themeColor="text1"/>
          <w:lang w:val="en-US"/>
        </w:rPr>
        <w:lastRenderedPageBreak/>
        <w:t>2</w:t>
      </w:r>
      <w:r w:rsidR="00A24C00" w:rsidRPr="003E5F2C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A24C00" w:rsidRPr="003E5F2C">
        <w:rPr>
          <w:rFonts w:ascii="Angsana New" w:hAnsi="Angsana New" w:cs="Angsana New"/>
          <w:bCs/>
          <w:color w:val="000000" w:themeColor="text1"/>
          <w:cs/>
        </w:rPr>
        <w:tab/>
      </w:r>
      <w:r w:rsidR="00803BAB" w:rsidRPr="003E5F2C">
        <w:rPr>
          <w:rFonts w:ascii="Angsana New" w:hAnsi="Angsana New" w:cs="Angsana New"/>
          <w:color w:val="000000" w:themeColor="text1"/>
          <w:cs/>
        </w:rPr>
        <w:t>เกณฑ์การจัดทำงบการเงิน</w:t>
      </w:r>
      <w:r w:rsidR="00803BAB" w:rsidRPr="003E5F2C">
        <w:rPr>
          <w:rFonts w:ascii="Angsana New" w:hAnsi="Angsana New" w:cs="Angsana New"/>
          <w:color w:val="000000" w:themeColor="text1"/>
          <w:cs/>
          <w:lang w:val="en-US"/>
        </w:rPr>
        <w:t>รวม</w:t>
      </w:r>
    </w:p>
    <w:p w14:paraId="1A2AF76D" w14:textId="21C1F77D" w:rsidR="00803BAB" w:rsidRPr="003E5F2C" w:rsidRDefault="00AE5DA6" w:rsidP="00DA09AD">
      <w:pPr>
        <w:spacing w:after="12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803BAB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803BAB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803BAB" w:rsidRPr="003E5F2C">
        <w:rPr>
          <w:rFonts w:ascii="Angsana New" w:hAnsi="Angsana New" w:cs="Angsana New"/>
          <w:color w:val="000000" w:themeColor="text1"/>
          <w:cs/>
        </w:rPr>
        <w:tab/>
      </w:r>
      <w:r w:rsidR="00803BAB"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งบการเงินรวมนี้ได้จัดทำขึ้นโดยรวมงบการเงินของบริษัทและบริษัทย่อย </w:t>
      </w:r>
      <w:r w:rsidR="00803BAB" w:rsidRPr="003E5F2C">
        <w:rPr>
          <w:rFonts w:ascii="Angsana New" w:hAnsi="Angsana New" w:cs="Angsana New"/>
          <w:color w:val="000000" w:themeColor="text1"/>
          <w:cs/>
        </w:rPr>
        <w:t>ดังต่อไปนี้</w:t>
      </w:r>
    </w:p>
    <w:tbl>
      <w:tblPr>
        <w:tblW w:w="7452" w:type="dxa"/>
        <w:tblInd w:w="2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990"/>
        <w:gridCol w:w="2322"/>
        <w:gridCol w:w="819"/>
        <w:gridCol w:w="783"/>
      </w:tblGrid>
      <w:tr w:rsidR="009E69E6" w:rsidRPr="003E5F2C" w14:paraId="5E75F7CE" w14:textId="77777777" w:rsidTr="00755C2D">
        <w:trPr>
          <w:cantSplit/>
          <w:trHeight w:val="20"/>
        </w:trPr>
        <w:tc>
          <w:tcPr>
            <w:tcW w:w="2538" w:type="dxa"/>
          </w:tcPr>
          <w:p w14:paraId="7D62C844" w14:textId="77777777" w:rsidR="00E73616" w:rsidRPr="003E5F2C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br w:type="page"/>
            </w: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1A9D755" w14:textId="77777777" w:rsidR="00E73616" w:rsidRPr="003E5F2C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322" w:type="dxa"/>
          </w:tcPr>
          <w:p w14:paraId="7BB6B0D1" w14:textId="77777777" w:rsidR="00E73616" w:rsidRPr="003E5F2C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602" w:type="dxa"/>
            <w:gridSpan w:val="2"/>
          </w:tcPr>
          <w:p w14:paraId="2AAA3312" w14:textId="77777777" w:rsidR="00E73616" w:rsidRPr="003E5F2C" w:rsidRDefault="00E73616" w:rsidP="00DA09AD">
            <w:pPr>
              <w:spacing w:line="260" w:lineRule="exact"/>
              <w:ind w:left="-108" w:right="-75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9E69E6" w:rsidRPr="003E5F2C" w14:paraId="2F1B7521" w14:textId="77777777" w:rsidTr="00755C2D">
        <w:trPr>
          <w:cantSplit/>
          <w:trHeight w:val="20"/>
        </w:trPr>
        <w:tc>
          <w:tcPr>
            <w:tcW w:w="2538" w:type="dxa"/>
          </w:tcPr>
          <w:p w14:paraId="6EB07180" w14:textId="77777777" w:rsidR="00E73616" w:rsidRPr="003E5F2C" w:rsidRDefault="00E73616" w:rsidP="00DA09AD">
            <w:pPr>
              <w:spacing w:line="260" w:lineRule="exact"/>
              <w:ind w:left="-10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01FF2946" w14:textId="77777777" w:rsidR="00E73616" w:rsidRPr="003E5F2C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34DF19F4" w14:textId="77777777" w:rsidR="00E73616" w:rsidRPr="003E5F2C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</w:tcPr>
          <w:p w14:paraId="6DF36FF8" w14:textId="77777777" w:rsidR="00E73616" w:rsidRPr="003E5F2C" w:rsidRDefault="00E73616" w:rsidP="00DA09AD">
            <w:pPr>
              <w:spacing w:line="260" w:lineRule="exact"/>
              <w:ind w:left="-108" w:right="-75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โดยบริษัท </w:t>
            </w: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ร้อยละ</w:t>
            </w: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3E5F2C" w14:paraId="6CC2B9A4" w14:textId="77777777" w:rsidTr="00755C2D">
        <w:trPr>
          <w:cantSplit/>
          <w:trHeight w:val="20"/>
        </w:trPr>
        <w:tc>
          <w:tcPr>
            <w:tcW w:w="2538" w:type="dxa"/>
          </w:tcPr>
          <w:p w14:paraId="4B694C87" w14:textId="77777777" w:rsidR="00E73616" w:rsidRPr="003E5F2C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1A9B335" w14:textId="77777777" w:rsidR="00E73616" w:rsidRPr="003E5F2C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064CBBC5" w14:textId="77777777" w:rsidR="00E73616" w:rsidRPr="003E5F2C" w:rsidRDefault="00E73616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48CC1AEE" w14:textId="77777777" w:rsidR="00E73616" w:rsidRPr="003E5F2C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83" w:type="dxa"/>
          </w:tcPr>
          <w:p w14:paraId="5931F64C" w14:textId="77777777" w:rsidR="00E73616" w:rsidRPr="003E5F2C" w:rsidRDefault="00E73616" w:rsidP="00DA09AD">
            <w:pPr>
              <w:spacing w:line="260" w:lineRule="exact"/>
              <w:ind w:left="-108" w:right="-102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3E5F2C" w14:paraId="182BFC18" w14:textId="77777777" w:rsidTr="00755C2D">
        <w:trPr>
          <w:cantSplit/>
          <w:trHeight w:val="20"/>
        </w:trPr>
        <w:tc>
          <w:tcPr>
            <w:tcW w:w="2538" w:type="dxa"/>
          </w:tcPr>
          <w:p w14:paraId="0558C856" w14:textId="77777777" w:rsidR="00E73616" w:rsidRPr="003E5F2C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A0A332E" w14:textId="77777777" w:rsidR="00E73616" w:rsidRPr="003E5F2C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345A3E6F" w14:textId="77777777" w:rsidR="00E73616" w:rsidRPr="003E5F2C" w:rsidRDefault="00E73616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0519F02F" w14:textId="0FA967D4" w:rsidR="00E73616" w:rsidRPr="003E5F2C" w:rsidRDefault="00AE5DA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E73616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E73616"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83" w:type="dxa"/>
          </w:tcPr>
          <w:p w14:paraId="4F1FF5F8" w14:textId="48DF590F" w:rsidR="00E73616" w:rsidRPr="003E5F2C" w:rsidRDefault="00AE5DA6" w:rsidP="00DA09AD">
            <w:pPr>
              <w:spacing w:line="260" w:lineRule="exact"/>
              <w:ind w:left="-108" w:right="-102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E73616"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3E5F2C" w14:paraId="14BF013C" w14:textId="77777777" w:rsidTr="00755C2D">
        <w:trPr>
          <w:cantSplit/>
          <w:trHeight w:val="20"/>
        </w:trPr>
        <w:tc>
          <w:tcPr>
            <w:tcW w:w="2538" w:type="dxa"/>
          </w:tcPr>
          <w:p w14:paraId="6A72E5C1" w14:textId="77777777" w:rsidR="00E73616" w:rsidRPr="003E5F2C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4E5106D" w14:textId="77777777" w:rsidR="00E73616" w:rsidRPr="003E5F2C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72B41457" w14:textId="77777777" w:rsidR="00E73616" w:rsidRPr="003E5F2C" w:rsidRDefault="00E73616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017D3948" w14:textId="0948FE36" w:rsidR="00E73616" w:rsidRPr="003E5F2C" w:rsidRDefault="00AE5DA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83" w:type="dxa"/>
          </w:tcPr>
          <w:p w14:paraId="3C0B3362" w14:textId="43309403" w:rsidR="00E73616" w:rsidRPr="003E5F2C" w:rsidRDefault="00AE5DA6" w:rsidP="00DA09AD">
            <w:pPr>
              <w:spacing w:line="260" w:lineRule="exact"/>
              <w:ind w:left="-108" w:right="-102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E69E6" w:rsidRPr="003E5F2C" w14:paraId="358260D1" w14:textId="77777777" w:rsidTr="00755C2D">
        <w:trPr>
          <w:cantSplit/>
          <w:trHeight w:val="20"/>
        </w:trPr>
        <w:tc>
          <w:tcPr>
            <w:tcW w:w="2538" w:type="dxa"/>
          </w:tcPr>
          <w:p w14:paraId="7E9F1670" w14:textId="77777777" w:rsidR="00E73616" w:rsidRPr="003E5F2C" w:rsidRDefault="00E73616" w:rsidP="00DA09AD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90" w:type="dxa"/>
          </w:tcPr>
          <w:p w14:paraId="382CB701" w14:textId="77777777" w:rsidR="00E73616" w:rsidRPr="003E5F2C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267585FE" w14:textId="77777777" w:rsidR="00E73616" w:rsidRPr="003E5F2C" w:rsidRDefault="00E73616" w:rsidP="00DA09AD">
            <w:pPr>
              <w:pStyle w:val="Heading4"/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9" w:type="dxa"/>
            <w:vAlign w:val="center"/>
          </w:tcPr>
          <w:p w14:paraId="05A238F2" w14:textId="77777777" w:rsidR="00E73616" w:rsidRPr="003E5F2C" w:rsidRDefault="00E73616" w:rsidP="00DA09AD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center"/>
          </w:tcPr>
          <w:p w14:paraId="3B6F3CF5" w14:textId="77777777" w:rsidR="00E73616" w:rsidRPr="003E5F2C" w:rsidRDefault="00E73616" w:rsidP="00DA09AD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6D204B" w:rsidRPr="003E5F2C" w14:paraId="28816187" w14:textId="77777777" w:rsidTr="00755C2D">
        <w:trPr>
          <w:cantSplit/>
          <w:trHeight w:val="20"/>
        </w:trPr>
        <w:tc>
          <w:tcPr>
            <w:tcW w:w="2538" w:type="dxa"/>
          </w:tcPr>
          <w:p w14:paraId="65C8F549" w14:textId="77777777" w:rsidR="006D204B" w:rsidRPr="003E5F2C" w:rsidRDefault="006D204B" w:rsidP="006D204B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90" w:type="dxa"/>
          </w:tcPr>
          <w:p w14:paraId="6976D6AC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0F166692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ซื้อขาย ให้เช่าและดำเนินงาน</w:t>
            </w:r>
          </w:p>
        </w:tc>
        <w:tc>
          <w:tcPr>
            <w:tcW w:w="819" w:type="dxa"/>
          </w:tcPr>
          <w:p w14:paraId="69699999" w14:textId="74F71223" w:rsidR="006D204B" w:rsidRPr="003E5F2C" w:rsidRDefault="00AE5DA6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83" w:type="dxa"/>
          </w:tcPr>
          <w:p w14:paraId="13366305" w14:textId="4ED37927" w:rsidR="006D204B" w:rsidRPr="003E5F2C" w:rsidRDefault="00AE5DA6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</w:tr>
      <w:tr w:rsidR="006D204B" w:rsidRPr="003E5F2C" w14:paraId="034E8781" w14:textId="77777777" w:rsidTr="00755C2D">
        <w:trPr>
          <w:cantSplit/>
          <w:trHeight w:val="20"/>
        </w:trPr>
        <w:tc>
          <w:tcPr>
            <w:tcW w:w="2538" w:type="dxa"/>
          </w:tcPr>
          <w:p w14:paraId="0687400E" w14:textId="77777777" w:rsidR="006D204B" w:rsidRPr="003E5F2C" w:rsidRDefault="006D204B" w:rsidP="006D204B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DB0FB8E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59AF3F57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819" w:type="dxa"/>
          </w:tcPr>
          <w:p w14:paraId="331DD4C2" w14:textId="77777777" w:rsidR="006D204B" w:rsidRPr="003E5F2C" w:rsidRDefault="006D204B" w:rsidP="00CE3DA1">
            <w:pPr>
              <w:tabs>
                <w:tab w:val="decimal" w:pos="432"/>
                <w:tab w:val="num" w:pos="900"/>
              </w:tabs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1A77DC63" w14:textId="77777777" w:rsidR="006D204B" w:rsidRPr="003E5F2C" w:rsidRDefault="006D204B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D204B" w:rsidRPr="003E5F2C" w14:paraId="123D1DDA" w14:textId="77777777" w:rsidTr="00755C2D">
        <w:trPr>
          <w:cantSplit/>
          <w:trHeight w:val="20"/>
        </w:trPr>
        <w:tc>
          <w:tcPr>
            <w:tcW w:w="2538" w:type="dxa"/>
          </w:tcPr>
          <w:p w14:paraId="76B1028D" w14:textId="77777777" w:rsidR="006D204B" w:rsidRPr="003E5F2C" w:rsidRDefault="006D204B" w:rsidP="006D204B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FBBDF3F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657066C0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819" w:type="dxa"/>
          </w:tcPr>
          <w:p w14:paraId="2422BF20" w14:textId="77777777" w:rsidR="006D204B" w:rsidRPr="003E5F2C" w:rsidRDefault="006D204B" w:rsidP="00CE3DA1">
            <w:pPr>
              <w:tabs>
                <w:tab w:val="decimal" w:pos="432"/>
                <w:tab w:val="num" w:pos="900"/>
              </w:tabs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640AED43" w14:textId="77777777" w:rsidR="006D204B" w:rsidRPr="003E5F2C" w:rsidRDefault="006D204B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D204B" w:rsidRPr="003E5F2C" w14:paraId="51BA6515" w14:textId="77777777" w:rsidTr="00755C2D">
        <w:trPr>
          <w:cantSplit/>
          <w:trHeight w:val="20"/>
        </w:trPr>
        <w:tc>
          <w:tcPr>
            <w:tcW w:w="2538" w:type="dxa"/>
          </w:tcPr>
          <w:p w14:paraId="4DAEE6FF" w14:textId="77777777" w:rsidR="006D204B" w:rsidRPr="003E5F2C" w:rsidRDefault="006D204B" w:rsidP="006D204B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990" w:type="dxa"/>
          </w:tcPr>
          <w:p w14:paraId="49E0A452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4A0CB5E8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รับเหมาก่อสร้างอาคาร และขายส่งวัสดุ</w:t>
            </w:r>
          </w:p>
        </w:tc>
        <w:tc>
          <w:tcPr>
            <w:tcW w:w="819" w:type="dxa"/>
          </w:tcPr>
          <w:p w14:paraId="64AB5022" w14:textId="39856673" w:rsidR="006D204B" w:rsidRPr="003E5F2C" w:rsidRDefault="00AE5DA6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</w:p>
        </w:tc>
        <w:tc>
          <w:tcPr>
            <w:tcW w:w="783" w:type="dxa"/>
          </w:tcPr>
          <w:p w14:paraId="1B2E13CD" w14:textId="57E94F0E" w:rsidR="006D204B" w:rsidRPr="003E5F2C" w:rsidRDefault="00AE5DA6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</w:p>
        </w:tc>
      </w:tr>
      <w:tr w:rsidR="006D204B" w:rsidRPr="003E5F2C" w14:paraId="11D9F174" w14:textId="77777777" w:rsidTr="00755C2D">
        <w:trPr>
          <w:cantSplit/>
          <w:trHeight w:val="20"/>
        </w:trPr>
        <w:tc>
          <w:tcPr>
            <w:tcW w:w="2538" w:type="dxa"/>
          </w:tcPr>
          <w:p w14:paraId="76C4A6A6" w14:textId="77777777" w:rsidR="006D204B" w:rsidRPr="003E5F2C" w:rsidRDefault="006D204B" w:rsidP="006D204B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13A2E34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600B837D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อุปกรณ์เครื่องตกแต่งที่ใช้ในงานก่อสร้าง</w:t>
            </w:r>
          </w:p>
        </w:tc>
        <w:tc>
          <w:tcPr>
            <w:tcW w:w="819" w:type="dxa"/>
          </w:tcPr>
          <w:p w14:paraId="34C04354" w14:textId="77777777" w:rsidR="006D204B" w:rsidRPr="003E5F2C" w:rsidRDefault="006D204B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4EE3BD17" w14:textId="77777777" w:rsidR="006D204B" w:rsidRPr="003E5F2C" w:rsidRDefault="006D204B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D204B" w:rsidRPr="003E5F2C" w14:paraId="358D629C" w14:textId="77777777" w:rsidTr="00755C2D">
        <w:trPr>
          <w:cantSplit/>
          <w:trHeight w:val="20"/>
        </w:trPr>
        <w:tc>
          <w:tcPr>
            <w:tcW w:w="2538" w:type="dxa"/>
          </w:tcPr>
          <w:p w14:paraId="7110974D" w14:textId="45A545E8" w:rsidR="006D204B" w:rsidRPr="003E5F2C" w:rsidRDefault="006D204B" w:rsidP="006D204B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  <w:r w:rsidR="0086470E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="00AE5DA6"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5</w:t>
            </w:r>
            <w:r w:rsidR="0086470E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90" w:type="dxa"/>
          </w:tcPr>
          <w:p w14:paraId="24894C9A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322" w:type="dxa"/>
          </w:tcPr>
          <w:p w14:paraId="424C6B83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19" w:type="dxa"/>
          </w:tcPr>
          <w:p w14:paraId="08C569F1" w14:textId="20B566C0" w:rsidR="006D204B" w:rsidRPr="003E5F2C" w:rsidRDefault="00AE5DA6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83" w:type="dxa"/>
          </w:tcPr>
          <w:p w14:paraId="187E04DD" w14:textId="5A389B4E" w:rsidR="006D204B" w:rsidRPr="003E5F2C" w:rsidRDefault="00AE5DA6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</w:tr>
      <w:tr w:rsidR="006D204B" w:rsidRPr="003E5F2C" w14:paraId="6BD143C1" w14:textId="77777777" w:rsidTr="00755C2D">
        <w:trPr>
          <w:cantSplit/>
          <w:trHeight w:val="20"/>
        </w:trPr>
        <w:tc>
          <w:tcPr>
            <w:tcW w:w="2538" w:type="dxa"/>
          </w:tcPr>
          <w:p w14:paraId="0C0CC9BA" w14:textId="77777777" w:rsidR="006D204B" w:rsidRPr="003E5F2C" w:rsidRDefault="006D204B" w:rsidP="006D204B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90" w:type="dxa"/>
          </w:tcPr>
          <w:p w14:paraId="61A389E2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22" w:type="dxa"/>
          </w:tcPr>
          <w:p w14:paraId="59ED8E79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19" w:type="dxa"/>
          </w:tcPr>
          <w:p w14:paraId="097F9CF7" w14:textId="609BA948" w:rsidR="006D204B" w:rsidRPr="003E5F2C" w:rsidRDefault="00AE5DA6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783" w:type="dxa"/>
          </w:tcPr>
          <w:p w14:paraId="7FB55D82" w14:textId="54D20F75" w:rsidR="006D204B" w:rsidRPr="003E5F2C" w:rsidRDefault="00AE5DA6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</w:tr>
      <w:tr w:rsidR="006D204B" w:rsidRPr="003E5F2C" w14:paraId="290364BB" w14:textId="77777777" w:rsidTr="00755C2D">
        <w:trPr>
          <w:cantSplit/>
          <w:trHeight w:val="20"/>
        </w:trPr>
        <w:tc>
          <w:tcPr>
            <w:tcW w:w="2538" w:type="dxa"/>
          </w:tcPr>
          <w:p w14:paraId="0FB88B9C" w14:textId="4546DF77" w:rsidR="006D204B" w:rsidRPr="003E5F2C" w:rsidRDefault="006D204B" w:rsidP="006D204B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ลีดดิ้ง เอ็ดดูเคชั่น จำกัด</w:t>
            </w:r>
          </w:p>
        </w:tc>
        <w:tc>
          <w:tcPr>
            <w:tcW w:w="990" w:type="dxa"/>
          </w:tcPr>
          <w:p w14:paraId="35D08690" w14:textId="4AF7AC99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1BC70035" w14:textId="36CAC63C" w:rsidR="006D204B" w:rsidRPr="003E5F2C" w:rsidRDefault="008C63DE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โรงเรียน</w:t>
            </w:r>
            <w:r w:rsidRPr="003E5F2C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cs/>
                <w:lang w:eastAsia="en-US"/>
              </w:rPr>
              <w:t>เอกชน</w:t>
            </w:r>
          </w:p>
        </w:tc>
        <w:tc>
          <w:tcPr>
            <w:tcW w:w="819" w:type="dxa"/>
          </w:tcPr>
          <w:p w14:paraId="3C5FA614" w14:textId="119618F0" w:rsidR="006D204B" w:rsidRPr="003E5F2C" w:rsidRDefault="00AE5DA6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</w:p>
        </w:tc>
        <w:tc>
          <w:tcPr>
            <w:tcW w:w="783" w:type="dxa"/>
          </w:tcPr>
          <w:p w14:paraId="3C732947" w14:textId="5CF62D4A" w:rsidR="006D204B" w:rsidRPr="003E5F2C" w:rsidRDefault="00AE5DA6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</w:p>
        </w:tc>
      </w:tr>
      <w:tr w:rsidR="006D204B" w:rsidRPr="003E5F2C" w14:paraId="793E8B37" w14:textId="77777777" w:rsidTr="00755C2D">
        <w:trPr>
          <w:cantSplit/>
          <w:trHeight w:val="20"/>
        </w:trPr>
        <w:tc>
          <w:tcPr>
            <w:tcW w:w="2538" w:type="dxa"/>
          </w:tcPr>
          <w:p w14:paraId="6022F96B" w14:textId="701ABED0" w:rsidR="006D204B" w:rsidRPr="003E5F2C" w:rsidRDefault="006D204B" w:rsidP="006D204B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  <w:t>บริษัท ซีจีดี อินดัสเทรียล ริง โรด จำกัด</w:t>
            </w:r>
          </w:p>
        </w:tc>
        <w:tc>
          <w:tcPr>
            <w:tcW w:w="990" w:type="dxa"/>
          </w:tcPr>
          <w:p w14:paraId="38C7717C" w14:textId="4D172C39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5659864D" w14:textId="0D085310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819" w:type="dxa"/>
          </w:tcPr>
          <w:p w14:paraId="43821329" w14:textId="2272319F" w:rsidR="006D204B" w:rsidRPr="003E5F2C" w:rsidRDefault="00AE5DA6" w:rsidP="00CE3DA1">
            <w:pPr>
              <w:tabs>
                <w:tab w:val="decimal" w:pos="432"/>
              </w:tabs>
              <w:spacing w:line="260" w:lineRule="exact"/>
              <w:ind w:left="-397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</w:p>
        </w:tc>
        <w:tc>
          <w:tcPr>
            <w:tcW w:w="783" w:type="dxa"/>
          </w:tcPr>
          <w:p w14:paraId="7025E7E7" w14:textId="7BA14279" w:rsidR="006D204B" w:rsidRPr="003E5F2C" w:rsidRDefault="006D204B" w:rsidP="006D204B">
            <w:pPr>
              <w:tabs>
                <w:tab w:val="decimal" w:pos="375"/>
              </w:tabs>
              <w:spacing w:line="260" w:lineRule="exact"/>
              <w:ind w:left="-397" w:right="-171" w:hanging="577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Theme="majorBidi" w:eastAsia="Verdana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</w:tr>
      <w:tr w:rsidR="006D204B" w:rsidRPr="003E5F2C" w14:paraId="33B4B2C8" w14:textId="77777777" w:rsidTr="00755C2D">
        <w:trPr>
          <w:cantSplit/>
          <w:trHeight w:val="20"/>
        </w:trPr>
        <w:tc>
          <w:tcPr>
            <w:tcW w:w="2538" w:type="dxa"/>
          </w:tcPr>
          <w:p w14:paraId="562122F2" w14:textId="77777777" w:rsidR="006D204B" w:rsidRPr="003E5F2C" w:rsidRDefault="006D204B" w:rsidP="006D204B">
            <w:pPr>
              <w:spacing w:line="1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5046840A" w14:textId="77777777" w:rsidR="006D204B" w:rsidRPr="003E5F2C" w:rsidRDefault="006D204B" w:rsidP="006D204B">
            <w:pPr>
              <w:pStyle w:val="Heading4"/>
              <w:spacing w:line="1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3C446394" w14:textId="77777777" w:rsidR="006D204B" w:rsidRPr="003E5F2C" w:rsidRDefault="006D204B" w:rsidP="006D204B">
            <w:pPr>
              <w:pStyle w:val="Heading4"/>
              <w:spacing w:line="1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9" w:type="dxa"/>
          </w:tcPr>
          <w:p w14:paraId="26ACE67B" w14:textId="77777777" w:rsidR="006D204B" w:rsidRPr="003E5F2C" w:rsidRDefault="006D204B" w:rsidP="006D204B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5212BB9F" w14:textId="77777777" w:rsidR="006D204B" w:rsidRPr="003E5F2C" w:rsidRDefault="006D204B" w:rsidP="006D204B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D204B" w:rsidRPr="003E5F2C" w14:paraId="5BB3A127" w14:textId="77777777" w:rsidTr="00755C2D">
        <w:trPr>
          <w:cantSplit/>
          <w:trHeight w:val="20"/>
        </w:trPr>
        <w:tc>
          <w:tcPr>
            <w:tcW w:w="2538" w:type="dxa"/>
          </w:tcPr>
          <w:p w14:paraId="363B6B56" w14:textId="77777777" w:rsidR="006D204B" w:rsidRPr="003E5F2C" w:rsidRDefault="006D204B" w:rsidP="006D204B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90" w:type="dxa"/>
          </w:tcPr>
          <w:p w14:paraId="2091A36D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0E3756A1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9" w:type="dxa"/>
          </w:tcPr>
          <w:p w14:paraId="7C0323A5" w14:textId="77777777" w:rsidR="006D204B" w:rsidRPr="003E5F2C" w:rsidRDefault="006D204B" w:rsidP="006D204B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3" w:type="dxa"/>
          </w:tcPr>
          <w:p w14:paraId="1F7B63E2" w14:textId="77777777" w:rsidR="006D204B" w:rsidRPr="003E5F2C" w:rsidRDefault="006D204B" w:rsidP="006D204B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6D204B" w:rsidRPr="003E5F2C" w14:paraId="16CDD183" w14:textId="77777777" w:rsidTr="00755C2D">
        <w:trPr>
          <w:cantSplit/>
          <w:trHeight w:val="20"/>
        </w:trPr>
        <w:tc>
          <w:tcPr>
            <w:tcW w:w="2538" w:type="dxa"/>
          </w:tcPr>
          <w:p w14:paraId="153A3D06" w14:textId="77777777" w:rsidR="006D204B" w:rsidRPr="003E5F2C" w:rsidRDefault="006D204B" w:rsidP="006D204B">
            <w:pPr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 เจ้าพระยา เอสเตต เรสซิเด้นซ์ จำกัด</w:t>
            </w:r>
          </w:p>
        </w:tc>
        <w:tc>
          <w:tcPr>
            <w:tcW w:w="990" w:type="dxa"/>
          </w:tcPr>
          <w:p w14:paraId="7643B936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1F254900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819" w:type="dxa"/>
          </w:tcPr>
          <w:p w14:paraId="746E4C8E" w14:textId="3902A6F8" w:rsidR="006D204B" w:rsidRPr="003E5F2C" w:rsidRDefault="00AE5DA6" w:rsidP="00CE3DA1">
            <w:pPr>
              <w:spacing w:line="260" w:lineRule="exact"/>
              <w:ind w:left="-397" w:right="28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38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)(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83" w:type="dxa"/>
          </w:tcPr>
          <w:p w14:paraId="467BCF55" w14:textId="4C4BB90E" w:rsidR="006D204B" w:rsidRPr="003E5F2C" w:rsidRDefault="00AE5DA6" w:rsidP="00CE3DA1">
            <w:pPr>
              <w:spacing w:line="260" w:lineRule="exact"/>
              <w:ind w:left="-397" w:right="28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38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94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)(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6D204B" w:rsidRPr="003E5F2C" w14:paraId="0A239B7C" w14:textId="77777777" w:rsidTr="00755C2D">
        <w:trPr>
          <w:cantSplit/>
          <w:trHeight w:val="20"/>
        </w:trPr>
        <w:tc>
          <w:tcPr>
            <w:tcW w:w="2538" w:type="dxa"/>
          </w:tcPr>
          <w:p w14:paraId="70EB5C10" w14:textId="77777777" w:rsidR="006D204B" w:rsidRPr="003E5F2C" w:rsidRDefault="006D204B" w:rsidP="006D204B">
            <w:pPr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1037CAFA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4772815B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819" w:type="dxa"/>
          </w:tcPr>
          <w:p w14:paraId="0ED9642B" w14:textId="77777777" w:rsidR="006D204B" w:rsidRPr="003E5F2C" w:rsidRDefault="006D204B" w:rsidP="006D204B">
            <w:pPr>
              <w:tabs>
                <w:tab w:val="num" w:pos="900"/>
              </w:tabs>
              <w:spacing w:line="260" w:lineRule="exact"/>
              <w:ind w:left="-1638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44E46C82" w14:textId="77777777" w:rsidR="006D204B" w:rsidRPr="003E5F2C" w:rsidRDefault="006D204B" w:rsidP="006D204B">
            <w:pPr>
              <w:tabs>
                <w:tab w:val="num" w:pos="900"/>
              </w:tabs>
              <w:spacing w:line="260" w:lineRule="exact"/>
              <w:ind w:left="-1638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D204B" w:rsidRPr="003E5F2C" w14:paraId="3B8CA223" w14:textId="77777777" w:rsidTr="00755C2D">
        <w:trPr>
          <w:cantSplit/>
          <w:trHeight w:val="20"/>
        </w:trPr>
        <w:tc>
          <w:tcPr>
            <w:tcW w:w="2538" w:type="dxa"/>
          </w:tcPr>
          <w:p w14:paraId="131098E0" w14:textId="37C69B40" w:rsidR="006D204B" w:rsidRPr="003E5F2C" w:rsidRDefault="006D204B" w:rsidP="006D204B">
            <w:pPr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บริษัท ซีจียูเค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EC57F05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22" w:type="dxa"/>
          </w:tcPr>
          <w:p w14:paraId="79A6E51D" w14:textId="77777777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19" w:type="dxa"/>
          </w:tcPr>
          <w:p w14:paraId="12B084F2" w14:textId="3B6AC6A9" w:rsidR="006D204B" w:rsidRPr="003E5F2C" w:rsidRDefault="006D204B" w:rsidP="006D204B">
            <w:pPr>
              <w:spacing w:line="260" w:lineRule="exact"/>
              <w:ind w:left="-397" w:right="280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83" w:type="dxa"/>
          </w:tcPr>
          <w:p w14:paraId="18E8F1B0" w14:textId="7F8D6A01" w:rsidR="006D204B" w:rsidRPr="003E5F2C" w:rsidRDefault="00AE5DA6" w:rsidP="00CE3DA1">
            <w:pPr>
              <w:spacing w:line="260" w:lineRule="exact"/>
              <w:ind w:left="-397" w:right="110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6D204B" w:rsidRPr="003E5F2C" w14:paraId="5153AB80" w14:textId="77777777" w:rsidTr="00755C2D">
        <w:trPr>
          <w:cantSplit/>
          <w:trHeight w:val="20"/>
        </w:trPr>
        <w:tc>
          <w:tcPr>
            <w:tcW w:w="2538" w:type="dxa"/>
          </w:tcPr>
          <w:p w14:paraId="59D068C4" w14:textId="3B2655E0" w:rsidR="006D204B" w:rsidRPr="003E5F2C" w:rsidRDefault="006D204B" w:rsidP="006D204B">
            <w:pPr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 ซีพีอี รีเสิร์ฟ จำกัด</w:t>
            </w:r>
          </w:p>
        </w:tc>
        <w:tc>
          <w:tcPr>
            <w:tcW w:w="990" w:type="dxa"/>
          </w:tcPr>
          <w:p w14:paraId="2B501AF8" w14:textId="5504480A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3B2767EC" w14:textId="5E26BF92" w:rsidR="006D204B" w:rsidRPr="003E5F2C" w:rsidRDefault="006D204B" w:rsidP="006D204B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3E5F2C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19" w:type="dxa"/>
          </w:tcPr>
          <w:p w14:paraId="71CA9BAD" w14:textId="6CED8ACC" w:rsidR="006D204B" w:rsidRPr="003E5F2C" w:rsidRDefault="00AE5DA6" w:rsidP="00CE3DA1">
            <w:pPr>
              <w:tabs>
                <w:tab w:val="decimal" w:pos="450"/>
              </w:tabs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83" w:type="dxa"/>
          </w:tcPr>
          <w:p w14:paraId="04C33EFA" w14:textId="700CA0F5" w:rsidR="006D204B" w:rsidRPr="003E5F2C" w:rsidRDefault="00AE5DA6" w:rsidP="00CE3DA1">
            <w:pPr>
              <w:spacing w:line="260" w:lineRule="exact"/>
              <w:ind w:left="-397" w:right="110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69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AE5DA6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="006D204B" w:rsidRPr="003E5F2C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1D34F135" w14:textId="4AE58ADD" w:rsidR="002F5542" w:rsidRPr="003E5F2C" w:rsidRDefault="002F5542" w:rsidP="00C23C5D">
      <w:pPr>
        <w:numPr>
          <w:ilvl w:val="0"/>
          <w:numId w:val="15"/>
        </w:numPr>
        <w:overflowPunct/>
        <w:autoSpaceDE/>
        <w:autoSpaceDN/>
        <w:adjustRightInd/>
        <w:spacing w:before="80" w:line="280" w:lineRule="exact"/>
        <w:ind w:left="2434" w:right="65" w:hanging="274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  <w:lang w:val="en-US"/>
        </w:rPr>
        <w:t>บริษัท</w:t>
      </w:r>
      <w:r w:rsidRPr="003E5F2C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</w:rPr>
        <w:t xml:space="preserve">ถือหุ้นทางอ้อมผ่านบริษัท </w:t>
      </w:r>
      <w:r w:rsidRPr="003E5F2C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 xml:space="preserve">แลนด์มาร์ค โฮลดิ้งส์ จำกัด อัตราการถือหุ้นได้รวมหุ้นบุริมสิทธิซึ่งมีสิทธิออกเสียงได้หนึ่งเสียงต่อหุ้นบุริมสิทธิ </w:t>
      </w:r>
      <w:r w:rsidR="00AE5DA6" w:rsidRPr="00AE5DA6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>50</w:t>
      </w:r>
      <w:r w:rsidRPr="003E5F2C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หุ้น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ที่ถืออยู่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3E5F2C">
        <w:rPr>
          <w:rFonts w:ascii="Angsana New" w:hAnsi="Angsana New" w:cs="Angsana New" w:hint="cs"/>
          <w:snapToGrid w:val="0"/>
          <w:color w:val="000000" w:themeColor="text1"/>
          <w:spacing w:val="-6"/>
          <w:sz w:val="20"/>
          <w:szCs w:val="20"/>
          <w:cs/>
          <w:lang w:val="en-US"/>
        </w:rPr>
        <w:t>บริษัทมีอำนาจควบคุมใน</w:t>
      </w:r>
      <w:r w:rsidRPr="003E5F2C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 เจ้าพระยา เอสเตต เรสซิเด้นซ์ จำกัด</w:t>
      </w:r>
      <w:r w:rsidRPr="003E5F2C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ตามข้อกำหนดของมาตรฐานการรายงานทางการเงิน ฉบับที่ </w:t>
      </w:r>
      <w:r w:rsidR="00AE5DA6" w:rsidRPr="00AE5DA6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10</w:t>
      </w:r>
      <w:r w:rsidRPr="003E5F2C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Pr="003E5F2C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เรื่อง </w:t>
      </w:r>
      <w:r w:rsidRPr="003E5F2C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“</w:t>
      </w:r>
      <w:r w:rsidRPr="003E5F2C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งบการเงินรวม</w:t>
      </w:r>
      <w:r w:rsidRPr="003E5F2C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”</w:t>
      </w:r>
    </w:p>
    <w:p w14:paraId="4D82C773" w14:textId="6D0E8A4D" w:rsidR="0049628D" w:rsidRPr="003E5F2C" w:rsidRDefault="0049628D" w:rsidP="00C23C5D">
      <w:pPr>
        <w:numPr>
          <w:ilvl w:val="0"/>
          <w:numId w:val="15"/>
        </w:numPr>
        <w:overflowPunct/>
        <w:autoSpaceDE/>
        <w:autoSpaceDN/>
        <w:adjustRightInd/>
        <w:spacing w:before="80" w:line="280" w:lineRule="exact"/>
        <w:ind w:left="2434" w:right="65" w:hanging="274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</w:pPr>
      <w:r w:rsidRPr="003E5F2C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อัตราการ</w:t>
      </w:r>
      <w:r w:rsidR="00F10296" w:rsidRPr="003E5F2C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ถือหุ้นโดยบริษัทลดลงจากการขายหุ้นให้เจ้าของห้องชุดตามสัดส่วน</w:t>
      </w:r>
      <w:r w:rsidR="000D6519" w:rsidRPr="003E5F2C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พื้นที่</w:t>
      </w:r>
    </w:p>
    <w:p w14:paraId="13164597" w14:textId="6E4D997D" w:rsidR="00AD4B02" w:rsidRPr="003E5F2C" w:rsidRDefault="007F2BE9" w:rsidP="00C23C5D">
      <w:pPr>
        <w:numPr>
          <w:ilvl w:val="0"/>
          <w:numId w:val="15"/>
        </w:numPr>
        <w:overflowPunct/>
        <w:autoSpaceDE/>
        <w:autoSpaceDN/>
        <w:adjustRightInd/>
        <w:spacing w:before="80" w:after="120" w:line="280" w:lineRule="exact"/>
        <w:ind w:left="2434" w:hanging="274"/>
        <w:jc w:val="thaiDistribute"/>
        <w:textAlignment w:val="auto"/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</w:pPr>
      <w:r w:rsidRPr="003E5F2C">
        <w:rPr>
          <w:rFonts w:ascii="Times New Roman" w:hAnsi="Times New Roman" w:cs="Times New Roman" w:hint="cs"/>
          <w:color w:val="000000" w:themeColor="text1"/>
          <w:spacing w:val="-8"/>
          <w:sz w:val="20"/>
          <w:szCs w:val="20"/>
          <w:cs/>
          <w:lang w:val="en-US"/>
        </w:rPr>
        <w:t>⁠</w:t>
      </w:r>
      <w:r w:rsidRPr="003E5F2C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>บริษัทถือหุ้นทางอ้อมผ่านบริษัท</w:t>
      </w: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 xml:space="preserve"> </w:t>
      </w:r>
      <w:r w:rsidRPr="003E5F2C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>ลีดดิ้ง</w:t>
      </w: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 xml:space="preserve"> </w:t>
      </w:r>
      <w:r w:rsidRPr="003E5F2C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>สคูล</w:t>
      </w: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 xml:space="preserve"> </w:t>
      </w:r>
      <w:r w:rsidRPr="003E5F2C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>พาร์ทเนอร์ชิพ</w:t>
      </w: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 xml:space="preserve"> </w:t>
      </w:r>
      <w:r w:rsidRPr="003E5F2C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>จำกัด</w:t>
      </w: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 xml:space="preserve">  </w:t>
      </w:r>
      <w:r w:rsidRPr="003E5F2C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>เมื่อวันที่</w:t>
      </w: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 </w:t>
      </w:r>
      <w:r w:rsidR="00AE5DA6" w:rsidRPr="00AE5DA6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>21</w:t>
      </w: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 xml:space="preserve"> มีนาคม</w:t>
      </w: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 </w:t>
      </w:r>
      <w:r w:rsidR="00AE5DA6" w:rsidRPr="00AE5DA6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2</w:t>
      </w:r>
      <w:r w:rsidR="00AE5DA6" w:rsidRPr="00AE5DA6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>568</w:t>
      </w: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 xml:space="preserve"> บริษัท ซีจียูเค</w:t>
      </w: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 </w:t>
      </w:r>
      <w:r w:rsidR="00AE5DA6" w:rsidRPr="00AE5DA6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1</w:t>
      </w: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 xml:space="preserve"> จำกัด ได้ดำเนินการชำระบัญชีเสร็จสิ้นแล้ว</w:t>
      </w:r>
    </w:p>
    <w:p w14:paraId="0B3E725C" w14:textId="13BD62C1" w:rsidR="00E65158" w:rsidRPr="003E5F2C" w:rsidRDefault="00E65158" w:rsidP="00C23C5D">
      <w:pPr>
        <w:numPr>
          <w:ilvl w:val="0"/>
          <w:numId w:val="15"/>
        </w:numPr>
        <w:overflowPunct/>
        <w:autoSpaceDE/>
        <w:autoSpaceDN/>
        <w:adjustRightInd/>
        <w:spacing w:before="80" w:line="280" w:lineRule="exact"/>
        <w:ind w:left="2434" w:hanging="274"/>
        <w:jc w:val="thaiDistribute"/>
        <w:textAlignment w:val="auto"/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>บริษัทถือหุ้นทางอ้อมผ่านบริษัทแลนด์มาร์ค โฮลดิ้งส์ จำกัด</w:t>
      </w:r>
      <w:r w:rsidR="00E47C1D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 xml:space="preserve"> </w:t>
      </w:r>
      <w:r w:rsidR="00E47C1D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>โดย</w:t>
      </w:r>
      <w:r w:rsidR="00AC3E87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 xml:space="preserve">บริษัทมีอำนาจควบคุมในบริษัท ซีพีอี รีเสิร์ฟ จำกัด </w:t>
      </w:r>
      <w:r w:rsidR="00AC3E87" w:rsidRPr="00AC3E87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 xml:space="preserve">ตามข้อกำหนดของมาตรฐานการรายงานทางการเงิน ฉบับที่ </w:t>
      </w:r>
      <w:r w:rsidR="00AE5DA6" w:rsidRPr="00AE5DA6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10</w:t>
      </w:r>
      <w:r w:rsidR="00AC3E87" w:rsidRPr="00AC3E87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 xml:space="preserve"> เรื่อง “งบการเงินรวม”</w:t>
      </w:r>
      <w:r w:rsidR="00AC3E87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 xml:space="preserve"> </w:t>
      </w:r>
    </w:p>
    <w:p w14:paraId="4334B1AC" w14:textId="5B114E90" w:rsidR="007F2BE9" w:rsidRPr="003E5F2C" w:rsidRDefault="007F2BE9" w:rsidP="00C23C5D">
      <w:pPr>
        <w:numPr>
          <w:ilvl w:val="0"/>
          <w:numId w:val="15"/>
        </w:numPr>
        <w:overflowPunct/>
        <w:autoSpaceDE/>
        <w:autoSpaceDN/>
        <w:adjustRightInd/>
        <w:spacing w:before="80" w:after="240" w:line="280" w:lineRule="exact"/>
        <w:ind w:left="2434" w:hanging="274"/>
        <w:jc w:val="thaiDistribute"/>
        <w:textAlignment w:val="auto"/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>ปัจจุบัน บริษัท ซีจีดี ดิจิตอล พาร์ทเนอร์ จำกัด อยู่ระหว่างการชำระบัญชี</w:t>
      </w:r>
    </w:p>
    <w:p w14:paraId="379651FD" w14:textId="712E548B" w:rsidR="00E73616" w:rsidRPr="003E5F2C" w:rsidRDefault="00AE5DA6" w:rsidP="00DA09AD">
      <w:pPr>
        <w:spacing w:before="200" w:after="12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E73616" w:rsidRPr="003E5F2C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E73616" w:rsidRPr="003E5F2C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E73616" w:rsidRPr="003E5F2C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E73616"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บริษัทนำงบการเงินของบริษัทย่อย (รวมบริษัทย่อยที่บริษัทถือหุ้นทางอ้อม) </w:t>
      </w:r>
      <w:r w:rsidR="00E73616" w:rsidRPr="003E5F2C">
        <w:rPr>
          <w:rFonts w:ascii="Angsana New" w:hAnsi="Angsana New" w:cs="Angsana New"/>
          <w:color w:val="000000" w:themeColor="text1"/>
          <w:spacing w:val="-6"/>
          <w:cs/>
        </w:rPr>
        <w:t>มาจัดทำ</w:t>
      </w:r>
      <w:r w:rsidR="002D00B7" w:rsidRPr="003E5F2C">
        <w:rPr>
          <w:rFonts w:ascii="Angsana New" w:hAnsi="Angsana New" w:cs="Angsana New" w:hint="cs"/>
          <w:color w:val="000000" w:themeColor="text1"/>
          <w:spacing w:val="-6"/>
          <w:cs/>
        </w:rPr>
        <w:t xml:space="preserve">      </w:t>
      </w:r>
      <w:r w:rsidR="00E73616" w:rsidRPr="003E5F2C">
        <w:rPr>
          <w:rFonts w:ascii="Angsana New" w:hAnsi="Angsana New" w:cs="Angsana New"/>
          <w:color w:val="000000" w:themeColor="text1"/>
          <w:spacing w:val="-6"/>
          <w:cs/>
        </w:rPr>
        <w:t>งบการเงินรวมตั้งแต่วันที่บริษัทมีอ</w:t>
      </w:r>
      <w:r w:rsidR="00E73616"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ำน</w:t>
      </w:r>
      <w:r w:rsidR="00E73616" w:rsidRPr="003E5F2C">
        <w:rPr>
          <w:rFonts w:ascii="Angsana New" w:hAnsi="Angsana New" w:cs="Angsana New"/>
          <w:color w:val="000000" w:themeColor="text1"/>
          <w:spacing w:val="-6"/>
          <w:cs/>
        </w:rPr>
        <w:t>าจควบคุม</w:t>
      </w:r>
      <w:r w:rsidR="00E73616"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ทั้งทางตรงและทางอ้อมในการกำหนดนโยบายทางการเงิน</w:t>
      </w:r>
      <w:r w:rsidR="00E73616"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และการดำเนินงานของบริษัทย่อยจนถึงวันที่บริษัทสิ้นสุดการควบคุมบริษัทย่อยนั้น </w:t>
      </w:r>
    </w:p>
    <w:p w14:paraId="507E11F9" w14:textId="4D374013" w:rsidR="00CE3DA1" w:rsidRPr="003E5F2C" w:rsidRDefault="00AE5DA6" w:rsidP="00CE3DA1">
      <w:pPr>
        <w:spacing w:after="120"/>
        <w:ind w:left="198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AE5DA6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E73616" w:rsidRPr="003E5F2C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E73616" w:rsidRPr="003E5F2C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3</w:t>
      </w:r>
      <w:r w:rsidR="00E73616" w:rsidRPr="003E5F2C">
        <w:rPr>
          <w:rFonts w:ascii="Angsana New" w:hAnsi="Angsana New" w:cs="Angsana New"/>
          <w:bCs/>
          <w:color w:val="000000" w:themeColor="text1"/>
          <w:lang w:val="en-US"/>
        </w:rPr>
        <w:tab/>
      </w:r>
      <w:r w:rsidR="00E73616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>งบการเงิน</w:t>
      </w:r>
      <w:r w:rsidR="00CF2DB4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>รวมเป็นการรวมรายการบัญชีของ</w:t>
      </w:r>
      <w:r w:rsidR="00E73616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>บริษัท</w:t>
      </w:r>
      <w:r w:rsidR="00CF2DB4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>และบริษัทย่อย</w:t>
      </w:r>
      <w:r w:rsidR="00E73616" w:rsidRPr="003E5F2C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โดยได้ตัดรายการค้า</w:t>
      </w:r>
      <w:r w:rsidR="00E73616" w:rsidRPr="003E5F2C">
        <w:rPr>
          <w:rFonts w:ascii="Angsana New" w:hAnsi="Angsana New" w:cs="Angsana New"/>
          <w:b/>
          <w:color w:val="000000" w:themeColor="text1"/>
          <w:spacing w:val="-6"/>
          <w:cs/>
          <w:lang w:val="en-US"/>
        </w:rPr>
        <w:t>และยอดคงเหลือระหว่างกัน ตลอดจนกำไรขาดทุนที่ยังไม่เกิดขึ้นออกจากงบการเงินนี้แล้ว</w:t>
      </w:r>
      <w:r w:rsidR="00E73616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E73616"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งบการเงินของบริษัทย่อยได้ปรับปรุงให้มีการใช้นโยบายการบัญชีที่สำคัญเช่นเดียวกันกับของบริษัท</w:t>
      </w:r>
      <w:r w:rsidR="00E73616"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ในการจัดทำงบการเงินรวม ข้อมูลเกี่ยวกับส่วนได้เสียที่ไม่มีอำนาจควบคุม</w:t>
      </w:r>
      <w:r w:rsidR="00E73616" w:rsidRPr="003E5F2C">
        <w:rPr>
          <w:rFonts w:ascii="Angsana New" w:hAnsi="Angsana New" w:cs="Angsana New"/>
          <w:color w:val="000000" w:themeColor="text1"/>
          <w:cs/>
          <w:lang w:val="en-US"/>
        </w:rPr>
        <w:t>ได้แสดงเป็นรายการแยกต่างหากใน</w:t>
      </w:r>
      <w:r w:rsidR="00B93A09" w:rsidRPr="003E5F2C">
        <w:rPr>
          <w:rFonts w:ascii="Angsana New" w:hAnsi="Angsana New" w:cs="Angsana New"/>
          <w:color w:val="000000" w:themeColor="text1"/>
          <w:cs/>
          <w:lang w:val="en-US"/>
        </w:rPr>
        <w:t>งบฐานะการเงิน</w:t>
      </w:r>
      <w:r w:rsidR="00E73616" w:rsidRPr="003E5F2C">
        <w:rPr>
          <w:rFonts w:ascii="Angsana New" w:hAnsi="Angsana New" w:cs="Angsana New"/>
          <w:color w:val="000000" w:themeColor="text1"/>
          <w:cs/>
          <w:lang w:val="en-US"/>
        </w:rPr>
        <w:t>รวม และงบกำไรขาดทุนและกำไรขาดทุนเบ็ดเสร็จอื่นรวม</w:t>
      </w:r>
      <w:r w:rsidR="00CE3DA1" w:rsidRPr="003E5F2C"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14:paraId="0F629556" w14:textId="03673419" w:rsidR="00306B8C" w:rsidRPr="003E5F2C" w:rsidRDefault="00AE5DA6" w:rsidP="00DA09AD">
      <w:pPr>
        <w:ind w:left="1987" w:hanging="720"/>
        <w:jc w:val="thaiDistribute"/>
        <w:rPr>
          <w:rFonts w:ascii="Angsana New" w:hAnsi="Angsana New" w:cs="Angsana New"/>
          <w:b/>
          <w:color w:val="000000" w:themeColor="text1"/>
          <w:spacing w:val="4"/>
          <w:lang w:val="en-US"/>
        </w:rPr>
      </w:pPr>
      <w:r w:rsidRPr="00AE5DA6">
        <w:rPr>
          <w:rFonts w:ascii="Angsana New" w:hAnsi="Angsana New" w:cs="Angsana New"/>
          <w:bCs/>
          <w:color w:val="000000" w:themeColor="text1"/>
          <w:lang w:val="en-US"/>
        </w:rPr>
        <w:lastRenderedPageBreak/>
        <w:t>2</w:t>
      </w:r>
      <w:r w:rsidR="00306B8C" w:rsidRPr="003E5F2C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306B8C" w:rsidRPr="003E5F2C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bCs/>
          <w:color w:val="000000" w:themeColor="text1"/>
          <w:lang w:val="en-US"/>
        </w:rPr>
        <w:t>4</w:t>
      </w:r>
      <w:r w:rsidR="00306B8C" w:rsidRPr="003E5F2C">
        <w:rPr>
          <w:rFonts w:ascii="Angsana New" w:hAnsi="Angsana New" w:cs="Angsana New"/>
          <w:bCs/>
          <w:color w:val="000000" w:themeColor="text1"/>
          <w:lang w:val="en-US"/>
        </w:rPr>
        <w:tab/>
      </w:r>
      <w:r w:rsidR="00306B8C" w:rsidRPr="003E5F2C">
        <w:rPr>
          <w:rFonts w:ascii="Angsana New" w:hAnsi="Angsana New" w:cs="Angsana New"/>
          <w:b/>
          <w:color w:val="000000" w:themeColor="text1"/>
          <w:spacing w:val="4"/>
          <w:cs/>
          <w:lang w:val="en-US"/>
        </w:rPr>
        <w:t>ค่าความนิยม</w:t>
      </w:r>
    </w:p>
    <w:p w14:paraId="5407BC70" w14:textId="35DC998A" w:rsidR="00306B8C" w:rsidRPr="003E5F2C" w:rsidRDefault="00306B8C" w:rsidP="00DA09AD">
      <w:pPr>
        <w:overflowPunct/>
        <w:autoSpaceDE/>
        <w:autoSpaceDN/>
        <w:adjustRightInd/>
        <w:spacing w:after="240"/>
        <w:ind w:left="1987"/>
        <w:jc w:val="thaiDistribute"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12"/>
          <w:cs/>
        </w:rPr>
        <w:t xml:space="preserve">เมื่อวันที่ </w:t>
      </w:r>
      <w:r w:rsidR="00AE5DA6" w:rsidRPr="00AE5DA6">
        <w:rPr>
          <w:rFonts w:ascii="Angsana New" w:hAnsi="Angsana New" w:cs="Angsana New"/>
          <w:color w:val="000000" w:themeColor="text1"/>
          <w:spacing w:val="-12"/>
          <w:lang w:val="en-US"/>
        </w:rPr>
        <w:t>15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 xml:space="preserve">พฤษภาคม </w:t>
      </w:r>
      <w:r w:rsidR="00AE5DA6" w:rsidRPr="00AE5DA6">
        <w:rPr>
          <w:rFonts w:ascii="Angsana New" w:hAnsi="Angsana New" w:cs="Angsana New"/>
          <w:color w:val="000000" w:themeColor="text1"/>
          <w:spacing w:val="-10"/>
          <w:lang w:val="en-US"/>
        </w:rPr>
        <w:t>2556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 xml:space="preserve"> บริษัทได้ซื้อและรับโอนกิจการทั้งหมด (ทรัพย์สิน หนี้สิน สิทธิ หน้าที่</w:t>
      </w:r>
      <w:r w:rsidRPr="003E5F2C">
        <w:rPr>
          <w:rFonts w:ascii="Angsana New" w:hAnsi="Angsana New" w:cs="Angsana New"/>
          <w:color w:val="000000" w:themeColor="text1"/>
          <w:spacing w:val="-2"/>
          <w:cs/>
        </w:rPr>
        <w:t xml:space="preserve"> และภาระผูกพัน) จากกลุ่มบริษัท แลนด์มาร์ค ดีเวลล็อปเม้นท์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2"/>
          <w:cs/>
        </w:rPr>
        <w:t>กรุ๊ป จำกัด (</w:t>
      </w:r>
      <w:r w:rsidRPr="003E5F2C">
        <w:rPr>
          <w:rFonts w:ascii="Angsana New" w:hAnsi="Angsana New" w:cs="Angsana New"/>
          <w:color w:val="000000" w:themeColor="text1"/>
          <w:spacing w:val="2"/>
          <w:lang w:val="en-US"/>
        </w:rPr>
        <w:t>“LDG”)</w:t>
      </w:r>
      <w:r w:rsidRPr="003E5F2C">
        <w:rPr>
          <w:rFonts w:ascii="Angsana New" w:hAnsi="Angsana New" w:cs="Angsana New"/>
          <w:color w:val="000000" w:themeColor="text1"/>
          <w:spacing w:val="2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ภายหลังการรวมกิจการและโอนกิจการทั้งหมดแล้ว บริษัท แลนด์มาร์ค </w:t>
      </w:r>
      <w:r w:rsidR="0078362B"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                          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ดีเวลล็อปเม้นท์ กรุ๊ป จำกัด ได้จดทะเบียนเลิกกิจการและได้ดำเนินการจดทะเบียนชำระบัญชี</w:t>
      </w:r>
      <w:r w:rsidR="004716BC" w:rsidRPr="003E5F2C">
        <w:rPr>
          <w:rFonts w:ascii="Angsana New" w:hAnsi="Angsana New" w:cs="Angsana New"/>
          <w:color w:val="000000" w:themeColor="text1"/>
          <w:spacing w:val="-12"/>
          <w:cs/>
        </w:rPr>
        <w:br/>
      </w:r>
      <w:r w:rsidRPr="003E5F2C">
        <w:rPr>
          <w:rFonts w:ascii="Angsana New" w:hAnsi="Angsana New" w:cs="Angsana New"/>
          <w:color w:val="000000" w:themeColor="text1"/>
          <w:spacing w:val="-8"/>
          <w:cs/>
        </w:rPr>
        <w:t>แล้ว</w:t>
      </w:r>
      <w:r w:rsidRPr="003E5F2C">
        <w:rPr>
          <w:rFonts w:ascii="Angsana New" w:hAnsi="Angsana New" w:cs="Angsana New"/>
          <w:color w:val="000000" w:themeColor="text1"/>
          <w:cs/>
        </w:rPr>
        <w:t>ในวันเดียวกัน ทำให้ผู้ถือหุ้นกลุ่ม LDG เป็นผู้ถือหุ้นรายใหญ่ของบริษัท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ซึ่งถือหุ้นของบริษัท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เกินกว่าร้อยละ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50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ของทุนที่ออกและเรียกชำระแล้ว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และมีอำนาจ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ควบคุมบริษัท จึงถือเป็นการซื้อธุรกิจแบบย้อนกลับ (Reverse Takeover) ตามมาตรฐาน</w:t>
      </w:r>
      <w:r w:rsidRPr="003E5F2C">
        <w:rPr>
          <w:rFonts w:ascii="Angsana New" w:hAnsi="Angsana New" w:cs="Angsana New"/>
          <w:color w:val="000000" w:themeColor="text1"/>
          <w:spacing w:val="-8"/>
          <w:cs/>
        </w:rPr>
        <w:t>การรายงาน</w:t>
      </w:r>
      <w:r w:rsidRPr="003E5F2C">
        <w:rPr>
          <w:rFonts w:ascii="Angsana New" w:hAnsi="Angsana New" w:cs="Angsana New"/>
          <w:color w:val="000000" w:themeColor="text1"/>
          <w:spacing w:val="-2"/>
          <w:cs/>
        </w:rPr>
        <w:t xml:space="preserve">ทางการเงิน ฉบับที่ </w:t>
      </w:r>
      <w:r w:rsidR="00AE5DA6" w:rsidRPr="00AE5DA6">
        <w:rPr>
          <w:rFonts w:ascii="Angsana New" w:hAnsi="Angsana New" w:cs="Angsana New"/>
          <w:color w:val="000000" w:themeColor="text1"/>
          <w:spacing w:val="-2"/>
          <w:lang w:val="en-US"/>
        </w:rPr>
        <w:t>3</w:t>
      </w:r>
      <w:r w:rsidRPr="003E5F2C">
        <w:rPr>
          <w:rFonts w:ascii="Angsana New" w:hAnsi="Angsana New" w:cs="Angsana New"/>
          <w:color w:val="000000" w:themeColor="text1"/>
          <w:spacing w:val="-2"/>
          <w:cs/>
        </w:rPr>
        <w:t xml:space="preserve"> เรื่องการรวมธุรกิจ ซึ่งมีบริษัทเป็นบริษัทใหญ่ตามกฎหมายแต่เป็น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ผู้ถูกซื้อในทางบัญชี ทั้งนี้ ส่วนต่างของต้นทุนการรวมธุรกิจที่สูงกว่าส่วนได้เสียของผู้ถูกซื้อ</w:t>
      </w:r>
      <w:r w:rsidRPr="003E5F2C">
        <w:rPr>
          <w:rFonts w:ascii="Angsana New" w:hAnsi="Angsana New" w:cs="Angsana New"/>
          <w:color w:val="000000" w:themeColor="text1"/>
          <w:spacing w:val="4"/>
          <w:cs/>
        </w:rPr>
        <w:t xml:space="preserve">ทางบัญชีในมูลค่ายุติธรรมสุทธิแสดงเป็นค่าความนิยมจำนวน </w:t>
      </w:r>
      <w:r w:rsidR="00AE5DA6" w:rsidRPr="00AE5DA6">
        <w:rPr>
          <w:rFonts w:ascii="Angsana New" w:hAnsi="Angsana New" w:cs="Angsana New"/>
          <w:color w:val="000000" w:themeColor="text1"/>
          <w:spacing w:val="4"/>
          <w:lang w:val="en-US"/>
        </w:rPr>
        <w:t>3</w:t>
      </w:r>
      <w:r w:rsidRPr="003E5F2C">
        <w:rPr>
          <w:rFonts w:ascii="Angsana New" w:hAnsi="Angsana New" w:cs="Angsana New"/>
          <w:color w:val="000000" w:themeColor="text1"/>
          <w:spacing w:val="4"/>
          <w:lang w:val="en-US"/>
        </w:rPr>
        <w:t>,</w:t>
      </w:r>
      <w:r w:rsidR="00AE5DA6" w:rsidRPr="00AE5DA6">
        <w:rPr>
          <w:rFonts w:ascii="Angsana New" w:hAnsi="Angsana New" w:cs="Angsana New"/>
          <w:color w:val="000000" w:themeColor="text1"/>
          <w:spacing w:val="4"/>
          <w:lang w:val="en-US"/>
        </w:rPr>
        <w:t>614</w:t>
      </w:r>
      <w:r w:rsidR="005A3640" w:rsidRPr="003E5F2C">
        <w:rPr>
          <w:rFonts w:ascii="Angsana New" w:hAnsi="Angsana New" w:cs="Angsana New"/>
          <w:color w:val="000000" w:themeColor="text1"/>
          <w:spacing w:val="4"/>
          <w:lang w:val="en-US"/>
        </w:rPr>
        <w:t>.</w:t>
      </w:r>
      <w:r w:rsidR="00AE5DA6" w:rsidRPr="00AE5DA6">
        <w:rPr>
          <w:rFonts w:ascii="Angsana New" w:hAnsi="Angsana New" w:cs="Angsana New"/>
          <w:color w:val="000000" w:themeColor="text1"/>
          <w:spacing w:val="4"/>
          <w:lang w:val="en-US"/>
        </w:rPr>
        <w:t>38</w:t>
      </w:r>
      <w:r w:rsidRPr="003E5F2C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D50C91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ล้าน</w:t>
      </w: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บาท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ในงบการเงินรวมของกลุ่มบริษัท</w:t>
      </w:r>
    </w:p>
    <w:p w14:paraId="3FD7A1C6" w14:textId="5B09EC8C" w:rsidR="00F27137" w:rsidRPr="003E5F2C" w:rsidRDefault="00AE5DA6" w:rsidP="00DA09AD">
      <w:pPr>
        <w:spacing w:after="120"/>
        <w:ind w:left="1094" w:right="-86" w:hanging="547"/>
        <w:jc w:val="thaiDistribute"/>
        <w:rPr>
          <w:rFonts w:asciiTheme="majorBidi" w:hAnsiTheme="majorBidi" w:cstheme="majorBidi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18468B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18468B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F27137" w:rsidRPr="003E5F2C">
        <w:rPr>
          <w:rFonts w:asciiTheme="majorBidi" w:hAnsiTheme="majorBidi" w:cstheme="majorBidi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E660D55" w14:textId="3FC6E04B" w:rsidR="00F27137" w:rsidRPr="003E5F2C" w:rsidRDefault="00F21418" w:rsidP="00DA09AD">
      <w:pPr>
        <w:spacing w:after="120"/>
        <w:ind w:left="1094" w:right="-86"/>
        <w:jc w:val="thaiDistribute"/>
        <w:rPr>
          <w:rFonts w:asciiTheme="majorBidi" w:hAnsiTheme="majorBidi" w:cstheme="majorBidi"/>
          <w:color w:val="000000"/>
          <w:cs/>
        </w:rPr>
      </w:pPr>
      <w:r w:rsidRPr="003E5F2C">
        <w:rPr>
          <w:rFonts w:asciiTheme="majorBidi" w:hAnsiTheme="majorBidi" w:cs="Angsana New"/>
          <w:color w:val="000000"/>
          <w:cs/>
        </w:rPr>
        <w:t>ในระหว่างปี</w:t>
      </w:r>
      <w:r w:rsidRPr="003E5F2C">
        <w:rPr>
          <w:rFonts w:asciiTheme="majorBidi" w:hAnsiTheme="majorBidi" w:cs="Angsana New"/>
          <w:color w:val="000000"/>
          <w:lang w:val="en-US"/>
        </w:rPr>
        <w:t xml:space="preserve"> </w:t>
      </w:r>
      <w:r w:rsidRPr="003E5F2C">
        <w:rPr>
          <w:rFonts w:asciiTheme="majorBidi" w:hAnsiTheme="majorBidi" w:cs="Angsana New"/>
          <w:color w:val="000000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E5DA6" w:rsidRPr="00AE5DA6">
        <w:rPr>
          <w:rFonts w:asciiTheme="majorBidi" w:hAnsiTheme="majorBidi" w:cs="Angsana New"/>
          <w:color w:val="000000"/>
          <w:lang w:val="en-US"/>
        </w:rPr>
        <w:t>1</w:t>
      </w:r>
      <w:r w:rsidRPr="003E5F2C">
        <w:rPr>
          <w:rFonts w:asciiTheme="majorBidi" w:hAnsiTheme="majorBidi" w:cs="Angsana New"/>
          <w:color w:val="000000"/>
          <w:cs/>
        </w:rPr>
        <w:t xml:space="preserve"> มกราคม </w:t>
      </w:r>
      <w:r w:rsidR="00AE5DA6" w:rsidRPr="00AE5DA6">
        <w:rPr>
          <w:rFonts w:asciiTheme="majorBidi" w:hAnsiTheme="majorBidi" w:cs="Angsana New"/>
          <w:color w:val="000000"/>
          <w:lang w:val="en-US"/>
        </w:rPr>
        <w:t>256</w:t>
      </w:r>
      <w:r w:rsidR="00AE5DA6" w:rsidRPr="00AE5DA6">
        <w:rPr>
          <w:rFonts w:asciiTheme="majorBidi" w:hAnsiTheme="majorBidi" w:cstheme="majorBidi"/>
          <w:color w:val="000000"/>
          <w:lang w:val="en-US"/>
        </w:rPr>
        <w:t>8</w:t>
      </w:r>
      <w:r w:rsidRPr="003E5F2C">
        <w:rPr>
          <w:rFonts w:asciiTheme="majorBidi" w:hAnsiTheme="majorBidi" w:cs="Angsana New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  <w:r w:rsidR="00F27137" w:rsidRPr="003E5F2C">
        <w:rPr>
          <w:rFonts w:asciiTheme="majorBidi" w:hAnsiTheme="majorBidi" w:cstheme="majorBidi"/>
          <w:color w:val="000000"/>
          <w:cs/>
        </w:rPr>
        <w:t xml:space="preserve"> </w:t>
      </w:r>
    </w:p>
    <w:p w14:paraId="3C1A5F01" w14:textId="400E5555" w:rsidR="00F27137" w:rsidRPr="003E5F2C" w:rsidRDefault="00F27137" w:rsidP="00DA09AD">
      <w:pPr>
        <w:spacing w:after="120"/>
        <w:ind w:left="1530" w:right="-86" w:hanging="450"/>
        <w:jc w:val="thaiDistribute"/>
        <w:rPr>
          <w:rFonts w:asciiTheme="majorBidi" w:hAnsiTheme="majorBidi" w:cstheme="majorBidi"/>
          <w:color w:val="000000"/>
          <w:cs/>
        </w:rPr>
      </w:pPr>
      <w:r w:rsidRPr="003E5F2C">
        <w:rPr>
          <w:rFonts w:asciiTheme="majorBidi" w:hAnsiTheme="majorBidi" w:cstheme="majorBidi"/>
          <w:color w:val="000000"/>
          <w:cs/>
        </w:rPr>
        <w:t xml:space="preserve">-  </w:t>
      </w:r>
      <w:r w:rsidRPr="003E5F2C">
        <w:rPr>
          <w:rFonts w:asciiTheme="majorBidi" w:hAnsiTheme="majorBidi" w:cstheme="majorBidi"/>
          <w:color w:val="000000"/>
          <w:cs/>
        </w:rPr>
        <w:tab/>
      </w:r>
      <w:r w:rsidR="00F21418" w:rsidRPr="003E5F2C">
        <w:rPr>
          <w:rFonts w:asciiTheme="majorBidi" w:hAnsiTheme="majorBidi" w:cs="Angsana New"/>
          <w:color w:val="000000"/>
          <w:cs/>
        </w:rPr>
        <w:t xml:space="preserve">มาตรฐานการบัญชี ฉบับที่ </w:t>
      </w:r>
      <w:r w:rsidR="00AE5DA6" w:rsidRPr="00AE5DA6">
        <w:rPr>
          <w:rFonts w:asciiTheme="majorBidi" w:hAnsiTheme="majorBidi" w:cs="Angsana New"/>
          <w:color w:val="000000"/>
          <w:lang w:val="en-US"/>
        </w:rPr>
        <w:t>1</w:t>
      </w:r>
      <w:r w:rsidR="00F21418" w:rsidRPr="003E5F2C">
        <w:rPr>
          <w:rFonts w:asciiTheme="majorBidi" w:hAnsiTheme="majorBidi" w:cs="Angsana New"/>
          <w:color w:val="000000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5ABB7D22" w14:textId="70C27735" w:rsidR="00F27137" w:rsidRPr="003E5F2C" w:rsidRDefault="00F27137" w:rsidP="00DA09AD">
      <w:pPr>
        <w:spacing w:after="120"/>
        <w:ind w:left="1530" w:right="-86" w:hanging="450"/>
        <w:jc w:val="thaiDistribute"/>
        <w:rPr>
          <w:rFonts w:asciiTheme="majorBidi" w:hAnsiTheme="majorBidi" w:cstheme="majorBidi"/>
          <w:color w:val="000000"/>
          <w:cs/>
        </w:rPr>
      </w:pPr>
      <w:r w:rsidRPr="003E5F2C">
        <w:rPr>
          <w:rFonts w:asciiTheme="majorBidi" w:hAnsiTheme="majorBidi" w:cstheme="majorBidi"/>
          <w:color w:val="000000"/>
          <w:cs/>
        </w:rPr>
        <w:t xml:space="preserve">-  </w:t>
      </w:r>
      <w:r w:rsidRPr="003E5F2C">
        <w:rPr>
          <w:rFonts w:asciiTheme="majorBidi" w:hAnsiTheme="majorBidi" w:cstheme="majorBidi"/>
          <w:color w:val="000000"/>
          <w:cs/>
        </w:rPr>
        <w:tab/>
      </w:r>
      <w:r w:rsidR="00F21418" w:rsidRPr="003E5F2C">
        <w:rPr>
          <w:rFonts w:asciiTheme="majorBidi" w:hAnsiTheme="majorBidi" w:cs="Angsana New"/>
          <w:color w:val="000000"/>
          <w:cs/>
        </w:rPr>
        <w:t xml:space="preserve">มาตรฐานการบัญชี ฉบับที่ </w:t>
      </w:r>
      <w:r w:rsidR="00AE5DA6" w:rsidRPr="00AE5DA6">
        <w:rPr>
          <w:rFonts w:asciiTheme="majorBidi" w:hAnsiTheme="majorBidi" w:cs="Angsana New"/>
          <w:color w:val="000000"/>
          <w:lang w:val="en-US"/>
        </w:rPr>
        <w:t>7</w:t>
      </w:r>
      <w:r w:rsidR="00F21418" w:rsidRPr="003E5F2C">
        <w:rPr>
          <w:rFonts w:asciiTheme="majorBidi" w:hAnsiTheme="majorBidi" w:cs="Angsana New"/>
          <w:color w:val="000000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AE5DA6" w:rsidRPr="00AE5DA6">
        <w:rPr>
          <w:rFonts w:asciiTheme="majorBidi" w:hAnsiTheme="majorBidi" w:cs="Angsana New"/>
          <w:color w:val="000000"/>
          <w:lang w:val="en-US"/>
        </w:rPr>
        <w:t>7</w:t>
      </w:r>
      <w:r w:rsidR="00F21418" w:rsidRPr="003E5F2C">
        <w:rPr>
          <w:rFonts w:asciiTheme="majorBidi" w:hAnsiTheme="majorBidi" w:cs="Angsana New"/>
          <w:color w:val="000000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76E54775" w14:textId="78826EAD" w:rsidR="00CE3DA1" w:rsidRPr="003E5F2C" w:rsidRDefault="00F27137" w:rsidP="00DA09AD">
      <w:pPr>
        <w:spacing w:after="120"/>
        <w:ind w:left="1530" w:right="-86" w:hanging="450"/>
        <w:jc w:val="thaiDistribute"/>
        <w:rPr>
          <w:rFonts w:asciiTheme="majorBidi" w:hAnsiTheme="majorBidi" w:cs="Angsana New"/>
          <w:color w:val="000000"/>
          <w:cs/>
        </w:rPr>
      </w:pPr>
      <w:r w:rsidRPr="003E5F2C">
        <w:rPr>
          <w:rFonts w:asciiTheme="majorBidi" w:hAnsiTheme="majorBidi" w:cstheme="majorBidi"/>
          <w:color w:val="000000"/>
          <w:cs/>
        </w:rPr>
        <w:t xml:space="preserve">-  </w:t>
      </w:r>
      <w:r w:rsidRPr="003E5F2C">
        <w:rPr>
          <w:rFonts w:asciiTheme="majorBidi" w:hAnsiTheme="majorBidi" w:cstheme="majorBidi"/>
          <w:color w:val="000000"/>
          <w:cs/>
        </w:rPr>
        <w:tab/>
      </w:r>
      <w:r w:rsidR="00F21418" w:rsidRPr="003E5F2C">
        <w:rPr>
          <w:rFonts w:asciiTheme="majorBidi" w:hAnsiTheme="majorBidi" w:cs="Angsana New"/>
          <w:color w:val="000000"/>
          <w:cs/>
        </w:rPr>
        <w:t xml:space="preserve">มาตรฐานการรายงานทางการเงิน ฉบับที่ </w:t>
      </w:r>
      <w:r w:rsidR="00AE5DA6" w:rsidRPr="00AE5DA6">
        <w:rPr>
          <w:rFonts w:asciiTheme="majorBidi" w:hAnsiTheme="majorBidi" w:cs="Angsana New"/>
          <w:color w:val="000000"/>
          <w:lang w:val="en-US"/>
        </w:rPr>
        <w:t>16</w:t>
      </w:r>
      <w:r w:rsidR="00F21418" w:rsidRPr="003E5F2C">
        <w:rPr>
          <w:rFonts w:asciiTheme="majorBidi" w:hAnsiTheme="majorBidi" w:cs="Angsana New"/>
          <w:color w:val="000000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26757B4D" w14:textId="77777777" w:rsidR="00CE3DA1" w:rsidRPr="003E5F2C" w:rsidRDefault="00CE3DA1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color w:val="000000"/>
          <w:cs/>
        </w:rPr>
      </w:pPr>
      <w:r w:rsidRPr="003E5F2C">
        <w:rPr>
          <w:rFonts w:asciiTheme="majorBidi" w:hAnsiTheme="majorBidi" w:cs="Angsana New"/>
          <w:color w:val="000000"/>
          <w:cs/>
        </w:rPr>
        <w:br w:type="page"/>
      </w:r>
    </w:p>
    <w:p w14:paraId="176AAE86" w14:textId="7129F4E6" w:rsidR="000816F5" w:rsidRPr="003E5F2C" w:rsidRDefault="000816F5" w:rsidP="00DA09AD">
      <w:pPr>
        <w:spacing w:after="120"/>
        <w:ind w:left="1530" w:right="-86" w:hanging="450"/>
        <w:jc w:val="thaiDistribute"/>
        <w:rPr>
          <w:rFonts w:asciiTheme="majorBidi" w:hAnsiTheme="majorBidi" w:cs="Angsana New"/>
          <w:color w:val="000000"/>
          <w:lang w:val="en-US"/>
        </w:rPr>
      </w:pPr>
      <w:r w:rsidRPr="003E5F2C">
        <w:rPr>
          <w:rFonts w:asciiTheme="majorBidi" w:hAnsiTheme="majorBidi" w:cs="Angsana New"/>
          <w:color w:val="000000"/>
          <w:lang w:val="en-US"/>
        </w:rPr>
        <w:lastRenderedPageBreak/>
        <w:t>-</w:t>
      </w:r>
      <w:r w:rsidRPr="003E5F2C">
        <w:rPr>
          <w:rFonts w:asciiTheme="majorBidi" w:hAnsiTheme="majorBidi" w:cs="Angsana New"/>
          <w:color w:val="000000"/>
          <w:lang w:val="en-US"/>
        </w:rPr>
        <w:tab/>
      </w:r>
      <w:r w:rsidRPr="003E5F2C">
        <w:rPr>
          <w:rFonts w:asciiTheme="majorBidi" w:hAnsiTheme="majorBidi" w:cstheme="majorBidi"/>
          <w:cs/>
        </w:rPr>
        <w:t xml:space="preserve">มาตรฐานการรายงานทางการเงินฉบับที่ </w:t>
      </w:r>
      <w:r w:rsidR="00AE5DA6" w:rsidRPr="00AE5DA6">
        <w:rPr>
          <w:rFonts w:asciiTheme="majorBidi" w:hAnsiTheme="majorBidi" w:cstheme="majorBidi"/>
          <w:lang w:val="en-US"/>
        </w:rPr>
        <w:t>17</w:t>
      </w:r>
      <w:r w:rsidRPr="003E5F2C">
        <w:rPr>
          <w:rFonts w:asciiTheme="majorBidi" w:hAnsiTheme="majorBidi" w:cstheme="majorBidi"/>
          <w:cs/>
        </w:rPr>
        <w:t xml:space="preserve"> เรื่อง สัญญาประกันภัย</w:t>
      </w:r>
      <w:r w:rsidRPr="003E5F2C">
        <w:rPr>
          <w:rFonts w:asciiTheme="majorBidi" w:hAnsiTheme="majorBidi" w:cstheme="majorBidi"/>
        </w:rPr>
        <w:t xml:space="preserve"> </w:t>
      </w:r>
      <w:r w:rsidRPr="003E5F2C">
        <w:rPr>
          <w:rFonts w:asciiTheme="majorBidi" w:hAnsiTheme="majorBidi" w:cstheme="majorBidi" w:hint="cs"/>
          <w:cs/>
        </w:rPr>
        <w:t>ใช้แทน</w:t>
      </w:r>
      <w:r w:rsidRPr="003E5F2C">
        <w:rPr>
          <w:rFonts w:asciiTheme="majorBidi" w:hAnsiTheme="majorBidi" w:cstheme="majorBidi"/>
          <w:cs/>
        </w:rPr>
        <w:t xml:space="preserve">มาตรฐานการรายงานทางการเงินฉบับที่ </w:t>
      </w:r>
      <w:r w:rsidR="00AE5DA6" w:rsidRPr="00AE5DA6">
        <w:rPr>
          <w:rFonts w:asciiTheme="majorBidi" w:hAnsiTheme="majorBidi" w:cstheme="majorBidi"/>
          <w:lang w:val="en-US"/>
        </w:rPr>
        <w:t>4</w:t>
      </w:r>
      <w:r w:rsidRPr="003E5F2C">
        <w:rPr>
          <w:rFonts w:asciiTheme="majorBidi" w:hAnsiTheme="majorBidi" w:cstheme="majorBidi"/>
          <w:cs/>
        </w:rPr>
        <w:t xml:space="preserve"> เรื่อง สัญญาประกันภัย</w:t>
      </w:r>
      <w:r w:rsidRPr="003E5F2C">
        <w:rPr>
          <w:rFonts w:asciiTheme="majorBidi" w:hAnsiTheme="majorBidi" w:cstheme="majorBidi" w:hint="cs"/>
          <w:cs/>
        </w:rPr>
        <w:t xml:space="preserve"> ซึ่ง</w:t>
      </w:r>
      <w:r w:rsidRPr="003E5F2C">
        <w:rPr>
          <w:rFonts w:asciiTheme="majorBidi" w:hAnsiTheme="majorBidi" w:cs="Angsana New"/>
          <w:cs/>
        </w:rPr>
        <w:t>ก</w:t>
      </w:r>
      <w:r w:rsidRPr="003E5F2C">
        <w:rPr>
          <w:rFonts w:asciiTheme="majorBidi" w:hAnsiTheme="majorBidi" w:cs="Angsana New" w:hint="cs"/>
          <w:cs/>
        </w:rPr>
        <w:t>ำ</w:t>
      </w:r>
      <w:r w:rsidRPr="003E5F2C">
        <w:rPr>
          <w:rFonts w:asciiTheme="majorBidi" w:hAnsiTheme="majorBidi" w:cs="Angsana New"/>
          <w:cs/>
        </w:rPr>
        <w:t>หนดหลักการส</w:t>
      </w:r>
      <w:r w:rsidRPr="003E5F2C">
        <w:rPr>
          <w:rFonts w:asciiTheme="majorBidi" w:hAnsiTheme="majorBidi" w:cs="Angsana New" w:hint="cs"/>
          <w:cs/>
        </w:rPr>
        <w:t>ำ</w:t>
      </w:r>
      <w:r w:rsidRPr="003E5F2C">
        <w:rPr>
          <w:rFonts w:asciiTheme="majorBidi" w:hAnsiTheme="majorBidi" w:cs="Angsana New"/>
          <w:cs/>
        </w:rPr>
        <w:t>หรับการรับรู้รายการ การวัดค่า การน</w:t>
      </w:r>
      <w:r w:rsidRPr="003E5F2C">
        <w:rPr>
          <w:rFonts w:asciiTheme="majorBidi" w:hAnsiTheme="majorBidi" w:cs="Angsana New" w:hint="cs"/>
          <w:cs/>
        </w:rPr>
        <w:t>ำ</w:t>
      </w:r>
      <w:r w:rsidRPr="003E5F2C">
        <w:rPr>
          <w:rFonts w:asciiTheme="majorBidi" w:hAnsiTheme="majorBidi" w:cs="Angsana New"/>
          <w:cs/>
        </w:rPr>
        <w:t>เสนอและการเปิดเผยข้อมูลของสัญญาประกันภัย</w:t>
      </w:r>
    </w:p>
    <w:p w14:paraId="7C195E53" w14:textId="59EBCEE6" w:rsidR="00165286" w:rsidRPr="003E5F2C" w:rsidRDefault="00F27137" w:rsidP="00165286">
      <w:pPr>
        <w:spacing w:after="120"/>
        <w:ind w:left="1080" w:right="-86" w:firstLine="14"/>
        <w:jc w:val="thaiDistribute"/>
        <w:rPr>
          <w:rFonts w:asciiTheme="majorBidi" w:hAnsiTheme="majorBidi" w:cstheme="majorBidi"/>
          <w:color w:val="000000"/>
          <w:cs/>
        </w:rPr>
      </w:pPr>
      <w:r w:rsidRPr="003E5F2C">
        <w:rPr>
          <w:rFonts w:asciiTheme="majorBidi" w:hAnsiTheme="majorBidi" w:cstheme="majorBidi"/>
          <w:color w:val="00000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B304BE4" w14:textId="5A50B20F" w:rsidR="00F27137" w:rsidRPr="003E5F2C" w:rsidRDefault="00AE5DA6" w:rsidP="00DA09AD">
      <w:pPr>
        <w:spacing w:after="120"/>
        <w:ind w:left="1094" w:right="-86" w:hanging="547"/>
        <w:jc w:val="thaiDistribute"/>
        <w:rPr>
          <w:rFonts w:asciiTheme="majorBidi" w:hAnsiTheme="majorBidi" w:cstheme="majorBidi"/>
          <w:cs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5A3640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4</w:t>
      </w:r>
      <w:r w:rsidR="005A3640"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E90275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F27137" w:rsidRPr="003E5F2C">
        <w:rPr>
          <w:rFonts w:asciiTheme="majorBidi" w:hAnsiTheme="majorBidi" w:cstheme="majorBidi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6DC25C5" w14:textId="081E8C2D" w:rsidR="00F27137" w:rsidRPr="003E5F2C" w:rsidRDefault="00F21418" w:rsidP="00DA09AD">
      <w:pPr>
        <w:tabs>
          <w:tab w:val="left" w:pos="990"/>
        </w:tabs>
        <w:ind w:left="1107"/>
        <w:jc w:val="thaiDistribute"/>
        <w:rPr>
          <w:rFonts w:asciiTheme="majorBidi" w:eastAsia="Times New Roman" w:hAnsiTheme="majorBidi" w:cstheme="majorBidi"/>
          <w:lang w:val="en-GB"/>
        </w:rPr>
      </w:pPr>
      <w:r w:rsidRPr="003E5F2C">
        <w:rPr>
          <w:rFonts w:asciiTheme="majorBidi" w:eastAsia="Times New Roman" w:hAnsiTheme="majorBidi" w:cs="Angsana New"/>
          <w:cs/>
          <w:lang w:val="en-GB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AE5DA6" w:rsidRPr="00AE5DA6">
        <w:rPr>
          <w:rFonts w:asciiTheme="majorBidi" w:hAnsiTheme="majorBidi" w:cs="Angsana New"/>
          <w:color w:val="000000"/>
          <w:lang w:val="en-US"/>
        </w:rPr>
        <w:t>1</w:t>
      </w:r>
      <w:r w:rsidRPr="003E5F2C">
        <w:rPr>
          <w:rFonts w:asciiTheme="majorBidi" w:eastAsia="Times New Roman" w:hAnsiTheme="majorBidi" w:cs="Angsana New"/>
          <w:cs/>
          <w:lang w:val="en-GB"/>
        </w:rPr>
        <w:t xml:space="preserve"> มกราคม </w:t>
      </w:r>
      <w:r w:rsidR="00AE5DA6" w:rsidRPr="00AE5DA6">
        <w:rPr>
          <w:rFonts w:asciiTheme="majorBidi" w:hAnsiTheme="majorBidi" w:cs="Angsana New"/>
          <w:color w:val="000000"/>
          <w:lang w:val="en-US"/>
        </w:rPr>
        <w:t>2569</w:t>
      </w:r>
      <w:r w:rsidRPr="003E5F2C">
        <w:rPr>
          <w:rFonts w:asciiTheme="majorBidi" w:eastAsia="Times New Roman" w:hAnsiTheme="majorBidi" w:cs="Angsana New"/>
          <w:cs/>
          <w:lang w:val="en-GB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3D345F24" w14:textId="306A92A9" w:rsidR="00F27137" w:rsidRPr="003E5F2C" w:rsidRDefault="00F21418" w:rsidP="000816F5">
      <w:pPr>
        <w:overflowPunct/>
        <w:autoSpaceDE/>
        <w:autoSpaceDN/>
        <w:adjustRightInd/>
        <w:spacing w:before="200" w:after="200"/>
        <w:ind w:left="1080"/>
        <w:jc w:val="thaiDistribute"/>
        <w:textAlignment w:val="auto"/>
        <w:rPr>
          <w:rFonts w:asciiTheme="majorBidi" w:eastAsia="Calibri" w:hAnsiTheme="majorBidi" w:cstheme="majorBidi"/>
          <w:u w:val="single"/>
          <w:lang w:val="en-US"/>
        </w:rPr>
      </w:pPr>
      <w:r w:rsidRPr="003E5F2C">
        <w:rPr>
          <w:rFonts w:asciiTheme="majorBidi" w:eastAsia="Calibri" w:hAnsiTheme="majorBidi" w:cs="Angsana New"/>
          <w:u w:val="single"/>
          <w:cs/>
          <w:lang w:val="en-US"/>
        </w:rPr>
        <w:t xml:space="preserve">การแก้ไขมาตรฐานการบัญชี ฉบับที่ </w:t>
      </w:r>
      <w:r w:rsidR="00AE5DA6" w:rsidRPr="00AE5DA6">
        <w:rPr>
          <w:rFonts w:asciiTheme="majorBidi" w:eastAsia="Calibri" w:hAnsiTheme="majorBidi" w:cs="Angsana New"/>
          <w:u w:val="single"/>
          <w:lang w:val="en-US"/>
        </w:rPr>
        <w:t>21</w:t>
      </w:r>
      <w:r w:rsidRPr="003E5F2C">
        <w:rPr>
          <w:rFonts w:asciiTheme="majorBidi" w:eastAsia="Calibri" w:hAnsiTheme="majorBidi" w:cs="Angsana New"/>
          <w:u w:val="single"/>
          <w:cs/>
          <w:lang w:val="en-US"/>
        </w:rPr>
        <w:t xml:space="preserve"> เรื่อง ผลกระทบจากการเปลี่ยนแปลงของอัตราแลกเปลี่ยนเงินตราต่างประเทศ - การขาดความสามารถแลกเปลี่ยน</w:t>
      </w:r>
    </w:p>
    <w:p w14:paraId="408DD74D" w14:textId="35B38551" w:rsidR="00F27137" w:rsidRPr="003E5F2C" w:rsidRDefault="000816F5" w:rsidP="000816F5">
      <w:pPr>
        <w:overflowPunct/>
        <w:autoSpaceDE/>
        <w:autoSpaceDN/>
        <w:adjustRightInd/>
        <w:spacing w:after="200"/>
        <w:ind w:left="1080"/>
        <w:jc w:val="thaiDistribute"/>
        <w:textAlignment w:val="auto"/>
        <w:rPr>
          <w:rFonts w:asciiTheme="majorBidi" w:eastAsia="Calibri" w:hAnsiTheme="majorBidi" w:cstheme="majorBidi"/>
          <w:spacing w:val="-2"/>
          <w:lang w:val="en-US"/>
        </w:rPr>
      </w:pPr>
      <w:r w:rsidRPr="003E5F2C">
        <w:rPr>
          <w:rFonts w:asciiTheme="majorBidi" w:eastAsia="Calibri" w:hAnsiTheme="majorBidi" w:cs="Angsana New"/>
          <w:spacing w:val="-2"/>
          <w:cs/>
          <w:lang w:val="en-US"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AE5DA6" w:rsidRPr="00AE5DA6">
        <w:rPr>
          <w:rFonts w:asciiTheme="majorBidi" w:eastAsia="Calibri" w:hAnsiTheme="majorBidi" w:cstheme="majorBidi"/>
          <w:spacing w:val="-2"/>
          <w:lang w:val="en-US"/>
        </w:rPr>
        <w:t>1</w:t>
      </w:r>
      <w:r w:rsidRPr="003E5F2C">
        <w:rPr>
          <w:rFonts w:asciiTheme="majorBidi" w:eastAsia="Calibri" w:hAnsiTheme="majorBidi" w:cstheme="majorBidi"/>
          <w:spacing w:val="-2"/>
          <w:lang w:val="en-US"/>
        </w:rPr>
        <w:t xml:space="preserve"> </w:t>
      </w:r>
      <w:r w:rsidRPr="003E5F2C">
        <w:rPr>
          <w:rFonts w:asciiTheme="majorBidi" w:eastAsia="Calibri" w:hAnsiTheme="majorBidi" w:cs="Angsana New"/>
          <w:spacing w:val="-2"/>
          <w:cs/>
          <w:lang w:val="en-US"/>
        </w:rPr>
        <w:t xml:space="preserve">มกราคม </w:t>
      </w:r>
      <w:r w:rsidR="00AE5DA6" w:rsidRPr="00AE5DA6">
        <w:rPr>
          <w:rFonts w:asciiTheme="majorBidi" w:eastAsia="Calibri" w:hAnsiTheme="majorBidi" w:cstheme="majorBidi"/>
          <w:spacing w:val="-2"/>
          <w:lang w:val="en-US"/>
        </w:rPr>
        <w:t>2569</w:t>
      </w:r>
      <w:r w:rsidRPr="003E5F2C">
        <w:rPr>
          <w:rFonts w:asciiTheme="majorBidi" w:eastAsia="Calibri" w:hAnsiTheme="majorBidi" w:cstheme="majorBidi"/>
          <w:spacing w:val="-2"/>
          <w:lang w:val="en-US"/>
        </w:rPr>
        <w:t xml:space="preserve"> </w:t>
      </w:r>
      <w:r w:rsidRPr="003E5F2C">
        <w:rPr>
          <w:rFonts w:asciiTheme="majorBidi" w:eastAsia="Calibri" w:hAnsiTheme="majorBidi" w:cs="Angsana New"/>
          <w:spacing w:val="-2"/>
          <w:cs/>
          <w:lang w:val="en-US"/>
        </w:rPr>
        <w:t xml:space="preserve">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AE5DA6" w:rsidRPr="00AE5DA6">
        <w:rPr>
          <w:rFonts w:asciiTheme="majorBidi" w:eastAsia="Calibri" w:hAnsiTheme="majorBidi" w:cstheme="majorBidi"/>
          <w:spacing w:val="-2"/>
          <w:lang w:val="en-US"/>
        </w:rPr>
        <w:t>21</w:t>
      </w:r>
    </w:p>
    <w:p w14:paraId="114A149F" w14:textId="3D628E8D" w:rsidR="00F27137" w:rsidRPr="003E5F2C" w:rsidRDefault="000816F5" w:rsidP="000816F5">
      <w:pPr>
        <w:overflowPunct/>
        <w:autoSpaceDE/>
        <w:autoSpaceDN/>
        <w:adjustRightInd/>
        <w:spacing w:after="200"/>
        <w:ind w:left="1080"/>
        <w:jc w:val="thaiDistribute"/>
        <w:textAlignment w:val="auto"/>
        <w:rPr>
          <w:rFonts w:asciiTheme="majorBidi" w:hAnsiTheme="majorBidi" w:cs="Angsana New"/>
          <w:cs/>
        </w:rPr>
      </w:pPr>
      <w:r w:rsidRPr="003E5F2C">
        <w:rPr>
          <w:rFonts w:asciiTheme="majorBidi" w:hAnsiTheme="majorBidi" w:cstheme="majorBidi"/>
          <w:color w:val="000000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3E5F2C">
        <w:rPr>
          <w:rFonts w:asciiTheme="majorBidi" w:hAnsiTheme="majorBidi" w:cstheme="majorBidi"/>
          <w:cs/>
        </w:rPr>
        <w:t>ของ</w:t>
      </w:r>
      <w:r w:rsidRPr="003E5F2C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3E5F2C">
        <w:rPr>
          <w:rFonts w:asciiTheme="majorBidi" w:hAnsiTheme="majorBidi" w:cstheme="majorBidi"/>
          <w:cs/>
        </w:rPr>
        <w:t>ในงวดที่จะเริ่มถือปฏิบัติ</w:t>
      </w:r>
    </w:p>
    <w:p w14:paraId="15AB79CE" w14:textId="77777777" w:rsidR="00F27137" w:rsidRPr="003E5F2C" w:rsidRDefault="00F27137" w:rsidP="00DA09AD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b/>
          <w:bCs/>
          <w:cs/>
        </w:rPr>
      </w:pPr>
      <w:r w:rsidRPr="003E5F2C">
        <w:rPr>
          <w:rFonts w:asciiTheme="majorBidi" w:hAnsiTheme="majorBidi" w:cstheme="majorBidi"/>
          <w:b/>
          <w:bCs/>
          <w:cs/>
        </w:rPr>
        <w:br w:type="page"/>
      </w:r>
    </w:p>
    <w:p w14:paraId="36048065" w14:textId="5D7CF9DF" w:rsidR="005974A4" w:rsidRPr="003E5F2C" w:rsidRDefault="00AE5DA6" w:rsidP="00DA09AD">
      <w:pPr>
        <w:spacing w:before="360"/>
        <w:ind w:left="540" w:hanging="547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3</w:t>
      </w:r>
      <w:r w:rsidR="005974A4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3B3CC0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 xml:space="preserve"> </w:t>
      </w:r>
      <w:r w:rsidR="00D52C76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5974A4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นโยบายการบัญชีที่</w:t>
      </w:r>
      <w:r w:rsidR="00E55BC8" w:rsidRPr="003E5F2C">
        <w:rPr>
          <w:rFonts w:ascii="Angsana New" w:hAnsi="Angsana New" w:cs="Angsana New" w:hint="cs"/>
          <w:b/>
          <w:bCs/>
          <w:snapToGrid w:val="0"/>
          <w:color w:val="000000" w:themeColor="text1"/>
          <w:cs/>
        </w:rPr>
        <w:t>มีสาระ</w:t>
      </w:r>
      <w:r w:rsidR="005974A4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สำคัญ</w:t>
      </w:r>
    </w:p>
    <w:p w14:paraId="65BE71AA" w14:textId="4CAC5EFC" w:rsidR="006B6A19" w:rsidRPr="003E5F2C" w:rsidRDefault="00AE5DA6" w:rsidP="00DA09AD">
      <w:pPr>
        <w:ind w:left="1260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="006B6A19" w:rsidRPr="003E5F2C">
        <w:rPr>
          <w:rFonts w:ascii="Angsana New" w:hAnsi="Angsana New" w:cs="Angsana New"/>
          <w:color w:val="000000" w:themeColor="text1"/>
          <w:cs/>
        </w:rPr>
        <w:t>รับรู้รายได้และค่าใช้จ่ายดังต่อไปนี้</w:t>
      </w:r>
    </w:p>
    <w:p w14:paraId="561B71D4" w14:textId="1848EA77" w:rsidR="00BB3417" w:rsidRPr="003E5F2C" w:rsidRDefault="00AE5DA6" w:rsidP="00DA09AD">
      <w:pPr>
        <w:spacing w:after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3E5F2C">
        <w:rPr>
          <w:rFonts w:ascii="Angsana New" w:hAnsi="Angsana New" w:cs="Angsana New"/>
          <w:color w:val="000000" w:themeColor="text1"/>
          <w:cs/>
        </w:rPr>
        <w:tab/>
      </w:r>
      <w:r w:rsidR="00BB3417" w:rsidRPr="003E5F2C">
        <w:rPr>
          <w:rFonts w:ascii="Angsana New" w:hAnsi="Angsana New" w:cs="Angsana New"/>
          <w:color w:val="000000" w:themeColor="text1"/>
          <w:cs/>
        </w:rPr>
        <w:t>รายได้จากการขาย</w:t>
      </w:r>
      <w:r w:rsidR="005A2A87" w:rsidRPr="003E5F2C">
        <w:rPr>
          <w:rFonts w:ascii="Angsana New" w:hAnsi="Angsana New" w:cs="Angsana New" w:hint="cs"/>
          <w:color w:val="000000" w:themeColor="text1"/>
          <w:cs/>
          <w:lang w:val="en-US"/>
        </w:rPr>
        <w:t>ห้อง</w:t>
      </w:r>
      <w:r w:rsidR="00BB3417" w:rsidRPr="003E5F2C">
        <w:rPr>
          <w:rFonts w:ascii="Angsana New" w:hAnsi="Angsana New" w:cs="Angsana New"/>
          <w:color w:val="000000" w:themeColor="text1"/>
          <w:cs/>
        </w:rPr>
        <w:t>ในอาคารชุดพักอาศัย</w:t>
      </w:r>
      <w:r w:rsidR="009D73B3" w:rsidRPr="003E5F2C">
        <w:rPr>
          <w:rFonts w:ascii="Angsana New" w:hAnsi="Angsana New" w:cs="Angsana New"/>
          <w:color w:val="000000" w:themeColor="text1"/>
          <w:cs/>
        </w:rPr>
        <w:t>รับรู้</w:t>
      </w:r>
      <w:r w:rsidR="00BB3417" w:rsidRPr="003E5F2C">
        <w:rPr>
          <w:rFonts w:ascii="Angsana New" w:hAnsi="Angsana New" w:cs="Angsana New"/>
          <w:color w:val="000000" w:themeColor="text1"/>
          <w:cs/>
        </w:rPr>
        <w:t>เป็นรายได้ทั้งจำนวนเมื่อการควบคุมห</w:t>
      </w:r>
      <w:r w:rsidR="005A2A87" w:rsidRPr="003E5F2C">
        <w:rPr>
          <w:rFonts w:ascii="Angsana New" w:hAnsi="Angsana New" w:cs="Angsana New" w:hint="cs"/>
          <w:color w:val="000000" w:themeColor="text1"/>
          <w:cs/>
        </w:rPr>
        <w:t>้อง</w:t>
      </w:r>
      <w:r w:rsidR="00BB3417" w:rsidRPr="003E5F2C">
        <w:rPr>
          <w:rFonts w:ascii="Angsana New" w:hAnsi="Angsana New" w:cs="Angsana New"/>
          <w:color w:val="000000" w:themeColor="text1"/>
          <w:cs/>
        </w:rPr>
        <w:t>ในอาคารชุดพักอาศัยถูกโอนให้แก่ลูกค้าแล้ว การวัดมูลค่าของรายได้จะพิจารณาจากข้อกำหนดในสัญญาที่ทำกับลูกค้า</w:t>
      </w:r>
    </w:p>
    <w:p w14:paraId="63E64B8F" w14:textId="7AC44429" w:rsidR="00AE2C37" w:rsidRPr="003E5F2C" w:rsidRDefault="00AE5DA6" w:rsidP="000816F5">
      <w:pPr>
        <w:spacing w:before="240" w:after="120"/>
        <w:ind w:left="198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spacing w:val="-12"/>
          <w:cs/>
        </w:rPr>
        <w:t>รายได้ค่าเช่าจากอสังหาริมทรัพย์เพื่อการลงทุนรับรู้ในงบกำไรขาดทุนและกำไรขาดทุน</w:t>
      </w:r>
      <w:r w:rsidR="006B6A19" w:rsidRPr="003E5F2C">
        <w:rPr>
          <w:rFonts w:ascii="Angsana New" w:hAnsi="Angsana New" w:cs="Angsana New"/>
          <w:color w:val="000000" w:themeColor="text1"/>
          <w:cs/>
          <w:lang w:val="en-US"/>
        </w:rPr>
        <w:t>เบ็ดเสร็จอื่น</w:t>
      </w:r>
      <w:r w:rsidR="006B6A19" w:rsidRPr="003E5F2C">
        <w:rPr>
          <w:rFonts w:ascii="Angsana New" w:hAnsi="Angsana New" w:cs="Angsana New"/>
          <w:color w:val="000000" w:themeColor="text1"/>
          <w:cs/>
        </w:rPr>
        <w:t>โดยวิธีเส้นตรงตลอดอายุสัญญาเช่า</w:t>
      </w:r>
    </w:p>
    <w:p w14:paraId="4A0E7CDB" w14:textId="41B38B6C" w:rsidR="00AF66CD" w:rsidRPr="003E5F2C" w:rsidRDefault="00AE5DA6" w:rsidP="00DA09AD">
      <w:pPr>
        <w:spacing w:before="240" w:after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AF66CD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3E5F2C">
        <w:rPr>
          <w:rFonts w:ascii="Angsana New" w:hAnsi="Angsana New" w:cs="Angsana New"/>
          <w:color w:val="000000" w:themeColor="text1"/>
          <w:cs/>
        </w:rPr>
        <w:tab/>
      </w:r>
      <w:r w:rsidR="00AF66CD" w:rsidRPr="003E5F2C">
        <w:rPr>
          <w:rFonts w:ascii="Angsana New" w:hAnsi="Angsana New" w:cs="Angsana New"/>
          <w:color w:val="000000" w:themeColor="text1"/>
          <w:spacing w:val="-10"/>
          <w:cs/>
        </w:rPr>
        <w:t>รายได้เงินปันผลบันทึกในงบกำไรขาดทุนและกำไรขาดทุน</w:t>
      </w:r>
      <w:r w:rsidR="00AF66CD" w:rsidRPr="003E5F2C">
        <w:rPr>
          <w:rFonts w:ascii="Angsana New" w:hAnsi="Angsana New" w:cs="Angsana New"/>
          <w:color w:val="000000" w:themeColor="text1"/>
          <w:spacing w:val="-10"/>
          <w:cs/>
          <w:lang w:val="en-US"/>
        </w:rPr>
        <w:t>เบ็ดเสร็จอื่น</w:t>
      </w:r>
      <w:r w:rsidR="00AF66CD" w:rsidRPr="003E5F2C">
        <w:rPr>
          <w:rFonts w:ascii="Angsana New" w:hAnsi="Angsana New" w:cs="Angsana New"/>
          <w:color w:val="000000" w:themeColor="text1"/>
          <w:spacing w:val="-10"/>
          <w:cs/>
        </w:rPr>
        <w:t>ในวันที่บริษัทมีสิทธิ</w:t>
      </w:r>
      <w:r w:rsidR="00AF66CD" w:rsidRPr="003E5F2C">
        <w:rPr>
          <w:rFonts w:ascii="Angsana New" w:hAnsi="Angsana New" w:cs="Angsana New"/>
          <w:color w:val="000000" w:themeColor="text1"/>
          <w:spacing w:val="4"/>
          <w:cs/>
        </w:rPr>
        <w:t>ได้รับเงินปันผล ในกรณีเงินปันผลที่ได้รับจากหลักทรัพย์ในความต้องการของตลาด</w:t>
      </w:r>
      <w:r w:rsidR="00AF66CD" w:rsidRPr="003E5F2C">
        <w:rPr>
          <w:rFonts w:ascii="Angsana New" w:hAnsi="Angsana New" w:cs="Angsana New"/>
          <w:color w:val="000000" w:themeColor="text1"/>
          <w:cs/>
        </w:rPr>
        <w:t>จะพิจารณาจากวันที่มีการประกาศสิทธิการรับปันผล</w:t>
      </w:r>
    </w:p>
    <w:p w14:paraId="28D8B54D" w14:textId="79E16A9A" w:rsidR="00483AB6" w:rsidRPr="003E5F2C" w:rsidRDefault="00AE5DA6" w:rsidP="00DA09AD">
      <w:pPr>
        <w:spacing w:before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AF66CD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4</w:t>
      </w:r>
      <w:r w:rsidR="00AF66CD" w:rsidRPr="003E5F2C">
        <w:rPr>
          <w:rFonts w:ascii="Angsana New" w:hAnsi="Angsana New" w:cs="Angsana New"/>
          <w:color w:val="000000" w:themeColor="text1"/>
          <w:cs/>
        </w:rPr>
        <w:tab/>
        <w:t>รายได้ค่านายหน้า รายได้ดอกเบี้ย รายได้อื่นและค่าใช้จ่ายบันทึกตามเกณฑ์คงค้าง</w:t>
      </w:r>
    </w:p>
    <w:p w14:paraId="1CB0195A" w14:textId="6024874E" w:rsidR="00BB3417" w:rsidRPr="003E5F2C" w:rsidRDefault="00AE5DA6" w:rsidP="00DA09AD">
      <w:pPr>
        <w:spacing w:before="240"/>
        <w:ind w:left="1267" w:hanging="720"/>
        <w:jc w:val="thaiDistribute"/>
        <w:rPr>
          <w:rFonts w:ascii="Angsana New" w:eastAsia="Times New Roman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BB3417" w:rsidRPr="003E5F2C">
        <w:rPr>
          <w:rFonts w:ascii="Angsana New" w:hAnsi="Angsana New" w:cs="Angsana New"/>
          <w:color w:val="000000" w:themeColor="text1"/>
          <w:cs/>
          <w:lang w:val="en-US"/>
        </w:rPr>
        <w:t>รายการ</w:t>
      </w:r>
      <w:r w:rsidR="00BB3417" w:rsidRPr="003E5F2C">
        <w:rPr>
          <w:rFonts w:ascii="Angsana New" w:hAnsi="Angsana New" w:cs="Angsana New"/>
          <w:color w:val="000000" w:themeColor="text1"/>
          <w:cs/>
        </w:rPr>
        <w:t>ส่งเสริมการขายที่ระบุในสัญญาที่ทำกับลูกค้า</w:t>
      </w:r>
    </w:p>
    <w:p w14:paraId="2AC94506" w14:textId="77777777" w:rsidR="00BB3417" w:rsidRPr="003E5F2C" w:rsidRDefault="00BB3417" w:rsidP="00DA09AD">
      <w:pPr>
        <w:tabs>
          <w:tab w:val="left" w:pos="1260"/>
        </w:tabs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eastAsia="Times New Roman" w:hAnsi="Angsana New" w:cs="Angsana New"/>
          <w:color w:val="000000" w:themeColor="text1"/>
          <w:spacing w:val="-4"/>
          <w:cs/>
        </w:rPr>
        <w:t>กลุ่ม</w:t>
      </w:r>
      <w:r w:rsidRPr="003E5F2C">
        <w:rPr>
          <w:rFonts w:ascii="Angsana New" w:hAnsi="Angsana New" w:cs="Angsana New"/>
          <w:color w:val="000000" w:themeColor="text1"/>
          <w:cs/>
        </w:rPr>
        <w:t>บริษัทและบริษัทมีการรับรู้รายการส่งเสริมการขายที่ระบุในสัญญาที่ทำกับลูกค้า โดยให้กับลูกค้าเมื่อมีการจดทะเบียนโอนหน่วยในอาคารชุดพักอาศัย ดังนี้</w:t>
      </w:r>
    </w:p>
    <w:p w14:paraId="0669BAEB" w14:textId="4919DFBF" w:rsidR="00BB3417" w:rsidRPr="003E5F2C" w:rsidRDefault="00AE5DA6" w:rsidP="00DA09AD">
      <w:pPr>
        <w:ind w:left="2160" w:hanging="893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BB3417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BB3417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BB3417" w:rsidRPr="003E5F2C">
        <w:rPr>
          <w:rFonts w:ascii="Angsana New" w:hAnsi="Angsana New" w:cs="Angsana New"/>
          <w:color w:val="000000" w:themeColor="text1"/>
          <w:cs/>
        </w:rPr>
        <w:tab/>
        <w:t xml:space="preserve">การให้สินค้า (ที่เป็นของแถม) เช่น เฟอร์นิเจอร์ เครื่องตกแต่ง </w:t>
      </w:r>
    </w:p>
    <w:p w14:paraId="04B328B3" w14:textId="3E7CDBEF" w:rsidR="00DB5627" w:rsidRPr="003E5F2C" w:rsidRDefault="00BB3417" w:rsidP="00DA09AD">
      <w:pPr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กลุ่มบริษัทและบริษัทมีการให้สินค้ากับลูกค้าเมื่อลูกค้าจดทะเบียนโอนหน่วยในอาคารชุดพักอาศัย ผู้บริหารของกลุ่มบริษัทและบริษัทพิจารณาว่าสินค้าที่ให้เหล่านี้เป็นส่วนควบของ</w:t>
      </w:r>
      <w:r w:rsidR="005A2A87" w:rsidRPr="003E5F2C">
        <w:rPr>
          <w:rFonts w:ascii="Angsana New" w:hAnsi="Angsana New" w:cs="Angsana New" w:hint="cs"/>
          <w:color w:val="000000" w:themeColor="text1"/>
          <w:cs/>
        </w:rPr>
        <w:t>ห้อง</w:t>
      </w:r>
      <w:r w:rsidRPr="003E5F2C">
        <w:rPr>
          <w:rFonts w:ascii="Angsana New" w:hAnsi="Angsana New" w:cs="Angsana New"/>
          <w:color w:val="000000" w:themeColor="text1"/>
          <w:cs/>
        </w:rPr>
        <w:t>ในอาคารชุดพักอาศัยซึ่งเป็นภาระหลักที่กลุ่มบริษัทและบริษัทต้องส่งมอบให้ลูกค้าตามสัญญา ดังนั้นกลุ่มบริษัทและบริษัทจึงบันทึกต้นทุนของรายการเหล่านี้เป็นส่วนหนึ่งของต้นทุนขายอาคารชุด</w:t>
      </w:r>
    </w:p>
    <w:p w14:paraId="76D1550D" w14:textId="016B8A9C" w:rsidR="00BB3417" w:rsidRPr="003E5F2C" w:rsidRDefault="00AE5DA6" w:rsidP="00DA09AD">
      <w:pPr>
        <w:spacing w:before="240"/>
        <w:ind w:left="2160" w:hanging="893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BB3417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BB3417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BB3417" w:rsidRPr="003E5F2C">
        <w:rPr>
          <w:rFonts w:ascii="Angsana New" w:hAnsi="Angsana New" w:cs="Angsana New"/>
          <w:color w:val="000000" w:themeColor="text1"/>
          <w:cs/>
        </w:rPr>
        <w:tab/>
        <w:t>สิ่งตอบแทนที่จ่ายให้ลูกค้า</w:t>
      </w:r>
    </w:p>
    <w:p w14:paraId="57B8CCE1" w14:textId="4BD02DC4" w:rsidR="003364B7" w:rsidRPr="003E5F2C" w:rsidRDefault="00BB3417" w:rsidP="00DA09AD">
      <w:pPr>
        <w:spacing w:after="24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t>กลุ่มบริษัทและบริษัทมีการจ่ายค่าธรรมเนียมการจดทะเบียนโอนห</w:t>
      </w:r>
      <w:r w:rsidR="005A2A87" w:rsidRPr="003E5F2C">
        <w:rPr>
          <w:rFonts w:ascii="Angsana New" w:hAnsi="Angsana New" w:cs="Angsana New" w:hint="cs"/>
          <w:color w:val="000000" w:themeColor="text1"/>
          <w:cs/>
        </w:rPr>
        <w:t>้อง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ในอาคารชุดพักอาศัยหรือจ่ายค่าใช้จ่ายส่วนกลางนิติบุคคลของโครงการอาคารชุดพักอาศัย โดยจ่ายแทนลูกค้าเมื่อลูกค้าจดทะเบียนโอนบ้านหรือหน่วยในอาคารชุดพักอาศัย ผู้บริหารของกลุ่มบริษัทและบริษัทพิจารณาว่ารายการเหล่านี้เป็นสิ่งตอบแทนที่จ่ายให้ลูกค้า </w:t>
      </w:r>
      <w:r w:rsidRPr="003E5F2C">
        <w:rPr>
          <w:rFonts w:ascii="Angsana New" w:hAnsi="Angsana New" w:cs="Angsana New"/>
          <w:color w:val="000000" w:themeColor="text1"/>
          <w:spacing w:val="4"/>
          <w:cs/>
        </w:rPr>
        <w:t>ดังนั้นกลุ่มบริษัทและบริษัทจึงบันทึกรายการดังกล่าวเป็นส่วนหักจากมูลค่ารายได้</w:t>
      </w:r>
      <w:r w:rsidRPr="003E5F2C">
        <w:rPr>
          <w:rFonts w:ascii="Angsana New" w:hAnsi="Angsana New" w:cs="Angsana New"/>
          <w:color w:val="000000" w:themeColor="text1"/>
          <w:cs/>
        </w:rPr>
        <w:t>จากการขายอาคารชุด</w:t>
      </w:r>
    </w:p>
    <w:p w14:paraId="6BBA96CD" w14:textId="77777777" w:rsidR="00CE3DA1" w:rsidRPr="003E5F2C" w:rsidRDefault="00CE3DA1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14:paraId="6798C900" w14:textId="4378F197" w:rsidR="00DE0241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spacing w:val="-14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BB3417" w:rsidRPr="003E5F2C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BB3417" w:rsidRPr="003E5F2C">
        <w:rPr>
          <w:rFonts w:ascii="Angsana New" w:hAnsi="Angsana New" w:cs="Angsana New"/>
          <w:color w:val="000000" w:themeColor="text1"/>
          <w:spacing w:val="-14"/>
          <w:cs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</w:rPr>
        <w:t>ต้นทุนขายห</w:t>
      </w:r>
      <w:r w:rsidR="005A2A87" w:rsidRPr="003E5F2C">
        <w:rPr>
          <w:rFonts w:ascii="Angsana New" w:hAnsi="Angsana New" w:cs="Angsana New" w:hint="cs"/>
          <w:color w:val="000000" w:themeColor="text1"/>
          <w:cs/>
        </w:rPr>
        <w:t>้อง</w:t>
      </w:r>
      <w:r w:rsidR="006B6A19" w:rsidRPr="003E5F2C">
        <w:rPr>
          <w:rFonts w:ascii="Angsana New" w:hAnsi="Angsana New" w:cs="Angsana New"/>
          <w:color w:val="000000" w:themeColor="text1"/>
          <w:cs/>
        </w:rPr>
        <w:t>ในอาคารชุดพักอาศัย</w:t>
      </w:r>
      <w:r w:rsidR="006B6A19" w:rsidRPr="003E5F2C">
        <w:rPr>
          <w:rFonts w:ascii="Angsana New" w:hAnsi="Angsana New" w:cs="Angsana New"/>
          <w:color w:val="000000" w:themeColor="text1"/>
          <w:spacing w:val="-14"/>
          <w:cs/>
        </w:rPr>
        <w:t xml:space="preserve"> </w:t>
      </w:r>
    </w:p>
    <w:p w14:paraId="6B63E91A" w14:textId="2364ED31" w:rsidR="006B6A19" w:rsidRPr="003E5F2C" w:rsidRDefault="006B6A19" w:rsidP="00CE3DA1">
      <w:pPr>
        <w:spacing w:after="200"/>
        <w:ind w:left="12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14"/>
          <w:cs/>
        </w:rPr>
        <w:t>บริษัทได้ทำการแบ่งสรรต้นทุนการพัฒนาทั้งหมดที่คาดว่าจะเกิด (โดยคำนึงถึงต้นทุนที่เกิดขึ้นจริงด้วย)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ให้กับห</w:t>
      </w:r>
      <w:r w:rsidR="005A2A87" w:rsidRPr="003E5F2C">
        <w:rPr>
          <w:rFonts w:ascii="Angsana New" w:hAnsi="Angsana New" w:cs="Angsana New" w:hint="cs"/>
          <w:color w:val="000000" w:themeColor="text1"/>
          <w:spacing w:val="-6"/>
          <w:cs/>
        </w:rPr>
        <w:t>้อง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ในอาคารชุดพักอาศัยที่ขายได้ตามเกณฑ์พื้นที่ขายแล</w:t>
      </w:r>
      <w:r w:rsidR="00BA3A1B" w:rsidRPr="003E5F2C">
        <w:rPr>
          <w:rFonts w:ascii="Angsana New" w:hAnsi="Angsana New" w:cs="Angsana New"/>
          <w:color w:val="000000" w:themeColor="text1"/>
          <w:spacing w:val="-6"/>
          <w:cs/>
        </w:rPr>
        <w:t>ะพิจารณาประกอบกับราคาขาย</w:t>
      </w:r>
      <w:r w:rsidR="00BA3A1B" w:rsidRPr="003E5F2C">
        <w:rPr>
          <w:rFonts w:ascii="Angsana New" w:hAnsi="Angsana New" w:cs="Angsana New"/>
          <w:color w:val="000000" w:themeColor="text1"/>
          <w:cs/>
        </w:rPr>
        <w:t xml:space="preserve"> แล้ว</w:t>
      </w:r>
      <w:r w:rsidRPr="003E5F2C">
        <w:rPr>
          <w:rFonts w:ascii="Angsana New" w:hAnsi="Angsana New" w:cs="Angsana New"/>
          <w:color w:val="000000" w:themeColor="text1"/>
          <w:cs/>
        </w:rPr>
        <w:t>รับรู้เป็นต้นทุนขายในงบกำไรขาดทุนและกำไรขาดทุน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เบ็ดเสร็จอื่น</w:t>
      </w:r>
    </w:p>
    <w:p w14:paraId="72F27E0F" w14:textId="77777777" w:rsidR="006B6A19" w:rsidRPr="003E5F2C" w:rsidRDefault="006B6A19" w:rsidP="00CE3DA1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ค่าใช้จ่ายที่เกี่ยวข้องกั</w:t>
      </w:r>
      <w:r w:rsidR="008B7B57" w:rsidRPr="003E5F2C">
        <w:rPr>
          <w:rFonts w:ascii="Angsana New" w:hAnsi="Angsana New" w:cs="Angsana New"/>
          <w:color w:val="000000" w:themeColor="text1"/>
          <w:cs/>
        </w:rPr>
        <w:t>บการขาย เช่น ค่าภาษีธุรกิจเฉพาะและ</w:t>
      </w:r>
      <w:r w:rsidRPr="003E5F2C">
        <w:rPr>
          <w:rFonts w:ascii="Angsana New" w:hAnsi="Angsana New" w:cs="Angsana New"/>
          <w:color w:val="000000" w:themeColor="text1"/>
          <w:cs/>
        </w:rPr>
        <w:t>ค่าธรรมเนียมในการโอนกรรมสิทธิ์</w:t>
      </w:r>
      <w:r w:rsidRPr="003E5F2C">
        <w:rPr>
          <w:rFonts w:ascii="Angsana New" w:hAnsi="Angsana New" w:cs="Angsana New"/>
          <w:color w:val="000000" w:themeColor="text1"/>
          <w:spacing w:val="4"/>
          <w:cs/>
        </w:rPr>
        <w:t>บันทึกเป็นค่าใช้จ่ายเมื่อมีการขาย</w:t>
      </w:r>
    </w:p>
    <w:p w14:paraId="5BDAE9C7" w14:textId="03029CF9" w:rsidR="00AF66CD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4</w:t>
      </w:r>
      <w:r w:rsidR="00AF66CD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AF66CD" w:rsidRPr="003E5F2C">
        <w:rPr>
          <w:rFonts w:ascii="Angsana New" w:hAnsi="Angsana New" w:cs="Angsana New"/>
          <w:color w:val="000000" w:themeColor="text1"/>
          <w:cs/>
        </w:rPr>
        <w:t>เงินสดและรายการเทียบเท่าเงินสด</w:t>
      </w:r>
    </w:p>
    <w:p w14:paraId="5779E2C3" w14:textId="01188BF6" w:rsidR="00165286" w:rsidRPr="003E5F2C" w:rsidRDefault="00AF66CD" w:rsidP="00CE3DA1">
      <w:pPr>
        <w:spacing w:after="200"/>
        <w:ind w:left="1267" w:hanging="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</w:rPr>
        <w:t>เงินสดและรายการเทียบเท่าเงินสด ได้แก่ เงินสดในมือและเงินฝากธนาคารไม่รวมเงินฝากธนาคาร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ซึ่งมีกำหนดคืนเกินกว่า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เดือน และเงินฝากธนาคารที่มีภาระผูกพัน</w:t>
      </w:r>
    </w:p>
    <w:p w14:paraId="64424889" w14:textId="0421A40D" w:rsidR="00AF66CD" w:rsidRPr="003E5F2C" w:rsidRDefault="00AE5DA6" w:rsidP="00C16AF2">
      <w:pPr>
        <w:spacing w:line="400" w:lineRule="exact"/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5</w:t>
      </w:r>
      <w:r w:rsidR="00AF66CD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AF66CD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ลูกหนี้การค้า </w:t>
      </w:r>
    </w:p>
    <w:p w14:paraId="5DE5AE79" w14:textId="77777777" w:rsidR="00AF66CD" w:rsidRPr="003E5F2C" w:rsidRDefault="00AF66CD" w:rsidP="00CE3DA1">
      <w:pPr>
        <w:spacing w:after="200" w:line="400" w:lineRule="exact"/>
        <w:ind w:left="1267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3E5F2C">
        <w:rPr>
          <w:rFonts w:ascii="Angsana New" w:hAnsi="Angsana New" w:cs="Angsana New"/>
          <w:color w:val="000000" w:themeColor="text1"/>
          <w:spacing w:val="-12"/>
          <w:cs/>
        </w:rPr>
        <w:t>ลูกหนี้การค้าและลูกหนี้อื่น แสดงในราคาตามใบแจ้งหนี้หักค่าเผื่อผลขาดทุนด้านเครดิตที่คาดว่าจะ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เกิดขึ้น</w:t>
      </w:r>
    </w:p>
    <w:p w14:paraId="68157E0D" w14:textId="14E64F03" w:rsidR="00942CEC" w:rsidRPr="003E5F2C" w:rsidRDefault="00AF66CD" w:rsidP="00CE3DA1">
      <w:pPr>
        <w:spacing w:after="200" w:line="400" w:lineRule="exact"/>
        <w:ind w:left="1267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Pr="003E5F2C">
        <w:rPr>
          <w:rFonts w:ascii="Angsana New" w:hAnsi="Angsana New" w:cs="Angsana New"/>
          <w:color w:val="000000" w:themeColor="text1"/>
          <w:cs/>
        </w:rPr>
        <w:t>.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9</w:t>
      </w:r>
      <w:r w:rsidR="00A20581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1</w:t>
      </w:r>
    </w:p>
    <w:p w14:paraId="2C5D4691" w14:textId="7061EB16" w:rsidR="006B6A19" w:rsidRPr="003E5F2C" w:rsidRDefault="00AE5DA6" w:rsidP="00C16AF2">
      <w:pPr>
        <w:spacing w:line="400" w:lineRule="exact"/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6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790185" w:rsidRPr="003E5F2C">
        <w:rPr>
          <w:rFonts w:ascii="Angsana New" w:hAnsi="Angsana New" w:cs="Angsana New"/>
          <w:color w:val="000000" w:themeColor="text1"/>
          <w:spacing w:val="-8"/>
          <w:cs/>
        </w:rPr>
        <w:t>ต้นทุนการพัฒนาอสังหาริมทรัพย์</w:t>
      </w:r>
    </w:p>
    <w:p w14:paraId="1168EF69" w14:textId="49FD2829" w:rsidR="00A51971" w:rsidRPr="003E5F2C" w:rsidRDefault="00790185" w:rsidP="00CE3DA1">
      <w:pPr>
        <w:pStyle w:val="ListParagraph"/>
        <w:adjustRightInd w:val="0"/>
        <w:snapToGrid w:val="0"/>
        <w:spacing w:line="400" w:lineRule="exact"/>
        <w:ind w:left="1267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ต้นทุนการพัฒนาอสังหาริมทรัพย์</w:t>
      </w:r>
      <w:r w:rsidR="006B6A19" w:rsidRPr="003E5F2C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แสดงในราคาทุนของ</w:t>
      </w:r>
      <w:r w:rsidR="006B6A19"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แต่ละ</w:t>
      </w:r>
      <w:r w:rsidR="006B6A19" w:rsidRPr="003E5F2C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โครงการหรือมูลค่าสุทธิที่คาดว่าจะได้รับแล้วแต่อย่างใดจะต่ำกว่า ราคาทุนประกอบด้วยที่ดิน</w:t>
      </w:r>
      <w:r w:rsidR="006B6A19"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ค่าพัฒนาที่ดิน ค่าก่อสร้างอาคารชุด ค่าใช้จ่าย</w:t>
      </w:r>
      <w:r w:rsidR="004A4A15"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ที่</w:t>
      </w:r>
      <w:r w:rsidR="006B6A19"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เกี่ยวข้องโดยตรงกับโครงการและต้นทุนการกู้ยืมที่เกี่ยวข้อง ซึ่งจะหยุดบันทึกต้นทุนการกู้ยืมเข้ามาเป็นต้นทุนเมื่อพร้อมที่จะขายหรือโครงการหยุดพัฒนา</w:t>
      </w:r>
    </w:p>
    <w:p w14:paraId="01B5549B" w14:textId="6723A7D7" w:rsidR="00A91E1C" w:rsidRPr="003E5F2C" w:rsidRDefault="00AE5DA6" w:rsidP="00C16AF2">
      <w:pPr>
        <w:spacing w:line="400" w:lineRule="exact"/>
        <w:ind w:left="1267" w:hanging="720"/>
        <w:jc w:val="thaiDistribute"/>
        <w:rPr>
          <w:rFonts w:ascii="Angsana New" w:eastAsia="Times New Roman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 w:hint="cs"/>
          <w:color w:val="000000" w:themeColor="text1"/>
          <w:lang w:val="en-US"/>
        </w:rPr>
        <w:t>3</w:t>
      </w:r>
      <w:r w:rsidR="00A91E1C" w:rsidRPr="003E5F2C">
        <w:rPr>
          <w:rFonts w:ascii="Angsana New" w:hAnsi="Angsana New" w:cs="Angsana New" w:hint="cs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7</w:t>
      </w:r>
      <w:r w:rsidR="00A91E1C" w:rsidRPr="003E5F2C">
        <w:rPr>
          <w:rFonts w:ascii="Angsana New" w:hAnsi="Angsana New" w:cs="Angsana New"/>
          <w:color w:val="000000" w:themeColor="text1"/>
          <w:cs/>
        </w:rPr>
        <w:tab/>
        <w:t>ต้นทุนของสัญญา</w:t>
      </w:r>
    </w:p>
    <w:p w14:paraId="247B8066" w14:textId="7EA67ABD" w:rsidR="00483AB6" w:rsidRPr="003E5F2C" w:rsidRDefault="00A91E1C" w:rsidP="00CE3DA1">
      <w:pPr>
        <w:spacing w:after="200" w:line="400" w:lineRule="exact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eastAsia="Times New Roman" w:hAnsi="Angsana New" w:cs="Angsana New"/>
          <w:color w:val="000000" w:themeColor="text1"/>
          <w:spacing w:val="-4"/>
          <w:cs/>
        </w:rPr>
        <w:t>กลุ่มบริษัทและบริษัทบันทึกต้นทุนในการได้มาซึ่งสัญญาที่ทำกับลูกค้า เช่น</w:t>
      </w:r>
      <w:r w:rsidR="0012359E" w:rsidRPr="003E5F2C">
        <w:rPr>
          <w:rFonts w:ascii="Angsana New" w:eastAsia="Times New Roman" w:hAnsi="Angsana New" w:cs="Angsana New"/>
          <w:color w:val="000000" w:themeColor="text1"/>
          <w:spacing w:val="-4"/>
          <w:lang w:val="en-US"/>
        </w:rPr>
        <w:t xml:space="preserve"> </w:t>
      </w:r>
      <w:r w:rsidRPr="003E5F2C">
        <w:rPr>
          <w:rFonts w:ascii="Angsana New" w:eastAsia="Times New Roman" w:hAnsi="Angsana New" w:cs="Angsana New"/>
          <w:color w:val="000000" w:themeColor="text1"/>
          <w:spacing w:val="-4"/>
          <w:cs/>
        </w:rPr>
        <w:t>ค่านายหน้าในการขาย</w:t>
      </w:r>
      <w:r w:rsidRPr="003E5F2C">
        <w:rPr>
          <w:rFonts w:ascii="Angsana New" w:eastAsia="Times New Roman" w:hAnsi="Angsana New" w:cs="Angsana New"/>
          <w:color w:val="000000" w:themeColor="text1"/>
          <w:cs/>
        </w:rPr>
        <w:t xml:space="preserve"> และ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ค่าใช้จ่าย</w:t>
      </w:r>
      <w:r w:rsidRPr="003E5F2C">
        <w:rPr>
          <w:rFonts w:ascii="Angsana New" w:eastAsia="Times New Roman" w:hAnsi="Angsana New" w:cs="Angsana New"/>
          <w:color w:val="000000" w:themeColor="text1"/>
          <w:cs/>
        </w:rPr>
        <w:t>อื่น</w:t>
      </w:r>
      <w:r w:rsidR="0012359E" w:rsidRPr="003E5F2C">
        <w:rPr>
          <w:rFonts w:ascii="Angsana New" w:eastAsia="Times New Roman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eastAsia="Times New Roman" w:hAnsi="Angsana New" w:cs="Angsana New"/>
          <w:color w:val="000000" w:themeColor="text1"/>
          <w:cs/>
        </w:rPr>
        <w:t>ๆ ในลักษณะเดียวกันเป็นสินทรัพย์และตัดเป็นค่าใช้จ่ายอย่างเป็นระบบ</w:t>
      </w:r>
      <w:r w:rsidRPr="003E5F2C">
        <w:rPr>
          <w:rFonts w:ascii="Angsana New" w:eastAsia="Times New Roman" w:hAnsi="Angsana New" w:cs="Angsana New"/>
          <w:color w:val="000000" w:themeColor="text1"/>
          <w:spacing w:val="-6"/>
          <w:cs/>
        </w:rPr>
        <w:t>และสอดคล้องกับรูปแบบการรับรู้รายได้ตามสัญญา และจะบันทึกค่าเผื่อผลขาดทุนจากการด้อย</w:t>
      </w:r>
      <w:r w:rsidRPr="003E5F2C">
        <w:rPr>
          <w:rFonts w:ascii="Angsana New" w:eastAsia="Times New Roman" w:hAnsi="Angsana New" w:cs="Angsana New"/>
          <w:color w:val="000000" w:themeColor="text1"/>
          <w:spacing w:val="-4"/>
          <w:cs/>
        </w:rPr>
        <w:t>ค่า</w:t>
      </w:r>
      <w:r w:rsidRPr="003E5F2C">
        <w:rPr>
          <w:rFonts w:ascii="Angsana New" w:eastAsia="Times New Roman" w:hAnsi="Angsana New" w:cs="Angsana New"/>
          <w:color w:val="000000" w:themeColor="text1"/>
          <w:cs/>
        </w:rPr>
        <w:t xml:space="preserve">ของสินทรัพย์ เมื่อมูลค่าตามบัญชีของสินทรัพย์สูงกว่าสิ่งตอบแทนที่จะได้รับหักด้วยต้นทุน              </w:t>
      </w:r>
      <w:r w:rsidRPr="003E5F2C">
        <w:rPr>
          <w:rFonts w:ascii="Angsana New" w:hAnsi="Angsana New" w:cs="Angsana New"/>
          <w:color w:val="000000" w:themeColor="text1"/>
          <w:cs/>
        </w:rPr>
        <w:t>ค่าใช้จ่ายในงวดที่เกิดรายการ</w:t>
      </w:r>
    </w:p>
    <w:p w14:paraId="30F9847A" w14:textId="09DABA09" w:rsidR="00A91E1C" w:rsidRPr="003E5F2C" w:rsidRDefault="00AE5DA6" w:rsidP="00C16AF2">
      <w:pPr>
        <w:spacing w:line="400" w:lineRule="exact"/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A91E1C" w:rsidRPr="003E5F2C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8</w:t>
      </w:r>
      <w:r w:rsidR="00483AB6" w:rsidRPr="003E5F2C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A91E1C" w:rsidRPr="003E5F2C">
        <w:rPr>
          <w:rFonts w:ascii="Angsana New" w:hAnsi="Angsana New" w:cs="Angsana New"/>
          <w:color w:val="000000" w:themeColor="text1"/>
          <w:cs/>
          <w:lang w:val="en-US"/>
        </w:rPr>
        <w:t>ต้นทุนการกู้ยืม</w:t>
      </w:r>
    </w:p>
    <w:p w14:paraId="1A0EFF8E" w14:textId="34E86463" w:rsidR="00CE3DA1" w:rsidRPr="003E5F2C" w:rsidRDefault="00A91E1C" w:rsidP="00CE3DA1">
      <w:pPr>
        <w:spacing w:line="400" w:lineRule="exact"/>
        <w:ind w:left="12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Pr="003E5F2C">
        <w:rPr>
          <w:rFonts w:ascii="Angsana New" w:hAnsi="Angsana New" w:cs="Angsana New"/>
          <w:color w:val="000000" w:themeColor="text1"/>
          <w:cs/>
        </w:rPr>
        <w:t>ในการแปลงสภาพให้พร้อมใช้หรือขาย ได้ถูกนำไปรวมเป็นราคาทุนของ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สินทรัพย์จนกว่าสินทรัพย์นั้นจะอยู่ในสภาพพร้อมที่จะใช้ได้ตามประสงค์ ส่วนต้นทุน</w:t>
      </w:r>
      <w:r w:rsidRPr="003E5F2C">
        <w:rPr>
          <w:rFonts w:ascii="Angsana New" w:hAnsi="Angsana New" w:cs="Angsana New"/>
          <w:color w:val="000000" w:themeColor="text1"/>
          <w:cs/>
        </w:rPr>
        <w:t>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ต้นทุนการกู้ยืมประกอบด้วยดอกเบี้ยและต้นทุนอื่นที่เกิดขึ้นที่เกี่ยวเนื่องจากการกู้ยืมนั้น</w:t>
      </w:r>
      <w:r w:rsidR="00CE3DA1" w:rsidRPr="003E5F2C">
        <w:rPr>
          <w:rFonts w:ascii="Angsana New" w:hAnsi="Angsana New" w:cs="Angsana New"/>
          <w:color w:val="000000" w:themeColor="text1"/>
          <w:cs/>
        </w:rPr>
        <w:br w:type="page"/>
      </w:r>
    </w:p>
    <w:p w14:paraId="38BA0C5D" w14:textId="437B0F72" w:rsidR="00254B53" w:rsidRPr="003E5F2C" w:rsidRDefault="00AE5DA6" w:rsidP="00C16AF2">
      <w:pPr>
        <w:spacing w:before="120" w:line="400" w:lineRule="exact"/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254B53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9</w:t>
      </w:r>
      <w:r w:rsidR="00254B53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254B53" w:rsidRPr="003E5F2C">
        <w:rPr>
          <w:rFonts w:ascii="Angsana New" w:hAnsi="Angsana New" w:cs="Angsana New"/>
          <w:color w:val="000000" w:themeColor="text1"/>
          <w:cs/>
          <w:lang w:val="en-US"/>
        </w:rPr>
        <w:t>เครื่องมือทางการเงิน</w:t>
      </w:r>
    </w:p>
    <w:p w14:paraId="54791C55" w14:textId="36D95EF6" w:rsidR="00254B53" w:rsidRPr="003E5F2C" w:rsidRDefault="00254B53" w:rsidP="00666BDC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สินทรัพย์ทางการเงินและหนี้สินทางการเงินรับรู้ใน</w:t>
      </w:r>
      <w:r w:rsidR="00B93A09" w:rsidRPr="003E5F2C">
        <w:rPr>
          <w:rFonts w:ascii="Angsana New" w:hAnsi="Angsana New" w:cs="Angsana New"/>
          <w:color w:val="000000" w:themeColor="text1"/>
          <w:cs/>
          <w:lang w:val="en-US"/>
        </w:rPr>
        <w:t>งบฐานะการเงิน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3DB1CB4F" w14:textId="7E756C6C" w:rsidR="00165286" w:rsidRPr="003E5F2C" w:rsidRDefault="00254B53" w:rsidP="00666BDC">
      <w:pPr>
        <w:spacing w:after="120" w:line="400" w:lineRule="exact"/>
        <w:ind w:left="1267"/>
        <w:jc w:val="thaiDistribute"/>
        <w:rPr>
          <w:rFonts w:ascii="Angsana New" w:hAnsi="Angsana New" w:cs="Angsana New"/>
          <w:color w:val="000000" w:themeColor="text1"/>
          <w:spacing w:val="-8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8"/>
          <w:cs/>
          <w:lang w:val="en-US"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3E5F2C">
        <w:rPr>
          <w:rFonts w:ascii="Angsana New" w:hAnsi="Angsana New" w:cs="Angsana New"/>
          <w:color w:val="000000" w:themeColor="text1"/>
          <w:lang w:val="en-US"/>
        </w:rPr>
        <w:t>(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3E5F2C">
        <w:rPr>
          <w:rFonts w:ascii="Angsana New" w:hAnsi="Angsana New" w:cs="Angsana New"/>
          <w:color w:val="000000" w:themeColor="text1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เพิ่ม</w:t>
      </w:r>
      <w:r w:rsidRPr="003E5F2C">
        <w:rPr>
          <w:rFonts w:ascii="Angsana New" w:hAnsi="Angsana New" w:cs="Angsana New"/>
          <w:color w:val="000000" w:themeColor="text1"/>
          <w:spacing w:val="-8"/>
          <w:cs/>
          <w:lang w:val="en-US"/>
        </w:rPr>
        <w:t>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61FEED0E" w14:textId="6B649D54" w:rsidR="00254B53" w:rsidRPr="003E5F2C" w:rsidRDefault="00AE5DA6" w:rsidP="00666BDC">
      <w:pPr>
        <w:ind w:left="2160" w:hanging="893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254B53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9</w:t>
      </w:r>
      <w:r w:rsidR="00254B53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254B53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254B53" w:rsidRPr="003E5F2C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</w:t>
      </w:r>
    </w:p>
    <w:p w14:paraId="0BD91E96" w14:textId="77777777" w:rsidR="00254B53" w:rsidRPr="003E5F2C" w:rsidRDefault="00254B53" w:rsidP="00DA09AD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23771492" w14:textId="77777777" w:rsidR="00254B53" w:rsidRPr="003E5F2C" w:rsidRDefault="00254B53" w:rsidP="00DA09AD">
      <w:pPr>
        <w:spacing w:before="120" w:after="120"/>
        <w:ind w:left="2160"/>
        <w:jc w:val="thaiDistribute"/>
        <w:rPr>
          <w:rFonts w:ascii="Angsana New" w:hAnsi="Angsana New" w:cs="Angsana New"/>
          <w:i/>
          <w:iCs/>
          <w:color w:val="000000" w:themeColor="text1"/>
          <w:lang w:val="en-US"/>
        </w:rPr>
      </w:pPr>
      <w:r w:rsidRPr="003E5F2C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การจัดประเภทรายการของสินทรัพย์ทางการเงิน</w:t>
      </w:r>
    </w:p>
    <w:p w14:paraId="2A5CE1BC" w14:textId="77777777" w:rsidR="00254B53" w:rsidRPr="003E5F2C" w:rsidRDefault="00254B53" w:rsidP="00DA09AD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484CA1B8" w14:textId="2CE7F35D" w:rsidR="00DB5627" w:rsidRPr="003E5F2C" w:rsidRDefault="00254B53" w:rsidP="00DA09AD">
      <w:pPr>
        <w:pStyle w:val="ListParagraph"/>
        <w:numPr>
          <w:ilvl w:val="0"/>
          <w:numId w:val="21"/>
        </w:numPr>
        <w:spacing w:before="120" w:after="120" w:line="240" w:lineRule="auto"/>
        <w:ind w:left="2520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606F1686" w14:textId="206925F1" w:rsidR="00686CD4" w:rsidRPr="003E5F2C" w:rsidRDefault="00AF66CD" w:rsidP="00DA09AD">
      <w:pPr>
        <w:pStyle w:val="ListParagraph"/>
        <w:numPr>
          <w:ilvl w:val="0"/>
          <w:numId w:val="21"/>
        </w:numPr>
        <w:spacing w:before="120" w:after="120" w:line="240" w:lineRule="auto"/>
        <w:ind w:left="2520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</w:t>
      </w:r>
      <w:r w:rsidRPr="003E5F2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เป็นการจ่ายเพียงเงินต้นและดอกเบี้ยจากยอดคงเหลือของเงินต้นในวันที่กำหนดไว้</w:t>
      </w:r>
    </w:p>
    <w:p w14:paraId="6D9B1F1E" w14:textId="77777777" w:rsidR="00254B53" w:rsidRPr="003E5F2C" w:rsidRDefault="00254B53" w:rsidP="00DA09AD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7305A8D9" w14:textId="5D7204F6" w:rsidR="00254B53" w:rsidRPr="003E5F2C" w:rsidRDefault="00254B53" w:rsidP="00DA09AD">
      <w:pPr>
        <w:pStyle w:val="ListParagraph"/>
        <w:numPr>
          <w:ilvl w:val="0"/>
          <w:numId w:val="21"/>
        </w:numPr>
        <w:spacing w:before="120" w:after="120" w:line="240" w:lineRule="auto"/>
        <w:ind w:left="252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  <w:r w:rsidR="00CE2EBC" w:rsidRPr="003E5F2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CE2EBC" w:rsidRPr="003E5F2C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และ</w:t>
      </w:r>
    </w:p>
    <w:p w14:paraId="3B2B7CDA" w14:textId="77777777" w:rsidR="00254B53" w:rsidRPr="003E5F2C" w:rsidRDefault="00254B53" w:rsidP="00DA09AD">
      <w:pPr>
        <w:pStyle w:val="ListParagraph"/>
        <w:numPr>
          <w:ilvl w:val="0"/>
          <w:numId w:val="21"/>
        </w:numPr>
        <w:spacing w:after="120" w:line="240" w:lineRule="auto"/>
        <w:ind w:left="252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</w:t>
      </w:r>
      <w:r w:rsidRPr="003E5F2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เป็นการจ่ายเพียงเงินต้นและดอกเบี้ยจากยอดคงเหลือของเงินต้นในวันที่กำหนดไว้</w:t>
      </w:r>
    </w:p>
    <w:p w14:paraId="0E617FF4" w14:textId="77777777" w:rsidR="00254B53" w:rsidRPr="003E5F2C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E5F2C">
        <w:rPr>
          <w:rFonts w:ascii="Angsana New" w:eastAsia="Wingdings" w:hAnsi="Angsana New" w:cs="Angsana New"/>
          <w:color w:val="000000" w:themeColor="text1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</w:t>
      </w: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ขาดทุน</w:t>
      </w:r>
    </w:p>
    <w:p w14:paraId="4D76756D" w14:textId="77777777" w:rsidR="00254B53" w:rsidRPr="003E5F2C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1BCEA749" w14:textId="77777777" w:rsidR="00CE3DA1" w:rsidRPr="003E5F2C" w:rsidRDefault="00CE3DA1">
      <w:pPr>
        <w:overflowPunct/>
        <w:autoSpaceDE/>
        <w:autoSpaceDN/>
        <w:adjustRightInd/>
        <w:textAlignment w:val="auto"/>
        <w:rPr>
          <w:rFonts w:ascii="Angsana New" w:eastAsia="Cambria Math" w:hAnsi="Angsana New" w:cs="Angsana New"/>
          <w:color w:val="000000" w:themeColor="text1"/>
          <w:sz w:val="22"/>
          <w:szCs w:val="28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br w:type="page"/>
      </w:r>
    </w:p>
    <w:p w14:paraId="5483C2DE" w14:textId="7473DC12" w:rsidR="00254B53" w:rsidRPr="003E5F2C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lastRenderedPageBreak/>
        <w:t>ตราสารทุนที่เลือกกำหนดให้แสดงด้วยมูลค่ายุติธรรมผ่านกำไรขาดทุนเบ็ดเสร็จอื่น</w:t>
      </w:r>
      <w:r w:rsidRPr="003E5F2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p w14:paraId="5DD7AA8B" w14:textId="77777777" w:rsidR="00254B53" w:rsidRPr="003E5F2C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ณ วันที่รับรู้รายการเมื่อเริ่มแรก กลุ่มบริษัทอาจเลือกให้เงินลงทุนในตราสารทุนแสดงด้วยมูลค่ายุติธรรมผ่านกำไรขาดทุนเบ็ดเสร็จอื่น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</w:t>
      </w:r>
    </w:p>
    <w:p w14:paraId="4E7B1146" w14:textId="69FA0644" w:rsidR="00942CEC" w:rsidRPr="003E5F2C" w:rsidRDefault="00254B53" w:rsidP="000816F5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Pr="003E5F2C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</w:t>
      </w: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วัดมูลค่าเมื่อเริ่มแรกด้วยมูลค่ายุติธรรมรวมต้นทุนการทำรายการ</w:t>
      </w:r>
    </w:p>
    <w:p w14:paraId="363C3FAB" w14:textId="0E041A8B" w:rsidR="00254B53" w:rsidRPr="003E5F2C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รายการ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ดังกล่าววัดมูลค่าภายหลังด้วยมูลค่ายุติธรรมกับกำไรและขาดทุนที่เกิดจากการ</w:t>
      </w:r>
      <w:r w:rsidRPr="003E5F2C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เปลี่ยนแปลงในมูลค่ายุติธรรมที่รับรู้ในกำไรขาดทุนเบ็ดเสร็จอื่นและสำรองการวัดมูลค่า</w:t>
      </w: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0635EE9" w14:textId="7A8C5F96" w:rsidR="00254B53" w:rsidRPr="003E5F2C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เงินปันผลจากเงิน</w:t>
      </w:r>
      <w:r w:rsidRPr="003E5F2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ลงทุนในตราสารทุนเหล่านี้รับรู้ในกำไรหรือขาดทุนตาม </w:t>
      </w:r>
      <w:r w:rsidRPr="003E5F2C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TFRS </w:t>
      </w:r>
      <w:r w:rsidR="00AE5DA6" w:rsidRPr="00AE5DA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9</w:t>
      </w:r>
      <w:r w:rsidRPr="003E5F2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เงินปันผลรวมอยู่ในรายการรายได้ทางการเงินในกำไรหรือขาดทุน</w:t>
      </w:r>
    </w:p>
    <w:p w14:paraId="4520F767" w14:textId="77CAF89C" w:rsidR="00DB5627" w:rsidRPr="003E5F2C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กลุ่มบริษัทเลือกกำหนดให้เงินลงทุนในตราสารทุนทั้งหมดที่ไม่ใช่ถือไว้เพื่อ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การค้าแสดงด้วยมูลค่ายุติธรรม</w:t>
      </w: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ผ่าน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กำไรขาดทุนเบ็ดเสร็จอื่น ณ วันที่นำ 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TFRS </w:t>
      </w:r>
      <w:r w:rsidR="00AE5DA6" w:rsidRPr="00AE5DA6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9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มาปฏิบัติใช้ครั้งแรก</w:t>
      </w:r>
    </w:p>
    <w:p w14:paraId="1C2AE92F" w14:textId="19A2D8EE" w:rsidR="00254B53" w:rsidRPr="003E5F2C" w:rsidRDefault="00254B53" w:rsidP="00DA09AD">
      <w:pPr>
        <w:overflowPunct/>
        <w:autoSpaceDE/>
        <w:autoSpaceDN/>
        <w:adjustRightInd/>
        <w:ind w:left="1440" w:firstLine="720"/>
        <w:textAlignment w:val="auto"/>
        <w:rPr>
          <w:rFonts w:ascii="Angsana New" w:hAnsi="Angsana New" w:cs="Angsana New"/>
          <w:i/>
          <w:iCs/>
          <w:color w:val="000000" w:themeColor="text1"/>
          <w:cs/>
        </w:rPr>
      </w:pPr>
      <w:r w:rsidRPr="003E5F2C">
        <w:rPr>
          <w:rFonts w:ascii="Angsana New" w:hAnsi="Angsana New" w:cs="Angsana New"/>
          <w:i/>
          <w:iCs/>
          <w:color w:val="000000" w:themeColor="text1"/>
          <w:cs/>
        </w:rPr>
        <w:t>การด้อยค่าของสินทรัพย์ทางการเงิน</w:t>
      </w:r>
    </w:p>
    <w:p w14:paraId="354061AD" w14:textId="77777777" w:rsidR="00254B53" w:rsidRPr="003E5F2C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</w:t>
      </w:r>
      <w:r w:rsidRPr="003E5F2C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ลูกหนี้ตามสัญญาเช่า ลูกหนี้การค้า และสินทรัพย์ที่เกิดจากสัญญา จำนวนเงินของ</w:t>
      </w: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738E9228" w14:textId="606FABD8" w:rsidR="00CE3DA1" w:rsidRPr="003E5F2C" w:rsidRDefault="00254B53" w:rsidP="00666BDC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สินทรัพย์ที่เกิดจากสัญญา และ</w:t>
      </w:r>
      <w:r w:rsidR="001D6AAD"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ลูกหนี้</w:t>
      </w: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>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  <w:r w:rsidR="00CE3DA1" w:rsidRPr="003E5F2C">
        <w:rPr>
          <w:rFonts w:ascii="Angsana New" w:hAnsi="Angsana New" w:cs="Angsana New"/>
          <w:color w:val="000000" w:themeColor="text1"/>
          <w:cs/>
        </w:rPr>
        <w:br w:type="page"/>
      </w:r>
    </w:p>
    <w:p w14:paraId="71347850" w14:textId="77777777" w:rsidR="00254B53" w:rsidRPr="003E5F2C" w:rsidRDefault="00254B53" w:rsidP="00DA09AD">
      <w:pPr>
        <w:pStyle w:val="ListParagraph"/>
        <w:spacing w:after="0" w:line="240" w:lineRule="auto"/>
        <w:ind w:left="2160"/>
        <w:contextualSpacing w:val="0"/>
        <w:jc w:val="thaiDistribute"/>
        <w:rPr>
          <w:rFonts w:ascii="Angsana New" w:hAnsi="Angsana New" w:cs="Angsana New"/>
          <w:i/>
          <w:iCs/>
          <w:color w:val="000000" w:themeColor="text1"/>
          <w:sz w:val="32"/>
          <w:szCs w:val="32"/>
        </w:rPr>
      </w:pPr>
      <w:r w:rsidRPr="003E5F2C">
        <w:rPr>
          <w:rFonts w:ascii="Angsana New" w:hAnsi="Angsana New" w:cs="Angsana New"/>
          <w:i/>
          <w:iCs/>
          <w:color w:val="000000" w:themeColor="text1"/>
          <w:sz w:val="32"/>
          <w:szCs w:val="32"/>
          <w:cs/>
        </w:rPr>
        <w:lastRenderedPageBreak/>
        <w:t>การตัดรายการของสินทรัพย์ทางการเงิน</w:t>
      </w:r>
    </w:p>
    <w:p w14:paraId="2E8D1905" w14:textId="37CF4BBA" w:rsidR="00942CEC" w:rsidRPr="003E5F2C" w:rsidRDefault="00254B53" w:rsidP="00DA09AD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กลุ่มบริษัทตัดรายการสินทรัพย์ทางการเงินเมื่อมีข้อมูลที่บ่งชี้ว่าลูกหนี้มีปัญหาด้าน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การเงินอย่างร้ายแรงและไม่มีความเป็นไปได้ที่จะได้รับคืน เช่น เมื่อลูกหนี้อยู่ระหว่าง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ชำระบัญชี หรือล้มละลาย หรือคาดว่าจะไม่ได้รับชำระ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4C5E5E97" w14:textId="77777777" w:rsidR="00254B53" w:rsidRPr="003E5F2C" w:rsidRDefault="00254B53" w:rsidP="00DA09AD">
      <w:pPr>
        <w:pStyle w:val="ListParagraph"/>
        <w:spacing w:before="240" w:after="0" w:line="240" w:lineRule="auto"/>
        <w:ind w:left="2160"/>
        <w:contextualSpacing w:val="0"/>
        <w:jc w:val="thaiDistribute"/>
        <w:rPr>
          <w:rFonts w:ascii="Angsana New" w:hAnsi="Angsana New" w:cs="Angsana New"/>
          <w:i/>
          <w:iCs/>
          <w:color w:val="000000" w:themeColor="text1"/>
          <w:sz w:val="32"/>
          <w:szCs w:val="32"/>
        </w:rPr>
      </w:pPr>
      <w:r w:rsidRPr="003E5F2C">
        <w:rPr>
          <w:rFonts w:ascii="Angsana New" w:hAnsi="Angsana New" w:cs="Angsana New"/>
          <w:i/>
          <w:iCs/>
          <w:color w:val="000000" w:themeColor="text1"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5B5F9A2D" w14:textId="022A3949" w:rsidR="00DB5627" w:rsidRPr="003E5F2C" w:rsidRDefault="00254B53" w:rsidP="00DA09AD">
      <w:pPr>
        <w:spacing w:after="240"/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การวัดมูลค่าของผลขาดทุนด้านเครดิตที่คาดว่าจะเกิดขึ้นเป็นการคำนวณความน่าจะเป็น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ของการปฏิบัติผิดสัญญา ร้อยละของความเสียหายที่อาจจะเกิดขึ้นเมื่อลูกหนี้ปฏิบัติ</w:t>
      </w:r>
      <w:r w:rsidRPr="003E5F2C">
        <w:rPr>
          <w:rFonts w:ascii="Angsana New" w:hAnsi="Angsana New" w:cs="Angsana New"/>
          <w:color w:val="000000" w:themeColor="text1"/>
          <w:spacing w:val="6"/>
          <w:cs/>
          <w:lang w:val="en-US"/>
        </w:rPr>
        <w:t xml:space="preserve">ผิดสัญญา </w:t>
      </w:r>
      <w:r w:rsidRPr="003E5F2C">
        <w:rPr>
          <w:rFonts w:ascii="Angsana New" w:hAnsi="Angsana New" w:cs="Angsana New"/>
          <w:color w:val="000000" w:themeColor="text1"/>
          <w:spacing w:val="6"/>
          <w:lang w:val="en-US"/>
        </w:rPr>
        <w:t>(</w:t>
      </w:r>
      <w:r w:rsidRPr="003E5F2C">
        <w:rPr>
          <w:rFonts w:ascii="Angsana New" w:hAnsi="Angsana New" w:cs="Angsana New"/>
          <w:color w:val="000000" w:themeColor="text1"/>
          <w:spacing w:val="6"/>
          <w:cs/>
          <w:lang w:val="en-US"/>
        </w:rPr>
        <w:t>เช่น ผลกระทบของความเสียหายหากมีการผิดสัญญา</w:t>
      </w:r>
      <w:r w:rsidRPr="003E5F2C">
        <w:rPr>
          <w:rFonts w:ascii="Angsana New" w:hAnsi="Angsana New" w:cs="Angsana New"/>
          <w:color w:val="000000" w:themeColor="text1"/>
          <w:spacing w:val="6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spacing w:val="6"/>
          <w:cs/>
          <w:lang w:val="en-US"/>
        </w:rPr>
        <w:t xml:space="preserve"> และยอดหนี้เมื่อ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</w:t>
      </w: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กับข้อมูลในอดีตปรับปรุงด้วยการคาดการณ์เหตุการณ์ในอนาคต สำหรับยอดหนี้เมื่อ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7DAA8995" w14:textId="33D43B16" w:rsidR="00F810E7" w:rsidRPr="003E5F2C" w:rsidRDefault="00254B53" w:rsidP="00DA09AD">
      <w:pPr>
        <w:spacing w:after="240"/>
        <w:ind w:left="2160"/>
        <w:jc w:val="thaiDistribute"/>
        <w:rPr>
          <w:rFonts w:ascii="Angsana New" w:hAnsi="Angsana New" w:cs="Angsana New"/>
          <w:color w:val="000000" w:themeColor="text1"/>
          <w:spacing w:val="-6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</w:t>
      </w:r>
      <w:r w:rsidRPr="003E5F2C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               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เงินสดทั้งหมดซึ่งกลุ่มบริษัทคาดว่าจะได้รับคิดลดด้วยอัตราดอกเบี้ยที่แท้จริงเมื่อเริ่มแรก สำหรับลูกหนี้ตามสัญญาเช่า</w:t>
      </w:r>
      <w:r w:rsidRPr="003E5F2C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3E5F2C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TFRS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16</w:t>
      </w:r>
      <w:r w:rsidRPr="003E5F2C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เรื่อง สัญญาเช่า</w:t>
      </w:r>
    </w:p>
    <w:p w14:paraId="126D2626" w14:textId="77777777" w:rsidR="00254B53" w:rsidRPr="003E5F2C" w:rsidRDefault="00254B53" w:rsidP="00666BDC">
      <w:pPr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</w:p>
    <w:p w14:paraId="6A618860" w14:textId="77777777" w:rsidR="00666BDC" w:rsidRPr="003E5F2C" w:rsidRDefault="00666BD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005D2D97" w14:textId="4D19FB1F" w:rsidR="00254B53" w:rsidRPr="003E5F2C" w:rsidRDefault="00AE5DA6" w:rsidP="00DA09AD">
      <w:pPr>
        <w:spacing w:before="120"/>
        <w:ind w:left="2160" w:hanging="893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254B53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9</w:t>
      </w:r>
      <w:r w:rsidR="00254B53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254B53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254B53" w:rsidRPr="003E5F2C">
        <w:rPr>
          <w:rFonts w:ascii="Angsana New" w:hAnsi="Angsana New" w:cs="Angsana New"/>
          <w:color w:val="000000" w:themeColor="text1"/>
          <w:cs/>
          <w:lang w:val="en-US"/>
        </w:rPr>
        <w:t>หนี้สินทางการเงิน</w:t>
      </w:r>
    </w:p>
    <w:p w14:paraId="11AAACA9" w14:textId="77777777" w:rsidR="00254B53" w:rsidRPr="003E5F2C" w:rsidRDefault="00254B53" w:rsidP="00DA09AD">
      <w:pPr>
        <w:tabs>
          <w:tab w:val="left" w:pos="1260"/>
        </w:tabs>
        <w:spacing w:after="24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ที่แท้จริงหรือด้วยมูลค่ายุติธรรมผ่านกำไรหรือขาดทุน</w:t>
      </w:r>
    </w:p>
    <w:p w14:paraId="5BAE88B7" w14:textId="77777777" w:rsidR="00254B53" w:rsidRPr="003E5F2C" w:rsidRDefault="00254B53" w:rsidP="00DA09AD">
      <w:pPr>
        <w:ind w:left="2160"/>
        <w:jc w:val="thaiDistribute"/>
        <w:rPr>
          <w:rFonts w:ascii="Angsana New" w:hAnsi="Angsana New" w:cs="Angsana New"/>
          <w:i/>
          <w:iCs/>
          <w:color w:val="000000" w:themeColor="text1"/>
          <w:spacing w:val="-2"/>
          <w:lang w:val="en-US"/>
        </w:rPr>
      </w:pPr>
      <w:r w:rsidRPr="003E5F2C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t>หนี้สิน</w:t>
      </w:r>
      <w:r w:rsidRPr="003E5F2C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ทาง</w:t>
      </w:r>
      <w:r w:rsidRPr="003E5F2C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t>การเงินที่วัดมูลค่าภายหลังด้วยราคาทุนตัดจำหน่าย</w:t>
      </w:r>
    </w:p>
    <w:p w14:paraId="08A3D75D" w14:textId="2CF4685F" w:rsidR="00942CEC" w:rsidRPr="003E5F2C" w:rsidRDefault="00254B53" w:rsidP="000816F5">
      <w:pPr>
        <w:tabs>
          <w:tab w:val="left" w:pos="1260"/>
        </w:tabs>
        <w:spacing w:after="240"/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หนี้สินทางการเงินที่ไม่เป็น </w:t>
      </w:r>
      <w:r w:rsidRPr="003E5F2C">
        <w:rPr>
          <w:rFonts w:ascii="Angsana New" w:hAnsi="Angsana New" w:cs="Angsana New"/>
          <w:color w:val="000000" w:themeColor="text1"/>
          <w:lang w:val="en-US"/>
        </w:rPr>
        <w:t>(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Pr="003E5F2C">
        <w:rPr>
          <w:rFonts w:ascii="Angsana New" w:hAnsi="Angsana New" w:cs="Angsana New"/>
          <w:color w:val="000000" w:themeColor="text1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3E5F2C">
        <w:rPr>
          <w:rFonts w:ascii="Angsana New" w:hAnsi="Angsana New" w:cs="Angsana New"/>
          <w:color w:val="000000" w:themeColor="text1"/>
          <w:lang w:val="en-US"/>
        </w:rPr>
        <w:t>(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Pr="003E5F2C">
        <w:rPr>
          <w:rFonts w:ascii="Angsana New" w:hAnsi="Angsana New" w:cs="Angsana New"/>
          <w:color w:val="000000" w:themeColor="text1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ถือไว้เพื่อค้า หรือ </w:t>
      </w:r>
      <w:r w:rsidRPr="003E5F2C">
        <w:rPr>
          <w:rFonts w:ascii="Angsana New" w:hAnsi="Angsana New" w:cs="Angsana New"/>
          <w:color w:val="000000" w:themeColor="text1"/>
          <w:lang w:val="en-US"/>
        </w:rPr>
        <w:t>(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Pr="003E5F2C">
        <w:rPr>
          <w:rFonts w:ascii="Angsana New" w:hAnsi="Angsana New" w:cs="Angsana New"/>
          <w:color w:val="000000" w:themeColor="text1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เลือกกำหนดให้แสดงด้วยมูลค่ายุติธรรมผ่าน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631FFA46" w14:textId="3A707E23" w:rsidR="00254B53" w:rsidRPr="003E5F2C" w:rsidRDefault="00254B53" w:rsidP="00DA09AD">
      <w:pPr>
        <w:tabs>
          <w:tab w:val="left" w:pos="1260"/>
        </w:tabs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</w:t>
      </w: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อัตราที่ใช้ในการคิดลดประมาณการเงินสดจ่ายในอนาคต </w:t>
      </w:r>
      <w:r w:rsidRPr="003E5F2C">
        <w:rPr>
          <w:rFonts w:ascii="Angsana New" w:hAnsi="Angsana New" w:cs="Angsana New"/>
          <w:color w:val="000000" w:themeColor="text1"/>
          <w:spacing w:val="4"/>
          <w:lang w:val="en-US"/>
        </w:rPr>
        <w:t>(</w:t>
      </w: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รวมถึงค่าธรรมเนียม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และต้นทุนในการรับและจ่ายทั้งหมด ซึ่งเป็นส่วนหนึ่งของอัตราดอกเบี้ยที่แท้จริง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ต้นทุนการทำรายการ และส่วนเกินหรือส่วนลดมูลค่าอื่นๆ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)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ตลอดอายุที่คาดไว้ของหนี้สินทางการเงินหรือ </w:t>
      </w:r>
      <w:r w:rsidRPr="003E5F2C">
        <w:rPr>
          <w:rFonts w:ascii="Angsana New" w:hAnsi="Angsana New" w:cs="Angsana New"/>
          <w:color w:val="000000" w:themeColor="text1"/>
          <w:lang w:val="en-US"/>
        </w:rPr>
        <w:t>(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ตามความเหมาะสม</w:t>
      </w:r>
      <w:r w:rsidRPr="003E5F2C">
        <w:rPr>
          <w:rFonts w:ascii="Angsana New" w:hAnsi="Angsana New" w:cs="Angsana New"/>
          <w:color w:val="000000" w:themeColor="text1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5CD12BE4" w14:textId="77777777" w:rsidR="00254B53" w:rsidRPr="003E5F2C" w:rsidRDefault="00254B53" w:rsidP="00DA09AD">
      <w:pPr>
        <w:spacing w:before="120"/>
        <w:ind w:left="1980" w:firstLine="180"/>
        <w:jc w:val="thaiDistribute"/>
        <w:rPr>
          <w:rFonts w:ascii="Angsana New" w:hAnsi="Angsana New" w:cs="Angsana New"/>
          <w:i/>
          <w:iCs/>
          <w:color w:val="000000" w:themeColor="text1"/>
          <w:lang w:val="en-US"/>
        </w:rPr>
      </w:pPr>
      <w:r w:rsidRPr="003E5F2C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การตัดรายการของหนี้สินทางการเงิน</w:t>
      </w:r>
    </w:p>
    <w:p w14:paraId="5F8DA936" w14:textId="77777777" w:rsidR="00F810E7" w:rsidRPr="003E5F2C" w:rsidRDefault="00254B53" w:rsidP="00666BDC">
      <w:pPr>
        <w:tabs>
          <w:tab w:val="left" w:pos="1260"/>
        </w:tabs>
        <w:spacing w:after="24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กลุ่มบริษัทตัด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รายการ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หนี้สินทางการเงิน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58A15F39" w14:textId="4AE09707" w:rsidR="006B6A19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10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</w:rPr>
        <w:t>เงิน</w:t>
      </w:r>
      <w:r w:rsidR="006B6A19" w:rsidRPr="003E5F2C">
        <w:rPr>
          <w:rFonts w:ascii="Angsana New" w:hAnsi="Angsana New" w:cs="Angsana New"/>
          <w:color w:val="000000" w:themeColor="text1"/>
          <w:cs/>
          <w:lang w:val="en-US"/>
        </w:rPr>
        <w:t>ลงทุน</w:t>
      </w:r>
      <w:r w:rsidR="00F92FB7" w:rsidRPr="003E5F2C">
        <w:rPr>
          <w:rFonts w:ascii="Angsana New" w:hAnsi="Angsana New" w:cs="Angsana New" w:hint="cs"/>
          <w:color w:val="000000" w:themeColor="text1"/>
          <w:cs/>
          <w:lang w:val="en-US"/>
        </w:rPr>
        <w:t>ในบริษัทย่อย</w:t>
      </w:r>
    </w:p>
    <w:p w14:paraId="41CEE90B" w14:textId="77777777" w:rsidR="0018468B" w:rsidRPr="003E5F2C" w:rsidRDefault="006B6A19" w:rsidP="00DA09AD">
      <w:pPr>
        <w:ind w:left="1260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</w:rPr>
        <w:t>เงินลงทุนในบริษัทย่อยแสดงในงบการเงินเฉพาะกิจการด้วยราคาทุนสุทธิจากค่าเผื่อการด้อยค่า</w:t>
      </w:r>
      <w:r w:rsidR="009E3B9C" w:rsidRPr="003E5F2C">
        <w:rPr>
          <w:rFonts w:ascii="Angsana New" w:hAnsi="Angsana New" w:cs="Angsana New" w:hint="cs"/>
          <w:color w:val="000000" w:themeColor="text1"/>
          <w:spacing w:val="-6"/>
          <w:cs/>
        </w:rPr>
        <w:t xml:space="preserve"> </w:t>
      </w:r>
      <w:r w:rsidR="00A33617" w:rsidRPr="003E5F2C">
        <w:rPr>
          <w:rFonts w:ascii="Angsana New" w:hAnsi="Angsana New" w:cs="Angsana New" w:hint="cs"/>
          <w:color w:val="000000" w:themeColor="text1"/>
          <w:spacing w:val="-6"/>
          <w:cs/>
        </w:rPr>
        <w:t xml:space="preserve">  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(ถ้ามี) บริษัทจะบันทึกขาดทุนจากกา</w:t>
      </w:r>
      <w:r w:rsidR="0092141A" w:rsidRPr="003E5F2C">
        <w:rPr>
          <w:rFonts w:ascii="Angsana New" w:hAnsi="Angsana New" w:cs="Angsana New"/>
          <w:color w:val="000000" w:themeColor="text1"/>
          <w:spacing w:val="-6"/>
          <w:cs/>
        </w:rPr>
        <w:t>รด้อยค่าของเงินลงทุนในบริษัทย่อย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ในงบกำไ</w:t>
      </w:r>
      <w:r w:rsidR="009E3B9C" w:rsidRPr="003E5F2C">
        <w:rPr>
          <w:rFonts w:ascii="Angsana New" w:hAnsi="Angsana New" w:cs="Angsana New" w:hint="cs"/>
          <w:color w:val="000000" w:themeColor="text1"/>
          <w:spacing w:val="-6"/>
          <w:cs/>
        </w:rPr>
        <w:t>ร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ขาดทุนและกำไรขาดทุนเบ็ดเสร็จอื่น เงินลงทุนในบริษัทย่อยดังกล่าว เป็นเงินลงทุนในกิจการที่บริษัทมีอำนาจควบคุมทั้งทางตรงหรือทางอ้อม โดยอำนาจในการควบคุม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</w:t>
      </w:r>
    </w:p>
    <w:p w14:paraId="5502C1E1" w14:textId="77777777" w:rsidR="00666BDC" w:rsidRPr="003E5F2C" w:rsidRDefault="00666BD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pacing w:val="2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2"/>
          <w:lang w:val="en-US"/>
        </w:rPr>
        <w:br w:type="page"/>
      </w:r>
    </w:p>
    <w:p w14:paraId="39CF34F2" w14:textId="40D5ED04" w:rsidR="006B6A19" w:rsidRPr="003E5F2C" w:rsidRDefault="00AE5DA6" w:rsidP="00DA09AD">
      <w:pPr>
        <w:spacing w:before="120"/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AE5DA6">
        <w:rPr>
          <w:rFonts w:ascii="Angsana New" w:hAnsi="Angsana New" w:cs="Angsana New"/>
          <w:color w:val="000000" w:themeColor="text1"/>
          <w:spacing w:val="2"/>
          <w:lang w:val="en-US"/>
        </w:rPr>
        <w:lastRenderedPageBreak/>
        <w:t>3</w:t>
      </w:r>
      <w:r w:rsidR="006B6A19" w:rsidRPr="003E5F2C">
        <w:rPr>
          <w:rFonts w:ascii="Angsana New" w:hAnsi="Angsana New" w:cs="Angsana New"/>
          <w:color w:val="000000" w:themeColor="text1"/>
          <w:spacing w:val="2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spacing w:val="2"/>
          <w:lang w:val="en-US"/>
        </w:rPr>
        <w:t>11</w:t>
      </w:r>
      <w:r w:rsidR="006B6A19" w:rsidRPr="003E5F2C">
        <w:rPr>
          <w:rFonts w:ascii="Angsana New" w:hAnsi="Angsana New" w:cs="Angsana New"/>
          <w:color w:val="000000" w:themeColor="text1"/>
          <w:spacing w:val="2"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  <w:lang w:val="en-US"/>
        </w:rPr>
        <w:t>อสังหาริมทรัพย์เพื่อการลงทุน</w:t>
      </w:r>
    </w:p>
    <w:p w14:paraId="5D2EFB9C" w14:textId="77777777" w:rsidR="006B6A19" w:rsidRPr="003E5F2C" w:rsidRDefault="006B6A19" w:rsidP="00666BDC">
      <w:pPr>
        <w:pStyle w:val="AccPolicyHeading"/>
        <w:spacing w:after="120"/>
        <w:rPr>
          <w:rFonts w:ascii="Angsana New" w:hAnsi="Angsana New" w:cs="Angsana New"/>
          <w:color w:val="000000" w:themeColor="text1"/>
        </w:rPr>
      </w:pPr>
      <w:r w:rsidRPr="003E5F2C">
        <w:rPr>
          <w:rFonts w:ascii="Angsana New" w:hAnsi="Angsana New" w:cs="Angsana New"/>
          <w:color w:val="000000" w:themeColor="text1"/>
          <w:spacing w:val="4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</w:t>
      </w:r>
      <w:r w:rsidRPr="003E5F2C">
        <w:rPr>
          <w:rFonts w:ascii="Angsana New" w:hAnsi="Angsana New" w:cs="Angsana New"/>
          <w:color w:val="000000" w:themeColor="text1"/>
          <w:cs/>
        </w:rPr>
        <w:t>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E776563" w14:textId="77777777" w:rsidR="00F810E7" w:rsidRPr="003E5F2C" w:rsidRDefault="006B6A19" w:rsidP="00666BDC">
      <w:pPr>
        <w:pStyle w:val="AccPolicyHeading"/>
        <w:spacing w:after="120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cs/>
        </w:rPr>
        <w:t>บันทึกมูลค่าเริ่มแรกของอสังหาริมทรัพย์เพื่อการลงทุนในราคาทุน รวมถึง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ต้นทุนการทำรายการที่เกี่ยวข้อง และหลังจากนั้น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จะบันทึกอสังหาริมทรัพย์</w:t>
      </w:r>
      <w:r w:rsidRPr="003E5F2C">
        <w:rPr>
          <w:rFonts w:ascii="Angsana New" w:hAnsi="Angsana New" w:cs="Angsana New"/>
          <w:color w:val="000000" w:themeColor="text1"/>
          <w:cs/>
        </w:rPr>
        <w:t>เพื่อการลงทุนด้วยมูลค่ายุติธรรม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ซึ่งมีการประเมินโดยผู้ประเมินราคาอิสระ</w:t>
      </w:r>
    </w:p>
    <w:p w14:paraId="75797F5F" w14:textId="0D0369C8" w:rsidR="00186CFB" w:rsidRPr="003E5F2C" w:rsidRDefault="006B6A19" w:rsidP="00666BDC">
      <w:pPr>
        <w:tabs>
          <w:tab w:val="left" w:pos="1260"/>
        </w:tabs>
        <w:spacing w:after="120"/>
        <w:ind w:left="1267"/>
        <w:jc w:val="thaiDistribute"/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</w:pPr>
      <w:r w:rsidRPr="003E5F2C">
        <w:rPr>
          <w:rFonts w:ascii="Angsana New" w:hAnsi="Angsana New" w:cs="Angsana New"/>
          <w:color w:val="000000" w:themeColor="text1"/>
          <w:cs/>
        </w:rPr>
        <w:t>ต้นทุนของอสังหาริมทรัพย์เพื่อการลงทุนที่ได้มาโดยการซื้อ ประกอบด้วย ราคาซื้อและรายจ่าย</w:t>
      </w:r>
      <w:r w:rsidRPr="003E5F2C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>ทางตรงใด</w:t>
      </w:r>
      <w:r w:rsidR="00E42E16" w:rsidRPr="003E5F2C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 xml:space="preserve"> </w:t>
      </w:r>
      <w:r w:rsidRPr="003E5F2C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>ๆ ที่เกี่ยวกับการจัดหาสินทรัพย์ ได้แก่ ค่าธรรมเนียมวิชาชีพสำหรับบริการทางกฎหมาย ค่าภาษีในการโอนสินทรัพย์ และต้นทุนในการทำรายการอื่น</w:t>
      </w:r>
      <w:r w:rsidR="00E42E16" w:rsidRPr="003E5F2C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 xml:space="preserve"> </w:t>
      </w:r>
      <w:r w:rsidRPr="003E5F2C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>ๆ ที่เกี่ยวข้อง</w:t>
      </w:r>
    </w:p>
    <w:p w14:paraId="27FEE7FE" w14:textId="7C955B8C" w:rsidR="00977C52" w:rsidRPr="003E5F2C" w:rsidRDefault="006B6A19" w:rsidP="00666BDC">
      <w:pPr>
        <w:tabs>
          <w:tab w:val="left" w:pos="1260"/>
        </w:tabs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งบกำไรขาดทุนและกำไรขาดทุนเบ็ดเสร็จอื่นในงวดที่เกิดขึ้น</w:t>
      </w:r>
    </w:p>
    <w:p w14:paraId="2E8747F4" w14:textId="1A55DB67" w:rsidR="006B6A19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spacing w:val="4"/>
          <w:cs/>
        </w:rPr>
      </w:pPr>
      <w:r w:rsidRPr="00AE5DA6">
        <w:rPr>
          <w:rFonts w:ascii="Angsana New" w:hAnsi="Angsana New" w:cs="Angsana New"/>
          <w:color w:val="000000" w:themeColor="text1"/>
          <w:spacing w:val="2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spacing w:val="2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spacing w:val="2"/>
          <w:lang w:val="en-US"/>
        </w:rPr>
        <w:t>12</w:t>
      </w:r>
      <w:r w:rsidR="006B6A19" w:rsidRPr="003E5F2C">
        <w:rPr>
          <w:rFonts w:ascii="Angsana New" w:hAnsi="Angsana New" w:cs="Angsana New"/>
          <w:color w:val="000000" w:themeColor="text1"/>
          <w:spacing w:val="2"/>
          <w:lang w:val="en-US"/>
        </w:rPr>
        <w:tab/>
      </w:r>
      <w:r w:rsidR="00A30024" w:rsidRPr="003E5F2C">
        <w:rPr>
          <w:rFonts w:ascii="Angsana New" w:hAnsi="Angsana New" w:cs="Angsana New"/>
          <w:color w:val="000000" w:themeColor="text1"/>
          <w:spacing w:val="2"/>
          <w:cs/>
          <w:lang w:val="en-US"/>
        </w:rPr>
        <w:t xml:space="preserve">ที่ดิน </w:t>
      </w:r>
      <w:r w:rsidR="006B6A19" w:rsidRPr="003E5F2C">
        <w:rPr>
          <w:rFonts w:ascii="Angsana New" w:hAnsi="Angsana New" w:cs="Angsana New"/>
          <w:color w:val="000000" w:themeColor="text1"/>
          <w:spacing w:val="4"/>
          <w:cs/>
        </w:rPr>
        <w:t>อาคารและอุปกรณ์</w:t>
      </w:r>
    </w:p>
    <w:p w14:paraId="16E02C1E" w14:textId="77777777" w:rsidR="00F37E27" w:rsidRPr="003E5F2C" w:rsidRDefault="00F37E27" w:rsidP="00DA09AD">
      <w:pPr>
        <w:ind w:left="1267" w:hanging="7"/>
        <w:jc w:val="thaiDistribute"/>
        <w:rPr>
          <w:rFonts w:ascii="Angsana New" w:hAnsi="Angsana New" w:cs="Angsana New"/>
          <w:color w:val="000000" w:themeColor="text1"/>
          <w:spacing w:val="4"/>
          <w:cs/>
        </w:rPr>
      </w:pPr>
      <w:r w:rsidRPr="003E5F2C">
        <w:rPr>
          <w:rFonts w:ascii="Angsana New" w:hAnsi="Angsana New" w:cs="Angsana New"/>
          <w:color w:val="000000" w:themeColor="text1"/>
          <w:spacing w:val="4"/>
          <w:cs/>
        </w:rPr>
        <w:t>ที่ดิน แสดงด้วยราคาทุนหักค่าเผื่อการด้อยค่า (ถ้ามี)</w:t>
      </w:r>
    </w:p>
    <w:p w14:paraId="31093186" w14:textId="02940DC5" w:rsidR="006B6A19" w:rsidRPr="003E5F2C" w:rsidRDefault="006B6A19" w:rsidP="00666BDC">
      <w:pPr>
        <w:spacing w:before="120"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4"/>
          <w:cs/>
        </w:rPr>
        <w:t>อาคารและอุปกรณ์ของ</w:t>
      </w: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spacing w:val="4"/>
          <w:cs/>
        </w:rPr>
        <w:t>แสดงด้วยราคาทุนหักค่าเสื่อมราคาสะสมและ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ค่าเผื่อการด้อยค่า (ถ้ามี) ค่าเสื่อมราคาคำนวณโดยวิธีเส้นตรงตามอายุการใ</w:t>
      </w:r>
      <w:r w:rsidR="00B45921" w:rsidRPr="003E5F2C">
        <w:rPr>
          <w:rFonts w:ascii="Angsana New" w:hAnsi="Angsana New" w:cs="Angsana New" w:hint="cs"/>
          <w:color w:val="000000" w:themeColor="text1"/>
          <w:spacing w:val="-6"/>
          <w:cs/>
        </w:rPr>
        <w:t>ช้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ประโยชน์โดยประมาณ</w:t>
      </w:r>
      <w:r w:rsidRPr="003E5F2C">
        <w:rPr>
          <w:rFonts w:ascii="Angsana New" w:hAnsi="Angsana New" w:cs="Angsana New"/>
          <w:color w:val="000000" w:themeColor="text1"/>
          <w:cs/>
        </w:rPr>
        <w:t>ของสินทรัพย์ ดังต่อไปนี้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5265"/>
        <w:gridCol w:w="992"/>
        <w:gridCol w:w="850"/>
      </w:tblGrid>
      <w:tr w:rsidR="009E69E6" w:rsidRPr="003E5F2C" w14:paraId="6CDF2091" w14:textId="77777777" w:rsidTr="006B6A19">
        <w:tc>
          <w:tcPr>
            <w:tcW w:w="5265" w:type="dxa"/>
          </w:tcPr>
          <w:p w14:paraId="48BDA51D" w14:textId="3D626639" w:rsidR="00B2201F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อาคาร - สำนักงานขาย</w:t>
            </w:r>
          </w:p>
        </w:tc>
        <w:tc>
          <w:tcPr>
            <w:tcW w:w="992" w:type="dxa"/>
          </w:tcPr>
          <w:p w14:paraId="2E7435A8" w14:textId="0F00EBC0" w:rsidR="00B2201F" w:rsidRPr="003E5F2C" w:rsidRDefault="00AE5DA6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3B3B4BFE" w14:textId="77777777" w:rsidR="00B2201F" w:rsidRPr="003E5F2C" w:rsidRDefault="00B2201F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3E5F2C" w14:paraId="03AFCCA6" w14:textId="77777777" w:rsidTr="006B6A19">
        <w:tc>
          <w:tcPr>
            <w:tcW w:w="5265" w:type="dxa"/>
          </w:tcPr>
          <w:p w14:paraId="163EF7C0" w14:textId="1E4DA5AC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14:paraId="08B32FF5" w14:textId="6D5F2334" w:rsidR="00D1302A" w:rsidRPr="003E5F2C" w:rsidRDefault="00AE5DA6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5D438E1D" w14:textId="678A29CB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3E5F2C" w14:paraId="428FA24F" w14:textId="77777777" w:rsidTr="006B6A19">
        <w:tc>
          <w:tcPr>
            <w:tcW w:w="5265" w:type="dxa"/>
          </w:tcPr>
          <w:p w14:paraId="46F15DF3" w14:textId="77777777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14:paraId="34AE161C" w14:textId="3E0DC9B6" w:rsidR="00D1302A" w:rsidRPr="003E5F2C" w:rsidRDefault="00AE5DA6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lang w:val="en-US"/>
              </w:rPr>
              <w:t>3</w:t>
            </w:r>
            <w:r w:rsidR="00D1302A" w:rsidRPr="003E5F2C">
              <w:rPr>
                <w:rFonts w:ascii="Angsana New" w:hAnsi="Angsana New" w:cs="Angsana New"/>
                <w:color w:val="000000" w:themeColor="text1"/>
                <w:cs/>
              </w:rPr>
              <w:t xml:space="preserve"> และ </w:t>
            </w:r>
            <w:r w:rsidRPr="00AE5DA6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1592FA0E" w14:textId="77777777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3E5F2C" w14:paraId="25CAC2B6" w14:textId="77777777" w:rsidTr="006B6A19">
        <w:tc>
          <w:tcPr>
            <w:tcW w:w="5265" w:type="dxa"/>
          </w:tcPr>
          <w:p w14:paraId="1B528585" w14:textId="77777777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เครื่องใช้สำนักงานและอุปกรณ์</w:t>
            </w:r>
          </w:p>
        </w:tc>
        <w:tc>
          <w:tcPr>
            <w:tcW w:w="992" w:type="dxa"/>
          </w:tcPr>
          <w:p w14:paraId="47D90A78" w14:textId="4B37956F" w:rsidR="00D1302A" w:rsidRPr="003E5F2C" w:rsidRDefault="00AE5DA6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lang w:val="en-US"/>
              </w:rPr>
              <w:t>3</w:t>
            </w:r>
            <w:r w:rsidR="00D1302A" w:rsidRPr="003E5F2C">
              <w:rPr>
                <w:rFonts w:ascii="Angsana New" w:hAnsi="Angsana New" w:cs="Angsana New"/>
                <w:color w:val="000000" w:themeColor="text1"/>
                <w:cs/>
              </w:rPr>
              <w:t xml:space="preserve"> และ </w:t>
            </w:r>
            <w:r w:rsidRPr="00AE5DA6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6C737E8C" w14:textId="77777777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3E5F2C" w14:paraId="4DA82F15" w14:textId="77777777" w:rsidTr="006B6A19">
        <w:tc>
          <w:tcPr>
            <w:tcW w:w="5265" w:type="dxa"/>
          </w:tcPr>
          <w:p w14:paraId="6E9C91B6" w14:textId="77777777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คอมพิวเตอร์และอุปกรณ์</w:t>
            </w:r>
          </w:p>
        </w:tc>
        <w:tc>
          <w:tcPr>
            <w:tcW w:w="992" w:type="dxa"/>
          </w:tcPr>
          <w:p w14:paraId="078EEBE8" w14:textId="17ADE7BE" w:rsidR="00D1302A" w:rsidRPr="003E5F2C" w:rsidRDefault="00AE5DA6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10FCCF44" w14:textId="77777777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3E5F2C" w14:paraId="370F1BF7" w14:textId="77777777" w:rsidTr="006B6A19">
        <w:tc>
          <w:tcPr>
            <w:tcW w:w="5265" w:type="dxa"/>
          </w:tcPr>
          <w:p w14:paraId="48230821" w14:textId="77777777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อุปกรณ์อื่น</w:t>
            </w:r>
          </w:p>
        </w:tc>
        <w:tc>
          <w:tcPr>
            <w:tcW w:w="992" w:type="dxa"/>
          </w:tcPr>
          <w:p w14:paraId="02FBA91E" w14:textId="6C86BA94" w:rsidR="00D1302A" w:rsidRPr="003E5F2C" w:rsidRDefault="00AE5DA6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0B93902F" w14:textId="77777777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3E5F2C" w14:paraId="0FD0BE61" w14:textId="77777777" w:rsidTr="006B6A19">
        <w:tc>
          <w:tcPr>
            <w:tcW w:w="5265" w:type="dxa"/>
          </w:tcPr>
          <w:p w14:paraId="59B0A8BD" w14:textId="77777777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ยานพาหนะ</w:t>
            </w:r>
          </w:p>
        </w:tc>
        <w:tc>
          <w:tcPr>
            <w:tcW w:w="992" w:type="dxa"/>
          </w:tcPr>
          <w:p w14:paraId="6946394B" w14:textId="2248A446" w:rsidR="00D1302A" w:rsidRPr="003E5F2C" w:rsidRDefault="00AE5DA6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4610DBE5" w14:textId="77777777" w:rsidR="00D1302A" w:rsidRPr="003E5F2C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</w:tbl>
    <w:p w14:paraId="56244F13" w14:textId="55E4124F" w:rsidR="00293748" w:rsidRPr="003E5F2C" w:rsidRDefault="00293748" w:rsidP="00666BDC">
      <w:pPr>
        <w:spacing w:before="12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กำไรหรือขาดทุนจากการขายหรือตัดจำหน่ายที่ดิน อาคารและอุปกรณ์รับรู้ในงบกำไรขาดทุนและกำไรขาดทุนเบ็ดเสร็จอื่นในงวดที่มีการขายหรือตัดจำหน่ายสินทรัพย์นั้น</w:t>
      </w:r>
    </w:p>
    <w:p w14:paraId="26EEB053" w14:textId="6F0F42F9" w:rsidR="00666BDC" w:rsidRPr="003E5F2C" w:rsidRDefault="007B0A52" w:rsidP="00666BDC">
      <w:pPr>
        <w:spacing w:before="120"/>
        <w:ind w:left="1267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วัตถุประสงค์ ราคาทุนรวมถึงต้นทุนในการรื้อถอน การขนย้าย การบูรณะสถานที่ตั้งของสินทรัพย์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และต้นทุนการกู้ยืม</w:t>
      </w:r>
      <w:r w:rsidR="00666BDC" w:rsidRPr="003E5F2C"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14:paraId="2A794985" w14:textId="77777777" w:rsidR="00F810E7" w:rsidRPr="003E5F2C" w:rsidRDefault="007B0A52" w:rsidP="00DA09AD">
      <w:pPr>
        <w:spacing w:after="120"/>
        <w:ind w:left="1267" w:hanging="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lastRenderedPageBreak/>
        <w:t>ต้นทุนที่เกิดขึ้นในการซ่อมบำรุงที่ดิน อาคารและอุปกรณ์ จะรับรู้เป็นค่าใช้จ่ายในงบกำไรขาดทุน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และกำไรขาดทุนเบ็ดเสร็จอื่นเมื่อเกิดขึ้น</w:t>
      </w:r>
    </w:p>
    <w:p w14:paraId="0A0632A2" w14:textId="2E5A3659" w:rsidR="00E42E16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E42E16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13</w:t>
      </w:r>
      <w:r w:rsidR="00E42E16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E42E16" w:rsidRPr="003E5F2C">
        <w:rPr>
          <w:rFonts w:ascii="Angsana New" w:hAnsi="Angsana New" w:cs="Angsana New"/>
          <w:color w:val="000000" w:themeColor="text1"/>
          <w:cs/>
          <w:lang w:val="en-US"/>
        </w:rPr>
        <w:t>สินทรัพย์ไม่มีตัวตนอื่น</w:t>
      </w:r>
      <w:r w:rsidR="007242C5" w:rsidRPr="003E5F2C">
        <w:rPr>
          <w:rFonts w:ascii="Angsana New" w:hAnsi="Angsana New" w:cs="Angsana New"/>
          <w:color w:val="000000" w:themeColor="text1"/>
          <w:cs/>
          <w:lang w:val="en-US"/>
        </w:rPr>
        <w:t>นอกจากค่าความนิยม</w:t>
      </w:r>
    </w:p>
    <w:p w14:paraId="2AD136FC" w14:textId="77777777" w:rsidR="00E42E16" w:rsidRPr="003E5F2C" w:rsidRDefault="00E42E16" w:rsidP="00DA09AD">
      <w:pPr>
        <w:spacing w:after="120"/>
        <w:ind w:left="126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สินทรัพย์ไม่มีตัวตนอื่น</w:t>
      </w:r>
      <w:r w:rsidR="008D5952" w:rsidRPr="003E5F2C">
        <w:rPr>
          <w:rFonts w:ascii="Angsana New" w:hAnsi="Angsana New" w:cs="Angsana New"/>
          <w:color w:val="000000" w:themeColor="text1"/>
          <w:cs/>
        </w:rPr>
        <w:t>นอกจากค่าความนิยม</w:t>
      </w:r>
      <w:r w:rsidRPr="003E5F2C">
        <w:rPr>
          <w:rFonts w:ascii="Angsana New" w:hAnsi="Angsana New" w:cs="Angsana New"/>
          <w:color w:val="000000" w:themeColor="text1"/>
          <w:cs/>
        </w:rPr>
        <w:t>แสดงด้วยราคาทุนหักค่าตัดจำหน่ายสะสมและ</w:t>
      </w:r>
      <w:r w:rsidR="005753BD" w:rsidRPr="003E5F2C">
        <w:rPr>
          <w:rFonts w:ascii="Angsana New" w:hAnsi="Angsana New" w:cs="Angsana New" w:hint="cs"/>
          <w:color w:val="000000" w:themeColor="text1"/>
          <w:cs/>
        </w:rPr>
        <w:t xml:space="preserve">  </w:t>
      </w:r>
      <w:r w:rsidR="00803C2F" w:rsidRPr="003E5F2C">
        <w:rPr>
          <w:rFonts w:ascii="Angsana New" w:hAnsi="Angsana New" w:cs="Angsana New"/>
          <w:color w:val="000000" w:themeColor="text1"/>
          <w:cs/>
        </w:rPr>
        <w:t>ค่าเผื่อการด้อยค่า (ถ้ามี) ซึ่งจะ</w:t>
      </w:r>
      <w:r w:rsidRPr="003E5F2C">
        <w:rPr>
          <w:rFonts w:ascii="Angsana New" w:hAnsi="Angsana New" w:cs="Angsana New"/>
          <w:color w:val="000000" w:themeColor="text1"/>
          <w:cs/>
        </w:rPr>
        <w:t>มีการทดสอบการด้อยค่าเป็นประจำทุกปี โดยค่าเผื่อการด้อยค่าจะบันทึกเป็นค่าใช้จ่ายในงบกำไรขาดทุนและกำไรขาดทุนเบ็ดเสร็จอื่น</w:t>
      </w:r>
    </w:p>
    <w:p w14:paraId="37373BFC" w14:textId="77777777" w:rsidR="006B6A19" w:rsidRPr="003E5F2C" w:rsidRDefault="006B6A19" w:rsidP="00DA09AD">
      <w:pPr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ค่าตัดจำหน่ายบันทึกเป็นค่าใช้จ่ายในงบกำไรขาดทุนและกำไรขาดทุนเบ็ดเสร็จอื่น คำนวณโดยวิธีเส้นตรงตามระยะเวลาที่คาดว่าจะได้รับประโยชน์เชิงเศรษฐกิจของสินทรัพย์ที่ไม่มีตัวตน</w:t>
      </w:r>
      <w:r w:rsidR="00E42E16" w:rsidRPr="003E5F2C">
        <w:rPr>
          <w:rFonts w:ascii="Angsana New" w:hAnsi="Angsana New" w:cs="Angsana New"/>
          <w:color w:val="000000" w:themeColor="text1"/>
          <w:cs/>
        </w:rPr>
        <w:t>อื่น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ระยะเวลาที่คาดว่าจะได้รับประโยชน์เชิงเศรษฐกิจแสดงได้ดังนี้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5202"/>
        <w:gridCol w:w="1058"/>
        <w:gridCol w:w="850"/>
      </w:tblGrid>
      <w:tr w:rsidR="009E69E6" w:rsidRPr="003E5F2C" w14:paraId="08375A7A" w14:textId="77777777" w:rsidTr="00863BFF">
        <w:tc>
          <w:tcPr>
            <w:tcW w:w="5202" w:type="dxa"/>
          </w:tcPr>
          <w:p w14:paraId="5D05159A" w14:textId="77777777" w:rsidR="006B6A19" w:rsidRPr="003E5F2C" w:rsidRDefault="006B6A19" w:rsidP="00DA09AD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58" w:type="dxa"/>
          </w:tcPr>
          <w:p w14:paraId="271A93BB" w14:textId="1D35D902" w:rsidR="006B6A19" w:rsidRPr="003E5F2C" w:rsidRDefault="00AE5DA6" w:rsidP="00DA09AD">
            <w:pPr>
              <w:tabs>
                <w:tab w:val="left" w:pos="1134"/>
                <w:tab w:val="left" w:pos="1170"/>
              </w:tabs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lang w:val="en-US"/>
              </w:rPr>
              <w:t>3</w:t>
            </w:r>
            <w:r w:rsidR="00F640C5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 xml:space="preserve"> </w:t>
            </w:r>
            <w:r w:rsidR="00BE04D0" w:rsidRPr="003E5F2C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  <w:r w:rsidR="00F640C5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 xml:space="preserve"> </w:t>
            </w:r>
            <w:r w:rsidRPr="00AE5DA6">
              <w:rPr>
                <w:rFonts w:ascii="Angsana New" w:hAnsi="Angsana New" w:cs="Angsana New"/>
                <w:color w:val="000000" w:themeColor="text1"/>
                <w:lang w:val="en-US"/>
              </w:rPr>
              <w:t>10</w:t>
            </w:r>
          </w:p>
        </w:tc>
        <w:tc>
          <w:tcPr>
            <w:tcW w:w="850" w:type="dxa"/>
          </w:tcPr>
          <w:p w14:paraId="41A23E28" w14:textId="77777777" w:rsidR="006B6A19" w:rsidRPr="003E5F2C" w:rsidRDefault="006B6A19" w:rsidP="00DA09AD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</w:tbl>
    <w:p w14:paraId="4E96BAE8" w14:textId="16B2D940" w:rsidR="006B6A19" w:rsidRPr="003E5F2C" w:rsidRDefault="00AE5DA6" w:rsidP="00DA09AD">
      <w:pPr>
        <w:spacing w:before="120"/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14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</w:rPr>
        <w:t>การรวมธุรกิจและค่าความนิยม</w:t>
      </w:r>
    </w:p>
    <w:p w14:paraId="078D4627" w14:textId="77777777" w:rsidR="006B6A19" w:rsidRPr="003E5F2C" w:rsidRDefault="006B6A19" w:rsidP="00DA09AD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8"/>
          <w:cs/>
        </w:rPr>
        <w:t>บริษัทบันทึกบัญชีสำหรับการรวมธุรกิจโดยถือปฏิบัติตามวิธีซื้อ โดยบริษัท (ผู้ซื้อ)</w:t>
      </w:r>
      <w:r w:rsidRPr="003E5F2C">
        <w:rPr>
          <w:rFonts w:ascii="Angsana New" w:hAnsi="Angsana New" w:cs="Angsana New"/>
          <w:color w:val="000000" w:themeColor="text1"/>
          <w:spacing w:val="-8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8"/>
          <w:cs/>
        </w:rPr>
        <w:t>วัดมูลค่าต้นทุน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การซื้อธุรกิจด้วยผลรวมของสิ่งตอบแทนที่โอนให้ซึ่งวัดมูลค่าด้วยมูลค่ายุติธรรม ณ วันที่ซื้อ </w:t>
      </w:r>
      <w:r w:rsidRPr="003E5F2C">
        <w:rPr>
          <w:rFonts w:ascii="Angsana New" w:hAnsi="Angsana New" w:cs="Angsana New"/>
          <w:color w:val="000000" w:themeColor="text1"/>
          <w:spacing w:val="2"/>
          <w:cs/>
        </w:rPr>
        <w:t>สำหรับจำนวนของส่วนของผู้ที่ไม่มีอำนาจควบคุมในผู้ถูกซื้อ ในการรวมธุรกิจแต่ละครั้ง</w:t>
      </w:r>
      <w:r w:rsidRPr="003E5F2C">
        <w:rPr>
          <w:rFonts w:ascii="Angsana New" w:hAnsi="Angsana New" w:cs="Angsana New"/>
          <w:color w:val="000000" w:themeColor="text1"/>
          <w:spacing w:val="4"/>
          <w:cs/>
        </w:rPr>
        <w:t xml:space="preserve"> ผู้ซื้</w:t>
      </w:r>
      <w:r w:rsidRPr="003E5F2C">
        <w:rPr>
          <w:rFonts w:ascii="Angsana New" w:hAnsi="Angsana New" w:cs="Angsana New"/>
          <w:color w:val="000000" w:themeColor="text1"/>
          <w:cs/>
        </w:rPr>
        <w:t>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</w:p>
    <w:p w14:paraId="51C900E9" w14:textId="77777777" w:rsidR="006B6A19" w:rsidRPr="003E5F2C" w:rsidRDefault="006B6A19" w:rsidP="00DA09AD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spacing w:val="6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</w:t>
      </w:r>
      <w:r w:rsidRPr="003E5F2C">
        <w:rPr>
          <w:rFonts w:ascii="Angsana New" w:hAnsi="Angsana New" w:cs="Angsana New"/>
          <w:color w:val="000000" w:themeColor="text1"/>
          <w:spacing w:val="6"/>
          <w:cs/>
        </w:rPr>
        <w:t xml:space="preserve">เมื่อได้รับบริการ </w:t>
      </w:r>
    </w:p>
    <w:p w14:paraId="2734D412" w14:textId="19603DFD" w:rsidR="00686CD4" w:rsidRPr="003E5F2C" w:rsidRDefault="006B6A19" w:rsidP="00DA09AD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8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Pr="003E5F2C">
        <w:rPr>
          <w:rFonts w:ascii="Angsana New" w:hAnsi="Angsana New" w:cs="Angsana New"/>
          <w:color w:val="000000" w:themeColor="text1"/>
          <w:cs/>
        </w:rPr>
        <w:t>มูลค่ายุติธรรมของสินทรัพย์สุทธิ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ของกิจการ</w:t>
      </w:r>
      <w:r w:rsidRPr="003E5F2C">
        <w:rPr>
          <w:rFonts w:ascii="Angsana New" w:hAnsi="Angsana New" w:cs="Angsana New"/>
          <w:color w:val="000000" w:themeColor="text1"/>
          <w:cs/>
        </w:rPr>
        <w:t>ที่ได้มา</w:t>
      </w:r>
    </w:p>
    <w:p w14:paraId="30B87FD2" w14:textId="0B42A689" w:rsidR="00686CD4" w:rsidRPr="003E5F2C" w:rsidRDefault="006B6A19" w:rsidP="00DA09AD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บริษัทแสดงค่าความนิยมหักค่าเผื่อการด้อยค่า</w:t>
      </w:r>
      <w:r w:rsidR="00803C2F" w:rsidRPr="003E5F2C">
        <w:rPr>
          <w:rFonts w:ascii="Angsana New" w:hAnsi="Angsana New" w:cs="Angsana New"/>
          <w:color w:val="000000" w:themeColor="text1"/>
          <w:cs/>
        </w:rPr>
        <w:t xml:space="preserve"> โดย</w:t>
      </w:r>
      <w:r w:rsidRPr="003E5F2C">
        <w:rPr>
          <w:rFonts w:ascii="Angsana New" w:hAnsi="Angsana New" w:cs="Angsana New"/>
          <w:color w:val="000000" w:themeColor="text1"/>
          <w:cs/>
        </w:rPr>
        <w:t>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310C677E" w14:textId="5B81B101" w:rsidR="006B6A19" w:rsidRPr="003E5F2C" w:rsidRDefault="006B6A19" w:rsidP="00DA09AD">
      <w:pPr>
        <w:snapToGrid w:val="0"/>
        <w:spacing w:after="20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10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</w:t>
      </w:r>
      <w:r w:rsidRPr="003E5F2C">
        <w:rPr>
          <w:rFonts w:ascii="Angsana New" w:hAnsi="Angsana New" w:cs="Angsana New"/>
          <w:color w:val="000000" w:themeColor="text1"/>
          <w:spacing w:val="6"/>
          <w:cs/>
        </w:rPr>
        <w:t>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3E5F2C">
        <w:rPr>
          <w:rFonts w:ascii="Angsana New" w:hAnsi="Angsana New" w:cs="Angsana New"/>
          <w:color w:val="000000" w:themeColor="text1"/>
          <w:spacing w:val="6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</w:t>
      </w:r>
      <w:r w:rsidRPr="003E5F2C">
        <w:rPr>
          <w:rFonts w:ascii="Angsana New" w:hAnsi="Angsana New" w:cs="Angsana New"/>
          <w:color w:val="000000" w:themeColor="text1"/>
          <w:cs/>
        </w:rPr>
        <w:t>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เงินสดต่ำกว่ามูลค่าตามบัญชี บริษัทจะรับรู้ขาดทุนจากการด้อยค่าในงบกำไรขาดทุนและกำไรขาดทุน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>เบ็ดเสร็จอื่น และบริษัทไม่สามารถกลับบัญชีขาดทุนจากการด้อยค่า</w:t>
      </w:r>
      <w:r w:rsidR="00A443D2" w:rsidRPr="003E5F2C">
        <w:rPr>
          <w:rFonts w:ascii="Angsana New" w:hAnsi="Angsana New" w:cs="Angsana New"/>
          <w:color w:val="000000" w:themeColor="text1"/>
          <w:spacing w:val="-4"/>
          <w:cs/>
        </w:rPr>
        <w:t>ของค่าความนิยม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>ได้ในอนาคต</w:t>
      </w:r>
    </w:p>
    <w:p w14:paraId="2B22FC73" w14:textId="77777777" w:rsidR="00666BDC" w:rsidRPr="003E5F2C" w:rsidRDefault="00666BD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4"/>
          <w:lang w:val="en-US"/>
        </w:rPr>
        <w:br w:type="page"/>
      </w:r>
    </w:p>
    <w:p w14:paraId="43EB1C33" w14:textId="4FC3FCD1" w:rsidR="006B6A19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15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</w:rPr>
        <w:t>ภาษีเงินได้</w:t>
      </w:r>
    </w:p>
    <w:p w14:paraId="2DA598AF" w14:textId="77777777" w:rsidR="006B6A19" w:rsidRPr="003E5F2C" w:rsidRDefault="006B6A19" w:rsidP="00DA09AD">
      <w:pPr>
        <w:ind w:left="12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</w:rPr>
        <w:t>ค่าใช้จ่าย (รายได้) ภาษีเงินได้ ประกอบด้วยจำนวนรวมของภาษีเงินได้ใน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ปี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>ปัจจุบันและภาษีเงินได้</w:t>
      </w:r>
      <w:r w:rsidRPr="003E5F2C">
        <w:rPr>
          <w:rFonts w:ascii="Angsana New" w:hAnsi="Angsana New" w:cs="Angsana New"/>
          <w:color w:val="000000" w:themeColor="text1"/>
          <w:cs/>
        </w:rPr>
        <w:t>รอการตัดบัญชี</w:t>
      </w:r>
    </w:p>
    <w:p w14:paraId="44DF4857" w14:textId="77777777" w:rsidR="006B6A19" w:rsidRPr="003E5F2C" w:rsidRDefault="006B6A19" w:rsidP="00DA09AD">
      <w:pPr>
        <w:spacing w:before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</w:rPr>
        <w:t>ภาษีเงินได้ในปีปัจจุบัน</w:t>
      </w:r>
    </w:p>
    <w:p w14:paraId="177A9C1E" w14:textId="5358FA3B" w:rsidR="00977C52" w:rsidRPr="003E5F2C" w:rsidRDefault="006B6A19" w:rsidP="000816F5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ภาษีเงินได้ในปีปัจจุบัน คือ จำนวนภาษีเงินได้ที่ต้องชำระโดยคำนวณจากกำไรทางภาษีสำหรับปี </w:t>
      </w:r>
      <w:r w:rsidRPr="003E5F2C">
        <w:rPr>
          <w:rFonts w:ascii="Angsana New" w:hAnsi="Angsana New" w:cs="Angsana New"/>
          <w:color w:val="000000" w:themeColor="text1"/>
          <w:cs/>
        </w:rPr>
        <w:t>กำไรทางภาษีแตกต่างจากกำไรที่แสดงในงบกำไรขาดทุนและกำไรขาดทุนเบ็ดเสร็จอื่น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เนื่องจากกำไรทางภาษีไม่ได้รวมรายการที่สามารถถือเป็นรายได้หรือค่าใช้จ่ายทางภาษีในปีอื่นๆ </w:t>
      </w:r>
      <w:r w:rsidRPr="003E5F2C">
        <w:rPr>
          <w:rFonts w:ascii="Angsana New" w:hAnsi="Angsana New" w:cs="Angsana New"/>
          <w:color w:val="000000" w:themeColor="text1"/>
          <w:cs/>
        </w:rPr>
        <w:t>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ภาษีเงินได้ในปีปัจจุบันคำนวณโดยใช้อัตราภาษีที่บังคับใช้อยู่ ณ วันที่ใน</w:t>
      </w:r>
      <w:r w:rsidR="00B93A09" w:rsidRPr="003E5F2C">
        <w:rPr>
          <w:rFonts w:ascii="Angsana New" w:hAnsi="Angsana New" w:cs="Angsana New"/>
          <w:color w:val="000000" w:themeColor="text1"/>
          <w:cs/>
        </w:rPr>
        <w:t>งบฐานะการเงิน</w:t>
      </w:r>
    </w:p>
    <w:p w14:paraId="3A99AC5C" w14:textId="5236B2EA" w:rsidR="006B6A19" w:rsidRPr="003E5F2C" w:rsidRDefault="006B6A19" w:rsidP="00DA09AD">
      <w:pPr>
        <w:ind w:left="1267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ภาษีเงินได้รอการตัดบัญชี </w:t>
      </w:r>
    </w:p>
    <w:p w14:paraId="3476082F" w14:textId="77777777" w:rsidR="006B6A19" w:rsidRPr="003E5F2C" w:rsidRDefault="006B6A19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8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</w:t>
      </w:r>
      <w:r w:rsidRPr="003E5F2C">
        <w:rPr>
          <w:rFonts w:ascii="Angsana New" w:hAnsi="Angsana New" w:cs="Angsana New"/>
          <w:color w:val="000000" w:themeColor="text1"/>
          <w:cs/>
        </w:rPr>
        <w:t>และ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หนี้สินในงบการเงินกับมูลค่าของสินทรัพย์และหนี้สินที่ใช้ในการคำนวณกำไรทางภาษี (ฐานภาษี)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รับรู้หนี้สินภาษีเงินได้รอการตัดบัญชีสำหรับผลแตกต่างชั่วคราวทุกรายการ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</w:t>
      </w:r>
      <w:r w:rsidRPr="003E5F2C">
        <w:rPr>
          <w:rFonts w:ascii="Angsana New" w:hAnsi="Angsana New" w:cs="Angsana New"/>
          <w:color w:val="000000" w:themeColor="text1"/>
          <w:spacing w:val="-8"/>
          <w:cs/>
        </w:rPr>
        <w:t>เพียงพอที่จะนำผลแตกต่างชั่วคราวนั้นมาใช้ประโยชน์ได้</w:t>
      </w:r>
      <w:r w:rsidRPr="003E5F2C">
        <w:rPr>
          <w:rFonts w:ascii="Angsana New" w:hAnsi="Angsana New" w:cs="Angsana New"/>
          <w:color w:val="000000" w:themeColor="text1"/>
          <w:spacing w:val="-14"/>
          <w:cs/>
        </w:rPr>
        <w:t>โดยมีการทบทวนมูลค่าตามบัญชี ณ วันที่ในรายงาน สินทรัพย์ภาษีเงินได้รอการตัดบัญชีจะถูกปรับลดลง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</w:rPr>
        <w:t>เมื่อกำไรทางภาษีที่จะนำมาใช้ประโยชน์ลดลง การกลับรายการจะทำเมื่อมีความเป็นไปได้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>ค่อนข้างแน่ว่ากลุ่มบริษัท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และบริษัท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>จะมีกำไรทางภาษีเพียงพอที่จะนำสินทรัพย์ภาษีเงินได้รอการตัดบัญชี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บางส่วนหรือทั้งหมดมาใช้ประโยชน์ได้ </w:t>
      </w:r>
    </w:p>
    <w:p w14:paraId="6563CF06" w14:textId="7E57F2F5" w:rsidR="00DB5627" w:rsidRPr="003E5F2C" w:rsidRDefault="006B6A19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spacing w:val="-2"/>
          <w:cs/>
        </w:rPr>
        <w:t>คำนวณมูลค่าสินทรัพย์และหนี้สินภาษีเงินได้รอการตัดบัญชีด้วยอัตราภาษี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ที่คาดว่าจะได้รับประโยชน์จากสินทรัพย์ภาษีเงินได้รอการตัดบัญชีหรือในปีที่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คาดว่าจะจ่ายชำระหนี้สินภาษี โดยใช้อัตราภาษีที่มีผลบังคับใช้อยู่ หรือที่คาดได้ค่อนข้างแน่ว่า</w:t>
      </w:r>
      <w:r w:rsidRPr="003E5F2C">
        <w:rPr>
          <w:rFonts w:ascii="Angsana New" w:hAnsi="Angsana New" w:cs="Angsana New"/>
          <w:color w:val="000000" w:themeColor="text1"/>
          <w:cs/>
        </w:rPr>
        <w:t>จะมีผลบังคับใช้ภายในสิ้นรอบระยะเวลาที่รายงาน</w:t>
      </w:r>
    </w:p>
    <w:p w14:paraId="30ED2928" w14:textId="77777777" w:rsidR="006B6A19" w:rsidRPr="003E5F2C" w:rsidRDefault="006B6A19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t>รายการสินทรัพย์และหนี้สินภาษีเงินได้ในปีปัจจุบันจะหักกลบกันได้เมื่อ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cs/>
        </w:rPr>
        <w:t>มี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สิทธิตามกฎหมายในการนำสินทรัพย์และหนี้สินดังกล่าวมาหักกลบกัน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ตั้งใจจะชำระหนี้สินดังกล่าวด้วยยอดสุทธิหรือตั้งใจจะรับชำระสินทรัพย์และหนี้สินในเวลาเดียวกัน</w:t>
      </w:r>
      <w:r w:rsidRPr="003E5F2C">
        <w:rPr>
          <w:rFonts w:ascii="Angsana New" w:hAnsi="Angsana New" w:cs="Angsana New"/>
          <w:color w:val="000000" w:themeColor="text1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</w:p>
    <w:p w14:paraId="24585015" w14:textId="77777777" w:rsidR="00666BDC" w:rsidRPr="003E5F2C" w:rsidRDefault="00666BD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1550B176" w14:textId="2BE8FDAB" w:rsidR="006B6A19" w:rsidRPr="003E5F2C" w:rsidRDefault="006B6A19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lastRenderedPageBreak/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cs/>
        </w:rPr>
        <w:t>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และกำไรขาดทุนเบ็ดเสร็จอื่น ภาษีเงินได้รอการตัดบัญชี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>จะบันทึกโดยตรงไปยัง</w:t>
      </w:r>
      <w:r w:rsidR="00B93A09" w:rsidRPr="003E5F2C">
        <w:rPr>
          <w:rFonts w:ascii="Angsana New" w:hAnsi="Angsana New" w:cs="Angsana New"/>
          <w:color w:val="000000" w:themeColor="text1"/>
          <w:spacing w:val="-8"/>
          <w:cs/>
        </w:rPr>
        <w:t>งบการเปลี่ยนแปลงส่วนของผู้ถือหุ้น</w:t>
      </w:r>
      <w:r w:rsidRPr="003E5F2C">
        <w:rPr>
          <w:rFonts w:ascii="Angsana New" w:hAnsi="Angsana New" w:cs="Angsana New"/>
          <w:color w:val="000000" w:themeColor="text1"/>
          <w:spacing w:val="-8"/>
          <w:cs/>
        </w:rPr>
        <w:t xml:space="preserve"> ถ้าภาษีเงินได้ที่เกิดขึ้นนั้น</w:t>
      </w:r>
      <w:r w:rsidRPr="003E5F2C">
        <w:rPr>
          <w:rFonts w:ascii="Angsana New" w:hAnsi="Angsana New" w:cs="Angsana New"/>
          <w:color w:val="000000" w:themeColor="text1"/>
          <w:cs/>
        </w:rPr>
        <w:t>เกี่ยวข้องกับรายการที่ได้บันทึกโดยตรงไปยังส่วนของผู้ถือหุ้น</w:t>
      </w:r>
    </w:p>
    <w:p w14:paraId="53B4ABBF" w14:textId="3BA28216" w:rsidR="006B6A19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16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</w:rPr>
        <w:t>ผลประโยชน์พนักงาน</w:t>
      </w:r>
    </w:p>
    <w:p w14:paraId="552D9AD9" w14:textId="1F3FC9E2" w:rsidR="006B6A19" w:rsidRPr="003E5F2C" w:rsidRDefault="00AE5DA6" w:rsidP="00DA09AD">
      <w:pPr>
        <w:ind w:left="126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16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3E5F2C">
        <w:rPr>
          <w:rFonts w:ascii="Angsana New" w:hAnsi="Angsana New" w:cs="Angsana New"/>
          <w:color w:val="000000" w:themeColor="text1"/>
          <w:cs/>
        </w:rPr>
        <w:tab/>
        <w:t>ผลประโยชน์ระยะสั้น</w:t>
      </w:r>
    </w:p>
    <w:p w14:paraId="519A5637" w14:textId="77777777" w:rsidR="006B6A19" w:rsidRPr="003E5F2C" w:rsidRDefault="006B6A19" w:rsidP="00666BDC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cs/>
        </w:rPr>
        <w:t>บันทึกเงินสมทบกองทุนทดแทนเป็นค่าใช้จ่ายของรอบระยะเวลาบัญชี</w:t>
      </w:r>
    </w:p>
    <w:p w14:paraId="7FDCBDA6" w14:textId="0EF5A485" w:rsidR="00977C52" w:rsidRPr="003E5F2C" w:rsidRDefault="006B6A19" w:rsidP="00666BDC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cs/>
        </w:rPr>
        <w:t>จ่ายเงินสมทบเข้ากองทุนสำรองเลี้ย</w:t>
      </w:r>
      <w:r w:rsidR="00B606CF" w:rsidRPr="003E5F2C">
        <w:rPr>
          <w:rFonts w:ascii="Angsana New" w:hAnsi="Angsana New" w:cs="Angsana New"/>
          <w:color w:val="000000" w:themeColor="text1"/>
          <w:cs/>
        </w:rPr>
        <w:t>งชีพโดย</w:t>
      </w:r>
      <w:r w:rsidRPr="003E5F2C">
        <w:rPr>
          <w:rFonts w:ascii="Angsana New" w:hAnsi="Angsana New" w:cs="Angsana New"/>
          <w:color w:val="000000" w:themeColor="text1"/>
          <w:cs/>
        </w:rPr>
        <w:t>บันทึกเป็นค่าใช้จ่ายของรอบระยะเวลาบัญชี</w:t>
      </w:r>
    </w:p>
    <w:p w14:paraId="423B7BD4" w14:textId="7CEDB359" w:rsidR="006B6A19" w:rsidRPr="003E5F2C" w:rsidRDefault="00AE5DA6" w:rsidP="00DA09AD">
      <w:pPr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16</w:t>
      </w:r>
      <w:r w:rsidR="006B6A19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3E5F2C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</w:rPr>
        <w:t>ผลประโยชน์ระยะยาว</w:t>
      </w:r>
    </w:p>
    <w:p w14:paraId="7F0A5DF6" w14:textId="77777777" w:rsidR="006B6A19" w:rsidRPr="003E5F2C" w:rsidRDefault="006B6A19" w:rsidP="00666BDC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กลุ่มบริษัทและบริษัท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ซึ่งกลุ่มบริษัท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และบริษัท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ถือว่าเงินชดเชยดังกล่าวเป็นโครงการผลประโยชน์</w:t>
      </w:r>
      <w:r w:rsidRPr="003E5F2C">
        <w:rPr>
          <w:rFonts w:ascii="Angsana New" w:hAnsi="Angsana New" w:cs="Angsana New"/>
          <w:color w:val="000000" w:themeColor="text1"/>
          <w:cs/>
        </w:rPr>
        <w:t>หลังออกจากงานสำหรับพนักงาน</w:t>
      </w:r>
    </w:p>
    <w:p w14:paraId="04B53E67" w14:textId="0AF3C069" w:rsidR="00DB5627" w:rsidRPr="003E5F2C" w:rsidRDefault="00366436" w:rsidP="00666BDC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บริษัทบันทึกภาระผูกพันผลประโยชน์พนักงานหลังออกจากงานตามพระราชบัญญัติ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คุ้มครองแรงงาน โดยวิธีคิดลดแต่ละหน่วยที่ประมาณการไว้ (</w:t>
      </w:r>
      <w:r w:rsidRPr="003E5F2C">
        <w:rPr>
          <w:rFonts w:ascii="Angsana New" w:hAnsi="Angsana New" w:cs="Angsana New"/>
          <w:color w:val="000000" w:themeColor="text1"/>
          <w:spacing w:val="-6"/>
          <w:lang w:val="en-US"/>
        </w:rPr>
        <w:t>Projected Unit Credit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Method)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ซึ่งคำนวณโดยนักคณิตศาสตร์ประกันภัยอิสระ จากข้อสมมติฐานทางคณิตศาสตร์ประกันภัย ณ วันที่ใน</w:t>
      </w:r>
      <w:r w:rsidR="00B93A09" w:rsidRPr="003E5F2C">
        <w:rPr>
          <w:rFonts w:ascii="Angsana New" w:hAnsi="Angsana New" w:cs="Angsana New"/>
          <w:color w:val="000000" w:themeColor="text1"/>
          <w:cs/>
          <w:lang w:val="en-US"/>
        </w:rPr>
        <w:t>งบฐานะการเงิน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โดยใช้ปัจจัยต่าง</w:t>
      </w:r>
      <w:r w:rsidR="004756C9"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ๆ รวมทั้งการประเมินถึงอายุและจำนวนปีการทำงานโดยเฉลี่ยของพนักงาน อ</w:t>
      </w:r>
      <w:r w:rsidR="001B3FE4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ัตราการลาออกจากงานของพนักงาน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สมมติฐานในการปรับเงินเดือนขึ้นในอนาคต</w:t>
      </w:r>
      <w:r w:rsidR="001B3FE4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และอัตรามรณะ </w:t>
      </w:r>
      <w:r w:rsidR="001B3FE4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ภาระผูกพันผลประโยชน์พนักงาน</w:t>
      </w: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ได้พิจารณาคิดลดให้เป็นมูลค่าปัจจุบัน ณ วันที่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ใน</w:t>
      </w:r>
      <w:r w:rsidR="00B93A09" w:rsidRPr="003E5F2C">
        <w:rPr>
          <w:rFonts w:ascii="Angsana New" w:hAnsi="Angsana New" w:cs="Angsana New"/>
          <w:color w:val="000000" w:themeColor="text1"/>
          <w:cs/>
          <w:lang w:val="en-US"/>
        </w:rPr>
        <w:t>งบฐานะการเงิน</w:t>
      </w:r>
      <w:r w:rsidRPr="003E5F2C">
        <w:rPr>
          <w:rFonts w:ascii="Angsana New" w:hAnsi="Angsana New" w:cs="Angsana New"/>
          <w:color w:val="000000" w:themeColor="text1"/>
          <w:spacing w:val="6"/>
          <w:cs/>
          <w:lang w:val="en-US"/>
        </w:rPr>
        <w:t xml:space="preserve"> ภายใต้สมมติฐานที่พนักงานในแต่ละช่วงอายุจะทำงานกับบริษัท</w:t>
      </w:r>
      <w:r w:rsidRPr="003E5F2C">
        <w:rPr>
          <w:rFonts w:ascii="Angsana New" w:hAnsi="Angsana New" w:cs="Angsana New"/>
          <w:color w:val="000000" w:themeColor="text1"/>
          <w:spacing w:val="2"/>
          <w:cs/>
          <w:lang w:val="en-US"/>
        </w:rPr>
        <w:t>จนครบอายุเกษียณ ทั้งนี้อัตราคิดลดที่ใช้ในการคำนวณภาระผูกพันผลประโยชน์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ของพนักงานหลังออกจากงานนั้น อ้างอิงจากอัตราผลตอบแทนของพันธบัตรรัฐบาล</w:t>
      </w:r>
    </w:p>
    <w:p w14:paraId="2AEE4B64" w14:textId="77777777" w:rsidR="006B6A19" w:rsidRPr="003E5F2C" w:rsidRDefault="00E42E16" w:rsidP="00666BDC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t>ผล</w:t>
      </w:r>
      <w:r w:rsidR="006B6A19" w:rsidRPr="003E5F2C">
        <w:rPr>
          <w:rFonts w:ascii="Angsana New" w:hAnsi="Angsana New" w:cs="Angsana New"/>
          <w:color w:val="000000" w:themeColor="text1"/>
          <w:cs/>
        </w:rPr>
        <w:t>กำไร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(</w:t>
      </w:r>
      <w:r w:rsidR="006B6A19" w:rsidRPr="003E5F2C">
        <w:rPr>
          <w:rFonts w:ascii="Angsana New" w:hAnsi="Angsana New" w:cs="Angsana New"/>
          <w:color w:val="000000" w:themeColor="text1"/>
          <w:cs/>
        </w:rPr>
        <w:t>ขาดทุน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) </w:t>
      </w:r>
      <w:r w:rsidR="006B6A19" w:rsidRPr="003E5F2C">
        <w:rPr>
          <w:rFonts w:ascii="Angsana New" w:hAnsi="Angsana New" w:cs="Angsana New"/>
          <w:color w:val="000000" w:themeColor="text1"/>
          <w:cs/>
        </w:rPr>
        <w:t>จากการ</w:t>
      </w:r>
      <w:r w:rsidRPr="003E5F2C">
        <w:rPr>
          <w:rFonts w:ascii="Angsana New" w:hAnsi="Angsana New" w:cs="Angsana New"/>
          <w:color w:val="000000" w:themeColor="text1"/>
          <w:cs/>
        </w:rPr>
        <w:t>วัดมูลค่าใหม่ของผลประโยชน์พนักงานที่กำหนดไว้</w:t>
      </w:r>
      <w:r w:rsidR="006B6A19" w:rsidRPr="003E5F2C">
        <w:rPr>
          <w:rFonts w:ascii="Angsana New" w:hAnsi="Angsana New" w:cs="Angsana New"/>
          <w:color w:val="000000" w:themeColor="text1"/>
          <w:cs/>
        </w:rPr>
        <w:t xml:space="preserve"> สำหรับโครงการผลประโยชน์หลังออกจากงานของพนักงานรับรู้ในกำไรขาดทุนเบ็ดเสร็จอื่น</w:t>
      </w:r>
    </w:p>
    <w:p w14:paraId="44BD0393" w14:textId="77777777" w:rsidR="00666BDC" w:rsidRPr="003E5F2C" w:rsidRDefault="00666BD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12CF1459" w14:textId="158131FF" w:rsidR="006B6A19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17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</w:p>
    <w:p w14:paraId="2D4C45B8" w14:textId="7C98C6F9" w:rsidR="006B6A19" w:rsidRPr="003E5F2C" w:rsidRDefault="006B6A19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b/>
          <w:color w:val="000000" w:themeColor="text1"/>
          <w:spacing w:val="8"/>
          <w:cs/>
        </w:rPr>
        <w:t>ประมาณการหนี้สินจะรับรู้เป็นหนี้สินใน</w:t>
      </w:r>
      <w:r w:rsidR="00B93A09" w:rsidRPr="003E5F2C">
        <w:rPr>
          <w:rFonts w:ascii="Angsana New" w:hAnsi="Angsana New" w:cs="Angsana New"/>
          <w:b/>
          <w:color w:val="000000" w:themeColor="text1"/>
          <w:spacing w:val="8"/>
          <w:cs/>
        </w:rPr>
        <w:t>งบฐานะการเงิน</w:t>
      </w:r>
      <w:r w:rsidRPr="003E5F2C">
        <w:rPr>
          <w:rFonts w:ascii="Angsana New" w:hAnsi="Angsana New" w:cs="Angsana New"/>
          <w:b/>
          <w:color w:val="000000" w:themeColor="text1"/>
          <w:spacing w:val="8"/>
          <w:cs/>
        </w:rPr>
        <w:t>เมื่อกลุ่มบริษัทและบริษัท</w:t>
      </w:r>
      <w:r w:rsidRPr="003E5F2C">
        <w:rPr>
          <w:rFonts w:ascii="Angsana New" w:hAnsi="Angsana New" w:cs="Angsana New"/>
          <w:b/>
          <w:color w:val="000000" w:themeColor="text1"/>
          <w:spacing w:val="-6"/>
          <w:cs/>
        </w:rPr>
        <w:t>มีภาระผูกพันในปัจจุบัน ซึ่งเกิดจากเหตุการณ์ในอดีต และมีความเป็นไปได้ค่อนข้างแน่ที่จะสูญเสีย</w:t>
      </w:r>
      <w:r w:rsidRPr="003E5F2C">
        <w:rPr>
          <w:rFonts w:ascii="Angsana New" w:hAnsi="Angsana New" w:cs="Angsana New"/>
          <w:b/>
          <w:color w:val="000000" w:themeColor="text1"/>
          <w:cs/>
        </w:rPr>
        <w:t>ทรัพยากรที่มีประโยชน์เชิงเศรษฐกิจเพื่อจ่ายชำระภาระผูกพันดังกล่าว โดยสามารถประมาณมูลค่าภาระผูกพันได้อย่างน่าเชื่อถือ</w:t>
      </w:r>
    </w:p>
    <w:p w14:paraId="621B5DD6" w14:textId="0164EAB8" w:rsidR="006B6A19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18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3E5F2C">
        <w:rPr>
          <w:rFonts w:ascii="Angsana New" w:hAnsi="Angsana New" w:cs="Angsana New"/>
          <w:b/>
          <w:color w:val="000000" w:themeColor="text1"/>
          <w:spacing w:val="8"/>
          <w:cs/>
        </w:rPr>
        <w:t>กลุ่มบริษัทและบริษัท</w:t>
      </w:r>
      <w:r w:rsidR="006B6A19" w:rsidRPr="003E5F2C">
        <w:rPr>
          <w:rFonts w:ascii="Angsana New" w:hAnsi="Angsana New" w:cs="Angsana New"/>
          <w:color w:val="000000" w:themeColor="text1"/>
          <w:cs/>
        </w:rPr>
        <w:t>บันทึกรายการที่เป็นเงินตราต่างประเทศโดยใช้อัตราแลกเปลี่ยนดังนี้</w:t>
      </w:r>
    </w:p>
    <w:p w14:paraId="4EEBCB35" w14:textId="23EDEE83" w:rsidR="006B6A19" w:rsidRPr="003E5F2C" w:rsidRDefault="00AE5DA6" w:rsidP="00DA09AD">
      <w:pPr>
        <w:ind w:left="2160" w:hanging="90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18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3E5F2C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</w:rPr>
        <w:t>รายการ</w:t>
      </w:r>
      <w:r w:rsidR="006B6A19" w:rsidRPr="003E5F2C">
        <w:rPr>
          <w:rFonts w:ascii="Angsana New" w:hAnsi="Angsana New" w:cs="Angsana New"/>
          <w:color w:val="000000" w:themeColor="text1"/>
          <w:cs/>
          <w:lang w:val="en-US"/>
        </w:rPr>
        <w:t>บัญชีที่เป็นเงินตราต่างประเทศ</w:t>
      </w:r>
    </w:p>
    <w:p w14:paraId="46DFA2BF" w14:textId="77777777" w:rsidR="006B6A19" w:rsidRPr="003E5F2C" w:rsidRDefault="006B6A19" w:rsidP="00DA09AD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-</w:t>
      </w:r>
      <w:r w:rsidRPr="003E5F2C">
        <w:rPr>
          <w:rFonts w:ascii="Angsana New" w:hAnsi="Angsana New" w:cs="Angsana New"/>
          <w:color w:val="000000" w:themeColor="text1"/>
          <w:cs/>
        </w:rPr>
        <w:tab/>
        <w:t>รายการที่เกิดขึ้นระหว่างปีแปลงค่าเป็นเงินบาทโดยใช้</w:t>
      </w:r>
      <w:r w:rsidR="00B2201F" w:rsidRPr="003E5F2C">
        <w:rPr>
          <w:rFonts w:ascii="Angsana New" w:hAnsi="Angsana New" w:cs="Angsana New"/>
          <w:color w:val="000000" w:themeColor="text1"/>
          <w:cs/>
        </w:rPr>
        <w:t>อัตราแลกเปลี่ยน ณ วันที่</w:t>
      </w:r>
      <w:r w:rsidR="00B2201F" w:rsidRPr="003E5F2C">
        <w:rPr>
          <w:rFonts w:ascii="Angsana New" w:hAnsi="Angsana New" w:cs="Angsana New"/>
          <w:color w:val="000000" w:themeColor="text1"/>
          <w:spacing w:val="-4"/>
          <w:cs/>
        </w:rPr>
        <w:t>เกิดรายการหรืออัตราแลกเปลี่ยนถัวเฉลี่ยที่เหมาะสมสำหรับรอบระยะเวลาปัจจุบัน</w:t>
      </w:r>
    </w:p>
    <w:p w14:paraId="4FA3F554" w14:textId="1C652136" w:rsidR="00977C52" w:rsidRPr="003E5F2C" w:rsidRDefault="006B6A19" w:rsidP="00DA09AD">
      <w:pPr>
        <w:tabs>
          <w:tab w:val="left" w:pos="1078"/>
        </w:tabs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-</w:t>
      </w:r>
      <w:r w:rsidRPr="003E5F2C">
        <w:rPr>
          <w:rFonts w:ascii="Angsana New" w:hAnsi="Angsana New" w:cs="Angsana New"/>
          <w:color w:val="000000" w:themeColor="text1"/>
          <w:cs/>
        </w:rPr>
        <w:tab/>
        <w:t>สินทรัพย์และหนี้สิน</w:t>
      </w:r>
      <w:r w:rsidR="0008699C" w:rsidRPr="003E5F2C">
        <w:rPr>
          <w:rFonts w:ascii="Angsana New" w:hAnsi="Angsana New" w:cs="Angsana New"/>
          <w:color w:val="000000" w:themeColor="text1"/>
          <w:cs/>
        </w:rPr>
        <w:t>ที่เป็นเงินตราต่างประเทศ</w:t>
      </w:r>
      <w:r w:rsidR="0012637D" w:rsidRPr="003E5F2C">
        <w:rPr>
          <w:rFonts w:ascii="Angsana New" w:hAnsi="Angsana New" w:cs="Angsana New"/>
          <w:color w:val="000000" w:themeColor="text1"/>
          <w:cs/>
        </w:rPr>
        <w:t xml:space="preserve"> ณ วันสิ้นรอบระยะเวลารายงาน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แปลงค่าเป็นเงินบาท โดยใช้อัตราแลกเปลี่ยนตามประกาศของธนาคารแห่งประเทศไทย</w:t>
      </w:r>
    </w:p>
    <w:p w14:paraId="3CB1C7BF" w14:textId="77777777" w:rsidR="006B6A19" w:rsidRPr="003E5F2C" w:rsidRDefault="006B6A19" w:rsidP="00DA09AD">
      <w:pPr>
        <w:tabs>
          <w:tab w:val="left" w:pos="1078"/>
        </w:tabs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lang w:val="en-US"/>
        </w:rPr>
        <w:t>-</w:t>
      </w:r>
      <w:r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Pr="003E5F2C">
        <w:rPr>
          <w:rFonts w:ascii="Angsana New" w:hAnsi="Angsana New" w:cs="Angsana New"/>
          <w:color w:val="000000" w:themeColor="text1"/>
          <w:spacing w:val="-8"/>
          <w:cs/>
        </w:rPr>
        <w:t>กำไรหรือขาดทุนจากอัตราแลกเปลี่ยนเงินตราต่างประเทศที่เกิดจากการจ่ายชำระเงิน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>และการแปลงค่า รับรู้เป็นรายได้หรือค่าใช้จ่ายในงบกำไรขาดทุนและกำไรขาดทุน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เบ็ดเสร็จอื่น </w:t>
      </w:r>
    </w:p>
    <w:p w14:paraId="0B48C0C8" w14:textId="3809B233" w:rsidR="006B6A19" w:rsidRPr="003E5F2C" w:rsidRDefault="00AE5DA6" w:rsidP="00DA09AD">
      <w:pPr>
        <w:spacing w:before="200"/>
        <w:ind w:left="2174" w:hanging="907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18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6B6A19" w:rsidRPr="003E5F2C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</w:rPr>
        <w:t>หน่วยงานในต่างประเทศ</w:t>
      </w:r>
    </w:p>
    <w:p w14:paraId="01187CB2" w14:textId="77777777" w:rsidR="006B6A19" w:rsidRPr="003E5F2C" w:rsidRDefault="006B6A19" w:rsidP="00DA09AD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-</w:t>
      </w:r>
      <w:r w:rsidRPr="003E5F2C">
        <w:rPr>
          <w:rFonts w:ascii="Angsana New" w:hAnsi="Angsana New" w:cs="Angsana New"/>
          <w:color w:val="000000" w:themeColor="text1"/>
          <w:cs/>
        </w:rPr>
        <w:tab/>
        <w:t>สินทรัพย์และหนี้สินของหน่วยงานในต่างประเทศแปลงค่าเป็นเงินบาท โดยใช้อัตราแลกเปลี่ยน ณ วันที่รายงาน</w:t>
      </w:r>
    </w:p>
    <w:p w14:paraId="23746972" w14:textId="77777777" w:rsidR="006B6A19" w:rsidRPr="003E5F2C" w:rsidRDefault="006B6A19" w:rsidP="00DA09AD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-</w:t>
      </w:r>
      <w:r w:rsidRPr="003E5F2C">
        <w:rPr>
          <w:rFonts w:ascii="Angsana New" w:hAnsi="Angsana New" w:cs="Angsana New"/>
          <w:color w:val="000000" w:themeColor="text1"/>
          <w:cs/>
        </w:rPr>
        <w:tab/>
        <w:t>รายได้และค่าใช้จ่ายของหน่วยงานในต่างประเทศแปลงค่าเป็นเงินบาท โดยใช้อัตราแลกเปลี่ยนซึ่งใกล้เคียงกับอัตราแลกเปลี่ยนจริง ณ วันที่เกิดรายการ</w:t>
      </w:r>
    </w:p>
    <w:p w14:paraId="43FDF768" w14:textId="788E94FB" w:rsidR="00DB5627" w:rsidRPr="003E5F2C" w:rsidRDefault="006B6A19" w:rsidP="00DA09AD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-</w:t>
      </w:r>
      <w:r w:rsidRPr="003E5F2C">
        <w:rPr>
          <w:rFonts w:ascii="Angsana New" w:hAnsi="Angsana New" w:cs="Angsana New"/>
          <w:color w:val="000000" w:themeColor="text1"/>
          <w:cs/>
        </w:rPr>
        <w:tab/>
        <w:t>ผลต่างจากอัตราแลกเปลี่ยนที่เกิดจากการแปลงค่างบการเงิน</w:t>
      </w:r>
      <w:r w:rsidR="00813B89" w:rsidRPr="003E5F2C">
        <w:rPr>
          <w:rFonts w:ascii="Angsana New" w:hAnsi="Angsana New" w:cs="Angsana New"/>
          <w:color w:val="000000" w:themeColor="text1"/>
          <w:cs/>
        </w:rPr>
        <w:t>ต่า</w:t>
      </w:r>
      <w:r w:rsidR="0008699C" w:rsidRPr="003E5F2C">
        <w:rPr>
          <w:rFonts w:ascii="Angsana New" w:hAnsi="Angsana New" w:cs="Angsana New"/>
          <w:color w:val="000000" w:themeColor="text1"/>
          <w:cs/>
        </w:rPr>
        <w:t>ง</w:t>
      </w:r>
      <w:r w:rsidR="00813B89" w:rsidRPr="003E5F2C">
        <w:rPr>
          <w:rFonts w:ascii="Angsana New" w:hAnsi="Angsana New" w:cs="Angsana New"/>
          <w:color w:val="000000" w:themeColor="text1"/>
          <w:cs/>
        </w:rPr>
        <w:t>ประเทศ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บันทึกในงบกำไรขาดทุนและกำไรขาดทุนเบ็ดเสร็จอื่น และแสดงเป็นรายการผลต่างจากอัตราแลกเปลี่ยน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จากการแปลงค่างบการเงินต่างประเทศ</w:t>
      </w:r>
      <w:r w:rsidRPr="003E5F2C">
        <w:rPr>
          <w:rFonts w:ascii="Angsana New" w:hAnsi="Angsana New" w:cs="Angsana New"/>
          <w:color w:val="000000" w:themeColor="text1"/>
          <w:cs/>
        </w:rPr>
        <w:t>ในองค์ประกอบอื่นของส่วนของผู้ถือหุ้น จนกว่ามีการจำหน่ายเงินลงทุนนั้นออกไป</w:t>
      </w:r>
    </w:p>
    <w:p w14:paraId="1037B200" w14:textId="46DF7221" w:rsidR="00666BDC" w:rsidRPr="003E5F2C" w:rsidRDefault="006B6A19" w:rsidP="00666BDC">
      <w:pPr>
        <w:ind w:left="2520" w:hanging="360"/>
        <w:jc w:val="thaiDistribute"/>
        <w:rPr>
          <w:rFonts w:ascii="Angsana New" w:hAnsi="Angsana New" w:cs="Angsana New"/>
          <w:color w:val="000000" w:themeColor="text1"/>
          <w:spacing w:val="-16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-</w:t>
      </w:r>
      <w:r w:rsidRPr="003E5F2C">
        <w:rPr>
          <w:rFonts w:ascii="Angsana New" w:hAnsi="Angsana New" w:cs="Angsana New"/>
          <w:color w:val="000000" w:themeColor="text1"/>
          <w:cs/>
        </w:rPr>
        <w:tab/>
        <w:t>เมื่อมีการชำระหนี้รายการที่เป็นตัวเงินที่เป็นลูกหนี้หรือเจ้าหนี้กับหน่วยงานในต่างประเทศ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ความเป็นไปได้ว่าจะชำระเงินในอนาคตอันใกล้ กำไรและขาดทุนจากอัตราแลกเปลี่ยน</w:t>
      </w:r>
      <w:r w:rsidRPr="003E5F2C">
        <w:rPr>
          <w:rFonts w:ascii="Angsana New" w:hAnsi="Angsana New" w:cs="Angsana New"/>
          <w:color w:val="000000" w:themeColor="text1"/>
          <w:spacing w:val="2"/>
          <w:cs/>
        </w:rPr>
        <w:t>จากรายการทางการเงินดังกล่าวจะถูกพิจารณาเป็นส่วนหนึ่งของเงินลงทุนสุทธิ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ในหน่วยงานต่างประเทศ และรับรู้ในกำไรขาดทุนเบ็ดเสร็จอื่น และแสดงเป็นรายการ</w:t>
      </w:r>
      <w:r w:rsidRPr="003E5F2C">
        <w:rPr>
          <w:rFonts w:ascii="Angsana New" w:hAnsi="Angsana New" w:cs="Angsana New"/>
          <w:color w:val="000000" w:themeColor="text1"/>
          <w:spacing w:val="-16"/>
          <w:cs/>
        </w:rPr>
        <w:t>ผลต่างจากอัตราแลกเปลี่ยนในส่วนของผู้ถือหุ้นจนกว่ามีการจำหน่ายเงินลงทุนนั้นออกไป</w:t>
      </w:r>
      <w:r w:rsidR="00666BDC" w:rsidRPr="003E5F2C">
        <w:rPr>
          <w:rFonts w:ascii="Angsana New" w:hAnsi="Angsana New" w:cs="Angsana New"/>
          <w:color w:val="000000" w:themeColor="text1"/>
          <w:spacing w:val="-16"/>
          <w:cs/>
        </w:rPr>
        <w:br w:type="page"/>
      </w:r>
    </w:p>
    <w:p w14:paraId="6485AD12" w14:textId="77777777" w:rsidR="00666BDC" w:rsidRPr="003E5F2C" w:rsidRDefault="00666BDC" w:rsidP="00DA09AD">
      <w:pPr>
        <w:ind w:left="2520" w:hanging="360"/>
        <w:jc w:val="thaiDistribute"/>
        <w:rPr>
          <w:rFonts w:ascii="Angsana New" w:hAnsi="Angsana New" w:cs="Angsana New"/>
          <w:color w:val="000000" w:themeColor="text1"/>
          <w:spacing w:val="-16"/>
          <w:sz w:val="2"/>
          <w:szCs w:val="2"/>
          <w:cs/>
          <w:lang w:val="en-US"/>
        </w:rPr>
      </w:pPr>
    </w:p>
    <w:p w14:paraId="58996D30" w14:textId="06F501DF" w:rsidR="003F7FA5" w:rsidRPr="003E5F2C" w:rsidRDefault="00AE5DA6" w:rsidP="00666BDC">
      <w:pPr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3F7FA5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19</w:t>
      </w:r>
      <w:r w:rsidR="003F7FA5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3F7FA5" w:rsidRPr="003E5F2C">
        <w:rPr>
          <w:rFonts w:ascii="Angsana New" w:hAnsi="Angsana New" w:cs="Angsana New"/>
          <w:color w:val="000000" w:themeColor="text1"/>
          <w:cs/>
          <w:lang w:val="en-US"/>
        </w:rPr>
        <w:t>สัญญาเช่า</w:t>
      </w:r>
    </w:p>
    <w:p w14:paraId="10FEB8F6" w14:textId="77777777" w:rsidR="003F7FA5" w:rsidRPr="003E5F2C" w:rsidRDefault="003F7FA5" w:rsidP="00DA09AD">
      <w:pPr>
        <w:ind w:left="1267"/>
        <w:jc w:val="thaiDistribute"/>
        <w:rPr>
          <w:rFonts w:ascii="Angsana New" w:hAnsi="Angsana New" w:cs="Angsana New"/>
          <w:i/>
          <w:iCs/>
          <w:color w:val="000000" w:themeColor="text1"/>
          <w:spacing w:val="-2"/>
          <w:lang w:val="en-US"/>
        </w:rPr>
      </w:pPr>
      <w:r w:rsidRPr="003E5F2C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t>กลุ่มบริษัทที่เป็นผู้เช่า</w:t>
      </w:r>
    </w:p>
    <w:p w14:paraId="170A713D" w14:textId="36D167BF" w:rsidR="003F7FA5" w:rsidRPr="003E5F2C" w:rsidRDefault="003F7FA5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วันเริ่มต้น</w:t>
      </w:r>
      <w:r w:rsidRPr="003E5F2C">
        <w:rPr>
          <w:rFonts w:ascii="Angsana New" w:hAnsi="Angsana New" w:cs="Angsana New"/>
          <w:color w:val="000000" w:themeColor="text1"/>
          <w:spacing w:val="2"/>
          <w:cs/>
          <w:lang w:val="en-US"/>
        </w:rPr>
        <w:t>ของสัญญาเช่า กลุ่มบริษัทรับรู้สินทรัพย์สิทธิการใช้และหนี้สินตามสัญญาเช่าที่เกี่ยวข้องกับ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ทุกข้อตกลงสัญญาเช่าที่เป็นสัญญาเช่า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ยกเว้นสัญญาเช่าระยะสั้น </w:t>
      </w:r>
      <w:r w:rsidRPr="003E5F2C">
        <w:rPr>
          <w:rFonts w:ascii="Angsana New" w:hAnsi="Angsana New" w:cs="Angsana New"/>
          <w:color w:val="000000" w:themeColor="text1"/>
          <w:lang w:val="en-US"/>
        </w:rPr>
        <w:t>(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อายุสัญญาเช่า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12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เดือนหรือ</w:t>
      </w:r>
      <w:r w:rsidRPr="003E5F2C">
        <w:rPr>
          <w:rFonts w:ascii="Angsana New" w:hAnsi="Angsana New" w:cs="Angsana New"/>
          <w:color w:val="000000" w:themeColor="text1"/>
          <w:spacing w:val="2"/>
          <w:cs/>
          <w:lang w:val="en-US"/>
        </w:rPr>
        <w:t>น้อยกว่า</w:t>
      </w:r>
      <w:r w:rsidRPr="003E5F2C">
        <w:rPr>
          <w:rFonts w:ascii="Angsana New" w:hAnsi="Angsana New" w:cs="Angsana New"/>
          <w:color w:val="000000" w:themeColor="text1"/>
          <w:spacing w:val="2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spacing w:val="2"/>
          <w:cs/>
          <w:lang w:val="en-US"/>
        </w:rPr>
        <w:t xml:space="preserve"> และสัญญาเช่าซึ่งสินทรัพย์มีมูลค่าต่ำ เช่น แท็บเล็ต คอมพิวเตอร์ส่วนบุคคล</w:t>
      </w:r>
      <w:r w:rsidRPr="003E5F2C">
        <w:rPr>
          <w:rFonts w:ascii="Angsana New" w:hAnsi="Angsana New" w:cs="Angsana New"/>
          <w:color w:val="000000" w:themeColor="text1"/>
          <w:spacing w:val="2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2"/>
          <w:cs/>
          <w:lang w:val="en-US"/>
        </w:rPr>
        <w:t>รายการ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ที่มีมูลค่าเล็กน้อย เช่น เครื่องตกแต่งสำนักงาน และโทรศัพท์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</w:p>
    <w:p w14:paraId="093606F9" w14:textId="335253F6" w:rsidR="00977C52" w:rsidRPr="003E5F2C" w:rsidRDefault="003F7FA5" w:rsidP="000816F5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หนี้สินตาม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สัญญา</w:t>
      </w:r>
      <w:r w:rsidRPr="003E5F2C">
        <w:rPr>
          <w:rFonts w:ascii="Angsana New" w:hAnsi="Angsana New" w:cs="Angsana New"/>
          <w:color w:val="000000" w:themeColor="text1"/>
          <w:cs/>
        </w:rPr>
        <w:t>เช่าวัดมูลค่าเริ่มแรกด้วยมูลค่าปัจจุบันของการจ่ายชำระตามสัญญาเช่าที่ยัง</w:t>
      </w:r>
      <w:r w:rsidRPr="003E5F2C">
        <w:rPr>
          <w:rFonts w:ascii="Angsana New" w:hAnsi="Angsana New" w:cs="Angsana New"/>
          <w:color w:val="000000" w:themeColor="text1"/>
          <w:spacing w:val="2"/>
          <w:cs/>
        </w:rPr>
        <w:t>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ไม่สามารถกำหนดได้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</w:t>
      </w:r>
      <w:r w:rsidRPr="003E5F2C">
        <w:rPr>
          <w:rFonts w:ascii="Angsana New" w:hAnsi="Angsana New" w:cs="Angsana New"/>
          <w:color w:val="000000" w:themeColor="text1"/>
          <w:cs/>
        </w:rPr>
        <w:t>ใช้อัตราดอกเบี้ยการกู้ยืมส่วนเพิ่ม</w:t>
      </w:r>
    </w:p>
    <w:p w14:paraId="4C5EAA39" w14:textId="2BF8F75A" w:rsidR="003F7FA5" w:rsidRPr="003E5F2C" w:rsidRDefault="003F7FA5" w:rsidP="00DA09AD">
      <w:pPr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3E5F2C">
        <w:rPr>
          <w:rFonts w:ascii="Angsana New" w:hAnsi="Angsana New" w:cs="Angsana New"/>
          <w:color w:val="000000" w:themeColor="text1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6B51E87" w14:textId="77777777" w:rsidR="003F7FA5" w:rsidRPr="003E5F2C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after="120" w:line="240" w:lineRule="auto"/>
        <w:ind w:left="1627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การจ่ายชำระคงที่ 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(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) 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หักลูกหนี้สิ่งจูงใจตามสัญญาเช่าใด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ๆ</w:t>
      </w:r>
    </w:p>
    <w:p w14:paraId="4D61085E" w14:textId="77777777" w:rsidR="003F7FA5" w:rsidRPr="003E5F2C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30" w:hanging="27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ณ วันที่สัญญาเช่าเริ่มมีผล</w:t>
      </w:r>
    </w:p>
    <w:p w14:paraId="1E8AEA7F" w14:textId="77777777" w:rsidR="003F7FA5" w:rsidRPr="003E5F2C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62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252D6A3" w14:textId="77777777" w:rsidR="003F7FA5" w:rsidRPr="003E5F2C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30" w:hanging="270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F011683" w14:textId="77777777" w:rsidR="003F7FA5" w:rsidRPr="003E5F2C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after="120"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77C97D9F" w14:textId="497AAD14" w:rsidR="003F7FA5" w:rsidRPr="003E5F2C" w:rsidRDefault="003F7FA5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3E5F2C">
        <w:rPr>
          <w:rFonts w:ascii="Angsana New" w:hAnsi="Angsana New" w:cs="Angsana New"/>
          <w:color w:val="000000" w:themeColor="text1"/>
          <w:spacing w:val="-2"/>
          <w:cs/>
        </w:rPr>
        <w:t>หนี้สินตาม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สัญญา</w:t>
      </w:r>
      <w:r w:rsidRPr="003E5F2C">
        <w:rPr>
          <w:rFonts w:ascii="Angsana New" w:hAnsi="Angsana New" w:cs="Angsana New"/>
          <w:color w:val="000000" w:themeColor="text1"/>
          <w:spacing w:val="-2"/>
          <w:cs/>
        </w:rPr>
        <w:t>เช่าแยกแสดงบรรทัดใน</w:t>
      </w:r>
      <w:r w:rsidR="00B93A09" w:rsidRPr="003E5F2C">
        <w:rPr>
          <w:rFonts w:ascii="Angsana New" w:hAnsi="Angsana New" w:cs="Angsana New"/>
          <w:color w:val="000000" w:themeColor="text1"/>
          <w:spacing w:val="-2"/>
          <w:cs/>
        </w:rPr>
        <w:t>งบฐานะการเงิน</w:t>
      </w:r>
    </w:p>
    <w:p w14:paraId="07E53B65" w14:textId="40B306E7" w:rsidR="00DB5627" w:rsidRPr="003E5F2C" w:rsidRDefault="003F7FA5" w:rsidP="00DA09AD">
      <w:pPr>
        <w:spacing w:after="24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2"/>
          <w:cs/>
        </w:rPr>
        <w:t>การวัดมูลค่า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ภายหลัง</w:t>
      </w:r>
      <w:r w:rsidRPr="003E5F2C">
        <w:rPr>
          <w:rFonts w:ascii="Angsana New" w:hAnsi="Angsana New" w:cs="Angsana New"/>
          <w:color w:val="000000" w:themeColor="text1"/>
          <w:spacing w:val="-2"/>
          <w:cs/>
        </w:rPr>
        <w:t xml:space="preserve">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ใช้วิธีดอกเบี้ยที่แท้จริง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) 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00244446" w14:textId="77777777" w:rsidR="003F7FA5" w:rsidRPr="003E5F2C" w:rsidRDefault="003F7FA5" w:rsidP="00DA09AD">
      <w:pPr>
        <w:spacing w:before="120" w:after="120"/>
        <w:ind w:left="12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กลุ่มบริษัทวัดมูลค่าหนี้สินตามสัญญาเช่าใหม่ </w:t>
      </w:r>
      <w:r w:rsidRPr="003E5F2C">
        <w:rPr>
          <w:rFonts w:ascii="Angsana New" w:hAnsi="Angsana New" w:cs="Angsana New"/>
          <w:color w:val="000000" w:themeColor="text1"/>
          <w:spacing w:val="-4"/>
          <w:lang w:val="en-US"/>
        </w:rPr>
        <w:t>(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โดยการปรับปรุงสินทรัพย์สิทธิการใช้ที่เกี่ยวข้อง</w:t>
      </w:r>
      <w:r w:rsidRPr="003E5F2C">
        <w:rPr>
          <w:rFonts w:ascii="Angsana New" w:hAnsi="Angsana New" w:cs="Angsana New"/>
          <w:color w:val="000000" w:themeColor="text1"/>
          <w:spacing w:val="-4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เมื่อเกิดเหตุการณ์ดังต่อไปนี้</w:t>
      </w:r>
    </w:p>
    <w:p w14:paraId="0A5BD5D9" w14:textId="6DE640D8" w:rsidR="00666BDC" w:rsidRPr="003E5F2C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</w:pP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มีการ</w:t>
      </w:r>
      <w:r w:rsidRPr="003E5F2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เปลี่ยนแปลง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355289FE" w14:textId="77777777" w:rsidR="00666BDC" w:rsidRPr="003E5F2C" w:rsidRDefault="00666BDC">
      <w:pPr>
        <w:overflowPunct/>
        <w:autoSpaceDE/>
        <w:autoSpaceDN/>
        <w:adjustRightInd/>
        <w:textAlignment w:val="auto"/>
        <w:rPr>
          <w:rFonts w:ascii="Angsana New" w:eastAsia="Cambria Math" w:hAnsi="Angsana New" w:cs="Angsana New"/>
          <w:color w:val="000000" w:themeColor="text1"/>
          <w:spacing w:val="-2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2"/>
          <w:cs/>
        </w:rPr>
        <w:br w:type="page"/>
      </w:r>
    </w:p>
    <w:p w14:paraId="0027A3F4" w14:textId="77777777" w:rsidR="003F7FA5" w:rsidRPr="003E5F2C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lastRenderedPageBreak/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</w:t>
      </w:r>
      <w:r w:rsidRPr="003E5F2C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ปรับปรุงโดยใช้อัตราคิดลดเดิม </w:t>
      </w:r>
      <w:r w:rsidRPr="003E5F2C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(</w:t>
      </w:r>
      <w:r w:rsidRPr="003E5F2C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เว้นแต่การเปลี่ยนแปลงการจ่ายชำระตามสัญญาเช่าเป็นผลมาจาก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การเปลี่ยนแปลงอัตราดอกเบี้ยลอยตัว ในกรณีดังกล่าวใช้อัตราคิดลดที่ปรับปรุง</w:t>
      </w:r>
      <w:r w:rsidRPr="003E5F2C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)</w:t>
      </w:r>
    </w:p>
    <w:p w14:paraId="0BC97963" w14:textId="77777777" w:rsidR="003F7FA5" w:rsidRPr="003E5F2C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E5F2C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มีการเปลี่ยนแปลงสัญญาเช่าและหรือการเปลี่ยนแปลงสัญญาเช่าไม่บันทึกเป็นสัญญาเช่า</w:t>
      </w:r>
      <w:r w:rsidRPr="003E5F2C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แยกต่างหาก ในกรณีนี้หนี้สินตามสัญญาเช่าวัดมูลค่าใหม่ขึ้นอยู่กับอายุสัญญาเช่าของสัญญาเช่า</w:t>
      </w:r>
      <w:r w:rsidRPr="003E5F2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ที่เปลี่ยนแปลงโดยคิดลดการจ่ายชำระตามสัญญาเช่าที่ปรับปรุงด้วยอัตราคิดลดที่ปรับปรุง</w:t>
      </w:r>
      <w:r w:rsidR="00312A6E" w:rsidRPr="003E5F2C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                </w:t>
      </w:r>
      <w:r w:rsidRPr="003E5F2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ณ วันที่การเปลี่ยนแปลงสัญญามีผล</w:t>
      </w:r>
    </w:p>
    <w:p w14:paraId="0D901F86" w14:textId="1681833A" w:rsidR="00977C52" w:rsidRPr="003E5F2C" w:rsidRDefault="003F7FA5" w:rsidP="000816F5">
      <w:pPr>
        <w:spacing w:after="200"/>
        <w:ind w:left="1260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2"/>
          <w:cs/>
        </w:rPr>
        <w:t>กลุ่มบริษัท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ไม่มีรายการปรับใด ๆ ดังกล่าวแสดงในระหว่างงวด</w:t>
      </w:r>
    </w:p>
    <w:p w14:paraId="52311B15" w14:textId="2185A470" w:rsidR="003F7FA5" w:rsidRPr="003E5F2C" w:rsidRDefault="003F7FA5" w:rsidP="00DA09AD">
      <w:pPr>
        <w:spacing w:after="200"/>
        <w:ind w:left="1260"/>
        <w:jc w:val="thaiDistribute"/>
        <w:rPr>
          <w:rFonts w:ascii="Angsana New" w:hAnsi="Angsana New" w:cs="Angsana New"/>
          <w:color w:val="000000" w:themeColor="text1"/>
          <w:spacing w:val="-8"/>
          <w:cs/>
        </w:rPr>
      </w:pPr>
      <w:r w:rsidRPr="003E5F2C">
        <w:rPr>
          <w:rFonts w:ascii="Angsana New" w:hAnsi="Angsana New" w:cs="Angsana New"/>
          <w:color w:val="000000" w:themeColor="text1"/>
          <w:spacing w:val="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8"/>
          <w:cs/>
          <w:lang w:val="en-US"/>
        </w:rPr>
        <w:t>การจ่ายชำระ</w:t>
      </w:r>
      <w:r w:rsidRPr="003E5F2C">
        <w:rPr>
          <w:rFonts w:ascii="Angsana New" w:hAnsi="Angsana New" w:cs="Angsana New"/>
          <w:color w:val="000000" w:themeColor="text1"/>
          <w:spacing w:val="-8"/>
          <w:cs/>
        </w:rPr>
        <w:t>ตาม</w:t>
      </w:r>
      <w:r w:rsidRPr="003E5F2C">
        <w:rPr>
          <w:rFonts w:ascii="Angsana New" w:hAnsi="Angsana New" w:cs="Angsana New"/>
          <w:color w:val="000000" w:themeColor="text1"/>
          <w:spacing w:val="-8"/>
          <w:cs/>
          <w:lang w:val="en-US"/>
        </w:rPr>
        <w:t>สัญญาเช่าใด ๆ ที่จ่ายชำระ ณ วันที่สัญญาเช่าเริ่มมีผลหรือก่อนวันที่สัญญาเริ่มมีผล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หักสิ่งจูงใจตามสัญญาเช่าที่ได้รับใด ๆ และต้นทุนทางตรงเริ่มแรกใด ๆ การ</w:t>
      </w:r>
      <w:r w:rsidRPr="003E5F2C">
        <w:rPr>
          <w:rFonts w:ascii="Angsana New" w:hAnsi="Angsana New" w:cs="Angsana New"/>
          <w:color w:val="000000" w:themeColor="text1"/>
          <w:cs/>
        </w:rPr>
        <w:t>วัดมูลค่าภายหลัง</w:t>
      </w:r>
      <w:r w:rsidRPr="003E5F2C">
        <w:rPr>
          <w:rFonts w:ascii="Angsana New" w:hAnsi="Angsana New" w:cs="Angsana New"/>
          <w:color w:val="000000" w:themeColor="text1"/>
          <w:spacing w:val="-8"/>
          <w:cs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40E8DFB4" w14:textId="608946F1" w:rsidR="003F7FA5" w:rsidRPr="003E5F2C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เมื่อกลุ่มบริษัทมีประมาณการต้นทุนที่จะเกิดขึ้นในการรื้อและการขนย้ายสินทรัพย์อ้างอิง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มาตรฐานการบัญชีฉบับที่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37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40DAC585" w14:textId="7057B22E" w:rsidR="003F7FA5" w:rsidRPr="003E5F2C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ราคาทุนของสินทรัพย์สิทธิการใช้ สะท้อนว่า กลุ่มบริษัทจะใช้สิทธิเลือกซื้อ สินทรัพย์สิทธิการใช้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23D863F2" w14:textId="21751793" w:rsidR="003F7FA5" w:rsidRPr="003E5F2C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สินทรัพย์สิทธิการใช้แสดงรวมอยู่ในรายการ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ที่ดิน อาคารและอุปกรณ์ใน</w:t>
      </w:r>
      <w:r w:rsidR="00B93A09"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งบฐานะการเงิน</w:t>
      </w:r>
    </w:p>
    <w:p w14:paraId="17335F52" w14:textId="7B003C61" w:rsidR="00666BDC" w:rsidRPr="003E5F2C" w:rsidRDefault="003F7FA5" w:rsidP="00666BDC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กลุ่มบริษัทปฏิบัติตามมาตรฐานการบัญชีฉบับที่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36</w:t>
      </w:r>
      <w:r w:rsidRPr="003E5F2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เรื่อง การด้อยค่าของสินทรัพย์ เพื่อประเมินว่า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>“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ที่ดิน อาคารและอุปกรณ์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>”</w:t>
      </w:r>
      <w:r w:rsidR="00666BDC" w:rsidRPr="003E5F2C">
        <w:rPr>
          <w:rFonts w:ascii="Angsana New" w:hAnsi="Angsana New" w:cs="Angsana New"/>
          <w:color w:val="000000" w:themeColor="text1"/>
          <w:spacing w:val="-2"/>
          <w:lang w:val="en-US"/>
        </w:rPr>
        <w:br w:type="page"/>
      </w:r>
    </w:p>
    <w:p w14:paraId="08F8A58A" w14:textId="77777777" w:rsidR="003F7FA5" w:rsidRPr="003E5F2C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i/>
          <w:iCs/>
          <w:color w:val="000000" w:themeColor="text1"/>
          <w:spacing w:val="-2"/>
          <w:lang w:val="en-US"/>
        </w:rPr>
      </w:pPr>
      <w:r w:rsidRPr="003E5F2C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lastRenderedPageBreak/>
        <w:t>กลุ่มบริษัทที่เป็นผู้ให้เช่า</w:t>
      </w:r>
    </w:p>
    <w:p w14:paraId="45F35694" w14:textId="77777777" w:rsidR="003F7FA5" w:rsidRPr="003E5F2C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สัญญาเช่าซึ่งกลุ่มบริษัทเป็นผู้ให้เช่าจัดประเภทรายการเป็นสัญญาเช่า</w:t>
      </w:r>
      <w:r w:rsidR="00AE2E2A" w:rsidRPr="003E5F2C">
        <w:rPr>
          <w:rFonts w:ascii="Angsana New" w:hAnsi="Angsana New" w:cs="Angsana New"/>
          <w:color w:val="000000" w:themeColor="text1"/>
          <w:cs/>
          <w:lang w:val="en-US"/>
        </w:rPr>
        <w:t>เงินทุน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หรือดำเนินงาน เมื่อเงื่อนไขของสัญญาเช่าโอนความเสี่ยงและผลตอบแทนเกือบทั้งหมดของความเป็นเจ้าของ</w:t>
      </w:r>
      <w:r w:rsidRPr="003E5F2C">
        <w:rPr>
          <w:rFonts w:ascii="Angsana New" w:hAnsi="Angsana New" w:cs="Angsana New"/>
          <w:color w:val="000000" w:themeColor="text1"/>
          <w:spacing w:val="2"/>
          <w:cs/>
          <w:lang w:val="en-US"/>
        </w:rPr>
        <w:t>ให้แก่ผู้เช่า สัญญาดังกล่าวจัดประเภทรายการเป็นสัญญาเช่า</w:t>
      </w:r>
      <w:r w:rsidR="00AE2E2A" w:rsidRPr="003E5F2C">
        <w:rPr>
          <w:rFonts w:ascii="Angsana New" w:hAnsi="Angsana New" w:cs="Angsana New" w:hint="cs"/>
          <w:color w:val="000000" w:themeColor="text1"/>
          <w:spacing w:val="2"/>
          <w:cs/>
          <w:lang w:val="en-US"/>
        </w:rPr>
        <w:t>เงินทุน</w:t>
      </w:r>
      <w:r w:rsidRPr="003E5F2C">
        <w:rPr>
          <w:rFonts w:ascii="Angsana New" w:hAnsi="Angsana New" w:cs="Angsana New"/>
          <w:color w:val="000000" w:themeColor="text1"/>
          <w:spacing w:val="2"/>
          <w:cs/>
          <w:lang w:val="en-US"/>
        </w:rPr>
        <w:t xml:space="preserve"> สัญญาเช่าอื่น ๆ ทั้งหมด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จัดประเภทเป็นสัญญาเช่าดำเนินงาน</w:t>
      </w:r>
    </w:p>
    <w:p w14:paraId="6E3637F0" w14:textId="6C0098FB" w:rsidR="00977C52" w:rsidRPr="003E5F2C" w:rsidRDefault="003F7FA5" w:rsidP="000816F5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สองสัญญาแยกจากกัน ผู้ให้เช่าช่วงจัดประเภทสัญญาเช่าช่วงเป็นสัญญาเช่า</w:t>
      </w:r>
      <w:r w:rsidR="00AE2E2A" w:rsidRPr="003E5F2C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เงินทุน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หรือสัญญาเช่า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ดำเนินงานโดยอ้างอิงกับสินทรัพย์สิทธิการใช้ที่เกิดขึ้นจากสัญญาเช่าหลัก</w:t>
      </w:r>
    </w:p>
    <w:p w14:paraId="68D58190" w14:textId="1B55BED4" w:rsidR="003F7FA5" w:rsidRPr="003E5F2C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61D85364" w14:textId="77777777" w:rsidR="003F7FA5" w:rsidRPr="003E5F2C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จำนวนเงินที่จะได้รับจากผู้เช่าภายใต้สัญญาเช่า</w:t>
      </w:r>
      <w:r w:rsidR="00AE2E2A" w:rsidRPr="003E5F2C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เงินทุน</w:t>
      </w: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รับรู้เป็นลูกหนี้ด้วยจำนวนที่เท่ากับ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เงินลงทุนสุทธิตามสัญญาเช่า รายได้จากสัญญาเช่า</w:t>
      </w:r>
      <w:r w:rsidR="00AE2E2A" w:rsidRPr="003E5F2C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เงินทุน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43041A9D" w14:textId="6161AAE5" w:rsidR="003F7FA5" w:rsidRPr="003E5F2C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เมื่อสัญญาที่ประกอบด้วยส่วนประกอบที่เป็นการเช่าและส่วนประกอบที่ไม่เป็นการเช่า กลุ่มบริษัท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นำมาตรฐานการรายงานทางการเงินฉบับที่ </w:t>
      </w:r>
      <w:r w:rsidR="00AE5DA6" w:rsidRPr="00AE5DA6">
        <w:rPr>
          <w:rFonts w:ascii="Angsana New" w:hAnsi="Angsana New" w:cs="Angsana New"/>
          <w:color w:val="000000" w:themeColor="text1"/>
          <w:spacing w:val="-2"/>
          <w:lang w:val="en-US"/>
        </w:rPr>
        <w:t>15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0F7DD979" w14:textId="1C9B0417" w:rsidR="006B6A19" w:rsidRPr="003E5F2C" w:rsidRDefault="00AE5DA6" w:rsidP="00DA09AD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20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cs/>
          <w:lang w:val="en-US"/>
        </w:rPr>
        <w:t>กำไร (ขาดทุน) ต่อหุ้น</w:t>
      </w:r>
    </w:p>
    <w:p w14:paraId="6A0CA1AA" w14:textId="77777777" w:rsidR="006B6A19" w:rsidRPr="003E5F2C" w:rsidRDefault="006B6A19" w:rsidP="00DA09AD">
      <w:pPr>
        <w:spacing w:after="240"/>
        <w:ind w:left="1627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-</w:t>
      </w:r>
      <w:r w:rsidRPr="003E5F2C">
        <w:rPr>
          <w:rFonts w:ascii="Angsana New" w:hAnsi="Angsana New" w:cs="Angsana New"/>
          <w:color w:val="000000" w:themeColor="text1"/>
          <w:cs/>
        </w:rPr>
        <w:tab/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กำไร (ขาดทุน) ต่อหุ้นขั้นพื้นฐานคำนวณโดยการหารกำไร</w:t>
      </w:r>
      <w:r w:rsidRPr="003E5F2C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(ขาดทุน)</w:t>
      </w:r>
      <w:r w:rsidRPr="003E5F2C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สุทธิ</w:t>
      </w:r>
      <w:r w:rsidR="00F94309" w:rsidRPr="003E5F2C">
        <w:rPr>
          <w:rFonts w:ascii="Angsana New" w:hAnsi="Angsana New" w:cs="Angsana New"/>
          <w:color w:val="000000" w:themeColor="text1"/>
          <w:spacing w:val="-12"/>
          <w:cs/>
        </w:rPr>
        <w:t>สำหรับ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ปี</w:t>
      </w:r>
      <w:r w:rsidRPr="003E5F2C">
        <w:rPr>
          <w:rFonts w:ascii="Angsana New" w:hAnsi="Angsana New" w:cs="Angsana New"/>
          <w:color w:val="000000" w:themeColor="text1"/>
          <w:cs/>
        </w:rPr>
        <w:t>ด้วยจำนวนหุ้นสามัญถัวเฉลี่ยถ่วงน้ำหนักที่ถือโดยบุคคลภายนอกที่ออกในระหว่างปี</w:t>
      </w:r>
    </w:p>
    <w:p w14:paraId="01A2E522" w14:textId="77777777" w:rsidR="00254B53" w:rsidRPr="003E5F2C" w:rsidRDefault="006B6A19" w:rsidP="00DA09AD">
      <w:pPr>
        <w:spacing w:after="240"/>
        <w:ind w:left="1627" w:hanging="3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t>-</w:t>
      </w:r>
      <w:r w:rsidRPr="003E5F2C">
        <w:rPr>
          <w:rFonts w:ascii="Angsana New" w:hAnsi="Angsana New" w:cs="Angsana New"/>
          <w:color w:val="000000" w:themeColor="text1"/>
          <w:cs/>
        </w:rPr>
        <w:tab/>
        <w:t>กำไร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</w:rPr>
        <w:t>(ขาดทุน)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</w:rPr>
        <w:t>ต่อหุ้นปรับลดคำนวณโดยการหารกำไร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</w:rPr>
        <w:t>(ขาดทุน)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</w:rPr>
        <w:t>สุทธิสำหรับปีด้วย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ผลรวม</w:t>
      </w:r>
      <w:r w:rsidRPr="003E5F2C">
        <w:rPr>
          <w:rFonts w:ascii="Angsana New" w:hAnsi="Angsana New" w:cs="Angsana New"/>
          <w:color w:val="000000" w:themeColor="text1"/>
          <w:spacing w:val="-16"/>
          <w:cs/>
        </w:rPr>
        <w:t>ของจำนวนหุ้นสามัญถัวเฉลี่ยถ่วงน้ำหนักในระหว่างปี กับจำนวนถัวเฉลี่ยถ่วงน้ำหนักของหุ้นสามัญ</w:t>
      </w:r>
      <w:r w:rsidRPr="003E5F2C">
        <w:rPr>
          <w:rFonts w:ascii="Angsana New" w:hAnsi="Angsana New" w:cs="Angsana New"/>
          <w:color w:val="000000" w:themeColor="text1"/>
          <w:spacing w:val="4"/>
          <w:cs/>
        </w:rPr>
        <w:t>ที่ออกเพื่อแปลงหุ้นสามัญเทียบเท่าปรับลดทั้งสิ้น (ใบสำคัญแสดงสิทธิ)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</w:rPr>
        <w:t>ให้เป็นหุ้นสามัญ</w:t>
      </w:r>
    </w:p>
    <w:p w14:paraId="08AABB6F" w14:textId="77777777" w:rsidR="00666BDC" w:rsidRPr="003E5F2C" w:rsidRDefault="00666BD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613CEBD1" w14:textId="3BB07557" w:rsidR="006B6A19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21</w:t>
      </w:r>
      <w:r w:rsidR="006B6A19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3E5F2C">
        <w:rPr>
          <w:rFonts w:ascii="Angsana New" w:hAnsi="Angsana New" w:cs="Angsana New"/>
          <w:color w:val="000000" w:themeColor="text1"/>
          <w:spacing w:val="-6"/>
          <w:cs/>
        </w:rPr>
        <w:t>การวัด</w:t>
      </w:r>
      <w:r w:rsidR="006B6A19" w:rsidRPr="003E5F2C">
        <w:rPr>
          <w:rFonts w:ascii="Angsana New" w:hAnsi="Angsana New" w:cs="Angsana New"/>
          <w:color w:val="000000" w:themeColor="text1"/>
          <w:cs/>
        </w:rPr>
        <w:t>มูลค่า</w:t>
      </w:r>
      <w:r w:rsidR="006B6A19" w:rsidRPr="003E5F2C">
        <w:rPr>
          <w:rFonts w:ascii="Angsana New" w:hAnsi="Angsana New" w:cs="Angsana New"/>
          <w:color w:val="000000" w:themeColor="text1"/>
          <w:spacing w:val="-6"/>
          <w:cs/>
        </w:rPr>
        <w:t>ยุติธรรม</w:t>
      </w:r>
    </w:p>
    <w:p w14:paraId="792FA00B" w14:textId="3AF348C7" w:rsidR="006B6A19" w:rsidRPr="003E5F2C" w:rsidRDefault="006B6A19" w:rsidP="00DA09AD">
      <w:pPr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ในการประมาณมูลค่ายุติธรรมของรายการสินทรัพย์หรือหนี้สินรายการใดรายการหนึ่ง </w:t>
      </w:r>
      <w:r w:rsidRPr="003E5F2C">
        <w:rPr>
          <w:rFonts w:ascii="Angsana New" w:hAnsi="Angsana New" w:cs="Angsana New"/>
          <w:b/>
          <w:color w:val="000000" w:themeColor="text1"/>
          <w:spacing w:val="-4"/>
          <w:cs/>
        </w:rPr>
        <w:t>กลุ่มบริษัท</w:t>
      </w:r>
      <w:r w:rsidRPr="003E5F2C">
        <w:rPr>
          <w:rFonts w:ascii="Angsana New" w:hAnsi="Angsana New" w:cs="Angsana New"/>
          <w:b/>
          <w:color w:val="000000" w:themeColor="text1"/>
          <w:spacing w:val="8"/>
          <w:cs/>
        </w:rPr>
        <w:t>และบริษัท</w:t>
      </w:r>
      <w:r w:rsidRPr="003E5F2C">
        <w:rPr>
          <w:rFonts w:ascii="Angsana New" w:hAnsi="Angsana New" w:cs="Angsana New"/>
          <w:color w:val="000000" w:themeColor="text1"/>
          <w:spacing w:val="8"/>
          <w:cs/>
        </w:rPr>
        <w:t>จะพิจารณาถึงลักษณะของสินทรัพย์หรือหนี้สินนั้น ซึ่งผู้ซื้อหรือผู้ขายในตลาด</w:t>
      </w:r>
      <w:r w:rsidRPr="003E5F2C">
        <w:rPr>
          <w:rFonts w:ascii="Angsana New" w:hAnsi="Angsana New" w:cs="Angsana New"/>
          <w:color w:val="000000" w:themeColor="text1"/>
          <w:cs/>
        </w:rPr>
        <w:t>ที่ให้ประโยชน์สูงสุดจะนำมาพิจารณาในการกำหนดราคาที่จะได้รับจากการขายสินทรัพย์ หรือ</w:t>
      </w:r>
      <w:r w:rsidRPr="003E5F2C">
        <w:rPr>
          <w:rFonts w:ascii="Angsana New" w:hAnsi="Angsana New" w:cs="Angsana New"/>
          <w:color w:val="000000" w:themeColor="text1"/>
          <w:spacing w:val="-2"/>
          <w:cs/>
        </w:rPr>
        <w:t>จะจ่ายเพื่อโอนหนี้สิน ณ วันที่วัดมูลค่า ไม่ว่าราคานั้นจะสามารถสังเกตได้โดยตรงหรือประมาณ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มาจากเทคนิคการประเมินมูลค่า โดยมูลค่ายุติธรรมที่ได้เปิดเผยในงบการเงินจะถูกกำหนดลำดับชั้น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เป็นระดับที่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1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ระดับที่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2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หรือระดับที่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3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ตามประเภทของข้อมูลที่นำมาใช้ในการประเมิน</w:t>
      </w:r>
      <w:r w:rsidRPr="003E5F2C">
        <w:rPr>
          <w:rFonts w:ascii="Angsana New" w:hAnsi="Angsana New" w:cs="Angsana New"/>
          <w:color w:val="000000" w:themeColor="text1"/>
          <w:cs/>
        </w:rPr>
        <w:t>มูลค่ายุติธรรม ดังนี้</w:t>
      </w:r>
    </w:p>
    <w:p w14:paraId="331BB99D" w14:textId="19891B6C" w:rsidR="006B6A19" w:rsidRPr="003E5F2C" w:rsidRDefault="006B6A19" w:rsidP="00DA09AD">
      <w:pPr>
        <w:tabs>
          <w:tab w:val="left" w:pos="1080"/>
        </w:tabs>
        <w:ind w:left="2160" w:hanging="90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 xml:space="preserve">ระดับที่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Pr="003E5F2C">
        <w:rPr>
          <w:rFonts w:ascii="Angsana New" w:hAnsi="Angsana New" w:cs="Angsana New"/>
          <w:color w:val="000000" w:themeColor="text1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49AC7A00" w14:textId="7CFBBE9F" w:rsidR="006B6A19" w:rsidRPr="003E5F2C" w:rsidRDefault="006B6A19" w:rsidP="00DA09AD">
      <w:pPr>
        <w:tabs>
          <w:tab w:val="left" w:pos="1080"/>
        </w:tabs>
        <w:ind w:left="2160" w:hanging="90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 xml:space="preserve">ระดับที่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="0011247A" w:rsidRPr="003E5F2C">
        <w:rPr>
          <w:rFonts w:ascii="Angsana New" w:hAnsi="Angsana New" w:cs="Angsana New"/>
          <w:color w:val="000000" w:themeColor="text1"/>
          <w:cs/>
        </w:rPr>
        <w:t>ที่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1</w:t>
      </w:r>
    </w:p>
    <w:p w14:paraId="32D15A87" w14:textId="6C62ACBA" w:rsidR="00977C52" w:rsidRPr="003E5F2C" w:rsidRDefault="006B6A19" w:rsidP="00DA09AD">
      <w:pPr>
        <w:tabs>
          <w:tab w:val="left" w:pos="1080"/>
        </w:tabs>
        <w:spacing w:after="120"/>
        <w:ind w:left="2174" w:hanging="90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 xml:space="preserve">ระดับที่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</w:rPr>
        <w:tab/>
        <w:t>เป็นข้อมูลที่ไม่สามารถสังเกตได้สำหรับสินทรัพย์หรือหนี้สินนั้น</w:t>
      </w:r>
    </w:p>
    <w:p w14:paraId="0CCABA6D" w14:textId="5014125E" w:rsidR="00FE0B9D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spacing w:val="-4"/>
          <w:cs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FE0B9D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22</w:t>
      </w:r>
      <w:r w:rsidR="00FE0B9D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FE0B9D"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585E9D9F" w14:textId="11E95770" w:rsidR="00FE0B9D" w:rsidRPr="003E5F2C" w:rsidRDefault="00AE5DA6" w:rsidP="00DA09AD">
      <w:pPr>
        <w:ind w:left="2160" w:hanging="900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AE5DA6">
        <w:rPr>
          <w:rFonts w:ascii="Angsana New" w:hAnsi="Angsana New" w:cs="Angsana New"/>
          <w:color w:val="000000" w:themeColor="text1"/>
          <w:spacing w:val="-2"/>
          <w:lang w:val="en-US"/>
        </w:rPr>
        <w:t>3</w:t>
      </w:r>
      <w:r w:rsidR="00FE0B9D" w:rsidRPr="003E5F2C">
        <w:rPr>
          <w:rFonts w:ascii="Angsana New" w:hAnsi="Angsana New" w:cs="Angsana New"/>
          <w:color w:val="000000" w:themeColor="text1"/>
          <w:spacing w:val="-2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spacing w:val="-2"/>
          <w:lang w:val="en-US"/>
        </w:rPr>
        <w:t>22</w:t>
      </w:r>
      <w:r w:rsidR="00FE0B9D" w:rsidRPr="003E5F2C">
        <w:rPr>
          <w:rFonts w:ascii="Angsana New" w:hAnsi="Angsana New" w:cs="Angsana New"/>
          <w:color w:val="000000" w:themeColor="text1"/>
          <w:spacing w:val="-2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spacing w:val="-2"/>
          <w:lang w:val="en-US"/>
        </w:rPr>
        <w:t>1</w:t>
      </w:r>
      <w:r w:rsidR="00FE0B9D" w:rsidRPr="003E5F2C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="00FE0B9D"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การใช้ดุลยพินิจของผู้บริหาร</w:t>
      </w:r>
      <w:r w:rsidR="00912AC7"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ที่สำคัญในการกำหนดนโยบาย</w:t>
      </w:r>
      <w:r w:rsidR="00DD58C9" w:rsidRPr="003E5F2C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การ</w:t>
      </w:r>
      <w:r w:rsidR="00912AC7"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บัญชี</w:t>
      </w:r>
    </w:p>
    <w:p w14:paraId="1DF8C1DE" w14:textId="37992FFA" w:rsidR="006B6A19" w:rsidRPr="003E5F2C" w:rsidRDefault="00FE0B9D" w:rsidP="00AA4554">
      <w:pPr>
        <w:ind w:left="216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กลุ่มบริษัทและบริษัทต้องอาศัยดุลยพินิจหลายประการในการกำหนดนโยบายการบัญชี </w:t>
      </w: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ซึ่งอาจมีผลกระทบอย่างเป็นนัยสำคัญต่อการรับรู้รายการและการเปิดเผยข้อมูลใน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งบการเงิน โดยดุลยพินิจที่สำคัญในการกำหนดนโยบายการบัญชี มีดังต่อไปนี้</w:t>
      </w:r>
    </w:p>
    <w:p w14:paraId="4756B85F" w14:textId="7AD232C8" w:rsidR="001C278B" w:rsidRPr="003E5F2C" w:rsidRDefault="001C278B" w:rsidP="00DA09AD">
      <w:pPr>
        <w:ind w:left="2606" w:hanging="44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lang w:val="en-US"/>
        </w:rPr>
        <w:t>(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Pr="003E5F2C">
        <w:rPr>
          <w:rFonts w:ascii="Angsana New" w:hAnsi="Angsana New" w:cs="Angsana New"/>
          <w:color w:val="000000" w:themeColor="text1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การด้อยค่า</w:t>
      </w:r>
    </w:p>
    <w:p w14:paraId="64EBE701" w14:textId="77777777" w:rsidR="001C278B" w:rsidRPr="003E5F2C" w:rsidRDefault="001C278B" w:rsidP="00DA09AD">
      <w:pPr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ยอด</w:t>
      </w:r>
      <w:r w:rsidRPr="003E5F2C">
        <w:rPr>
          <w:rFonts w:ascii="Angsana New" w:hAnsi="Angsana New" w:cs="Angsana New"/>
          <w:b/>
          <w:color w:val="000000" w:themeColor="text1"/>
          <w:cs/>
        </w:rPr>
        <w:t>สินทรัพย์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คงเหลือตามบัญชีของกลุ่ม</w:t>
      </w:r>
      <w:r w:rsidRPr="003E5F2C">
        <w:rPr>
          <w:rFonts w:ascii="Angsana New" w:hAnsi="Angsana New" w:cs="Angsana New"/>
          <w:b/>
          <w:color w:val="000000" w:themeColor="text1"/>
          <w:cs/>
        </w:rPr>
        <w:t>บริษัท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และบริษัทที่มีอายุการใช้งานที่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แน่นอนจะทำการทดสอบการด้อยค่าเมื่อมีข้อบ่งชี้ว่าสินทรัพย์นั้นอาจมีการด้อยค่า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สำหรับสินทรัพย์ที่ไม่มีอายุการใช้งานที่แน่นอน กลุ่มบริษัทและบริษัท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2C56F7A0" w14:textId="77777777" w:rsidR="00666BDC" w:rsidRPr="003E5F2C" w:rsidRDefault="00666BD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09F67F7E" w14:textId="178CAACC" w:rsidR="00FE0B9D" w:rsidRPr="003E5F2C" w:rsidRDefault="00AE5DA6" w:rsidP="00DA09AD">
      <w:pPr>
        <w:spacing w:before="240"/>
        <w:ind w:left="2160" w:hanging="90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FE0B9D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22</w:t>
      </w:r>
      <w:r w:rsidR="00A51971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FE0B9D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FE0B9D" w:rsidRPr="003E5F2C">
        <w:rPr>
          <w:rFonts w:ascii="Angsana New" w:hAnsi="Angsana New" w:cs="Angsana New"/>
          <w:color w:val="000000" w:themeColor="text1"/>
          <w:cs/>
          <w:lang w:val="en-US"/>
        </w:rPr>
        <w:t>แหล่งข้อมูลสำคัญเกี่ยวกับความไม่แน่นอนของการประมาณการ</w:t>
      </w:r>
    </w:p>
    <w:p w14:paraId="5085AA03" w14:textId="77777777" w:rsidR="00A51971" w:rsidRPr="003E5F2C" w:rsidRDefault="00FE0B9D" w:rsidP="00DA09AD">
      <w:pPr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</w:t>
      </w:r>
      <w:r w:rsidR="00912AC7" w:rsidRPr="003E5F2C">
        <w:rPr>
          <w:rFonts w:ascii="Angsana New" w:hAnsi="Angsana New" w:cs="Angsana New"/>
          <w:color w:val="000000" w:themeColor="text1"/>
          <w:cs/>
          <w:lang w:val="en-US"/>
        </w:rPr>
        <w:t>ษัทและบริษัทมีประมาณการทางบัญชี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ซึ่งใช้ข้อสมมติฐานที่เกี่ยวข้องกับ</w:t>
      </w:r>
      <w:r w:rsidRPr="003E5F2C">
        <w:rPr>
          <w:rFonts w:ascii="Angsana New" w:hAnsi="Angsana New" w:cs="Angsana New"/>
          <w:color w:val="000000" w:themeColor="text1"/>
          <w:spacing w:val="-8"/>
          <w:cs/>
          <w:lang w:val="en-US"/>
        </w:rPr>
        <w:t>เหตุการณ์ในอนาคต ถึงแม้ว่าการประมาณการของผู้บริหารได้พิจารณาอย่างสมเหตุสมผล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ภายใต้เหตุการณ์ ณ ขณะนั้น ผลที่เกิดขึ้นจริงอาจมีความแตกต่างไปจากประมาณการนั้น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2D8197F" w14:textId="478A184A" w:rsidR="00E351C6" w:rsidRPr="003E5F2C" w:rsidRDefault="00E351C6" w:rsidP="00BD51D6">
      <w:pPr>
        <w:spacing w:before="120" w:line="400" w:lineRule="exact"/>
        <w:ind w:left="2606" w:hanging="44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="00AE5DA6" w:rsidRPr="00AE5DA6">
        <w:rPr>
          <w:rFonts w:ascii="Angsana New" w:hAnsi="Angsana New" w:cs="Angsana New"/>
          <w:color w:val="000000" w:themeColor="text1"/>
          <w:spacing w:val="-2"/>
          <w:lang w:val="en-US"/>
        </w:rPr>
        <w:t>1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Pr="003E5F2C">
        <w:rPr>
          <w:rFonts w:ascii="Angsana New" w:hAnsi="Angsana New" w:cs="Angsana New"/>
          <w:color w:val="000000" w:themeColor="text1"/>
          <w:sz w:val="24"/>
          <w:cs/>
        </w:rPr>
        <w:t>การวัดมูลค่ายุติธรรมและกระบวนการประเมินมูลค่า</w:t>
      </w:r>
    </w:p>
    <w:p w14:paraId="2756DFE6" w14:textId="0601A581" w:rsidR="006B6A19" w:rsidRPr="003E5F2C" w:rsidRDefault="006B6A19" w:rsidP="00BD51D6">
      <w:pPr>
        <w:spacing w:line="400" w:lineRule="exact"/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กลุ่มบริษัทและบริษัทใช้ข้อมูลในตลาดที่สามารถสังเกตได้ในการประมาณ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มูลค่ายุติธรรมของรายการสินทรัพย์หรือหนี้สิน กรณีที่ข้อมูลระดับ</w:t>
      </w:r>
      <w:r w:rsidR="00A46716"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ที่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1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ไม่สามารถหาได้ กลุ่มบริษัทและบริษัทจะว่าจ้างผู้ประเมินมูลค่าภายนอกที่ได้รับการรับรอง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มาเป็นผู้ประเมินมูลค่า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14:paraId="3D44004E" w14:textId="652FD622" w:rsidR="00F53C78" w:rsidRPr="003E5F2C" w:rsidRDefault="006B6A19" w:rsidP="00BD51D6">
      <w:pPr>
        <w:spacing w:before="240" w:line="400" w:lineRule="exact"/>
        <w:ind w:left="2610"/>
        <w:jc w:val="thaiDistribute"/>
        <w:outlineLvl w:val="0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34</w:t>
      </w:r>
      <w:r w:rsidR="00402C21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5</w:t>
      </w:r>
    </w:p>
    <w:p w14:paraId="6741A2D6" w14:textId="368FADD4" w:rsidR="00E351C6" w:rsidRPr="003E5F2C" w:rsidRDefault="00E351C6" w:rsidP="00BD51D6">
      <w:pPr>
        <w:spacing w:before="120" w:line="400" w:lineRule="exact"/>
        <w:ind w:left="2606" w:hanging="446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="00AE5DA6" w:rsidRPr="00AE5DA6">
        <w:rPr>
          <w:rFonts w:ascii="Angsana New" w:hAnsi="Angsana New" w:cs="Angsana New"/>
          <w:color w:val="000000" w:themeColor="text1"/>
          <w:spacing w:val="-2"/>
          <w:lang w:val="en-US"/>
        </w:rPr>
        <w:t>2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</w:t>
      </w:r>
      <w:r w:rsidRPr="003E5F2C">
        <w:rPr>
          <w:rFonts w:ascii="Angsana New" w:hAnsi="Angsana New" w:cs="Angsana New"/>
          <w:color w:val="000000" w:themeColor="text1"/>
          <w:cs/>
        </w:rPr>
        <w:t>คำนวณ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>มูลค่าที่คาดว่าจะได้รับคืน</w:t>
      </w:r>
    </w:p>
    <w:p w14:paraId="5C10E008" w14:textId="3271358C" w:rsidR="00E351C6" w:rsidRPr="003E5F2C" w:rsidRDefault="00E351C6" w:rsidP="00BD51D6">
      <w:pPr>
        <w:spacing w:line="400" w:lineRule="exact"/>
        <w:ind w:left="2610"/>
        <w:jc w:val="thaiDistribute"/>
        <w:rPr>
          <w:rFonts w:ascii="Angsana New" w:hAnsi="Angsana New" w:cs="Angsana New"/>
          <w:color w:val="000000" w:themeColor="text1"/>
          <w:spacing w:val="-10"/>
          <w:cs/>
        </w:rPr>
      </w:pPr>
      <w:r w:rsidRPr="003E5F2C">
        <w:rPr>
          <w:rFonts w:ascii="Angsana New" w:hAnsi="Angsana New" w:cs="Angsana New"/>
          <w:color w:val="000000" w:themeColor="text1"/>
          <w:spacing w:val="-10"/>
          <w:cs/>
        </w:rPr>
        <w:t>ในการคำนวณมูลค่าที่คาดว่าจะได้รับคืนผู้บริหารของกลุ่มบริษัท</w:t>
      </w:r>
      <w:r w:rsidR="00BA3A1B" w:rsidRPr="003E5F2C">
        <w:rPr>
          <w:rFonts w:ascii="Angsana New" w:hAnsi="Angsana New" w:cs="Angsana New"/>
          <w:color w:val="000000" w:themeColor="text1"/>
          <w:spacing w:val="-10"/>
          <w:cs/>
        </w:rPr>
        <w:t>และบริษัท</w:t>
      </w:r>
      <w:r w:rsidR="0088518C" w:rsidRPr="003E5F2C">
        <w:rPr>
          <w:rFonts w:ascii="Angsana New" w:hAnsi="Angsana New" w:cs="Angsana New" w:hint="cs"/>
          <w:color w:val="000000" w:themeColor="text1"/>
          <w:spacing w:val="-10"/>
          <w:cs/>
        </w:rPr>
        <w:t>จ</w:t>
      </w:r>
      <w:r w:rsidR="009A7F79" w:rsidRPr="003E5F2C">
        <w:rPr>
          <w:rFonts w:ascii="Angsana New" w:hAnsi="Angsana New" w:cs="Angsana New" w:hint="cs"/>
          <w:color w:val="000000" w:themeColor="text1"/>
          <w:spacing w:val="-10"/>
          <w:cs/>
        </w:rPr>
        <w:t>ะใช้มูลค่า</w:t>
      </w:r>
      <w:r w:rsidR="00535540" w:rsidRPr="003E5F2C">
        <w:rPr>
          <w:rFonts w:ascii="Angsana New" w:hAnsi="Angsana New" w:cs="Angsana New" w:hint="cs"/>
          <w:color w:val="000000" w:themeColor="text1"/>
          <w:spacing w:val="-10"/>
          <w:cs/>
        </w:rPr>
        <w:t>ที่สูงกว่าระหว่างมูลค่ายุติธรรมหัก</w:t>
      </w:r>
      <w:r w:rsidR="003F094E" w:rsidRPr="003E5F2C">
        <w:rPr>
          <w:rFonts w:ascii="Angsana New" w:hAnsi="Angsana New" w:cs="Angsana New" w:hint="cs"/>
          <w:color w:val="000000" w:themeColor="text1"/>
          <w:spacing w:val="-10"/>
          <w:cs/>
        </w:rPr>
        <w:t>ต้</w:t>
      </w:r>
      <w:r w:rsidR="00535540" w:rsidRPr="003E5F2C">
        <w:rPr>
          <w:rFonts w:ascii="Angsana New" w:hAnsi="Angsana New" w:cs="Angsana New" w:hint="cs"/>
          <w:color w:val="000000" w:themeColor="text1"/>
          <w:spacing w:val="-10"/>
          <w:cs/>
        </w:rPr>
        <w:t>นทุนในการขายกับมูลค่าจากการใช้</w:t>
      </w:r>
      <w:r w:rsidR="003F094E" w:rsidRPr="003E5F2C">
        <w:rPr>
          <w:rFonts w:ascii="Angsana New" w:hAnsi="Angsana New" w:cs="Angsana New" w:hint="cs"/>
          <w:color w:val="000000" w:themeColor="text1"/>
          <w:spacing w:val="-10"/>
          <w:cs/>
        </w:rPr>
        <w:t xml:space="preserve"> </w:t>
      </w:r>
      <w:r w:rsidR="00535540" w:rsidRPr="003E5F2C">
        <w:rPr>
          <w:rFonts w:ascii="Angsana New" w:hAnsi="Angsana New" w:cs="Angsana New" w:hint="cs"/>
          <w:color w:val="000000" w:themeColor="text1"/>
          <w:spacing w:val="-10"/>
          <w:cs/>
        </w:rPr>
        <w:t>ซึ่งคำนวณโดยการ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E6F6927" w14:textId="6A45753C" w:rsidR="00BA3A1B" w:rsidRPr="003E5F2C" w:rsidRDefault="00BA3A1B" w:rsidP="00BD51D6">
      <w:pPr>
        <w:spacing w:before="120" w:line="400" w:lineRule="exact"/>
        <w:ind w:left="2606" w:hanging="44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="00AE5DA6" w:rsidRPr="00AE5DA6">
        <w:rPr>
          <w:rFonts w:ascii="Angsana New" w:hAnsi="Angsana New" w:cs="Angsana New"/>
          <w:color w:val="000000" w:themeColor="text1"/>
          <w:spacing w:val="-2"/>
          <w:lang w:val="en-US"/>
        </w:rPr>
        <w:t>3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>)</w:t>
      </w:r>
      <w:r w:rsidRPr="003E5F2C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ด้อยค่าของค่าความนิยม</w:t>
      </w:r>
    </w:p>
    <w:p w14:paraId="1DC061C7" w14:textId="66BC5C5B" w:rsidR="00BD51D6" w:rsidRDefault="00BA3A1B" w:rsidP="00BD51D6">
      <w:pPr>
        <w:spacing w:line="400" w:lineRule="exact"/>
        <w:ind w:left="2610"/>
        <w:jc w:val="thaiDistribute"/>
        <w:outlineLvl w:val="0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การประเมินการด้อยค่าของค่าความนิยมจำเป็นต้องใช้การประมาณการมูลค่า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จากการใช้ของหน่วยสินทรัพย์ที่ก่อให้เกิดเงินสดซึ่งมีการปันส่วนค่าความนิยมให้</w:t>
      </w:r>
      <w:r w:rsidRPr="003E5F2C">
        <w:rPr>
          <w:rFonts w:ascii="Angsana New" w:hAnsi="Angsana New" w:cs="Angsana New"/>
          <w:color w:val="000000" w:themeColor="text1"/>
          <w:spacing w:val="-8"/>
          <w:cs/>
          <w:lang w:val="en-US"/>
        </w:rPr>
        <w:t>ในการคำนวณมูลค่าจากการใช้นั้น ผู้บริหารของกลุ่มบริษัทและบริษัทได้</w:t>
      </w:r>
      <w:r w:rsidR="00293FAB" w:rsidRPr="003E5F2C">
        <w:rPr>
          <w:rFonts w:ascii="Angsana New" w:hAnsi="Angsana New" w:cs="Angsana New" w:hint="cs"/>
          <w:color w:val="000000" w:themeColor="text1"/>
          <w:spacing w:val="-8"/>
          <w:cs/>
          <w:lang w:val="en-US"/>
        </w:rPr>
        <w:t>กำหนดมูลค่าที่คาดว่า</w:t>
      </w:r>
      <w:r w:rsidR="00477E0F" w:rsidRPr="003E5F2C">
        <w:rPr>
          <w:rFonts w:ascii="Angsana New" w:hAnsi="Angsana New" w:cs="Angsana New" w:hint="cs"/>
          <w:color w:val="000000" w:themeColor="text1"/>
          <w:spacing w:val="-8"/>
          <w:cs/>
          <w:lang w:val="en-US"/>
        </w:rPr>
        <w:t>จะได้รับคืน</w:t>
      </w:r>
      <w:r w:rsidR="001455AD" w:rsidRPr="003E5F2C">
        <w:rPr>
          <w:rFonts w:ascii="Angsana New" w:hAnsi="Angsana New" w:cs="Angsana New" w:hint="cs"/>
          <w:color w:val="000000" w:themeColor="text1"/>
          <w:spacing w:val="-8"/>
          <w:cs/>
          <w:lang w:val="en-US"/>
        </w:rPr>
        <w:t xml:space="preserve"> </w:t>
      </w:r>
      <w:r w:rsidR="00477E0F" w:rsidRPr="003E5F2C">
        <w:rPr>
          <w:rFonts w:ascii="Angsana New" w:hAnsi="Angsana New" w:cs="Angsana New" w:hint="cs"/>
          <w:color w:val="000000" w:themeColor="text1"/>
          <w:spacing w:val="-8"/>
          <w:cs/>
          <w:lang w:val="en-US"/>
        </w:rPr>
        <w:t>โดยพิจารณาใช้มูลค่าที่สูงกว่าระหว่างมูลค่ายุติธรรมหักต้นทุนในการขาย</w:t>
      </w:r>
      <w:r w:rsidR="00933477" w:rsidRPr="003E5F2C">
        <w:rPr>
          <w:rFonts w:ascii="Angsana New" w:hAnsi="Angsana New" w:cs="Angsana New" w:hint="cs"/>
          <w:color w:val="000000" w:themeColor="text1"/>
          <w:spacing w:val="-8"/>
          <w:cs/>
          <w:lang w:val="en-US"/>
        </w:rPr>
        <w:t>กับมูลค่าจากการใช้ ซึ่งคำนวณโดยการ</w:t>
      </w:r>
      <w:r w:rsidRPr="003E5F2C">
        <w:rPr>
          <w:rFonts w:ascii="Angsana New" w:hAnsi="Angsana New" w:cs="Angsana New"/>
          <w:color w:val="000000" w:themeColor="text1"/>
          <w:spacing w:val="-8"/>
          <w:cs/>
          <w:lang w:val="en-US"/>
        </w:rPr>
        <w:t>ประมาณ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กระแสเงินสดในอนาคตที่คาดว่าจะได้รับจากหน่วยสินทรัพย์ที่ก่อให้เกิดเงินสด</w:t>
      </w:r>
      <w:r w:rsidRPr="003E5F2C">
        <w:rPr>
          <w:rFonts w:ascii="Angsana New" w:hAnsi="Angsana New" w:cs="Angsana New"/>
          <w:color w:val="000000" w:themeColor="text1"/>
          <w:spacing w:val="-12"/>
          <w:cs/>
          <w:lang w:val="en-US"/>
        </w:rPr>
        <w:t xml:space="preserve">และคำนวณคิดลดเป็นมูลค่าปัจจุบันโดยใช้อัตราคิดลดที่เหมาะสม </w:t>
      </w:r>
      <w:r w:rsidR="00BD51D6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</w:p>
    <w:p w14:paraId="1EE71717" w14:textId="57EEF33A" w:rsidR="00FE0B9D" w:rsidRPr="003E5F2C" w:rsidRDefault="00AE5DA6" w:rsidP="001455AD">
      <w:pPr>
        <w:jc w:val="thaiDistribute"/>
        <w:outlineLvl w:val="0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AE5DA6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4</w:t>
      </w:r>
      <w:r w:rsidR="00FE0B9D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bookmarkStart w:id="1" w:name="_Hlk65231413"/>
      <w:r w:rsidR="00F57403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FE0B9D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การเปิดเผย</w:t>
      </w:r>
      <w:r w:rsidR="00FE0B9D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ข้อมูลเพิ่มเติมเกี่ยวกับกระแสเงินสด</w:t>
      </w:r>
      <w:bookmarkEnd w:id="1"/>
    </w:p>
    <w:p w14:paraId="226D899A" w14:textId="68E10284" w:rsidR="00FE0B9D" w:rsidRPr="003E5F2C" w:rsidRDefault="00AE5DA6" w:rsidP="00DA09AD">
      <w:pPr>
        <w:tabs>
          <w:tab w:val="left" w:pos="1080"/>
        </w:tabs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4</w:t>
      </w:r>
      <w:r w:rsidR="00E1093B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E1093B" w:rsidRPr="003E5F2C">
        <w:rPr>
          <w:rFonts w:ascii="Angsana New" w:hAnsi="Angsana New" w:cs="Angsana New"/>
          <w:color w:val="000000" w:themeColor="text1"/>
          <w:cs/>
        </w:rPr>
        <w:tab/>
      </w:r>
      <w:r w:rsidR="00FE0B9D" w:rsidRPr="003E5F2C">
        <w:rPr>
          <w:rFonts w:ascii="Angsana New" w:hAnsi="Angsana New" w:cs="Angsana New"/>
          <w:color w:val="000000" w:themeColor="text1"/>
          <w:cs/>
        </w:rPr>
        <w:t xml:space="preserve">รายการที่ไม่เกี่ยวข้องกับเงินสด ณ วันที่ </w:t>
      </w:r>
      <w:r w:rsidRPr="00AE5DA6">
        <w:rPr>
          <w:rFonts w:ascii="Angsana New" w:hAnsi="Angsana New" w:cs="Angsana New"/>
          <w:color w:val="000000" w:themeColor="text1"/>
          <w:lang w:val="en-US"/>
        </w:rPr>
        <w:t>31</w:t>
      </w:r>
      <w:r w:rsidR="00FE0B9D" w:rsidRPr="003E5F2C">
        <w:rPr>
          <w:rFonts w:ascii="Angsana New" w:hAnsi="Angsana New" w:cs="Angsana New"/>
          <w:color w:val="000000" w:themeColor="text1"/>
          <w:cs/>
        </w:rPr>
        <w:t xml:space="preserve"> ธันวาคม มีดังนี้</w:t>
      </w:r>
    </w:p>
    <w:p w14:paraId="5F448DEB" w14:textId="477159FB" w:rsidR="00161BF7" w:rsidRPr="003E5F2C" w:rsidRDefault="00AE5DA6" w:rsidP="00DA09AD">
      <w:pPr>
        <w:tabs>
          <w:tab w:val="left" w:pos="1710"/>
          <w:tab w:val="left" w:pos="1890"/>
        </w:tabs>
        <w:ind w:left="108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4</w:t>
      </w:r>
      <w:r w:rsidR="00161BF7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161BF7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161BF7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161BF7" w:rsidRPr="003E5F2C">
        <w:rPr>
          <w:rFonts w:ascii="Angsana New" w:hAnsi="Angsana New" w:cs="Angsana New"/>
          <w:color w:val="000000" w:themeColor="text1"/>
          <w:cs/>
        </w:rPr>
        <w:t xml:space="preserve">เจ้าหนี้ค่าซื้อสินทรัพย์ถาวร </w:t>
      </w:r>
    </w:p>
    <w:p w14:paraId="64055A51" w14:textId="77777777" w:rsidR="00D37DB0" w:rsidRPr="003E5F2C" w:rsidRDefault="00D37DB0" w:rsidP="00DA09AD">
      <w:pPr>
        <w:ind w:left="1181" w:right="-97" w:hanging="634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  <w:t>(หน่วย : บาท)</w:t>
      </w:r>
    </w:p>
    <w:tbl>
      <w:tblPr>
        <w:tblW w:w="855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90"/>
        <w:gridCol w:w="1080"/>
        <w:gridCol w:w="20"/>
        <w:gridCol w:w="1146"/>
        <w:gridCol w:w="94"/>
        <w:gridCol w:w="1080"/>
      </w:tblGrid>
      <w:tr w:rsidR="00755C2D" w:rsidRPr="003E5F2C" w14:paraId="74579FA5" w14:textId="77777777" w:rsidTr="00FE6CBB">
        <w:trPr>
          <w:trHeight w:val="20"/>
        </w:trPr>
        <w:tc>
          <w:tcPr>
            <w:tcW w:w="3960" w:type="dxa"/>
          </w:tcPr>
          <w:p w14:paraId="311E88CE" w14:textId="77777777" w:rsidR="00755C2D" w:rsidRPr="003E5F2C" w:rsidRDefault="00755C2D" w:rsidP="00755C2D">
            <w:pPr>
              <w:tabs>
                <w:tab w:val="left" w:pos="1440"/>
              </w:tabs>
              <w:ind w:left="90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87AAB89" w14:textId="2FA834F9" w:rsidR="00755C2D" w:rsidRPr="003E5F2C" w:rsidRDefault="00755C2D" w:rsidP="00755C2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0" w:type="dxa"/>
          </w:tcPr>
          <w:p w14:paraId="0513748D" w14:textId="77777777" w:rsidR="00755C2D" w:rsidRPr="003E5F2C" w:rsidRDefault="00755C2D" w:rsidP="00755C2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20" w:type="dxa"/>
            <w:gridSpan w:val="3"/>
          </w:tcPr>
          <w:p w14:paraId="699E2E00" w14:textId="3085E16E" w:rsidR="00755C2D" w:rsidRPr="003E5F2C" w:rsidRDefault="00755C2D" w:rsidP="00755C2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5C2D" w:rsidRPr="003E5F2C" w14:paraId="79EDB474" w14:textId="77777777" w:rsidTr="00FE6CBB">
        <w:trPr>
          <w:trHeight w:val="20"/>
        </w:trPr>
        <w:tc>
          <w:tcPr>
            <w:tcW w:w="3960" w:type="dxa"/>
          </w:tcPr>
          <w:p w14:paraId="58F94CA1" w14:textId="77777777" w:rsidR="00755C2D" w:rsidRPr="003E5F2C" w:rsidRDefault="00755C2D" w:rsidP="00755C2D">
            <w:pPr>
              <w:tabs>
                <w:tab w:val="left" w:pos="1440"/>
              </w:tabs>
              <w:ind w:left="90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FDA9A8" w14:textId="70F9FED2" w:rsidR="00755C2D" w:rsidRPr="003E5F2C" w:rsidRDefault="00AE5DA6" w:rsidP="00755C2D">
            <w:pPr>
              <w:ind w:left="-468" w:firstLine="46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146284D3" w14:textId="77777777" w:rsidR="00755C2D" w:rsidRPr="003E5F2C" w:rsidRDefault="00755C2D" w:rsidP="00755C2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8E509F" w14:textId="23EAC69E" w:rsidR="00755C2D" w:rsidRPr="003E5F2C" w:rsidRDefault="00AE5DA6" w:rsidP="00755C2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0" w:type="dxa"/>
          </w:tcPr>
          <w:p w14:paraId="48B79F8E" w14:textId="77777777" w:rsidR="00755C2D" w:rsidRPr="003E5F2C" w:rsidRDefault="00755C2D" w:rsidP="00755C2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6" w:type="dxa"/>
          </w:tcPr>
          <w:p w14:paraId="4770E27A" w14:textId="57BB1DFD" w:rsidR="00755C2D" w:rsidRPr="003E5F2C" w:rsidRDefault="00AE5DA6" w:rsidP="00755C2D">
            <w:pPr>
              <w:ind w:left="-468" w:firstLine="46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4" w:type="dxa"/>
          </w:tcPr>
          <w:p w14:paraId="50AD3EA2" w14:textId="77777777" w:rsidR="00755C2D" w:rsidRPr="003E5F2C" w:rsidRDefault="00755C2D" w:rsidP="00755C2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1489E4D" w14:textId="2008EEF6" w:rsidR="00755C2D" w:rsidRPr="003E5F2C" w:rsidRDefault="00AE5DA6" w:rsidP="00755C2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755C2D" w:rsidRPr="003E5F2C" w14:paraId="3043D7C8" w14:textId="77777777" w:rsidTr="00FE6CBB">
        <w:trPr>
          <w:trHeight w:val="20"/>
        </w:trPr>
        <w:tc>
          <w:tcPr>
            <w:tcW w:w="3960" w:type="dxa"/>
          </w:tcPr>
          <w:p w14:paraId="6094817D" w14:textId="5220389F" w:rsidR="00755C2D" w:rsidRPr="003E5F2C" w:rsidRDefault="00755C2D" w:rsidP="00755C2D">
            <w:pPr>
              <w:tabs>
                <w:tab w:val="left" w:pos="144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เจ้าหนี้ค่าซื้อสินทรัพย์ถาวรยกมา ณ วันที่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14:paraId="3C387EB0" w14:textId="3C9C5B4D" w:rsidR="00755C2D" w:rsidRPr="003E5F2C" w:rsidRDefault="00AE5DA6" w:rsidP="00755C2D">
            <w:pPr>
              <w:tabs>
                <w:tab w:val="decimal" w:pos="961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172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623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703</w:t>
            </w:r>
          </w:p>
        </w:tc>
        <w:tc>
          <w:tcPr>
            <w:tcW w:w="90" w:type="dxa"/>
          </w:tcPr>
          <w:p w14:paraId="5E60FD74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9E82AF9" w14:textId="6864139E" w:rsidR="00755C2D" w:rsidRPr="003E5F2C" w:rsidRDefault="00AE5DA6" w:rsidP="00602FF0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163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791</w:t>
            </w:r>
          </w:p>
        </w:tc>
        <w:tc>
          <w:tcPr>
            <w:tcW w:w="20" w:type="dxa"/>
          </w:tcPr>
          <w:p w14:paraId="6AC57882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6" w:type="dxa"/>
          </w:tcPr>
          <w:p w14:paraId="34ACFC34" w14:textId="318874C6" w:rsidR="00755C2D" w:rsidRPr="003E5F2C" w:rsidRDefault="00AE5DA6" w:rsidP="00755C2D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172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608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455</w:t>
            </w:r>
          </w:p>
        </w:tc>
        <w:tc>
          <w:tcPr>
            <w:tcW w:w="94" w:type="dxa"/>
          </w:tcPr>
          <w:p w14:paraId="6B541CCC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4E1AA02" w14:textId="5B40EDD6" w:rsidR="00755C2D" w:rsidRPr="003E5F2C" w:rsidRDefault="00AE5DA6" w:rsidP="00755C2D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054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919</w:t>
            </w:r>
          </w:p>
        </w:tc>
      </w:tr>
      <w:tr w:rsidR="00755C2D" w:rsidRPr="003E5F2C" w14:paraId="2075535D" w14:textId="77777777" w:rsidTr="00FE6CBB">
        <w:trPr>
          <w:trHeight w:val="20"/>
        </w:trPr>
        <w:tc>
          <w:tcPr>
            <w:tcW w:w="3960" w:type="dxa"/>
          </w:tcPr>
          <w:p w14:paraId="35B9F151" w14:textId="7F368772" w:rsidR="00755C2D" w:rsidRPr="003E5F2C" w:rsidRDefault="00755C2D" w:rsidP="00755C2D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 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ค่าซื้อสินทรัพย์ถาวร</w:t>
            </w:r>
            <w:r w:rsidR="00564789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="00564789"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ไม่รวมต้นทุนการกู้ยืมที่เกี่ยวข้อง</w:t>
            </w:r>
            <w:r w:rsidR="00FE6CB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396B8C37" w14:textId="0B3B0633" w:rsidR="00755C2D" w:rsidRPr="003E5F2C" w:rsidRDefault="00AE5DA6" w:rsidP="00755C2D">
            <w:pPr>
              <w:tabs>
                <w:tab w:val="decimal" w:pos="961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620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277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573</w:t>
            </w:r>
          </w:p>
        </w:tc>
        <w:tc>
          <w:tcPr>
            <w:tcW w:w="90" w:type="dxa"/>
            <w:vAlign w:val="bottom"/>
          </w:tcPr>
          <w:p w14:paraId="6DEEE103" w14:textId="77777777" w:rsidR="00755C2D" w:rsidRPr="003E5F2C" w:rsidRDefault="00755C2D" w:rsidP="00755C2D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03B116D" w14:textId="501DF395" w:rsidR="00755C2D" w:rsidRPr="003E5F2C" w:rsidRDefault="00AE5DA6" w:rsidP="00602FF0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221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828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223</w:t>
            </w:r>
          </w:p>
        </w:tc>
        <w:tc>
          <w:tcPr>
            <w:tcW w:w="20" w:type="dxa"/>
          </w:tcPr>
          <w:p w14:paraId="75183446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6" w:type="dxa"/>
            <w:vAlign w:val="bottom"/>
          </w:tcPr>
          <w:p w14:paraId="3C9A4BAE" w14:textId="0F54C244" w:rsidR="00755C2D" w:rsidRPr="003E5F2C" w:rsidRDefault="00AE5DA6" w:rsidP="00755C2D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610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319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542</w:t>
            </w:r>
          </w:p>
        </w:tc>
        <w:tc>
          <w:tcPr>
            <w:tcW w:w="94" w:type="dxa"/>
          </w:tcPr>
          <w:p w14:paraId="065629CE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28E8447" w14:textId="7F2ACFEE" w:rsidR="00755C2D" w:rsidRPr="003E5F2C" w:rsidRDefault="00AE5DA6" w:rsidP="00755C2D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1A1D96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212</w:t>
            </w:r>
            <w:r w:rsidR="001A1D96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067</w:t>
            </w:r>
            <w:r w:rsidR="001A1D96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820</w:t>
            </w:r>
          </w:p>
        </w:tc>
      </w:tr>
      <w:tr w:rsidR="00755C2D" w:rsidRPr="003E5F2C" w14:paraId="598650B6" w14:textId="77777777" w:rsidTr="00FE6CBB">
        <w:trPr>
          <w:trHeight w:val="20"/>
        </w:trPr>
        <w:tc>
          <w:tcPr>
            <w:tcW w:w="3960" w:type="dxa"/>
          </w:tcPr>
          <w:p w14:paraId="500BD9C5" w14:textId="69F72483" w:rsidR="00755C2D" w:rsidRPr="003E5F2C" w:rsidRDefault="00755C2D" w:rsidP="00755C2D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   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ค่าซื้อสินทรัพย์ตามสัญญาเช่า</w:t>
            </w:r>
          </w:p>
        </w:tc>
        <w:tc>
          <w:tcPr>
            <w:tcW w:w="1080" w:type="dxa"/>
          </w:tcPr>
          <w:p w14:paraId="71AE433D" w14:textId="16241B1A" w:rsidR="00755C2D" w:rsidRPr="003E5F2C" w:rsidRDefault="00602FF0" w:rsidP="00602FF0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10</w:t>
            </w:r>
            <w:r w:rsidR="00AA6B38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616</w:t>
            </w:r>
            <w:r w:rsidR="00AA6B38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851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55671D9" w14:textId="77777777" w:rsidR="00755C2D" w:rsidRPr="003E5F2C" w:rsidRDefault="00755C2D" w:rsidP="00755C2D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05A60E2" w14:textId="311ADF84" w:rsidR="00755C2D" w:rsidRPr="003E5F2C" w:rsidRDefault="00755C2D" w:rsidP="00755C2D">
            <w:pPr>
              <w:tabs>
                <w:tab w:val="decimal" w:pos="497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20" w:type="dxa"/>
          </w:tcPr>
          <w:p w14:paraId="464389C7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6" w:type="dxa"/>
          </w:tcPr>
          <w:p w14:paraId="280982AB" w14:textId="16ADB34C" w:rsidR="00755C2D" w:rsidRPr="003E5F2C" w:rsidRDefault="00602FF0" w:rsidP="00602FF0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320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658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4" w:type="dxa"/>
          </w:tcPr>
          <w:p w14:paraId="0FE698C4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C7F44FD" w14:textId="6FD77513" w:rsidR="00755C2D" w:rsidRPr="003E5F2C" w:rsidRDefault="00755C2D" w:rsidP="00755C2D">
            <w:pPr>
              <w:tabs>
                <w:tab w:val="decimal" w:pos="497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55C2D" w:rsidRPr="003E5F2C" w14:paraId="76CDA9BC" w14:textId="77777777" w:rsidTr="00FE6CBB">
        <w:trPr>
          <w:trHeight w:val="20"/>
        </w:trPr>
        <w:tc>
          <w:tcPr>
            <w:tcW w:w="3960" w:type="dxa"/>
            <w:vAlign w:val="center"/>
          </w:tcPr>
          <w:p w14:paraId="10D335CE" w14:textId="77777777" w:rsidR="00755C2D" w:rsidRPr="003E5F2C" w:rsidRDefault="00755C2D" w:rsidP="00755C2D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    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ค่าซื้อสินทรัพย์ถาวรส่วนที่จ่ายเป็นเงินสด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C3D197" w14:textId="4B4ED6C7" w:rsidR="00755C2D" w:rsidRPr="003E5F2C" w:rsidRDefault="00602FF0" w:rsidP="00755C2D">
            <w:pPr>
              <w:tabs>
                <w:tab w:val="decimal" w:pos="961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683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387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444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204C58B6" w14:textId="77777777" w:rsidR="00755C2D" w:rsidRPr="003E5F2C" w:rsidRDefault="00755C2D" w:rsidP="00755C2D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F40334" w14:textId="3FB4907A" w:rsidR="00755C2D" w:rsidRPr="003E5F2C" w:rsidRDefault="00755C2D" w:rsidP="00602FF0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083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368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" w:type="dxa"/>
          </w:tcPr>
          <w:p w14:paraId="4B2BA780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64C5A986" w14:textId="3586BF6A" w:rsidR="00755C2D" w:rsidRPr="003E5F2C" w:rsidRDefault="00602FF0" w:rsidP="00755C2D">
            <w:pPr>
              <w:tabs>
                <w:tab w:val="decimal" w:pos="1000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678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948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150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4" w:type="dxa"/>
          </w:tcPr>
          <w:p w14:paraId="0E055339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566781" w14:textId="1B3406F4" w:rsidR="00755C2D" w:rsidRPr="003E5F2C" w:rsidRDefault="00755C2D" w:rsidP="00755C2D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E4583E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073</w:t>
            </w:r>
            <w:r w:rsidR="00E4583E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514</w:t>
            </w:r>
            <w:r w:rsidR="00E4583E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284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755C2D" w:rsidRPr="003E5F2C" w14:paraId="16AAC207" w14:textId="77777777" w:rsidTr="00FE6CBB">
        <w:trPr>
          <w:trHeight w:val="20"/>
        </w:trPr>
        <w:tc>
          <w:tcPr>
            <w:tcW w:w="3960" w:type="dxa"/>
          </w:tcPr>
          <w:p w14:paraId="4AF58476" w14:textId="5B5EF242" w:rsidR="00755C2D" w:rsidRPr="003E5F2C" w:rsidRDefault="00755C2D" w:rsidP="00755C2D">
            <w:pPr>
              <w:tabs>
                <w:tab w:val="left" w:pos="144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เจ้าหนี้ค่าซื้อสินทรัพย์ถาวรยกไป ณ วันที่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783C0" w14:textId="5FF627B2" w:rsidR="00755C2D" w:rsidRPr="003E5F2C" w:rsidRDefault="00AE5DA6" w:rsidP="00755C2D">
            <w:pPr>
              <w:tabs>
                <w:tab w:val="decimal" w:pos="961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98</w:t>
            </w:r>
            <w:r w:rsidR="001F397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896</w:t>
            </w:r>
            <w:r w:rsidR="001F397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981</w:t>
            </w:r>
          </w:p>
        </w:tc>
        <w:tc>
          <w:tcPr>
            <w:tcW w:w="90" w:type="dxa"/>
          </w:tcPr>
          <w:p w14:paraId="17B63146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CF9B6" w14:textId="5A39410D" w:rsidR="00755C2D" w:rsidRPr="003E5F2C" w:rsidRDefault="00AE5DA6" w:rsidP="00602FF0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172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623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703</w:t>
            </w:r>
          </w:p>
        </w:tc>
        <w:tc>
          <w:tcPr>
            <w:tcW w:w="20" w:type="dxa"/>
          </w:tcPr>
          <w:p w14:paraId="12548633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D0627" w14:textId="59138FE6" w:rsidR="00755C2D" w:rsidRPr="003E5F2C" w:rsidRDefault="00AE5DA6" w:rsidP="00755C2D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96</w:t>
            </w:r>
            <w:r w:rsidR="001F397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659</w:t>
            </w:r>
            <w:r w:rsidR="001F397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189</w:t>
            </w:r>
          </w:p>
        </w:tc>
        <w:tc>
          <w:tcPr>
            <w:tcW w:w="94" w:type="dxa"/>
          </w:tcPr>
          <w:p w14:paraId="3BD1E5C7" w14:textId="77777777" w:rsidR="00755C2D" w:rsidRPr="003E5F2C" w:rsidRDefault="00755C2D" w:rsidP="00755C2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8D470" w14:textId="281519DF" w:rsidR="00755C2D" w:rsidRPr="003E5F2C" w:rsidRDefault="00AE5DA6" w:rsidP="00755C2D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172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608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455</w:t>
            </w:r>
          </w:p>
        </w:tc>
      </w:tr>
    </w:tbl>
    <w:p w14:paraId="2FE24B67" w14:textId="547A01F1" w:rsidR="00161BF7" w:rsidRPr="003E5F2C" w:rsidRDefault="00AE5DA6" w:rsidP="00DA09AD">
      <w:pPr>
        <w:tabs>
          <w:tab w:val="left" w:pos="1710"/>
          <w:tab w:val="left" w:pos="1890"/>
        </w:tabs>
        <w:spacing w:before="200"/>
        <w:ind w:left="108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4</w:t>
      </w:r>
      <w:r w:rsidR="00161BF7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161BF7" w:rsidRPr="003E5F2C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161BF7" w:rsidRPr="003E5F2C">
        <w:rPr>
          <w:rFonts w:ascii="Angsana New" w:hAnsi="Angsana New" w:cs="Angsana New"/>
          <w:color w:val="000000" w:themeColor="text1"/>
          <w:cs/>
          <w:lang w:val="en-US"/>
        </w:rPr>
        <w:tab/>
        <w:t>เงินให้กู้ยืมระยะสั้นแก่บริษัทที่เกี่ยวข้องกัน</w:t>
      </w:r>
    </w:p>
    <w:p w14:paraId="1773857D" w14:textId="77777777" w:rsidR="00D37DB0" w:rsidRPr="003E5F2C" w:rsidRDefault="00D37DB0" w:rsidP="00DA09AD">
      <w:pPr>
        <w:tabs>
          <w:tab w:val="left" w:pos="360"/>
        </w:tabs>
        <w:ind w:left="360" w:right="-61" w:hanging="36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(</w:t>
      </w:r>
      <w:proofErr w:type="gramStart"/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หน่วย :</w:t>
      </w:r>
      <w:proofErr w:type="gramEnd"/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 บาท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9E69E6" w:rsidRPr="003E5F2C" w14:paraId="7A40DD62" w14:textId="77777777" w:rsidTr="005F66B8">
        <w:trPr>
          <w:trHeight w:val="144"/>
        </w:trPr>
        <w:tc>
          <w:tcPr>
            <w:tcW w:w="5724" w:type="dxa"/>
          </w:tcPr>
          <w:p w14:paraId="45D4C26F" w14:textId="77777777" w:rsidR="00D37DB0" w:rsidRPr="003E5F2C" w:rsidRDefault="00D37DB0" w:rsidP="00DA09AD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0E33F4BE" w14:textId="77777777" w:rsidR="00D37DB0" w:rsidRPr="003E5F2C" w:rsidRDefault="00D37DB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9E69E6" w:rsidRPr="003E5F2C" w14:paraId="06C88FE6" w14:textId="77777777" w:rsidTr="005F66B8">
        <w:trPr>
          <w:trHeight w:val="144"/>
        </w:trPr>
        <w:tc>
          <w:tcPr>
            <w:tcW w:w="5724" w:type="dxa"/>
          </w:tcPr>
          <w:p w14:paraId="2579F9EE" w14:textId="77777777" w:rsidR="00D37DB0" w:rsidRPr="003E5F2C" w:rsidRDefault="00D37DB0" w:rsidP="00DA09AD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375E6B8" w14:textId="07DE22A0" w:rsidR="00D37DB0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D20F0B7" w14:textId="77777777" w:rsidR="00D37DB0" w:rsidRPr="003E5F2C" w:rsidRDefault="00D37DB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23BF8E73" w14:textId="0C551947" w:rsidR="00D37DB0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755C2D" w:rsidRPr="003E5F2C" w14:paraId="22C22AE6" w14:textId="77777777" w:rsidTr="005F66B8">
        <w:trPr>
          <w:trHeight w:val="144"/>
        </w:trPr>
        <w:tc>
          <w:tcPr>
            <w:tcW w:w="5724" w:type="dxa"/>
          </w:tcPr>
          <w:p w14:paraId="57450DEB" w14:textId="267A8101" w:rsidR="00755C2D" w:rsidRPr="003E5F2C" w:rsidRDefault="00755C2D" w:rsidP="00755C2D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0F33E663" w14:textId="13072AF4" w:rsidR="00755C2D" w:rsidRPr="003E5F2C" w:rsidRDefault="00AE5DA6" w:rsidP="00755C2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511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028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551A1AA9" w14:textId="77777777" w:rsidR="00755C2D" w:rsidRPr="003E5F2C" w:rsidRDefault="00755C2D" w:rsidP="00755C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57DB629" w14:textId="5D7A3584" w:rsidR="00755C2D" w:rsidRPr="003E5F2C" w:rsidRDefault="00AE5DA6" w:rsidP="00755C2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528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028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539</w:t>
            </w:r>
          </w:p>
        </w:tc>
      </w:tr>
      <w:tr w:rsidR="00602FF0" w:rsidRPr="003E5F2C" w14:paraId="589655E6" w14:textId="77777777" w:rsidTr="005F66B8">
        <w:trPr>
          <w:trHeight w:val="144"/>
        </w:trPr>
        <w:tc>
          <w:tcPr>
            <w:tcW w:w="5724" w:type="dxa"/>
          </w:tcPr>
          <w:p w14:paraId="769C9C25" w14:textId="599EEE04" w:rsidR="00602FF0" w:rsidRPr="003E5F2C" w:rsidRDefault="00602FF0" w:rsidP="00602FF0">
            <w:pPr>
              <w:ind w:left="540" w:right="270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เงินสดจ่ายสำหรับเงินให้กู้ยืมระยะสั้นแก่บริษัทที่เกี่ยวข้องกัน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</w:tcPr>
          <w:p w14:paraId="711F1D31" w14:textId="2E87278C" w:rsidR="00602FF0" w:rsidRPr="003E5F2C" w:rsidRDefault="00AE5DA6" w:rsidP="00602FF0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500</w:t>
            </w:r>
            <w:r w:rsidR="00602FF0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1AFD46A" w14:textId="77777777" w:rsidR="00602FF0" w:rsidRPr="003E5F2C" w:rsidRDefault="00602FF0" w:rsidP="00602F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174CAD6" w14:textId="29F7ACE6" w:rsidR="00602FF0" w:rsidRPr="003E5F2C" w:rsidRDefault="00602FF0" w:rsidP="00602FF0">
            <w:pPr>
              <w:tabs>
                <w:tab w:val="decimal" w:pos="623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02FF0" w:rsidRPr="003E5F2C" w14:paraId="3F251544" w14:textId="77777777" w:rsidTr="00C51C7A">
        <w:trPr>
          <w:trHeight w:val="144"/>
        </w:trPr>
        <w:tc>
          <w:tcPr>
            <w:tcW w:w="5724" w:type="dxa"/>
          </w:tcPr>
          <w:p w14:paraId="5264DDB0" w14:textId="45C25D92" w:rsidR="00602FF0" w:rsidRPr="003E5F2C" w:rsidRDefault="00602FF0" w:rsidP="00602FF0">
            <w:pPr>
              <w:ind w:left="540" w:right="270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ab/>
              <w:t>เงินสด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รับคืน</w:t>
            </w:r>
            <w:r w:rsidR="00AA6B38"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จาก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</w:tcPr>
          <w:p w14:paraId="02998780" w14:textId="4A5D61E7" w:rsidR="00602FF0" w:rsidRPr="003E5F2C" w:rsidRDefault="00602FF0" w:rsidP="00602FF0">
            <w:pPr>
              <w:tabs>
                <w:tab w:val="decimal" w:pos="760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6EFF5D1" w14:textId="77777777" w:rsidR="00602FF0" w:rsidRPr="003E5F2C" w:rsidRDefault="00602FF0" w:rsidP="00602FF0">
            <w:pPr>
              <w:tabs>
                <w:tab w:val="decimal" w:pos="1129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EB6353C" w14:textId="14F4CB65" w:rsidR="00602FF0" w:rsidRPr="003E5F2C" w:rsidRDefault="00602FF0" w:rsidP="00602FF0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85577" w:rsidRPr="003E5F2C" w14:paraId="10BC9CB1" w14:textId="77777777" w:rsidTr="00985577">
        <w:trPr>
          <w:trHeight w:val="144"/>
        </w:trPr>
        <w:tc>
          <w:tcPr>
            <w:tcW w:w="5724" w:type="dxa"/>
          </w:tcPr>
          <w:p w14:paraId="3E72995C" w14:textId="79B23860" w:rsidR="00985577" w:rsidRPr="003E5F2C" w:rsidRDefault="00985577" w:rsidP="00985577">
            <w:pPr>
              <w:ind w:left="540" w:right="270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="003560B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หักกลบกับเงินให้กู้ยืมระยะสั้น</w:t>
            </w:r>
            <w:r w:rsidR="00681F7C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15" w:type="dxa"/>
          </w:tcPr>
          <w:p w14:paraId="4D723244" w14:textId="6E2B724D" w:rsidR="00985577" w:rsidRPr="003E5F2C" w:rsidRDefault="001920A4" w:rsidP="001920A4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368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539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0FF3E5C" w14:textId="77777777" w:rsidR="00985577" w:rsidRPr="003E5F2C" w:rsidRDefault="00985577" w:rsidP="00985577">
            <w:pPr>
              <w:tabs>
                <w:tab w:val="decimal" w:pos="1129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</w:tcPr>
          <w:p w14:paraId="4B08193A" w14:textId="4D1D9D44" w:rsidR="00985577" w:rsidRPr="003E5F2C" w:rsidRDefault="00985577" w:rsidP="00985577">
            <w:pPr>
              <w:tabs>
                <w:tab w:val="decimal" w:pos="617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85577" w:rsidRPr="003E5F2C" w14:paraId="4D3B3B3E" w14:textId="77777777" w:rsidTr="00C51C7A">
        <w:trPr>
          <w:trHeight w:val="144"/>
        </w:trPr>
        <w:tc>
          <w:tcPr>
            <w:tcW w:w="5724" w:type="dxa"/>
          </w:tcPr>
          <w:p w14:paraId="31F24A1C" w14:textId="20DE4DD1" w:rsidR="00985577" w:rsidRPr="003E5F2C" w:rsidRDefault="00985577" w:rsidP="00985577">
            <w:pPr>
              <w:ind w:left="540" w:right="-202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5F2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3E5F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3E5F2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3711E2C6" w14:textId="0C7D1516" w:rsidR="00985577" w:rsidRPr="003E5F2C" w:rsidRDefault="00985577" w:rsidP="00985577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362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4358E29" w14:textId="77777777" w:rsidR="00985577" w:rsidRPr="003E5F2C" w:rsidRDefault="00985577" w:rsidP="0098557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59B98A1" w14:textId="534BEBEB" w:rsidR="00985577" w:rsidRPr="003E5F2C" w:rsidRDefault="00985577" w:rsidP="00985577">
            <w:pPr>
              <w:tabs>
                <w:tab w:val="decimal" w:pos="617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85577" w:rsidRPr="003E5F2C" w14:paraId="735886C5" w14:textId="77777777" w:rsidTr="005F66B8">
        <w:trPr>
          <w:trHeight w:val="144"/>
        </w:trPr>
        <w:tc>
          <w:tcPr>
            <w:tcW w:w="5724" w:type="dxa"/>
          </w:tcPr>
          <w:p w14:paraId="76C962F9" w14:textId="353740A4" w:rsidR="00985577" w:rsidRPr="003E5F2C" w:rsidRDefault="00985577" w:rsidP="00985577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6E6D47C" w14:textId="0FFA1AC7" w:rsidR="00985577" w:rsidRPr="003E5F2C" w:rsidRDefault="00AE5DA6" w:rsidP="00985577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</w:t>
            </w:r>
            <w:r w:rsidR="00985577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448</w:t>
            </w:r>
            <w:r w:rsidR="00985577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638</w:t>
            </w:r>
          </w:p>
        </w:tc>
        <w:tc>
          <w:tcPr>
            <w:tcW w:w="90" w:type="dxa"/>
          </w:tcPr>
          <w:p w14:paraId="00724D6D" w14:textId="77777777" w:rsidR="00985577" w:rsidRPr="003E5F2C" w:rsidRDefault="00985577" w:rsidP="0098557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C1100CD" w14:textId="37812260" w:rsidR="00985577" w:rsidRPr="003E5F2C" w:rsidRDefault="00AE5DA6" w:rsidP="00985577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985577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511</w:t>
            </w:r>
            <w:r w:rsidR="00985577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028</w:t>
            </w:r>
            <w:r w:rsidR="00985577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539</w:t>
            </w:r>
          </w:p>
        </w:tc>
      </w:tr>
    </w:tbl>
    <w:p w14:paraId="2F7096D0" w14:textId="7718D731" w:rsidR="005E4BD7" w:rsidRPr="003E5F2C" w:rsidRDefault="00AE5DA6" w:rsidP="00DA09AD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4</w:t>
      </w:r>
      <w:r w:rsidR="005E4BD7" w:rsidRPr="003E5F2C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5E4BD7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5E4BD7" w:rsidRPr="003E5F2C">
        <w:rPr>
          <w:rFonts w:ascii="Angsana New" w:hAnsi="Angsana New" w:cs="Angsana New"/>
          <w:color w:val="000000" w:themeColor="text1"/>
          <w:cs/>
          <w:lang w:val="en-US"/>
        </w:rPr>
        <w:tab/>
        <w:t>เงินให้กู้ยืมระยะสั้นแก่บริษัทอื่น</w:t>
      </w:r>
    </w:p>
    <w:p w14:paraId="0D568115" w14:textId="77777777" w:rsidR="005E4BD7" w:rsidRPr="003E5F2C" w:rsidRDefault="005E4BD7" w:rsidP="00DA09AD">
      <w:pPr>
        <w:tabs>
          <w:tab w:val="left" w:pos="360"/>
        </w:tabs>
        <w:ind w:left="360" w:right="-61" w:hanging="36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(</w:t>
      </w:r>
      <w:proofErr w:type="gramStart"/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หน่วย :</w:t>
      </w:r>
      <w:proofErr w:type="gramEnd"/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 บาท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991492" w:rsidRPr="003E5F2C" w14:paraId="7337B2CA" w14:textId="77777777" w:rsidTr="006A7CC7">
        <w:trPr>
          <w:trHeight w:val="144"/>
        </w:trPr>
        <w:tc>
          <w:tcPr>
            <w:tcW w:w="5724" w:type="dxa"/>
          </w:tcPr>
          <w:p w14:paraId="0A598D62" w14:textId="77777777" w:rsidR="00991492" w:rsidRPr="003E5F2C" w:rsidRDefault="00991492" w:rsidP="00991492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8918F6B" w14:textId="603737EA" w:rsidR="00991492" w:rsidRPr="003E5F2C" w:rsidRDefault="00991492" w:rsidP="00991492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91492" w:rsidRPr="003E5F2C" w14:paraId="368CAC19" w14:textId="77777777" w:rsidTr="006A7CC7">
        <w:trPr>
          <w:trHeight w:val="144"/>
        </w:trPr>
        <w:tc>
          <w:tcPr>
            <w:tcW w:w="5724" w:type="dxa"/>
          </w:tcPr>
          <w:p w14:paraId="3AD2F50E" w14:textId="77777777" w:rsidR="00991492" w:rsidRPr="003E5F2C" w:rsidRDefault="00991492" w:rsidP="006A7CC7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4A0FF5B9" w14:textId="1DD7042F" w:rsidR="00991492" w:rsidRPr="003E5F2C" w:rsidRDefault="00AE5DA6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15299AA" w14:textId="77777777" w:rsidR="00991492" w:rsidRPr="003E5F2C" w:rsidRDefault="00991492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38DDF855" w14:textId="2FDF168C" w:rsidR="00991492" w:rsidRPr="003E5F2C" w:rsidRDefault="00AE5DA6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755C2D" w:rsidRPr="003E5F2C" w14:paraId="40FDAFA0" w14:textId="77777777" w:rsidTr="006A7CC7">
        <w:trPr>
          <w:trHeight w:val="144"/>
        </w:trPr>
        <w:tc>
          <w:tcPr>
            <w:tcW w:w="5724" w:type="dxa"/>
          </w:tcPr>
          <w:p w14:paraId="4DB2FF0B" w14:textId="03EFF920" w:rsidR="00755C2D" w:rsidRPr="003E5F2C" w:rsidRDefault="00755C2D" w:rsidP="00755C2D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อื่น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ยกมา ณ วันที่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66EF192B" w14:textId="34ACEBEC" w:rsidR="00755C2D" w:rsidRPr="003E5F2C" w:rsidRDefault="00AE5DA6" w:rsidP="00755C2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953804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841</w:t>
            </w:r>
            <w:r w:rsidR="00953804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909</w:t>
            </w:r>
          </w:p>
        </w:tc>
        <w:tc>
          <w:tcPr>
            <w:tcW w:w="90" w:type="dxa"/>
          </w:tcPr>
          <w:p w14:paraId="7DA56E18" w14:textId="77777777" w:rsidR="00755C2D" w:rsidRPr="003E5F2C" w:rsidRDefault="00755C2D" w:rsidP="00755C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4E7D8900" w14:textId="525FB7E0" w:rsidR="00755C2D" w:rsidRPr="003E5F2C" w:rsidRDefault="00AE5DA6" w:rsidP="00755C2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041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113</w:t>
            </w:r>
          </w:p>
        </w:tc>
      </w:tr>
      <w:tr w:rsidR="00755C2D" w:rsidRPr="003E5F2C" w14:paraId="1D49F602" w14:textId="77777777" w:rsidTr="006A7CC7">
        <w:trPr>
          <w:trHeight w:val="144"/>
        </w:trPr>
        <w:tc>
          <w:tcPr>
            <w:tcW w:w="5724" w:type="dxa"/>
          </w:tcPr>
          <w:p w14:paraId="21815DFE" w14:textId="42C5FB59" w:rsidR="00755C2D" w:rsidRPr="003E5F2C" w:rsidRDefault="00755C2D" w:rsidP="00755C2D">
            <w:pPr>
              <w:ind w:left="540" w:right="-202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ab/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ขาดทุน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215" w:type="dxa"/>
          </w:tcPr>
          <w:p w14:paraId="7AFF9C8E" w14:textId="7C1A6DD5" w:rsidR="00755C2D" w:rsidRPr="003E5F2C" w:rsidRDefault="00953804" w:rsidP="00755C2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965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B25F822" w14:textId="77777777" w:rsidR="00755C2D" w:rsidRPr="003E5F2C" w:rsidRDefault="00755C2D" w:rsidP="00755C2D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3AAD16A1" w14:textId="6D84B973" w:rsidR="00755C2D" w:rsidRPr="003E5F2C" w:rsidRDefault="00755C2D" w:rsidP="00755C2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199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204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755C2D" w:rsidRPr="003E5F2C" w14:paraId="25EA7C23" w14:textId="77777777" w:rsidTr="006A7CC7">
        <w:trPr>
          <w:trHeight w:val="144"/>
        </w:trPr>
        <w:tc>
          <w:tcPr>
            <w:tcW w:w="5724" w:type="dxa"/>
          </w:tcPr>
          <w:p w14:paraId="396F6433" w14:textId="4EF095C1" w:rsidR="00755C2D" w:rsidRPr="003E5F2C" w:rsidRDefault="00755C2D" w:rsidP="00755C2D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อื่น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ยกไป ณ วันที่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163B838" w14:textId="58BC22DE" w:rsidR="00755C2D" w:rsidRPr="003E5F2C" w:rsidRDefault="00AE5DA6" w:rsidP="00755C2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953804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819</w:t>
            </w:r>
            <w:r w:rsidR="00953804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944</w:t>
            </w:r>
          </w:p>
        </w:tc>
        <w:tc>
          <w:tcPr>
            <w:tcW w:w="90" w:type="dxa"/>
          </w:tcPr>
          <w:p w14:paraId="699EFEF4" w14:textId="77777777" w:rsidR="00755C2D" w:rsidRPr="003E5F2C" w:rsidRDefault="00755C2D" w:rsidP="00755C2D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3A7C2D7" w14:textId="2DDB9CCF" w:rsidR="00755C2D" w:rsidRPr="003E5F2C" w:rsidRDefault="00AE5DA6" w:rsidP="00755C2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841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909</w:t>
            </w:r>
          </w:p>
        </w:tc>
      </w:tr>
    </w:tbl>
    <w:p w14:paraId="6660ACC9" w14:textId="77777777" w:rsidR="001455AD" w:rsidRPr="003E5F2C" w:rsidRDefault="001455AD" w:rsidP="008C63DE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14:paraId="71403949" w14:textId="77777777" w:rsidR="001455AD" w:rsidRPr="003E5F2C" w:rsidRDefault="001455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722CFDD9" w14:textId="0B50A442" w:rsidR="00D82F2A" w:rsidRPr="003E5F2C" w:rsidRDefault="00AE5DA6" w:rsidP="00BD51D6">
      <w:pPr>
        <w:tabs>
          <w:tab w:val="left" w:pos="1080"/>
        </w:tabs>
        <w:spacing w:before="240" w:after="12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lastRenderedPageBreak/>
        <w:t>4</w:t>
      </w:r>
      <w:r w:rsidR="00161BF7" w:rsidRPr="003E5F2C">
        <w:rPr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FB0F35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161BF7"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</w:t>
      </w:r>
      <w:r w:rsidR="00161BF7" w:rsidRPr="003E5F2C">
        <w:rPr>
          <w:rFonts w:ascii="Angsana New" w:hAnsi="Angsana New" w:cs="Angsana New"/>
          <w:color w:val="000000" w:themeColor="text1"/>
          <w:cs/>
        </w:rPr>
        <w:t>เปลี่ยนแปลง</w:t>
      </w:r>
      <w:r w:rsidR="00161BF7"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ในหนี้สินที่เกิดจากกิจกรรมจัดหาเงินสำหรับปีสิ้นสุดวันที่ </w:t>
      </w:r>
      <w:r w:rsidRPr="00AE5DA6">
        <w:rPr>
          <w:rFonts w:ascii="Angsana New" w:hAnsi="Angsana New" w:cs="Angsana New"/>
          <w:color w:val="000000" w:themeColor="text1"/>
          <w:spacing w:val="-2"/>
          <w:lang w:val="en-US"/>
        </w:rPr>
        <w:t>31</w:t>
      </w:r>
      <w:r w:rsidR="00161BF7" w:rsidRPr="003E5F2C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="00161BF7"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ธันวาคม</w:t>
      </w:r>
      <w:r w:rsidR="00161BF7"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161BF7" w:rsidRPr="003E5F2C">
        <w:rPr>
          <w:rFonts w:ascii="Angsana New" w:hAnsi="Angsana New" w:cs="Angsana New"/>
          <w:color w:val="000000" w:themeColor="text1"/>
          <w:cs/>
          <w:lang w:val="en-US"/>
        </w:rPr>
        <w:t>มีดังนี้</w:t>
      </w:r>
    </w:p>
    <w:tbl>
      <w:tblPr>
        <w:tblW w:w="4919" w:type="pct"/>
        <w:tblInd w:w="2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3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956"/>
        <w:gridCol w:w="136"/>
        <w:gridCol w:w="837"/>
      </w:tblGrid>
      <w:tr w:rsidR="009E69E6" w:rsidRPr="003E5F2C" w14:paraId="529D8EF2" w14:textId="77777777" w:rsidTr="0070655E">
        <w:trPr>
          <w:trHeight w:val="144"/>
        </w:trPr>
        <w:tc>
          <w:tcPr>
            <w:tcW w:w="1943" w:type="dxa"/>
          </w:tcPr>
          <w:p w14:paraId="4313751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5C7F54D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1BE75889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153C46BB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447227EF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6A72D7E9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52D1E88D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59D33A12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7679E02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7D25618E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E1C7295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44648A7B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0216E0B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7D878245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E69E6" w:rsidRPr="003E5F2C" w14:paraId="1E6043AA" w14:textId="77777777" w:rsidTr="0070655E">
        <w:trPr>
          <w:trHeight w:val="144"/>
        </w:trPr>
        <w:tc>
          <w:tcPr>
            <w:tcW w:w="1943" w:type="dxa"/>
          </w:tcPr>
          <w:p w14:paraId="0181B9C0" w14:textId="77777777" w:rsidR="00D82F2A" w:rsidRPr="003E5F2C" w:rsidRDefault="00D82F2A" w:rsidP="00DA09AD">
            <w:pPr>
              <w:ind w:firstLine="184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152" w:type="dxa"/>
            <w:gridSpan w:val="13"/>
          </w:tcPr>
          <w:p w14:paraId="68BFBA7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E69E6" w:rsidRPr="003E5F2C" w14:paraId="3349D1B2" w14:textId="77777777" w:rsidTr="0070655E">
        <w:trPr>
          <w:trHeight w:val="144"/>
        </w:trPr>
        <w:tc>
          <w:tcPr>
            <w:tcW w:w="1943" w:type="dxa"/>
          </w:tcPr>
          <w:p w14:paraId="6E10A20D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F25D00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38A94C78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51E76179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34933C8B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right w:val="nil"/>
            </w:tcBorders>
          </w:tcPr>
          <w:p w14:paraId="0F867551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344F6F9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667861B9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E69E6" w:rsidRPr="003E5F2C" w14:paraId="47179CFE" w14:textId="77777777" w:rsidTr="0070655E">
        <w:trPr>
          <w:trHeight w:val="144"/>
        </w:trPr>
        <w:tc>
          <w:tcPr>
            <w:tcW w:w="1943" w:type="dxa"/>
          </w:tcPr>
          <w:p w14:paraId="31FE6B3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862DBE5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539A904B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9E7E9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3A6C200E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1169CD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B8ACEB3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57287B86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3E5F2C" w14:paraId="1421EAA9" w14:textId="77777777" w:rsidTr="0070655E">
        <w:trPr>
          <w:trHeight w:val="144"/>
        </w:trPr>
        <w:tc>
          <w:tcPr>
            <w:tcW w:w="1943" w:type="dxa"/>
          </w:tcPr>
          <w:p w14:paraId="6FEEA9E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31F88611" w14:textId="5C208370" w:rsidR="00D82F2A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D82F2A"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263C05EE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C477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D7492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DD98F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07D01899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4A4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1F99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81032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1F8F3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85140" w14:textId="28175B48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="00D32802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36" w:type="dxa"/>
          </w:tcPr>
          <w:p w14:paraId="06F1EF5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A770C5C" w14:textId="1A2740BB" w:rsidR="00D82F2A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D82F2A"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3E5F2C" w14:paraId="7EC7F1A6" w14:textId="77777777" w:rsidTr="0070655E">
        <w:trPr>
          <w:trHeight w:val="144"/>
        </w:trPr>
        <w:tc>
          <w:tcPr>
            <w:tcW w:w="1943" w:type="dxa"/>
          </w:tcPr>
          <w:p w14:paraId="74340293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0A53AF8D" w14:textId="144A62AD" w:rsidR="00D82F2A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40" w:type="dxa"/>
          </w:tcPr>
          <w:p w14:paraId="4782684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70E80EA9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11876E8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13A89BC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466D97A8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755FEAD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7BC1EA29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59412AFE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341B351B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12D116B1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A603B85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58D8587F" w14:textId="2971A189" w:rsidR="00D82F2A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</w:tr>
      <w:tr w:rsidR="009E69E6" w:rsidRPr="003E5F2C" w14:paraId="6A297F99" w14:textId="77777777" w:rsidTr="0070655E">
        <w:trPr>
          <w:trHeight w:val="144"/>
        </w:trPr>
        <w:tc>
          <w:tcPr>
            <w:tcW w:w="1943" w:type="dxa"/>
          </w:tcPr>
          <w:p w14:paraId="578E74A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F1CF9C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65A68D4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4187862F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0733904B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6033513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2BBF2E6E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6064F312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1BCDF3D3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470FA9E9" w14:textId="44174A60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3EF63BB1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075CCC4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E162EAB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4090C4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6B17C9" w:rsidRPr="003E5F2C" w14:paraId="4C2F6E23" w14:textId="77777777" w:rsidTr="00040A91">
        <w:trPr>
          <w:trHeight w:val="144"/>
        </w:trPr>
        <w:tc>
          <w:tcPr>
            <w:tcW w:w="1943" w:type="dxa"/>
          </w:tcPr>
          <w:p w14:paraId="32ECD0FC" w14:textId="77777777" w:rsidR="006B17C9" w:rsidRPr="003E5F2C" w:rsidRDefault="006B17C9" w:rsidP="006B17C9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  <w:vAlign w:val="center"/>
          </w:tcPr>
          <w:p w14:paraId="421A340E" w14:textId="017315AF" w:rsidR="006B17C9" w:rsidRPr="003E5F2C" w:rsidRDefault="00AE5DA6" w:rsidP="006B17C9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140" w:type="dxa"/>
          </w:tcPr>
          <w:p w14:paraId="024BD521" w14:textId="77777777" w:rsidR="006B17C9" w:rsidRPr="003E5F2C" w:rsidRDefault="006B17C9" w:rsidP="006B17C9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323C16E0" w14:textId="63641CBF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6465895" w14:textId="77777777" w:rsidR="006B17C9" w:rsidRPr="003E5F2C" w:rsidRDefault="006B17C9" w:rsidP="006B17C9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13C1285E" w14:textId="0148E08B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743668A0" w14:textId="77777777" w:rsidR="006B17C9" w:rsidRPr="003E5F2C" w:rsidRDefault="006B17C9" w:rsidP="006B17C9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6658B117" w14:textId="3BB9B481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38EC001" w14:textId="77777777" w:rsidR="006B17C9" w:rsidRPr="003E5F2C" w:rsidRDefault="006B17C9" w:rsidP="006B17C9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4668E1D8" w14:textId="046E3833" w:rsidR="006B17C9" w:rsidRPr="003E5F2C" w:rsidRDefault="00AE5DA6" w:rsidP="006B17C9">
            <w:pPr>
              <w:ind w:right="-109"/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6B17C9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652</w:t>
            </w:r>
            <w:r w:rsidR="006B17C9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945</w:t>
            </w:r>
          </w:p>
        </w:tc>
        <w:tc>
          <w:tcPr>
            <w:tcW w:w="136" w:type="dxa"/>
            <w:vAlign w:val="center"/>
          </w:tcPr>
          <w:p w14:paraId="40AD027F" w14:textId="77777777" w:rsidR="006B17C9" w:rsidRPr="003E5F2C" w:rsidRDefault="006B17C9" w:rsidP="006B17C9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4845929C" w14:textId="46903C73" w:rsidR="006B17C9" w:rsidRPr="003E5F2C" w:rsidRDefault="006B17C9" w:rsidP="006B17C9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01647A9" w14:textId="77777777" w:rsidR="006B17C9" w:rsidRPr="003E5F2C" w:rsidRDefault="006B17C9" w:rsidP="006B17C9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61C7E1D4" w14:textId="1B094984" w:rsidR="006B17C9" w:rsidRPr="003E5F2C" w:rsidRDefault="00AE5DA6" w:rsidP="006B17C9">
            <w:pPr>
              <w:tabs>
                <w:tab w:val="decimal" w:pos="767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802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740</w:t>
            </w:r>
          </w:p>
        </w:tc>
      </w:tr>
      <w:tr w:rsidR="006B17C9" w:rsidRPr="003E5F2C" w14:paraId="4DDE3A23" w14:textId="77777777" w:rsidTr="00040A91">
        <w:trPr>
          <w:trHeight w:val="144"/>
        </w:trPr>
        <w:tc>
          <w:tcPr>
            <w:tcW w:w="1943" w:type="dxa"/>
          </w:tcPr>
          <w:p w14:paraId="52A112AD" w14:textId="77777777" w:rsidR="006B17C9" w:rsidRPr="003E5F2C" w:rsidRDefault="006B17C9" w:rsidP="006B17C9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  <w:vAlign w:val="center"/>
          </w:tcPr>
          <w:p w14:paraId="08564826" w14:textId="50DCA985" w:rsidR="006B17C9" w:rsidRPr="003E5F2C" w:rsidRDefault="00AE5DA6" w:rsidP="006B17C9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744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140" w:type="dxa"/>
          </w:tcPr>
          <w:p w14:paraId="711A905A" w14:textId="77777777" w:rsidR="006B17C9" w:rsidRPr="003E5F2C" w:rsidRDefault="006B17C9" w:rsidP="006B17C9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vAlign w:val="center"/>
          </w:tcPr>
          <w:p w14:paraId="2320AF87" w14:textId="12AFA66D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7FA97FF" w14:textId="77777777" w:rsidR="006B17C9" w:rsidRPr="003E5F2C" w:rsidRDefault="006B17C9" w:rsidP="006B17C9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23A5F631" w14:textId="71670A87" w:rsidR="006B17C9" w:rsidRPr="003E5F2C" w:rsidRDefault="006B17C9" w:rsidP="006B17C9">
            <w:pPr>
              <w:tabs>
                <w:tab w:val="decimal" w:pos="517"/>
              </w:tabs>
              <w:ind w:right="81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0E28680" w14:textId="77777777" w:rsidR="006B17C9" w:rsidRPr="003E5F2C" w:rsidRDefault="006B17C9" w:rsidP="006B17C9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D4EA806" w14:textId="43C06FB2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4D90F1FA" w14:textId="77777777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4C9FF124" w14:textId="4723442E" w:rsidR="006B17C9" w:rsidRPr="003E5F2C" w:rsidRDefault="00AE5DA6" w:rsidP="006B17C9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060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486</w:t>
            </w:r>
          </w:p>
        </w:tc>
        <w:tc>
          <w:tcPr>
            <w:tcW w:w="136" w:type="dxa"/>
            <w:vAlign w:val="center"/>
          </w:tcPr>
          <w:p w14:paraId="2EF2CC71" w14:textId="77777777" w:rsidR="006B17C9" w:rsidRPr="003E5F2C" w:rsidRDefault="006B17C9" w:rsidP="006B17C9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3399E724" w14:textId="58046379" w:rsidR="006B17C9" w:rsidRPr="003E5F2C" w:rsidRDefault="006B17C9" w:rsidP="006B17C9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2450C9F" w14:textId="77777777" w:rsidR="006B17C9" w:rsidRPr="003E5F2C" w:rsidRDefault="006B17C9" w:rsidP="006B17C9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1E02009D" w14:textId="3A210D7A" w:rsidR="006B17C9" w:rsidRPr="003E5F2C" w:rsidRDefault="00AE5DA6" w:rsidP="006B17C9">
            <w:pPr>
              <w:tabs>
                <w:tab w:val="decimal" w:pos="767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588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803</w:t>
            </w:r>
          </w:p>
        </w:tc>
      </w:tr>
      <w:tr w:rsidR="006B17C9" w:rsidRPr="003E5F2C" w14:paraId="4EB5E752" w14:textId="77777777" w:rsidTr="00982FC6">
        <w:trPr>
          <w:trHeight w:val="144"/>
        </w:trPr>
        <w:tc>
          <w:tcPr>
            <w:tcW w:w="1943" w:type="dxa"/>
          </w:tcPr>
          <w:p w14:paraId="616925E8" w14:textId="77777777" w:rsidR="006B17C9" w:rsidRPr="003E5F2C" w:rsidRDefault="006B17C9" w:rsidP="006B17C9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  <w:vAlign w:val="center"/>
          </w:tcPr>
          <w:p w14:paraId="19E02347" w14:textId="44094FDA" w:rsidR="006B17C9" w:rsidRPr="003E5F2C" w:rsidRDefault="00AE5DA6" w:rsidP="006B17C9">
            <w:pPr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378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548</w:t>
            </w:r>
          </w:p>
        </w:tc>
        <w:tc>
          <w:tcPr>
            <w:tcW w:w="140" w:type="dxa"/>
          </w:tcPr>
          <w:p w14:paraId="46B62725" w14:textId="77777777" w:rsidR="006B17C9" w:rsidRPr="003E5F2C" w:rsidRDefault="006B17C9" w:rsidP="006B17C9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550893CD" w14:textId="779071AB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51B05C0" w14:textId="77777777" w:rsidR="006B17C9" w:rsidRPr="003E5F2C" w:rsidRDefault="006B17C9" w:rsidP="006B17C9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38B86E44" w14:textId="29615A55" w:rsidR="006B17C9" w:rsidRPr="003E5F2C" w:rsidRDefault="006B17C9" w:rsidP="006B17C9">
            <w:pPr>
              <w:tabs>
                <w:tab w:val="decimal" w:pos="789"/>
              </w:tabs>
              <w:ind w:right="81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166B068A" w14:textId="77777777" w:rsidR="006B17C9" w:rsidRPr="003E5F2C" w:rsidRDefault="006B17C9" w:rsidP="006B17C9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22E69BD3" w14:textId="4889D289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3F4B045" w14:textId="77777777" w:rsidR="006B17C9" w:rsidRPr="003E5F2C" w:rsidRDefault="006B17C9" w:rsidP="006B17C9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5D1AE689" w14:textId="7C2EE202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C0AFAB2" w14:textId="77777777" w:rsidR="006B17C9" w:rsidRPr="003E5F2C" w:rsidRDefault="006B17C9" w:rsidP="006B17C9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C407233" w14:textId="03CC5DDC" w:rsidR="006B17C9" w:rsidRPr="003E5F2C" w:rsidRDefault="00AE5DA6" w:rsidP="006B17C9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030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431</w:t>
            </w:r>
          </w:p>
        </w:tc>
        <w:tc>
          <w:tcPr>
            <w:tcW w:w="136" w:type="dxa"/>
            <w:vAlign w:val="center"/>
          </w:tcPr>
          <w:p w14:paraId="4F6A1253" w14:textId="77777777" w:rsidR="006B17C9" w:rsidRPr="003E5F2C" w:rsidRDefault="006B17C9" w:rsidP="006B17C9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34DE779" w14:textId="6BC4A742" w:rsidR="006B17C9" w:rsidRPr="003E5F2C" w:rsidRDefault="00AE5DA6" w:rsidP="006B17C9">
            <w:pPr>
              <w:tabs>
                <w:tab w:val="decimal" w:pos="767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475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099</w:t>
            </w:r>
          </w:p>
        </w:tc>
      </w:tr>
      <w:tr w:rsidR="006B17C9" w:rsidRPr="003E5F2C" w14:paraId="49652C47" w14:textId="77777777" w:rsidTr="00016A40">
        <w:trPr>
          <w:trHeight w:val="144"/>
        </w:trPr>
        <w:tc>
          <w:tcPr>
            <w:tcW w:w="1943" w:type="dxa"/>
          </w:tcPr>
          <w:p w14:paraId="337810E1" w14:textId="77777777" w:rsidR="006B17C9" w:rsidRPr="003E5F2C" w:rsidRDefault="006B17C9" w:rsidP="006B17C9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  <w:vAlign w:val="center"/>
          </w:tcPr>
          <w:p w14:paraId="202C4448" w14:textId="3D2E120C" w:rsidR="006B17C9" w:rsidRPr="003E5F2C" w:rsidRDefault="00AE5DA6" w:rsidP="006B17C9">
            <w:pPr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012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930</w:t>
            </w:r>
          </w:p>
        </w:tc>
        <w:tc>
          <w:tcPr>
            <w:tcW w:w="140" w:type="dxa"/>
          </w:tcPr>
          <w:p w14:paraId="5D444F01" w14:textId="77777777" w:rsidR="006B17C9" w:rsidRPr="003E5F2C" w:rsidRDefault="006B17C9" w:rsidP="006B17C9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2097B2D4" w14:textId="7B65B7A9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6B44435" w14:textId="77777777" w:rsidR="006B17C9" w:rsidRPr="003E5F2C" w:rsidRDefault="006B17C9" w:rsidP="006B17C9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7CA9933F" w14:textId="3E49BE2D" w:rsidR="006B17C9" w:rsidRPr="003E5F2C" w:rsidRDefault="006B17C9" w:rsidP="006B17C9">
            <w:pPr>
              <w:tabs>
                <w:tab w:val="decimal" w:pos="789"/>
              </w:tabs>
              <w:ind w:right="81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1082CA9B" w14:textId="77777777" w:rsidR="006B17C9" w:rsidRPr="003E5F2C" w:rsidRDefault="006B17C9" w:rsidP="006B17C9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04A35363" w14:textId="6A5EA78F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8C29D7D" w14:textId="77777777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2D207172" w14:textId="2DA1553F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50ACDC42" w14:textId="77777777" w:rsidR="006B17C9" w:rsidRPr="003E5F2C" w:rsidRDefault="006B17C9" w:rsidP="006B17C9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128AB283" w14:textId="764D1954" w:rsidR="006B17C9" w:rsidRPr="003E5F2C" w:rsidRDefault="006B17C9" w:rsidP="006B17C9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6DEEF998" w14:textId="77777777" w:rsidR="006B17C9" w:rsidRPr="003E5F2C" w:rsidRDefault="006B17C9" w:rsidP="006B17C9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EA2A4B" w14:textId="27D01810" w:rsidR="006B17C9" w:rsidRPr="003E5F2C" w:rsidRDefault="00AE5DA6" w:rsidP="006B17C9">
            <w:pPr>
              <w:tabs>
                <w:tab w:val="decimal" w:pos="767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494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649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128</w:t>
            </w:r>
          </w:p>
        </w:tc>
      </w:tr>
      <w:tr w:rsidR="006B17C9" w:rsidRPr="003E5F2C" w14:paraId="64234BB3" w14:textId="77777777" w:rsidTr="00016A40">
        <w:trPr>
          <w:trHeight w:val="144"/>
        </w:trPr>
        <w:tc>
          <w:tcPr>
            <w:tcW w:w="1943" w:type="dxa"/>
          </w:tcPr>
          <w:p w14:paraId="49608000" w14:textId="77777777" w:rsidR="006B17C9" w:rsidRPr="003E5F2C" w:rsidRDefault="006B17C9" w:rsidP="006B17C9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1B6289" w14:textId="1778F3EC" w:rsidR="006B17C9" w:rsidRPr="003E5F2C" w:rsidRDefault="00AE5DA6" w:rsidP="006B17C9">
            <w:pPr>
              <w:tabs>
                <w:tab w:val="decimal" w:pos="867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443</w:t>
            </w:r>
            <w:r w:rsidR="006B17C9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825</w:t>
            </w:r>
          </w:p>
        </w:tc>
        <w:tc>
          <w:tcPr>
            <w:tcW w:w="140" w:type="dxa"/>
          </w:tcPr>
          <w:p w14:paraId="339FCFC7" w14:textId="77777777" w:rsidR="006B17C9" w:rsidRPr="003E5F2C" w:rsidRDefault="006B17C9" w:rsidP="006B17C9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F2CD01" w14:textId="0843C90E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1AF4C52" w14:textId="77777777" w:rsidR="006B17C9" w:rsidRPr="003E5F2C" w:rsidRDefault="006B17C9" w:rsidP="006B17C9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FBF06" w14:textId="1CFD7707" w:rsidR="006B17C9" w:rsidRPr="003E5F2C" w:rsidRDefault="006B17C9" w:rsidP="006B17C9">
            <w:pPr>
              <w:tabs>
                <w:tab w:val="decimal" w:pos="789"/>
              </w:tabs>
              <w:ind w:right="81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60205631" w14:textId="77777777" w:rsidR="006B17C9" w:rsidRPr="003E5F2C" w:rsidRDefault="006B17C9" w:rsidP="006B17C9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97904F" w14:textId="4C4F1854" w:rsidR="006B17C9" w:rsidRPr="003E5F2C" w:rsidRDefault="006B17C9" w:rsidP="006B17C9">
            <w:pPr>
              <w:tabs>
                <w:tab w:val="decimal" w:pos="510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887FFDC" w14:textId="77777777" w:rsidR="006B17C9" w:rsidRPr="003E5F2C" w:rsidRDefault="006B17C9" w:rsidP="006B17C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FA0F9" w14:textId="08367298" w:rsidR="006B17C9" w:rsidRPr="003E5F2C" w:rsidRDefault="00AE5DA6" w:rsidP="006B17C9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6B17C9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713</w:t>
            </w:r>
            <w:r w:rsidR="006B17C9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431</w:t>
            </w:r>
          </w:p>
        </w:tc>
        <w:tc>
          <w:tcPr>
            <w:tcW w:w="136" w:type="dxa"/>
            <w:vAlign w:val="center"/>
          </w:tcPr>
          <w:p w14:paraId="197F2249" w14:textId="77777777" w:rsidR="006B17C9" w:rsidRPr="003E5F2C" w:rsidRDefault="006B17C9" w:rsidP="006B17C9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31C57" w14:textId="6D3F3F5C" w:rsidR="006B17C9" w:rsidRPr="003E5F2C" w:rsidRDefault="00AE5DA6" w:rsidP="006B17C9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926</w:t>
            </w:r>
            <w:r w:rsidR="006B17C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394</w:t>
            </w:r>
          </w:p>
        </w:tc>
        <w:tc>
          <w:tcPr>
            <w:tcW w:w="136" w:type="dxa"/>
            <w:vAlign w:val="center"/>
          </w:tcPr>
          <w:p w14:paraId="38731CEF" w14:textId="77777777" w:rsidR="006B17C9" w:rsidRPr="003E5F2C" w:rsidRDefault="006B17C9" w:rsidP="006B17C9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329C2CF" w14:textId="642107A1" w:rsidR="006B17C9" w:rsidRPr="003E5F2C" w:rsidRDefault="00AE5DA6" w:rsidP="006B17C9">
            <w:pPr>
              <w:tabs>
                <w:tab w:val="decimal" w:pos="767"/>
              </w:tabs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6B17C9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079</w:t>
            </w:r>
            <w:r w:rsidR="006B17C9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515</w:t>
            </w:r>
            <w:r w:rsidR="006B17C9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770</w:t>
            </w:r>
          </w:p>
        </w:tc>
      </w:tr>
    </w:tbl>
    <w:p w14:paraId="28F0D10E" w14:textId="77777777" w:rsidR="005656C5" w:rsidRPr="003E5F2C" w:rsidRDefault="005656C5" w:rsidP="005656C5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20"/>
          <w:szCs w:val="20"/>
          <w:cs/>
          <w:lang w:val="en-US"/>
        </w:rPr>
      </w:pPr>
      <w:r w:rsidRPr="003E5F2C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3E5F2C">
        <w:rPr>
          <w:rFonts w:ascii="Angsana New" w:hAnsi="Angsana New" w:cs="Angsana New" w:hint="cs"/>
          <w:sz w:val="18"/>
          <w:szCs w:val="18"/>
          <w:cs/>
          <w:lang w:val="en-US"/>
        </w:rPr>
        <w:t>ยอดดังกล่าวประกอบด้วย</w:t>
      </w:r>
      <w:r w:rsidRPr="003E5F2C">
        <w:rPr>
          <w:rFonts w:ascii="Angsana New" w:hAnsi="Angsana New" w:cs="Angsana New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3E5F2C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Pr="003E5F2C">
        <w:rPr>
          <w:rFonts w:ascii="Angsana New" w:hAnsi="Angsana New" w:cs="Angsana New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3E5F2C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Pr="003E5F2C">
        <w:rPr>
          <w:rFonts w:ascii="Angsana New" w:hAnsi="Angsana New" w:cs="Angsana New" w:hint="cs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tbl>
      <w:tblPr>
        <w:tblW w:w="4919" w:type="pct"/>
        <w:tblInd w:w="2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3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956"/>
        <w:gridCol w:w="136"/>
        <w:gridCol w:w="837"/>
      </w:tblGrid>
      <w:tr w:rsidR="00977C52" w:rsidRPr="003E5F2C" w14:paraId="56DBBFC3" w14:textId="77777777" w:rsidTr="00B13E64">
        <w:trPr>
          <w:trHeight w:val="144"/>
        </w:trPr>
        <w:tc>
          <w:tcPr>
            <w:tcW w:w="1943" w:type="dxa"/>
          </w:tcPr>
          <w:p w14:paraId="789A2202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4C17AAA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42FB83BE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45F9E225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1E65824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3743B9A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C36300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05DD801F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D88D73E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25B61EEC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56CCFC74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10FDDB3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5D0789E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59B02DD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77C52" w:rsidRPr="003E5F2C" w14:paraId="06EC07DD" w14:textId="77777777" w:rsidTr="00B13E64">
        <w:trPr>
          <w:trHeight w:val="144"/>
        </w:trPr>
        <w:tc>
          <w:tcPr>
            <w:tcW w:w="1943" w:type="dxa"/>
          </w:tcPr>
          <w:p w14:paraId="47588530" w14:textId="77777777" w:rsidR="00977C52" w:rsidRPr="003E5F2C" w:rsidRDefault="00977C52" w:rsidP="00DA09AD">
            <w:pPr>
              <w:ind w:firstLine="184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152" w:type="dxa"/>
            <w:gridSpan w:val="13"/>
          </w:tcPr>
          <w:p w14:paraId="29FA6B1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77C52" w:rsidRPr="003E5F2C" w14:paraId="16C9602D" w14:textId="77777777" w:rsidTr="00B13E64">
        <w:trPr>
          <w:trHeight w:val="144"/>
        </w:trPr>
        <w:tc>
          <w:tcPr>
            <w:tcW w:w="1943" w:type="dxa"/>
          </w:tcPr>
          <w:p w14:paraId="27F651F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2FB38923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15A0C8BA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54414636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672F59C2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right w:val="nil"/>
            </w:tcBorders>
          </w:tcPr>
          <w:p w14:paraId="1E936702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17E3710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B74B17B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77C52" w:rsidRPr="003E5F2C" w14:paraId="2B45349D" w14:textId="77777777" w:rsidTr="00B13E64">
        <w:trPr>
          <w:trHeight w:val="144"/>
        </w:trPr>
        <w:tc>
          <w:tcPr>
            <w:tcW w:w="1943" w:type="dxa"/>
          </w:tcPr>
          <w:p w14:paraId="467B636E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6A25EF0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1E20C6DA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794C5E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4A73B4AC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3E7145B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304DA26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4C31BDA5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77C52" w:rsidRPr="003E5F2C" w14:paraId="5F54576B" w14:textId="77777777" w:rsidTr="00B13E64">
        <w:trPr>
          <w:trHeight w:val="144"/>
        </w:trPr>
        <w:tc>
          <w:tcPr>
            <w:tcW w:w="1943" w:type="dxa"/>
          </w:tcPr>
          <w:p w14:paraId="1900446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3A4DD7D3" w14:textId="2245B60C" w:rsidR="00977C52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977C52"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575D8567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3B2C2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D9D5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AA6F1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3AB34132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8E63F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5B283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E2B33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C14AC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1FFD3" w14:textId="161B1593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36" w:type="dxa"/>
          </w:tcPr>
          <w:p w14:paraId="60200683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47A6A6A8" w14:textId="3E40878F" w:rsidR="00977C52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977C52"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77C52" w:rsidRPr="003E5F2C" w14:paraId="626A0E1F" w14:textId="77777777" w:rsidTr="00B13E64">
        <w:trPr>
          <w:trHeight w:val="144"/>
        </w:trPr>
        <w:tc>
          <w:tcPr>
            <w:tcW w:w="1943" w:type="dxa"/>
          </w:tcPr>
          <w:p w14:paraId="41AA7C4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446EE33F" w14:textId="01FE37FE" w:rsidR="00977C52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40" w:type="dxa"/>
          </w:tcPr>
          <w:p w14:paraId="6D10C2D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370FEC4E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78E92E5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24A3E726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EE755FA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4BDA2200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0A572D1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4D69DC6B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7139C185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4FC2048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1356B2A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595D1135" w14:textId="4DC93D09" w:rsidR="00977C52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77C52" w:rsidRPr="003E5F2C" w14:paraId="469167EF" w14:textId="77777777" w:rsidTr="00B13E64">
        <w:trPr>
          <w:trHeight w:val="144"/>
        </w:trPr>
        <w:tc>
          <w:tcPr>
            <w:tcW w:w="1943" w:type="dxa"/>
          </w:tcPr>
          <w:p w14:paraId="19AC9C5F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DF7AB93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717DEFAE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0760D8C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296919CB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400F4FDF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2677F0A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6258444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6F40638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14374F65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28ED9A41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3E436ACF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B654DB5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862EFAC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755C2D" w:rsidRPr="003E5F2C" w14:paraId="71E1A36D" w14:textId="77777777" w:rsidTr="00B13E64">
        <w:trPr>
          <w:trHeight w:val="144"/>
        </w:trPr>
        <w:tc>
          <w:tcPr>
            <w:tcW w:w="1943" w:type="dxa"/>
          </w:tcPr>
          <w:p w14:paraId="534D1C7B" w14:textId="77777777" w:rsidR="00755C2D" w:rsidRPr="003E5F2C" w:rsidRDefault="00755C2D" w:rsidP="00755C2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  <w:vAlign w:val="center"/>
          </w:tcPr>
          <w:p w14:paraId="504A80A9" w14:textId="58BAEBCA" w:rsidR="00755C2D" w:rsidRPr="003E5F2C" w:rsidRDefault="00755C2D" w:rsidP="00755C2D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679</w:t>
            </w:r>
          </w:p>
        </w:tc>
        <w:tc>
          <w:tcPr>
            <w:tcW w:w="140" w:type="dxa"/>
          </w:tcPr>
          <w:p w14:paraId="5536B566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2ED9FA60" w14:textId="5D6B8BA9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B66F310" w14:textId="77777777" w:rsidR="00755C2D" w:rsidRPr="003E5F2C" w:rsidRDefault="00755C2D" w:rsidP="00755C2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3787A3E0" w14:textId="01D9C052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9A693FA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3687C23A" w14:textId="19B3A8D0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132EDD6" w14:textId="77777777" w:rsidR="00755C2D" w:rsidRPr="003E5F2C" w:rsidRDefault="00755C2D" w:rsidP="00755C2D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69DAD826" w14:textId="3C32EF6C" w:rsidR="00755C2D" w:rsidRPr="003E5F2C" w:rsidRDefault="00AE5DA6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650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6" w:type="dxa"/>
            <w:vAlign w:val="center"/>
          </w:tcPr>
          <w:p w14:paraId="0BA3067F" w14:textId="77777777" w:rsidR="00755C2D" w:rsidRPr="003E5F2C" w:rsidRDefault="00755C2D" w:rsidP="00755C2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083CDDB4" w14:textId="0D4D671F" w:rsidR="00755C2D" w:rsidRPr="003E5F2C" w:rsidRDefault="00755C2D" w:rsidP="00755C2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2211F246" w14:textId="77777777" w:rsidR="00755C2D" w:rsidRPr="003E5F2C" w:rsidRDefault="00755C2D" w:rsidP="00755C2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25881D88" w14:textId="6072B8AE" w:rsidR="00755C2D" w:rsidRPr="003E5F2C" w:rsidRDefault="00AE5DA6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836</w:t>
            </w:r>
          </w:p>
        </w:tc>
      </w:tr>
      <w:tr w:rsidR="00755C2D" w:rsidRPr="003E5F2C" w14:paraId="4BBC98BC" w14:textId="77777777" w:rsidTr="00B13E64">
        <w:trPr>
          <w:trHeight w:val="144"/>
        </w:trPr>
        <w:tc>
          <w:tcPr>
            <w:tcW w:w="1943" w:type="dxa"/>
          </w:tcPr>
          <w:p w14:paraId="78476F33" w14:textId="77777777" w:rsidR="00755C2D" w:rsidRPr="003E5F2C" w:rsidRDefault="00755C2D" w:rsidP="00755C2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  <w:vAlign w:val="center"/>
          </w:tcPr>
          <w:p w14:paraId="6781F93A" w14:textId="4AF6FDC5" w:rsidR="00755C2D" w:rsidRPr="003E5F2C" w:rsidRDefault="00AE5DA6" w:rsidP="00755C2D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678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407</w:t>
            </w:r>
          </w:p>
        </w:tc>
        <w:tc>
          <w:tcPr>
            <w:tcW w:w="140" w:type="dxa"/>
          </w:tcPr>
          <w:p w14:paraId="00431019" w14:textId="77777777" w:rsidR="00755C2D" w:rsidRPr="003E5F2C" w:rsidRDefault="00755C2D" w:rsidP="00755C2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vAlign w:val="center"/>
          </w:tcPr>
          <w:p w14:paraId="27CD4362" w14:textId="4F6EF1D3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089ED834" w14:textId="77777777" w:rsidR="00755C2D" w:rsidRPr="003E5F2C" w:rsidRDefault="00755C2D" w:rsidP="00755C2D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50D8FD56" w14:textId="4FBE8BFD" w:rsidR="00755C2D" w:rsidRPr="003E5F2C" w:rsidRDefault="00755C2D" w:rsidP="00755C2D">
            <w:pPr>
              <w:tabs>
                <w:tab w:val="decimal" w:pos="789"/>
              </w:tabs>
              <w:ind w:right="81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2F7B99CB" w14:textId="77777777" w:rsidR="00755C2D" w:rsidRPr="003E5F2C" w:rsidRDefault="00755C2D" w:rsidP="00755C2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33C7DA83" w14:textId="2847EE26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5169E4C" w14:textId="77777777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1FC380C2" w14:textId="72E6B9EB" w:rsidR="00755C2D" w:rsidRPr="003E5F2C" w:rsidRDefault="00AE5DA6" w:rsidP="00755C2D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298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</w:p>
        </w:tc>
        <w:tc>
          <w:tcPr>
            <w:tcW w:w="136" w:type="dxa"/>
            <w:vAlign w:val="center"/>
          </w:tcPr>
          <w:p w14:paraId="2A2F6054" w14:textId="77777777" w:rsidR="00755C2D" w:rsidRPr="003E5F2C" w:rsidRDefault="00755C2D" w:rsidP="00755C2D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68F45C9" w14:textId="299359E0" w:rsidR="00755C2D" w:rsidRPr="003E5F2C" w:rsidRDefault="00755C2D" w:rsidP="00755C2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717536F6" w14:textId="77777777" w:rsidR="00755C2D" w:rsidRPr="003E5F2C" w:rsidRDefault="00755C2D" w:rsidP="00755C2D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38CA80D1" w14:textId="3515F8E5" w:rsidR="00755C2D" w:rsidRPr="003E5F2C" w:rsidRDefault="00AE5DA6" w:rsidP="00755C2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511</w:t>
            </w:r>
          </w:p>
        </w:tc>
      </w:tr>
      <w:tr w:rsidR="00755C2D" w:rsidRPr="003E5F2C" w14:paraId="0BE74E2A" w14:textId="77777777" w:rsidTr="006A7CC7">
        <w:trPr>
          <w:trHeight w:val="144"/>
        </w:trPr>
        <w:tc>
          <w:tcPr>
            <w:tcW w:w="1943" w:type="dxa"/>
          </w:tcPr>
          <w:p w14:paraId="1D3C30BA" w14:textId="77777777" w:rsidR="00755C2D" w:rsidRPr="003E5F2C" w:rsidRDefault="00755C2D" w:rsidP="00755C2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  <w:vAlign w:val="center"/>
          </w:tcPr>
          <w:p w14:paraId="29260D8A" w14:textId="03066DE4" w:rsidR="00755C2D" w:rsidRPr="003E5F2C" w:rsidRDefault="00AE5DA6" w:rsidP="00755C2D">
            <w:pPr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375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760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</w:p>
        </w:tc>
        <w:tc>
          <w:tcPr>
            <w:tcW w:w="140" w:type="dxa"/>
          </w:tcPr>
          <w:p w14:paraId="33E222ED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0562B5FE" w14:textId="2E8F5D35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6EC8739" w14:textId="77777777" w:rsidR="00755C2D" w:rsidRPr="003E5F2C" w:rsidRDefault="00755C2D" w:rsidP="00755C2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2B0C6728" w14:textId="31969C19" w:rsidR="00755C2D" w:rsidRPr="003E5F2C" w:rsidRDefault="00755C2D" w:rsidP="00755C2D">
            <w:pPr>
              <w:tabs>
                <w:tab w:val="decimal" w:pos="789"/>
              </w:tabs>
              <w:ind w:right="81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15DE2E05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07982A0C" w14:textId="4EE84630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391B29F" w14:textId="77777777" w:rsidR="00755C2D" w:rsidRPr="003E5F2C" w:rsidRDefault="00755C2D" w:rsidP="00755C2D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377E7AAB" w14:textId="3FD96FD6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A34C42C" w14:textId="77777777" w:rsidR="00755C2D" w:rsidRPr="003E5F2C" w:rsidRDefault="00755C2D" w:rsidP="00755C2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25567B7E" w14:textId="684B64E6" w:rsidR="00755C2D" w:rsidRPr="003E5F2C" w:rsidRDefault="00AE5DA6" w:rsidP="00755C2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136" w:type="dxa"/>
            <w:vAlign w:val="center"/>
          </w:tcPr>
          <w:p w14:paraId="01CC4A66" w14:textId="77777777" w:rsidR="00755C2D" w:rsidRPr="003E5F2C" w:rsidRDefault="00755C2D" w:rsidP="00755C2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154ED252" w14:textId="2E03AF91" w:rsidR="00755C2D" w:rsidRPr="003E5F2C" w:rsidRDefault="00AE5DA6" w:rsidP="00755C2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378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548</w:t>
            </w:r>
          </w:p>
        </w:tc>
      </w:tr>
      <w:tr w:rsidR="00755C2D" w:rsidRPr="003E5F2C" w14:paraId="54373E1D" w14:textId="77777777" w:rsidTr="006A7CC7">
        <w:trPr>
          <w:trHeight w:val="144"/>
        </w:trPr>
        <w:tc>
          <w:tcPr>
            <w:tcW w:w="1943" w:type="dxa"/>
          </w:tcPr>
          <w:p w14:paraId="43AE587B" w14:textId="77777777" w:rsidR="00755C2D" w:rsidRPr="003E5F2C" w:rsidRDefault="00755C2D" w:rsidP="00755C2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  <w:vAlign w:val="center"/>
          </w:tcPr>
          <w:p w14:paraId="12853B81" w14:textId="3B37E0D9" w:rsidR="00755C2D" w:rsidRPr="003E5F2C" w:rsidRDefault="00AE5DA6" w:rsidP="00755C2D">
            <w:pPr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245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  <w:tc>
          <w:tcPr>
            <w:tcW w:w="140" w:type="dxa"/>
          </w:tcPr>
          <w:p w14:paraId="1C488F05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26A36D6A" w14:textId="71E1E22B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66A930A1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03BB8861" w14:textId="18E31B2B" w:rsidR="00755C2D" w:rsidRPr="003E5F2C" w:rsidRDefault="00755C2D" w:rsidP="00755C2D">
            <w:pPr>
              <w:tabs>
                <w:tab w:val="decimal" w:pos="789"/>
              </w:tabs>
              <w:ind w:right="81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4C6B9654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5672EAFB" w14:textId="1C45FCB8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1AD908E" w14:textId="77777777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4A8F443E" w14:textId="43FCECEC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539E240" w14:textId="77777777" w:rsidR="00755C2D" w:rsidRPr="003E5F2C" w:rsidRDefault="00755C2D" w:rsidP="00755C2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48A9A863" w14:textId="1B853424" w:rsidR="00755C2D" w:rsidRPr="003E5F2C" w:rsidRDefault="00755C2D" w:rsidP="00755C2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2FADB09D" w14:textId="77777777" w:rsidR="00755C2D" w:rsidRPr="003E5F2C" w:rsidRDefault="00755C2D" w:rsidP="00755C2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355D37ED" w14:textId="7EBAB2EC" w:rsidR="00755C2D" w:rsidRPr="003E5F2C" w:rsidRDefault="00AE5DA6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930</w:t>
            </w:r>
          </w:p>
        </w:tc>
      </w:tr>
      <w:tr w:rsidR="00755C2D" w:rsidRPr="003E5F2C" w14:paraId="6A218AFA" w14:textId="77777777" w:rsidTr="006A7CC7">
        <w:trPr>
          <w:trHeight w:val="144"/>
        </w:trPr>
        <w:tc>
          <w:tcPr>
            <w:tcW w:w="1943" w:type="dxa"/>
          </w:tcPr>
          <w:p w14:paraId="6656AF28" w14:textId="77777777" w:rsidR="00755C2D" w:rsidRPr="003E5F2C" w:rsidRDefault="00755C2D" w:rsidP="00755C2D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8A7C75" w14:textId="4A5FF8AA" w:rsidR="00755C2D" w:rsidRPr="003E5F2C" w:rsidRDefault="00AE5DA6" w:rsidP="00755C2D">
            <w:pPr>
              <w:tabs>
                <w:tab w:val="decimal" w:pos="867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</w:p>
        </w:tc>
        <w:tc>
          <w:tcPr>
            <w:tcW w:w="140" w:type="dxa"/>
          </w:tcPr>
          <w:p w14:paraId="29D54FB3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5F4C88" w14:textId="2329D7E3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1E07FAB0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290063" w14:textId="6DF95397" w:rsidR="00755C2D" w:rsidRPr="003E5F2C" w:rsidRDefault="00755C2D" w:rsidP="00755C2D">
            <w:pPr>
              <w:tabs>
                <w:tab w:val="decimal" w:pos="789"/>
              </w:tabs>
              <w:ind w:right="81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4700B69F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AD7BE" w14:textId="5768E55D" w:rsidR="00755C2D" w:rsidRPr="003E5F2C" w:rsidRDefault="00755C2D" w:rsidP="00D47700">
            <w:pPr>
              <w:tabs>
                <w:tab w:val="decimal" w:pos="50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AE34FAA" w14:textId="77777777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741D13" w14:textId="17492C23" w:rsidR="00755C2D" w:rsidRPr="003E5F2C" w:rsidRDefault="00AE5DA6" w:rsidP="00755C2D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948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</w:p>
        </w:tc>
        <w:tc>
          <w:tcPr>
            <w:tcW w:w="136" w:type="dxa"/>
            <w:vAlign w:val="center"/>
          </w:tcPr>
          <w:p w14:paraId="6A8C5211" w14:textId="77777777" w:rsidR="00755C2D" w:rsidRPr="003E5F2C" w:rsidRDefault="00755C2D" w:rsidP="00755C2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35533C" w14:textId="1A5BD417" w:rsidR="00755C2D" w:rsidRPr="003E5F2C" w:rsidRDefault="00AE5DA6" w:rsidP="00755C2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177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36" w:type="dxa"/>
            <w:vAlign w:val="center"/>
          </w:tcPr>
          <w:p w14:paraId="2CC6DE58" w14:textId="77777777" w:rsidR="00755C2D" w:rsidRPr="003E5F2C" w:rsidRDefault="00755C2D" w:rsidP="00755C2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4C9CA0" w14:textId="31BA27B6" w:rsidR="00755C2D" w:rsidRPr="003E5F2C" w:rsidRDefault="00AE5DA6" w:rsidP="00755C2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147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</w:tbl>
    <w:p w14:paraId="2C78A0A6" w14:textId="24F9C2BD" w:rsidR="0039509C" w:rsidRPr="003E5F2C" w:rsidRDefault="0039509C" w:rsidP="00420253">
      <w:pPr>
        <w:overflowPunct/>
        <w:autoSpaceDE/>
        <w:autoSpaceDN/>
        <w:adjustRightInd/>
        <w:spacing w:before="240"/>
        <w:ind w:firstLine="547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  <w:r w:rsidRPr="003E5F2C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="005656C5" w:rsidRPr="003E5F2C">
        <w:rPr>
          <w:rFonts w:ascii="Angsana New" w:hAnsi="Angsana New" w:cs="Angsana New" w:hint="cs"/>
          <w:sz w:val="18"/>
          <w:szCs w:val="18"/>
          <w:cs/>
          <w:lang w:val="en-US"/>
        </w:rPr>
        <w:t>ยอดดังกล่าวประกอบด้วย</w:t>
      </w:r>
      <w:r w:rsidR="005656C5" w:rsidRPr="003E5F2C">
        <w:rPr>
          <w:rFonts w:ascii="Angsana New" w:hAnsi="Angsana New" w:cs="Angsana New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="005656C5" w:rsidRPr="003E5F2C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="005656C5" w:rsidRPr="003E5F2C">
        <w:rPr>
          <w:rFonts w:ascii="Angsana New" w:hAnsi="Angsana New" w:cs="Angsana New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="005656C5" w:rsidRPr="003E5F2C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="005656C5" w:rsidRPr="003E5F2C">
        <w:rPr>
          <w:rFonts w:ascii="Angsana New" w:hAnsi="Angsana New" w:cs="Angsana New" w:hint="cs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24A6FEDF" w14:textId="1E6A8761" w:rsidR="0083577A" w:rsidRPr="003E5F2C" w:rsidRDefault="0083577A" w:rsidP="00DA09AD">
      <w:pPr>
        <w:overflowPunct/>
        <w:autoSpaceDE/>
        <w:autoSpaceDN/>
        <w:adjustRightInd/>
        <w:spacing w:before="120"/>
        <w:ind w:firstLine="720"/>
        <w:textAlignment w:val="auto"/>
        <w:rPr>
          <w:rFonts w:ascii="Angsana New" w:hAnsi="Angsana New" w:cs="Angsana New"/>
          <w:color w:val="000000" w:themeColor="text1"/>
          <w:sz w:val="2"/>
          <w:szCs w:val="2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sz w:val="2"/>
          <w:szCs w:val="2"/>
          <w:cs/>
          <w:lang w:val="en-US"/>
        </w:rPr>
        <w:br w:type="page"/>
      </w:r>
      <w:r w:rsidR="009A03F3" w:rsidRPr="003E5F2C">
        <w:rPr>
          <w:rFonts w:ascii="Angsana New" w:hAnsi="Angsana New" w:cs="Angsana New"/>
          <w:color w:val="000000" w:themeColor="text1"/>
          <w:sz w:val="2"/>
          <w:szCs w:val="2"/>
          <w:lang w:val="en-US"/>
        </w:rPr>
        <w:lastRenderedPageBreak/>
        <w:t>x</w:t>
      </w:r>
      <w:r w:rsidR="00AE5DA6" w:rsidRPr="00AE5DA6">
        <w:rPr>
          <w:rFonts w:ascii="Angsana New" w:hAnsi="Angsana New" w:cs="Angsana New"/>
          <w:color w:val="000000" w:themeColor="text1"/>
          <w:sz w:val="2"/>
          <w:szCs w:val="2"/>
          <w:lang w:val="en-US"/>
        </w:rPr>
        <w:t>1</w:t>
      </w:r>
    </w:p>
    <w:p w14:paraId="4B409FC3" w14:textId="77777777" w:rsidR="00107F8D" w:rsidRPr="003E5F2C" w:rsidRDefault="00107F8D" w:rsidP="00DA09AD">
      <w:pPr>
        <w:overflowPunct/>
        <w:autoSpaceDE/>
        <w:autoSpaceDN/>
        <w:adjustRightInd/>
        <w:spacing w:before="120"/>
        <w:ind w:firstLine="720"/>
        <w:textAlignment w:val="auto"/>
        <w:rPr>
          <w:rFonts w:ascii="Angsana New" w:hAnsi="Angsana New" w:cs="Angsana New"/>
          <w:color w:val="000000" w:themeColor="text1"/>
          <w:sz w:val="2"/>
          <w:szCs w:val="2"/>
          <w:cs/>
          <w:lang w:val="en-US"/>
        </w:rPr>
      </w:pPr>
    </w:p>
    <w:tbl>
      <w:tblPr>
        <w:tblW w:w="4683" w:type="pct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897"/>
        <w:gridCol w:w="136"/>
        <w:gridCol w:w="837"/>
      </w:tblGrid>
      <w:tr w:rsidR="009E69E6" w:rsidRPr="003E5F2C" w14:paraId="414599F1" w14:textId="77777777" w:rsidTr="005C4017">
        <w:trPr>
          <w:trHeight w:val="144"/>
        </w:trPr>
        <w:tc>
          <w:tcPr>
            <w:tcW w:w="1566" w:type="dxa"/>
          </w:tcPr>
          <w:p w14:paraId="358C7067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67C0EC8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6F3E80A2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4BD9AA48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7866677E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0B9D36BA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29492B0E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7705756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774D40B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47F780B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7D10BFD8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069CAE7E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43DED657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56D194C8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E69E6" w:rsidRPr="003E5F2C" w14:paraId="107FCD69" w14:textId="77777777" w:rsidTr="005C4017">
        <w:trPr>
          <w:trHeight w:val="144"/>
        </w:trPr>
        <w:tc>
          <w:tcPr>
            <w:tcW w:w="1566" w:type="dxa"/>
          </w:tcPr>
          <w:p w14:paraId="262F91DD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3" w:type="dxa"/>
            <w:gridSpan w:val="13"/>
          </w:tcPr>
          <w:p w14:paraId="09FB809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3E5F2C" w14:paraId="4C1BFCDF" w14:textId="77777777" w:rsidTr="005C4017">
        <w:trPr>
          <w:trHeight w:val="144"/>
        </w:trPr>
        <w:tc>
          <w:tcPr>
            <w:tcW w:w="1566" w:type="dxa"/>
          </w:tcPr>
          <w:p w14:paraId="11F7F85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70FF9246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179B71C1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4167C95D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45A4BCDE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962" w:type="dxa"/>
            <w:gridSpan w:val="5"/>
            <w:tcBorders>
              <w:left w:val="nil"/>
              <w:right w:val="nil"/>
            </w:tcBorders>
          </w:tcPr>
          <w:p w14:paraId="5BEE6072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62F6E069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40C04A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E69E6" w:rsidRPr="003E5F2C" w14:paraId="4845D8AD" w14:textId="77777777" w:rsidTr="005C4017">
        <w:trPr>
          <w:trHeight w:val="144"/>
        </w:trPr>
        <w:tc>
          <w:tcPr>
            <w:tcW w:w="1566" w:type="dxa"/>
          </w:tcPr>
          <w:p w14:paraId="68C0CE4D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47B7514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5EB569C1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A6F8F6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50A9EC21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9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1D48415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0DBE827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F6607CB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3E5F2C" w14:paraId="49F2C652" w14:textId="77777777" w:rsidTr="005C4017">
        <w:trPr>
          <w:trHeight w:val="144"/>
        </w:trPr>
        <w:tc>
          <w:tcPr>
            <w:tcW w:w="1566" w:type="dxa"/>
          </w:tcPr>
          <w:p w14:paraId="3A964E33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3342BCD7" w14:textId="43D5F484" w:rsidR="00D82F2A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D82F2A"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2253546E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ACF02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471C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D57BA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4EAB4739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82895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98B8F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BC5F6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6667A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636C1" w14:textId="23159972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="00AE3975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36" w:type="dxa"/>
          </w:tcPr>
          <w:p w14:paraId="776F5B2F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60A0873" w14:textId="42E2B97C" w:rsidR="00D82F2A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D82F2A"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3E5F2C" w14:paraId="2BE329DC" w14:textId="77777777" w:rsidTr="005C4017">
        <w:trPr>
          <w:trHeight w:val="144"/>
        </w:trPr>
        <w:tc>
          <w:tcPr>
            <w:tcW w:w="1566" w:type="dxa"/>
          </w:tcPr>
          <w:p w14:paraId="01AF078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32C0109F" w14:textId="0132A098" w:rsidR="00D82F2A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40" w:type="dxa"/>
          </w:tcPr>
          <w:p w14:paraId="0D4A6A0D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7AD3275F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119A5FA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6A533731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15794A3D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6921CE2A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50EF1073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7E56FAE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69E40B57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6C93F506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32BE10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4564176A" w14:textId="69C78A33" w:rsidR="00D82F2A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</w:tr>
      <w:tr w:rsidR="009E69E6" w:rsidRPr="003E5F2C" w14:paraId="4D21D98E" w14:textId="77777777" w:rsidTr="005C4017">
        <w:trPr>
          <w:trHeight w:val="144"/>
        </w:trPr>
        <w:tc>
          <w:tcPr>
            <w:tcW w:w="1566" w:type="dxa"/>
          </w:tcPr>
          <w:p w14:paraId="44C99A1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5283A0C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734796DA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1C7327C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08C8C2A6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18E0223D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98E4005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113AF30F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1D8B47DD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0350B2B8" w14:textId="591D7950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49E4F09E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6EEFCAF2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04985D4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1F9FB650" w14:textId="77777777" w:rsidR="00D82F2A" w:rsidRPr="003E5F2C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D72900" w:rsidRPr="003E5F2C" w14:paraId="7AF84A8F" w14:textId="77777777" w:rsidTr="005C4017">
        <w:trPr>
          <w:trHeight w:val="144"/>
        </w:trPr>
        <w:tc>
          <w:tcPr>
            <w:tcW w:w="1566" w:type="dxa"/>
          </w:tcPr>
          <w:p w14:paraId="6245C062" w14:textId="77777777" w:rsidR="00D72900" w:rsidRPr="003E5F2C" w:rsidRDefault="00D72900" w:rsidP="00D72900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</w:tcPr>
          <w:p w14:paraId="28F25DAC" w14:textId="3B2FCE16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="00D72900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493</w:t>
            </w:r>
            <w:r w:rsidR="00D72900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836</w:t>
            </w:r>
          </w:p>
        </w:tc>
        <w:tc>
          <w:tcPr>
            <w:tcW w:w="140" w:type="dxa"/>
          </w:tcPr>
          <w:p w14:paraId="750062CD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2ADB5214" w14:textId="155D2B3D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AE889A1" w14:textId="77777777" w:rsidR="00D72900" w:rsidRPr="003E5F2C" w:rsidRDefault="00D72900" w:rsidP="00D72900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05F4C075" w14:textId="77A1594B" w:rsidR="00D72900" w:rsidRPr="003E5F2C" w:rsidRDefault="00D72900" w:rsidP="00ED5EBC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1987E940" w14:textId="77777777" w:rsidR="00D72900" w:rsidRPr="003E5F2C" w:rsidRDefault="00D72900" w:rsidP="00ED5EBC">
            <w:pPr>
              <w:tabs>
                <w:tab w:val="decimal" w:pos="959"/>
              </w:tabs>
              <w:suppressAutoHyphens/>
              <w:ind w:left="-108"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</w:tcPr>
          <w:p w14:paraId="0E0BFE31" w14:textId="5B042CE4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D234B47" w14:textId="77777777" w:rsidR="00D72900" w:rsidRPr="003E5F2C" w:rsidRDefault="00D72900" w:rsidP="00D72900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4E0BECCF" w14:textId="4BE4A384" w:rsidR="00D72900" w:rsidRPr="003E5F2C" w:rsidRDefault="00AE5DA6" w:rsidP="00ED5EBC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D72900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652</w:t>
            </w:r>
            <w:r w:rsidR="00D72900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945</w:t>
            </w:r>
          </w:p>
        </w:tc>
        <w:tc>
          <w:tcPr>
            <w:tcW w:w="136" w:type="dxa"/>
            <w:vAlign w:val="center"/>
          </w:tcPr>
          <w:p w14:paraId="3A88B184" w14:textId="77777777" w:rsidR="00D72900" w:rsidRPr="003E5F2C" w:rsidRDefault="00D72900" w:rsidP="00ED5EBC">
            <w:pPr>
              <w:tabs>
                <w:tab w:val="decimal" w:pos="733"/>
                <w:tab w:val="decimal" w:pos="1074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290EF982" w14:textId="2C2F6910" w:rsidR="00D72900" w:rsidRPr="003E5F2C" w:rsidRDefault="00D72900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3E86C0ED" w14:textId="77777777" w:rsidR="00D72900" w:rsidRPr="003E5F2C" w:rsidRDefault="00D72900" w:rsidP="00D72900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52A40FA0" w14:textId="4D313C24" w:rsidR="00D72900" w:rsidRPr="003E5F2C" w:rsidRDefault="00AE5DA6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39</w:t>
            </w:r>
            <w:r w:rsidR="00D72900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802</w:t>
            </w:r>
            <w:r w:rsidR="00D72900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740</w:t>
            </w:r>
          </w:p>
        </w:tc>
      </w:tr>
      <w:tr w:rsidR="00D72900" w:rsidRPr="003E5F2C" w14:paraId="4324011E" w14:textId="77777777" w:rsidTr="002E1B8A">
        <w:trPr>
          <w:trHeight w:val="144"/>
        </w:trPr>
        <w:tc>
          <w:tcPr>
            <w:tcW w:w="1566" w:type="dxa"/>
          </w:tcPr>
          <w:p w14:paraId="2D71EF8F" w14:textId="6D6243D0" w:rsidR="00D72900" w:rsidRPr="003E5F2C" w:rsidRDefault="00D72900" w:rsidP="00D72900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  <w:vAlign w:val="center"/>
          </w:tcPr>
          <w:p w14:paraId="07000C08" w14:textId="77777777" w:rsidR="00D72900" w:rsidRPr="003E5F2C" w:rsidRDefault="00D72900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27DA4289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7B373B03" w14:textId="4DA8BAA3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10DFD99B" w14:textId="77777777" w:rsidR="00D72900" w:rsidRPr="003E5F2C" w:rsidRDefault="00D72900" w:rsidP="00D72900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76ABB7FE" w14:textId="77777777" w:rsidR="00D72900" w:rsidRPr="003E5F2C" w:rsidRDefault="00D72900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vAlign w:val="center"/>
          </w:tcPr>
          <w:p w14:paraId="34BE7D51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0ADA5197" w14:textId="021DD609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7478B411" w14:textId="77777777" w:rsidR="00D72900" w:rsidRPr="003E5F2C" w:rsidRDefault="00D72900" w:rsidP="00D72900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55A0E271" w14:textId="77777777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181BE30B" w14:textId="77777777" w:rsidR="00D72900" w:rsidRPr="003E5F2C" w:rsidRDefault="00D72900" w:rsidP="00D72900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00E1D63F" w14:textId="77777777" w:rsidR="00D72900" w:rsidRPr="003E5F2C" w:rsidRDefault="00D72900" w:rsidP="00D72900">
            <w:pPr>
              <w:tabs>
                <w:tab w:val="decimal" w:pos="850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72E4D9AB" w14:textId="77777777" w:rsidR="00D72900" w:rsidRPr="003E5F2C" w:rsidRDefault="00D72900" w:rsidP="00D72900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507F6A76" w14:textId="77777777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72900" w:rsidRPr="003E5F2C" w14:paraId="4E0A6BD0" w14:textId="77777777" w:rsidTr="002E1B8A">
        <w:trPr>
          <w:trHeight w:val="144"/>
        </w:trPr>
        <w:tc>
          <w:tcPr>
            <w:tcW w:w="1566" w:type="dxa"/>
          </w:tcPr>
          <w:p w14:paraId="3567756B" w14:textId="6DD07786" w:rsidR="00D72900" w:rsidRPr="003E5F2C" w:rsidRDefault="00D72900" w:rsidP="00D72900">
            <w:pPr>
              <w:ind w:left="47" w:firstLine="72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จากบริษัทที่เกี่ยวข้องกัน</w:t>
            </w:r>
          </w:p>
        </w:tc>
        <w:tc>
          <w:tcPr>
            <w:tcW w:w="955" w:type="dxa"/>
            <w:vAlign w:val="center"/>
          </w:tcPr>
          <w:p w14:paraId="5D106369" w14:textId="1C5B25CE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671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941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</w:p>
        </w:tc>
        <w:tc>
          <w:tcPr>
            <w:tcW w:w="140" w:type="dxa"/>
          </w:tcPr>
          <w:p w14:paraId="58C28F4E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3B008D36" w14:textId="537CA18B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1F361D59" w14:textId="77777777" w:rsidR="00D72900" w:rsidRPr="003E5F2C" w:rsidRDefault="00D72900" w:rsidP="00D72900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7A1092CE" w14:textId="39D82D24" w:rsidR="00D72900" w:rsidRPr="003E5F2C" w:rsidRDefault="00D72900" w:rsidP="00D72900">
            <w:pPr>
              <w:tabs>
                <w:tab w:val="left" w:pos="542"/>
              </w:tabs>
              <w:ind w:right="-3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8DCE0DE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</w:tcPr>
          <w:p w14:paraId="7CABA48C" w14:textId="1E2E7B0F" w:rsidR="00D72900" w:rsidRPr="003E5F2C" w:rsidRDefault="00D72900" w:rsidP="00ED5EBC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6" w:type="dxa"/>
            <w:vAlign w:val="center"/>
          </w:tcPr>
          <w:p w14:paraId="5FD49162" w14:textId="77777777" w:rsidR="00D72900" w:rsidRPr="003E5F2C" w:rsidRDefault="00D72900" w:rsidP="00D72900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78DA469F" w14:textId="0918F422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8D442C9" w14:textId="77777777" w:rsidR="00D72900" w:rsidRPr="003E5F2C" w:rsidRDefault="00D72900" w:rsidP="00D72900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32131121" w14:textId="1D5A6A23" w:rsidR="00D72900" w:rsidRPr="003E5F2C" w:rsidRDefault="00D72900" w:rsidP="00D72900">
            <w:pPr>
              <w:ind w:right="-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2084FF59" w14:textId="77777777" w:rsidR="00D72900" w:rsidRPr="003E5F2C" w:rsidRDefault="00D72900" w:rsidP="00D72900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44C370" w14:textId="2653C503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669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446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591</w:t>
            </w:r>
          </w:p>
        </w:tc>
      </w:tr>
      <w:tr w:rsidR="00D72900" w:rsidRPr="003E5F2C" w14:paraId="43CF7C6B" w14:textId="77777777" w:rsidTr="00C51C7A">
        <w:trPr>
          <w:trHeight w:val="144"/>
        </w:trPr>
        <w:tc>
          <w:tcPr>
            <w:tcW w:w="1566" w:type="dxa"/>
          </w:tcPr>
          <w:p w14:paraId="314F48C4" w14:textId="3590DEC9" w:rsidR="00D72900" w:rsidRPr="003E5F2C" w:rsidRDefault="00D72900" w:rsidP="00D72900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  <w:vAlign w:val="center"/>
          </w:tcPr>
          <w:p w14:paraId="49A754E7" w14:textId="3DDAAE1B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156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511</w:t>
            </w:r>
          </w:p>
        </w:tc>
        <w:tc>
          <w:tcPr>
            <w:tcW w:w="140" w:type="dxa"/>
          </w:tcPr>
          <w:p w14:paraId="3371099F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128ADB3A" w14:textId="6F4E25CA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408F7F7" w14:textId="77777777" w:rsidR="00D72900" w:rsidRPr="003E5F2C" w:rsidRDefault="00D72900" w:rsidP="00D72900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171DABE7" w14:textId="2C114784" w:rsidR="00D72900" w:rsidRPr="003E5F2C" w:rsidRDefault="00D72900" w:rsidP="00D72900">
            <w:pPr>
              <w:tabs>
                <w:tab w:val="left" w:pos="542"/>
              </w:tabs>
              <w:ind w:right="-3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858896B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279CB92C" w14:textId="4A3B08C2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427884A8" w14:textId="77777777" w:rsidR="00D72900" w:rsidRPr="003E5F2C" w:rsidRDefault="00D72900" w:rsidP="00D72900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2485F94C" w14:textId="7CDE324E" w:rsidR="00D72900" w:rsidRPr="003E5F2C" w:rsidRDefault="00AE5DA6" w:rsidP="00D72900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060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486</w:t>
            </w:r>
          </w:p>
        </w:tc>
        <w:tc>
          <w:tcPr>
            <w:tcW w:w="136" w:type="dxa"/>
            <w:vAlign w:val="center"/>
          </w:tcPr>
          <w:p w14:paraId="42B9B166" w14:textId="77777777" w:rsidR="00D72900" w:rsidRPr="003E5F2C" w:rsidRDefault="00D72900" w:rsidP="00D72900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68D77942" w14:textId="4F4815E3" w:rsidR="00D72900" w:rsidRPr="003E5F2C" w:rsidRDefault="00D72900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2D53C5B3" w14:textId="77777777" w:rsidR="00D72900" w:rsidRPr="003E5F2C" w:rsidRDefault="00D72900" w:rsidP="00D72900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D42D03" w14:textId="2615E9E1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588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803</w:t>
            </w:r>
          </w:p>
        </w:tc>
      </w:tr>
      <w:tr w:rsidR="00D72900" w:rsidRPr="003E5F2C" w14:paraId="1D1EE7B2" w14:textId="77777777" w:rsidTr="001B6B4D">
        <w:trPr>
          <w:trHeight w:val="144"/>
        </w:trPr>
        <w:tc>
          <w:tcPr>
            <w:tcW w:w="1566" w:type="dxa"/>
          </w:tcPr>
          <w:p w14:paraId="09E4F4C9" w14:textId="77777777" w:rsidR="00D72900" w:rsidRPr="003E5F2C" w:rsidRDefault="00D72900" w:rsidP="00D72900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  <w:vAlign w:val="center"/>
          </w:tcPr>
          <w:p w14:paraId="2F8F7A51" w14:textId="4FA73F1E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866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40" w:type="dxa"/>
          </w:tcPr>
          <w:p w14:paraId="2E545137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73BC7202" w14:textId="240C9D7C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1F6EBE6D" w14:textId="77777777" w:rsidR="00D72900" w:rsidRPr="003E5F2C" w:rsidRDefault="00D72900" w:rsidP="00D72900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768C0D46" w14:textId="14FB44AE" w:rsidR="00D72900" w:rsidRPr="003E5F2C" w:rsidRDefault="00D72900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75E620AD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18807C92" w14:textId="55CBE3D3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43799ED" w14:textId="77777777" w:rsidR="00D72900" w:rsidRPr="003E5F2C" w:rsidRDefault="00D72900" w:rsidP="00D72900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418C502" w14:textId="65B919A0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54AA223" w14:textId="77777777" w:rsidR="00D72900" w:rsidRPr="003E5F2C" w:rsidRDefault="00D72900" w:rsidP="00D72900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0B3AEC57" w14:textId="70E0FAD0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545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639</w:t>
            </w:r>
          </w:p>
        </w:tc>
        <w:tc>
          <w:tcPr>
            <w:tcW w:w="136" w:type="dxa"/>
            <w:vAlign w:val="center"/>
          </w:tcPr>
          <w:p w14:paraId="6E896DFD" w14:textId="77777777" w:rsidR="00D72900" w:rsidRPr="003E5F2C" w:rsidRDefault="00D72900" w:rsidP="00D72900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94D7F71" w14:textId="45FC6EE7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446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509</w:t>
            </w:r>
          </w:p>
        </w:tc>
      </w:tr>
      <w:tr w:rsidR="00D72900" w:rsidRPr="003E5F2C" w14:paraId="3EF381DB" w14:textId="77777777" w:rsidTr="00C51C7A">
        <w:trPr>
          <w:trHeight w:val="144"/>
        </w:trPr>
        <w:tc>
          <w:tcPr>
            <w:tcW w:w="1566" w:type="dxa"/>
          </w:tcPr>
          <w:p w14:paraId="64E2902F" w14:textId="44F0E0B7" w:rsidR="00D72900" w:rsidRPr="003E5F2C" w:rsidRDefault="00D72900" w:rsidP="00D72900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Theme="majorBidi" w:eastAsia="Times New Roman" w:hAnsiTheme="majorBidi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55" w:type="dxa"/>
          </w:tcPr>
          <w:p w14:paraId="62C24685" w14:textId="5251C64E" w:rsidR="00D72900" w:rsidRPr="003E5F2C" w:rsidRDefault="00D72900" w:rsidP="00D72900">
            <w:pPr>
              <w:ind w:right="-3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40" w:type="dxa"/>
          </w:tcPr>
          <w:p w14:paraId="5218484A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089A0EE9" w14:textId="77777777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193AB3D3" w14:textId="77777777" w:rsidR="00D72900" w:rsidRPr="003E5F2C" w:rsidRDefault="00D72900" w:rsidP="00D72900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7C115B73" w14:textId="77777777" w:rsidR="00D72900" w:rsidRPr="003E5F2C" w:rsidRDefault="00D72900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vAlign w:val="center"/>
          </w:tcPr>
          <w:p w14:paraId="40EE34A7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0D66B779" w14:textId="77777777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38995767" w14:textId="77777777" w:rsidR="00D72900" w:rsidRPr="003E5F2C" w:rsidRDefault="00D72900" w:rsidP="00D72900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6DBAD7F7" w14:textId="77777777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33FC1EDC" w14:textId="77777777" w:rsidR="00D72900" w:rsidRPr="003E5F2C" w:rsidRDefault="00D72900" w:rsidP="00D72900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6A38A8C6" w14:textId="77777777" w:rsidR="00D72900" w:rsidRPr="003E5F2C" w:rsidRDefault="00D72900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vAlign w:val="center"/>
          </w:tcPr>
          <w:p w14:paraId="1AAF9F61" w14:textId="77777777" w:rsidR="00D72900" w:rsidRPr="003E5F2C" w:rsidRDefault="00D72900" w:rsidP="00D72900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E8211D8" w14:textId="77777777" w:rsidR="00D72900" w:rsidRPr="003E5F2C" w:rsidRDefault="00D72900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D72900" w:rsidRPr="003E5F2C" w14:paraId="0EDA2081" w14:textId="77777777" w:rsidTr="00C51C7A">
        <w:trPr>
          <w:trHeight w:val="144"/>
        </w:trPr>
        <w:tc>
          <w:tcPr>
            <w:tcW w:w="1566" w:type="dxa"/>
          </w:tcPr>
          <w:p w14:paraId="093C0A98" w14:textId="67E9A27F" w:rsidR="00D72900" w:rsidRPr="003E5F2C" w:rsidRDefault="00D72900" w:rsidP="00D72900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Theme="majorBidi" w:eastAsia="Times New Roman" w:hAnsiTheme="majorBidi" w:cs="Angsana New" w:hint="cs"/>
                <w:sz w:val="20"/>
                <w:szCs w:val="20"/>
                <w:cs/>
              </w:rPr>
              <w:t xml:space="preserve">   </w:t>
            </w:r>
            <w:r w:rsidRPr="003E5F2C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val="en-US"/>
              </w:rPr>
              <w:t>จาก</w:t>
            </w:r>
            <w:r w:rsidRPr="003E5F2C">
              <w:rPr>
                <w:rFonts w:asciiTheme="majorBidi" w:eastAsia="Times New Roman" w:hAnsiTheme="majorBidi" w:cs="Angsana New" w:hint="cs"/>
                <w:sz w:val="20"/>
                <w:szCs w:val="20"/>
                <w:cs/>
              </w:rPr>
              <w:t>บริษัท</w:t>
            </w:r>
            <w:r w:rsidRPr="003E5F2C">
              <w:rPr>
                <w:rFonts w:asciiTheme="majorBidi" w:eastAsia="Times New Roman" w:hAnsiTheme="majorBidi" w:cs="Angsana New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55" w:type="dxa"/>
          </w:tcPr>
          <w:p w14:paraId="5F6F1D4B" w14:textId="26317E79" w:rsidR="00D72900" w:rsidRPr="003E5F2C" w:rsidRDefault="00D72900" w:rsidP="00D72900">
            <w:pPr>
              <w:ind w:right="-3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40" w:type="dxa"/>
          </w:tcPr>
          <w:p w14:paraId="44C3A94D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2142CDC2" w14:textId="67051079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195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  <w:vAlign w:val="center"/>
          </w:tcPr>
          <w:p w14:paraId="1ADC5CB4" w14:textId="77777777" w:rsidR="00D72900" w:rsidRPr="003E5F2C" w:rsidRDefault="00D72900" w:rsidP="00D72900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12DD14F9" w14:textId="2DBD3E5C" w:rsidR="00D72900" w:rsidRPr="003E5F2C" w:rsidRDefault="00D72900" w:rsidP="00D72900">
            <w:pPr>
              <w:ind w:right="-12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467A550C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5E1D76DD" w14:textId="09EFFE55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2B65DD65" w14:textId="77777777" w:rsidR="00D72900" w:rsidRPr="003E5F2C" w:rsidRDefault="00D72900" w:rsidP="00D72900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7DEB2EC0" w14:textId="367F8328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426D6B65" w14:textId="77777777" w:rsidR="00D72900" w:rsidRPr="003E5F2C" w:rsidRDefault="00D72900" w:rsidP="00D72900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7ABDCE0A" w14:textId="6FA578C2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340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360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884</w:t>
            </w:r>
          </w:p>
        </w:tc>
        <w:tc>
          <w:tcPr>
            <w:tcW w:w="136" w:type="dxa"/>
            <w:vAlign w:val="center"/>
          </w:tcPr>
          <w:p w14:paraId="5E96595B" w14:textId="77777777" w:rsidR="00D72900" w:rsidRPr="003E5F2C" w:rsidRDefault="00D72900" w:rsidP="00D72900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8EEDE7C" w14:textId="63353A43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535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360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884</w:t>
            </w:r>
          </w:p>
        </w:tc>
      </w:tr>
      <w:tr w:rsidR="00D72900" w:rsidRPr="003E5F2C" w14:paraId="7FA19D28" w14:textId="77777777" w:rsidTr="001B6B4D">
        <w:trPr>
          <w:trHeight w:val="144"/>
        </w:trPr>
        <w:tc>
          <w:tcPr>
            <w:tcW w:w="1566" w:type="dxa"/>
          </w:tcPr>
          <w:p w14:paraId="45AB62BE" w14:textId="77777777" w:rsidR="00D72900" w:rsidRPr="003E5F2C" w:rsidRDefault="00D72900" w:rsidP="00D72900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  <w:vAlign w:val="center"/>
          </w:tcPr>
          <w:p w14:paraId="5AF7ED03" w14:textId="20105ECE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012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140" w:type="dxa"/>
          </w:tcPr>
          <w:p w14:paraId="744C6BB2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32CC832D" w14:textId="18A3207C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6AD12465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746E28BB" w14:textId="4FD32921" w:rsidR="00D72900" w:rsidRPr="003E5F2C" w:rsidRDefault="00D72900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411D7975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22C94A28" w14:textId="56FCACD6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F2EB367" w14:textId="77777777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</w:tcPr>
          <w:p w14:paraId="5DA54C36" w14:textId="54D76135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29698CA2" w14:textId="77777777" w:rsidR="00D72900" w:rsidRPr="003E5F2C" w:rsidRDefault="00D72900" w:rsidP="00D72900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5144F499" w14:textId="41873C24" w:rsidR="00D72900" w:rsidRPr="003E5F2C" w:rsidRDefault="007F0B67" w:rsidP="00CF7E3E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5D6871F0" w14:textId="77777777" w:rsidR="00D72900" w:rsidRPr="003E5F2C" w:rsidRDefault="00D72900" w:rsidP="00D72900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E7F4A9" w14:textId="4876146D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494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649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128</w:t>
            </w:r>
          </w:p>
        </w:tc>
      </w:tr>
      <w:tr w:rsidR="00D72900" w:rsidRPr="003E5F2C" w14:paraId="3EA7F97B" w14:textId="77777777" w:rsidTr="002E1B8A">
        <w:trPr>
          <w:trHeight w:val="144"/>
        </w:trPr>
        <w:tc>
          <w:tcPr>
            <w:tcW w:w="1566" w:type="dxa"/>
          </w:tcPr>
          <w:p w14:paraId="7616F659" w14:textId="77777777" w:rsidR="00D72900" w:rsidRPr="003E5F2C" w:rsidRDefault="00D72900" w:rsidP="00D72900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F5A70C" w14:textId="471FE1E0" w:rsidR="00D72900" w:rsidRPr="003E5F2C" w:rsidRDefault="00AE5DA6" w:rsidP="00D72900">
            <w:pPr>
              <w:tabs>
                <w:tab w:val="decimal" w:pos="867"/>
              </w:tabs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455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059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006</w:t>
            </w:r>
          </w:p>
        </w:tc>
        <w:tc>
          <w:tcPr>
            <w:tcW w:w="140" w:type="dxa"/>
          </w:tcPr>
          <w:p w14:paraId="101654CC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43BFDCFE" w14:textId="21657BB8" w:rsidR="00D72900" w:rsidRPr="003E5F2C" w:rsidRDefault="00AE5DA6" w:rsidP="00D72900">
            <w:pPr>
              <w:ind w:right="55"/>
              <w:jc w:val="right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195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  <w:vAlign w:val="center"/>
          </w:tcPr>
          <w:p w14:paraId="328DCFAB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64B355" w14:textId="53DAF98D" w:rsidR="00D72900" w:rsidRPr="003E5F2C" w:rsidRDefault="00D72900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0340800D" w14:textId="77777777" w:rsidR="00D72900" w:rsidRPr="003E5F2C" w:rsidRDefault="00D72900" w:rsidP="00D72900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7D20BA" w14:textId="611EA878" w:rsidR="00D72900" w:rsidRPr="003E5F2C" w:rsidRDefault="00D72900" w:rsidP="00D72900">
            <w:pPr>
              <w:tabs>
                <w:tab w:val="decimal" w:pos="826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494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828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475D6DA4" w14:textId="77777777" w:rsidR="00D72900" w:rsidRPr="003E5F2C" w:rsidRDefault="00D72900" w:rsidP="00D7290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416E6" w14:textId="79B3FBF6" w:rsidR="00D72900" w:rsidRPr="003E5F2C" w:rsidRDefault="00AE5DA6" w:rsidP="00D72900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D72900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713</w:t>
            </w:r>
            <w:r w:rsidR="00D72900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431</w:t>
            </w:r>
          </w:p>
        </w:tc>
        <w:tc>
          <w:tcPr>
            <w:tcW w:w="136" w:type="dxa"/>
            <w:vAlign w:val="center"/>
          </w:tcPr>
          <w:p w14:paraId="5D2F6C17" w14:textId="77777777" w:rsidR="00D72900" w:rsidRPr="003E5F2C" w:rsidRDefault="00D72900" w:rsidP="00D72900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295D4" w14:textId="28815505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331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802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486</w:t>
            </w:r>
          </w:p>
        </w:tc>
        <w:tc>
          <w:tcPr>
            <w:tcW w:w="136" w:type="dxa"/>
            <w:vAlign w:val="center"/>
          </w:tcPr>
          <w:p w14:paraId="1E4AE04D" w14:textId="77777777" w:rsidR="00D72900" w:rsidRPr="003E5F2C" w:rsidRDefault="00D72900" w:rsidP="00D72900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98BAE3C" w14:textId="01791A0E" w:rsidR="00D72900" w:rsidRPr="003E5F2C" w:rsidRDefault="00AE5DA6" w:rsidP="00D72900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907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294</w:t>
            </w:r>
            <w:r w:rsidR="00D7290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655</w:t>
            </w:r>
          </w:p>
        </w:tc>
      </w:tr>
    </w:tbl>
    <w:p w14:paraId="006E2AD0" w14:textId="77777777" w:rsidR="00EB7886" w:rsidRPr="003E5F2C" w:rsidRDefault="005656C5" w:rsidP="00EB7886">
      <w:pPr>
        <w:overflowPunct/>
        <w:autoSpaceDE/>
        <w:autoSpaceDN/>
        <w:adjustRightInd/>
        <w:spacing w:before="120"/>
        <w:ind w:left="547" w:right="-475"/>
        <w:jc w:val="both"/>
        <w:textAlignment w:val="auto"/>
        <w:rPr>
          <w:rFonts w:ascii="Angsana New" w:hAnsi="Angsana New" w:cs="Angsana New"/>
          <w:spacing w:val="6"/>
          <w:sz w:val="18"/>
          <w:szCs w:val="18"/>
          <w:lang w:val="en-US"/>
        </w:rPr>
      </w:pPr>
      <w:r w:rsidRPr="003E5F2C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3E5F2C">
        <w:rPr>
          <w:rFonts w:ascii="Angsana New" w:hAnsi="Angsana New" w:cs="Angsana New" w:hint="cs"/>
          <w:spacing w:val="2"/>
          <w:sz w:val="18"/>
          <w:szCs w:val="18"/>
          <w:cs/>
          <w:lang w:val="en-US"/>
        </w:rPr>
        <w:t>ยอดดังกล่าวประกอบด้วย</w:t>
      </w:r>
      <w:r w:rsidRPr="003E5F2C">
        <w:rPr>
          <w:rFonts w:ascii="Angsana New" w:hAnsi="Angsana New" w:cs="Angsana New"/>
          <w:spacing w:val="2"/>
          <w:sz w:val="18"/>
          <w:szCs w:val="18"/>
          <w:cs/>
          <w:lang w:val="en-US"/>
        </w:rPr>
        <w:t>ค่าตัด</w:t>
      </w:r>
      <w:r w:rsidRPr="003E5F2C">
        <w:rPr>
          <w:rFonts w:ascii="Angsana New" w:hAnsi="Angsana New" w:cs="Angsana New"/>
          <w:spacing w:val="6"/>
          <w:sz w:val="18"/>
          <w:szCs w:val="18"/>
          <w:cs/>
          <w:lang w:val="en-US"/>
        </w:rPr>
        <w:t>จำหน่ายสะสมของค่าใช้จ่ายในการออกหุ้นกู้</w:t>
      </w:r>
      <w:r w:rsidRPr="003E5F2C">
        <w:rPr>
          <w:rFonts w:ascii="Angsana New" w:hAnsi="Angsana New" w:cs="Angsana New"/>
          <w:spacing w:val="6"/>
          <w:sz w:val="18"/>
          <w:szCs w:val="18"/>
          <w:lang w:val="en-US"/>
        </w:rPr>
        <w:t xml:space="preserve"> </w:t>
      </w:r>
      <w:r w:rsidRPr="003E5F2C">
        <w:rPr>
          <w:rFonts w:ascii="Angsana New" w:hAnsi="Angsana New" w:cs="Angsana New"/>
          <w:spacing w:val="6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3E5F2C">
        <w:rPr>
          <w:rFonts w:ascii="Angsana New" w:hAnsi="Angsana New" w:cs="Angsana New"/>
          <w:spacing w:val="6"/>
          <w:sz w:val="18"/>
          <w:szCs w:val="18"/>
          <w:lang w:val="en-US"/>
        </w:rPr>
        <w:t xml:space="preserve"> </w:t>
      </w:r>
      <w:r w:rsidRPr="003E5F2C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การเพิ่มขึ้นของสัญญาเช่า</w:t>
      </w:r>
      <w:r w:rsidRPr="003E5F2C">
        <w:rPr>
          <w:rFonts w:ascii="Angsana New" w:hAnsi="Angsana New" w:cs="Angsana New"/>
          <w:spacing w:val="6"/>
          <w:sz w:val="18"/>
          <w:szCs w:val="18"/>
          <w:lang w:val="en-US"/>
        </w:rPr>
        <w:t xml:space="preserve"> </w:t>
      </w:r>
      <w:r w:rsidRPr="003E5F2C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การต่ออายุสัญญา</w:t>
      </w:r>
    </w:p>
    <w:p w14:paraId="3ABA4AB6" w14:textId="318002F7" w:rsidR="005656C5" w:rsidRPr="003E5F2C" w:rsidRDefault="00EB7886" w:rsidP="00666BDC">
      <w:pPr>
        <w:overflowPunct/>
        <w:autoSpaceDE/>
        <w:autoSpaceDN/>
        <w:adjustRightInd/>
        <w:spacing w:after="120"/>
        <w:ind w:left="547" w:right="-475"/>
        <w:jc w:val="both"/>
        <w:textAlignment w:val="auto"/>
        <w:rPr>
          <w:rFonts w:ascii="Angsana New" w:hAnsi="Angsana New" w:cs="Angsana New"/>
          <w:spacing w:val="2"/>
          <w:sz w:val="18"/>
          <w:szCs w:val="18"/>
          <w:lang w:val="en-US"/>
        </w:rPr>
      </w:pPr>
      <w:r w:rsidRPr="003E5F2C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 xml:space="preserve">  </w:t>
      </w:r>
      <w:r w:rsidR="005656C5" w:rsidRPr="003E5F2C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เช่าและ</w:t>
      </w:r>
      <w:r w:rsidR="005656C5" w:rsidRPr="003E5F2C">
        <w:rPr>
          <w:rFonts w:ascii="Angsana New" w:hAnsi="Angsana New" w:cs="Angsana New" w:hint="cs"/>
          <w:spacing w:val="2"/>
          <w:sz w:val="18"/>
          <w:szCs w:val="18"/>
          <w:cs/>
          <w:lang w:val="en-US"/>
        </w:rPr>
        <w:t>การแปลงสภาพจากเงินทดรองรับ</w:t>
      </w:r>
    </w:p>
    <w:p w14:paraId="1EF27130" w14:textId="77777777" w:rsidR="007011A7" w:rsidRPr="003E5F2C" w:rsidRDefault="007011A7" w:rsidP="00DA09AD">
      <w:pPr>
        <w:overflowPunct/>
        <w:autoSpaceDE/>
        <w:autoSpaceDN/>
        <w:adjustRightInd/>
        <w:ind w:firstLine="446"/>
        <w:textAlignment w:val="auto"/>
        <w:rPr>
          <w:rFonts w:ascii="Angsana New" w:eastAsia="Times New Roman" w:hAnsi="Angsana New" w:cs="Angsana New"/>
          <w:color w:val="000000" w:themeColor="text1"/>
          <w:sz w:val="2"/>
          <w:szCs w:val="2"/>
          <w:cs/>
        </w:rPr>
      </w:pPr>
    </w:p>
    <w:p w14:paraId="3EED7A8E" w14:textId="77777777" w:rsidR="00E1093B" w:rsidRPr="003E5F2C" w:rsidRDefault="00E1093B" w:rsidP="00DA09AD">
      <w:pPr>
        <w:tabs>
          <w:tab w:val="decimal" w:pos="984"/>
        </w:tabs>
        <w:jc w:val="both"/>
        <w:rPr>
          <w:rFonts w:ascii="Angsana New" w:eastAsia="Times New Roman" w:hAnsi="Angsana New" w:cs="Angsana New"/>
          <w:color w:val="000000" w:themeColor="text1"/>
          <w:sz w:val="2"/>
          <w:szCs w:val="2"/>
          <w:cs/>
        </w:rPr>
      </w:pPr>
    </w:p>
    <w:tbl>
      <w:tblPr>
        <w:tblW w:w="4683" w:type="pct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897"/>
        <w:gridCol w:w="136"/>
        <w:gridCol w:w="837"/>
      </w:tblGrid>
      <w:tr w:rsidR="00977C52" w:rsidRPr="003E5F2C" w14:paraId="7D23884E" w14:textId="77777777" w:rsidTr="00B13E64">
        <w:trPr>
          <w:trHeight w:val="144"/>
        </w:trPr>
        <w:tc>
          <w:tcPr>
            <w:tcW w:w="1566" w:type="dxa"/>
          </w:tcPr>
          <w:p w14:paraId="239FE54C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482C5D4A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6903C110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50127334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6EDA7D6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4F0A1815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514AD00B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3E1C1DD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57B1DE3B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5DA75373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773950B2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6CD9A86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51EA5C6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3CA90D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77C52" w:rsidRPr="003E5F2C" w14:paraId="177F5CE3" w14:textId="77777777" w:rsidTr="00B13E64">
        <w:trPr>
          <w:trHeight w:val="144"/>
        </w:trPr>
        <w:tc>
          <w:tcPr>
            <w:tcW w:w="1566" w:type="dxa"/>
          </w:tcPr>
          <w:p w14:paraId="5731105F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3" w:type="dxa"/>
            <w:gridSpan w:val="13"/>
          </w:tcPr>
          <w:p w14:paraId="104DE60E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77C52" w:rsidRPr="003E5F2C" w14:paraId="002D1FEF" w14:textId="77777777" w:rsidTr="00B13E64">
        <w:trPr>
          <w:trHeight w:val="144"/>
        </w:trPr>
        <w:tc>
          <w:tcPr>
            <w:tcW w:w="1566" w:type="dxa"/>
          </w:tcPr>
          <w:p w14:paraId="0C1B33FB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AA5CA8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155836B4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743742B2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0706A66C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962" w:type="dxa"/>
            <w:gridSpan w:val="5"/>
            <w:tcBorders>
              <w:left w:val="nil"/>
              <w:right w:val="nil"/>
            </w:tcBorders>
          </w:tcPr>
          <w:p w14:paraId="252B252C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033DDBB6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7722769B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77C52" w:rsidRPr="003E5F2C" w14:paraId="22E6BF18" w14:textId="77777777" w:rsidTr="00B13E64">
        <w:trPr>
          <w:trHeight w:val="144"/>
        </w:trPr>
        <w:tc>
          <w:tcPr>
            <w:tcW w:w="1566" w:type="dxa"/>
          </w:tcPr>
          <w:p w14:paraId="5E2ED58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45C2CE13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5D6886F1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E0DB5C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3F0442AE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9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17ED272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195C32F6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11BCF27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77C52" w:rsidRPr="003E5F2C" w14:paraId="2CB5A659" w14:textId="77777777" w:rsidTr="00B13E64">
        <w:trPr>
          <w:trHeight w:val="144"/>
        </w:trPr>
        <w:tc>
          <w:tcPr>
            <w:tcW w:w="1566" w:type="dxa"/>
          </w:tcPr>
          <w:p w14:paraId="093DD0D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23819446" w14:textId="44B9A17C" w:rsidR="00977C52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977C52"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3D21FA30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7E0D6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9485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9CA5C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0E051C91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5A4F0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5893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DF0E6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934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2D273" w14:textId="0EAC7E69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36" w:type="dxa"/>
          </w:tcPr>
          <w:p w14:paraId="5C00920B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1CEF8B09" w14:textId="7FC112C0" w:rsidR="00977C52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977C52"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77C52" w:rsidRPr="003E5F2C" w14:paraId="2C9BAC09" w14:textId="77777777" w:rsidTr="00B13E64">
        <w:trPr>
          <w:trHeight w:val="144"/>
        </w:trPr>
        <w:tc>
          <w:tcPr>
            <w:tcW w:w="1566" w:type="dxa"/>
          </w:tcPr>
          <w:p w14:paraId="4FBB6226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62B12006" w14:textId="4F17D3E6" w:rsidR="00977C52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40" w:type="dxa"/>
          </w:tcPr>
          <w:p w14:paraId="40266650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1C2FE6A1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74AF609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071A54BC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183160C7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395A79C6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5EFE85B5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655C565B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2269C697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4EF4470D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C56A06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725471B9" w14:textId="20B3D682" w:rsidR="00977C52" w:rsidRPr="003E5F2C" w:rsidRDefault="00AE5DA6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77C52" w:rsidRPr="003E5F2C" w14:paraId="1161B60C" w14:textId="77777777" w:rsidTr="00B13E64">
        <w:trPr>
          <w:trHeight w:val="144"/>
        </w:trPr>
        <w:tc>
          <w:tcPr>
            <w:tcW w:w="1566" w:type="dxa"/>
          </w:tcPr>
          <w:p w14:paraId="6B23A96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522720AC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421D4651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781F777A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6A376C4B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6B426584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D3D64D9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6752C840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6DD91CFC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3D39D24E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6E45BD65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047FBB57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3429E98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1DCB0A95" w14:textId="77777777" w:rsidR="00977C52" w:rsidRPr="003E5F2C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755C2D" w:rsidRPr="003E5F2C" w14:paraId="2D4D4B7B" w14:textId="77777777" w:rsidTr="00B13E64">
        <w:trPr>
          <w:trHeight w:val="144"/>
        </w:trPr>
        <w:tc>
          <w:tcPr>
            <w:tcW w:w="1566" w:type="dxa"/>
          </w:tcPr>
          <w:p w14:paraId="6C919B83" w14:textId="77777777" w:rsidR="00755C2D" w:rsidRPr="003E5F2C" w:rsidRDefault="00755C2D" w:rsidP="00755C2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</w:tcPr>
          <w:p w14:paraId="2907D06D" w14:textId="4F9CA6CA" w:rsidR="00755C2D" w:rsidRPr="003E5F2C" w:rsidRDefault="00755C2D" w:rsidP="00755C2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679</w:t>
            </w:r>
          </w:p>
        </w:tc>
        <w:tc>
          <w:tcPr>
            <w:tcW w:w="140" w:type="dxa"/>
          </w:tcPr>
          <w:p w14:paraId="2BD3A55D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717BAA5D" w14:textId="7612228C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04399DD" w14:textId="77777777" w:rsidR="00755C2D" w:rsidRPr="003E5F2C" w:rsidRDefault="00755C2D" w:rsidP="00755C2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2C72724D" w14:textId="30C43D9C" w:rsidR="00755C2D" w:rsidRPr="003E5F2C" w:rsidRDefault="00755C2D" w:rsidP="00755C2D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D97C499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025DE625" w14:textId="737C611C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752D4A2" w14:textId="77777777" w:rsidR="00755C2D" w:rsidRPr="003E5F2C" w:rsidRDefault="00755C2D" w:rsidP="00755C2D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6FB437B9" w14:textId="41189D9A" w:rsidR="00755C2D" w:rsidRPr="003E5F2C" w:rsidRDefault="00AE5DA6" w:rsidP="00755C2D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650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6" w:type="dxa"/>
            <w:vAlign w:val="center"/>
          </w:tcPr>
          <w:p w14:paraId="6FCAA220" w14:textId="77777777" w:rsidR="00755C2D" w:rsidRPr="003E5F2C" w:rsidRDefault="00755C2D" w:rsidP="00755C2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4BBA9172" w14:textId="75821CE5" w:rsidR="00755C2D" w:rsidRPr="003E5F2C" w:rsidRDefault="00755C2D" w:rsidP="00755C2D">
            <w:pPr>
              <w:tabs>
                <w:tab w:val="decimal" w:pos="789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4F6AAAF0" w14:textId="77777777" w:rsidR="00755C2D" w:rsidRPr="003E5F2C" w:rsidRDefault="00755C2D" w:rsidP="00755C2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4A2CA1F0" w14:textId="661370C7" w:rsidR="00755C2D" w:rsidRPr="003E5F2C" w:rsidRDefault="00AE5DA6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493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836</w:t>
            </w:r>
          </w:p>
        </w:tc>
      </w:tr>
      <w:tr w:rsidR="00755C2D" w:rsidRPr="003E5F2C" w14:paraId="76217032" w14:textId="77777777" w:rsidTr="006A7CC7">
        <w:trPr>
          <w:trHeight w:val="144"/>
        </w:trPr>
        <w:tc>
          <w:tcPr>
            <w:tcW w:w="1566" w:type="dxa"/>
          </w:tcPr>
          <w:p w14:paraId="0955789E" w14:textId="77777777" w:rsidR="00755C2D" w:rsidRPr="003E5F2C" w:rsidRDefault="00755C2D" w:rsidP="00755C2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  <w:vAlign w:val="center"/>
          </w:tcPr>
          <w:p w14:paraId="2F00EB17" w14:textId="77777777" w:rsidR="00755C2D" w:rsidRPr="003E5F2C" w:rsidRDefault="00755C2D" w:rsidP="00755C2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514792D8" w14:textId="77777777" w:rsidR="00755C2D" w:rsidRPr="003E5F2C" w:rsidRDefault="00755C2D" w:rsidP="00755C2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</w:tcPr>
          <w:p w14:paraId="41D938DE" w14:textId="77777777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456772AB" w14:textId="77777777" w:rsidR="00755C2D" w:rsidRPr="003E5F2C" w:rsidRDefault="00755C2D" w:rsidP="00755C2D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2CA6D1AE" w14:textId="77777777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16C6C599" w14:textId="77777777" w:rsidR="00755C2D" w:rsidRPr="003E5F2C" w:rsidRDefault="00755C2D" w:rsidP="00755C2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629739B3" w14:textId="77777777" w:rsidR="00755C2D" w:rsidRPr="003E5F2C" w:rsidRDefault="00755C2D" w:rsidP="00755C2D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5E8D6DEE" w14:textId="77777777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</w:tcPr>
          <w:p w14:paraId="72BF1E7F" w14:textId="77777777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2901E294" w14:textId="77777777" w:rsidR="00755C2D" w:rsidRPr="003E5F2C" w:rsidRDefault="00755C2D" w:rsidP="00755C2D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485E05BB" w14:textId="77777777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5A0EB917" w14:textId="77777777" w:rsidR="00755C2D" w:rsidRPr="003E5F2C" w:rsidRDefault="00755C2D" w:rsidP="00755C2D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01DF7F40" w14:textId="77777777" w:rsidR="00755C2D" w:rsidRPr="003E5F2C" w:rsidRDefault="00755C2D" w:rsidP="00755C2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5C2D" w:rsidRPr="003E5F2C" w14:paraId="63527BE1" w14:textId="77777777" w:rsidTr="006A7CC7">
        <w:trPr>
          <w:trHeight w:val="144"/>
        </w:trPr>
        <w:tc>
          <w:tcPr>
            <w:tcW w:w="1566" w:type="dxa"/>
          </w:tcPr>
          <w:p w14:paraId="7BDA25F9" w14:textId="77777777" w:rsidR="00755C2D" w:rsidRPr="003E5F2C" w:rsidRDefault="00755C2D" w:rsidP="00755C2D">
            <w:pPr>
              <w:ind w:left="47" w:firstLine="72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จากบริษัทที่เกี่ยวข้องกัน</w:t>
            </w:r>
          </w:p>
        </w:tc>
        <w:tc>
          <w:tcPr>
            <w:tcW w:w="955" w:type="dxa"/>
            <w:vAlign w:val="center"/>
          </w:tcPr>
          <w:p w14:paraId="7AEFC34E" w14:textId="352BE54C" w:rsidR="00755C2D" w:rsidRPr="003E5F2C" w:rsidRDefault="00AE5DA6" w:rsidP="00755C2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688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140" w:type="dxa"/>
          </w:tcPr>
          <w:p w14:paraId="5B247F4B" w14:textId="77777777" w:rsidR="00755C2D" w:rsidRPr="003E5F2C" w:rsidRDefault="00755C2D" w:rsidP="00755C2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</w:tcPr>
          <w:p w14:paraId="2234591C" w14:textId="00728CB0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D4B3A1F" w14:textId="77777777" w:rsidR="00755C2D" w:rsidRPr="003E5F2C" w:rsidRDefault="00755C2D" w:rsidP="00755C2D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5A01A4E1" w14:textId="458BD9D5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C1F41FB" w14:textId="77777777" w:rsidR="00755C2D" w:rsidRPr="003E5F2C" w:rsidRDefault="00755C2D" w:rsidP="00755C2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2632DF6D" w14:textId="0E84E353" w:rsidR="00755C2D" w:rsidRPr="003E5F2C" w:rsidRDefault="00755C2D" w:rsidP="00755C2D">
            <w:pPr>
              <w:tabs>
                <w:tab w:val="decimal" w:pos="826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052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921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08B216A4" w14:textId="77777777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</w:tcPr>
          <w:p w14:paraId="331B5457" w14:textId="6353B40D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A7F6160" w14:textId="77777777" w:rsidR="00755C2D" w:rsidRPr="003E5F2C" w:rsidRDefault="00755C2D" w:rsidP="00755C2D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43C77C90" w14:textId="1D2F4A7D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57026E3D" w14:textId="77777777" w:rsidR="00755C2D" w:rsidRPr="003E5F2C" w:rsidRDefault="00755C2D" w:rsidP="00755C2D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134BF068" w14:textId="57233C94" w:rsidR="00755C2D" w:rsidRPr="003E5F2C" w:rsidRDefault="00AE5DA6" w:rsidP="00755C2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</w:p>
        </w:tc>
      </w:tr>
      <w:tr w:rsidR="00755C2D" w:rsidRPr="003E5F2C" w14:paraId="2EFD29C8" w14:textId="77777777" w:rsidTr="006A7CC7">
        <w:trPr>
          <w:trHeight w:val="144"/>
        </w:trPr>
        <w:tc>
          <w:tcPr>
            <w:tcW w:w="1566" w:type="dxa"/>
          </w:tcPr>
          <w:p w14:paraId="6E67461F" w14:textId="77777777" w:rsidR="00755C2D" w:rsidRPr="003E5F2C" w:rsidRDefault="00755C2D" w:rsidP="00755C2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  <w:vAlign w:val="center"/>
          </w:tcPr>
          <w:p w14:paraId="0AF9F5DF" w14:textId="7992FC54" w:rsidR="00755C2D" w:rsidRPr="003E5F2C" w:rsidRDefault="00AE5DA6" w:rsidP="00755C2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678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407</w:t>
            </w:r>
          </w:p>
        </w:tc>
        <w:tc>
          <w:tcPr>
            <w:tcW w:w="140" w:type="dxa"/>
          </w:tcPr>
          <w:p w14:paraId="325A20FD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46B04D7F" w14:textId="01DE1493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499D4D4" w14:textId="77777777" w:rsidR="00755C2D" w:rsidRPr="003E5F2C" w:rsidRDefault="00755C2D" w:rsidP="00755C2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4C86C519" w14:textId="33E47062" w:rsidR="00755C2D" w:rsidRPr="003E5F2C" w:rsidRDefault="00755C2D" w:rsidP="00755C2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69442220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75DE21DA" w14:textId="75CC17F2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5C5AE8A" w14:textId="77777777" w:rsidR="00755C2D" w:rsidRPr="003E5F2C" w:rsidRDefault="00755C2D" w:rsidP="00755C2D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6BC5D832" w14:textId="5CACA9AB" w:rsidR="00755C2D" w:rsidRPr="003E5F2C" w:rsidRDefault="00AE5DA6" w:rsidP="00755C2D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298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</w:p>
        </w:tc>
        <w:tc>
          <w:tcPr>
            <w:tcW w:w="136" w:type="dxa"/>
            <w:vAlign w:val="center"/>
          </w:tcPr>
          <w:p w14:paraId="2003DDDE" w14:textId="77777777" w:rsidR="00755C2D" w:rsidRPr="003E5F2C" w:rsidRDefault="00755C2D" w:rsidP="00755C2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4F63501C" w14:textId="19FE0292" w:rsidR="00755C2D" w:rsidRPr="003E5F2C" w:rsidRDefault="00755C2D" w:rsidP="00755C2D">
            <w:pPr>
              <w:tabs>
                <w:tab w:val="decimal" w:pos="789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3005206F" w14:textId="77777777" w:rsidR="00755C2D" w:rsidRPr="003E5F2C" w:rsidRDefault="00755C2D" w:rsidP="00755C2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4FBA0921" w14:textId="7816408C" w:rsidR="00755C2D" w:rsidRPr="003E5F2C" w:rsidRDefault="00AE5DA6" w:rsidP="00755C2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511</w:t>
            </w:r>
          </w:p>
        </w:tc>
      </w:tr>
      <w:tr w:rsidR="00755C2D" w:rsidRPr="003E5F2C" w14:paraId="2125E679" w14:textId="77777777" w:rsidTr="006A7CC7">
        <w:trPr>
          <w:trHeight w:val="144"/>
        </w:trPr>
        <w:tc>
          <w:tcPr>
            <w:tcW w:w="1566" w:type="dxa"/>
          </w:tcPr>
          <w:p w14:paraId="41389B9F" w14:textId="77777777" w:rsidR="00755C2D" w:rsidRPr="003E5F2C" w:rsidRDefault="00755C2D" w:rsidP="00755C2D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  <w:vAlign w:val="center"/>
          </w:tcPr>
          <w:p w14:paraId="33B704EB" w14:textId="518E675C" w:rsidR="00755C2D" w:rsidRPr="003E5F2C" w:rsidRDefault="00AE5DA6" w:rsidP="00755C2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</w:p>
        </w:tc>
        <w:tc>
          <w:tcPr>
            <w:tcW w:w="140" w:type="dxa"/>
          </w:tcPr>
          <w:p w14:paraId="0F448344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526C7DA7" w14:textId="5A7818B6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271D411E" w14:textId="77777777" w:rsidR="00755C2D" w:rsidRPr="003E5F2C" w:rsidRDefault="00755C2D" w:rsidP="00755C2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2857E062" w14:textId="6E79335C" w:rsidR="00755C2D" w:rsidRPr="003E5F2C" w:rsidRDefault="00755C2D" w:rsidP="00755C2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4E47EA30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37F0246E" w14:textId="07D49E82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2B26682" w14:textId="77777777" w:rsidR="00755C2D" w:rsidRPr="003E5F2C" w:rsidRDefault="00755C2D" w:rsidP="00755C2D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611334D5" w14:textId="02D188DE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8DEC4A4" w14:textId="77777777" w:rsidR="00755C2D" w:rsidRPr="003E5F2C" w:rsidRDefault="00755C2D" w:rsidP="00755C2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552AABAE" w14:textId="560E3265" w:rsidR="00755C2D" w:rsidRPr="003E5F2C" w:rsidRDefault="00AE5DA6" w:rsidP="00755C2D">
            <w:pPr>
              <w:tabs>
                <w:tab w:val="decimal" w:pos="789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515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36" w:type="dxa"/>
            <w:vAlign w:val="center"/>
          </w:tcPr>
          <w:p w14:paraId="610925D3" w14:textId="77777777" w:rsidR="00755C2D" w:rsidRPr="003E5F2C" w:rsidRDefault="00755C2D" w:rsidP="00755C2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36FCF3E8" w14:textId="2FD11B1E" w:rsidR="00755C2D" w:rsidRPr="003E5F2C" w:rsidRDefault="00AE5DA6" w:rsidP="00755C2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  <w:tr w:rsidR="00755C2D" w:rsidRPr="003E5F2C" w14:paraId="3F2741DB" w14:textId="77777777" w:rsidTr="006A7CC7">
        <w:trPr>
          <w:trHeight w:val="144"/>
        </w:trPr>
        <w:tc>
          <w:tcPr>
            <w:tcW w:w="1566" w:type="dxa"/>
          </w:tcPr>
          <w:p w14:paraId="4607659B" w14:textId="77777777" w:rsidR="00755C2D" w:rsidRPr="003E5F2C" w:rsidRDefault="00755C2D" w:rsidP="00755C2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  <w:vAlign w:val="center"/>
          </w:tcPr>
          <w:p w14:paraId="24D1C73F" w14:textId="104521A5" w:rsidR="00755C2D" w:rsidRPr="003E5F2C" w:rsidRDefault="00755C2D" w:rsidP="00755C2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245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  <w:tc>
          <w:tcPr>
            <w:tcW w:w="140" w:type="dxa"/>
          </w:tcPr>
          <w:p w14:paraId="1ED590DC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0222FAA7" w14:textId="7CF0ADA5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12F68B06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17401B0F" w14:textId="64A19ABD" w:rsidR="00755C2D" w:rsidRPr="003E5F2C" w:rsidRDefault="00755C2D" w:rsidP="00755C2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115AC992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62F3A594" w14:textId="6A5663BE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823F9CE" w14:textId="77777777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</w:tcPr>
          <w:p w14:paraId="573321E9" w14:textId="0F3D587A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5FA8CBD2" w14:textId="77777777" w:rsidR="00755C2D" w:rsidRPr="003E5F2C" w:rsidRDefault="00755C2D" w:rsidP="00755C2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69A031DF" w14:textId="330A6AAF" w:rsidR="00755C2D" w:rsidRPr="003E5F2C" w:rsidRDefault="00755C2D" w:rsidP="00755C2D">
            <w:pPr>
              <w:tabs>
                <w:tab w:val="decimal" w:pos="789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41A61825" w14:textId="77777777" w:rsidR="00755C2D" w:rsidRPr="003E5F2C" w:rsidRDefault="00755C2D" w:rsidP="00755C2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1BF91F02" w14:textId="02F2C3F9" w:rsidR="00755C2D" w:rsidRPr="003E5F2C" w:rsidRDefault="00AE5DA6" w:rsidP="00755C2D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</w:tr>
      <w:tr w:rsidR="00755C2D" w:rsidRPr="003E5F2C" w14:paraId="1C2F997F" w14:textId="77777777" w:rsidTr="006A7CC7">
        <w:trPr>
          <w:trHeight w:val="144"/>
        </w:trPr>
        <w:tc>
          <w:tcPr>
            <w:tcW w:w="1566" w:type="dxa"/>
          </w:tcPr>
          <w:p w14:paraId="601635E4" w14:textId="77777777" w:rsidR="00755C2D" w:rsidRPr="003E5F2C" w:rsidRDefault="00755C2D" w:rsidP="00755C2D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1E42AB" w14:textId="6F46212B" w:rsidR="00755C2D" w:rsidRPr="003E5F2C" w:rsidRDefault="00AE5DA6" w:rsidP="00755C2D">
            <w:pPr>
              <w:tabs>
                <w:tab w:val="decimal" w:pos="867"/>
              </w:tabs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827</w:t>
            </w:r>
          </w:p>
        </w:tc>
        <w:tc>
          <w:tcPr>
            <w:tcW w:w="140" w:type="dxa"/>
          </w:tcPr>
          <w:p w14:paraId="56F087F7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649CF382" w14:textId="28B99428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436A7D4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D1558A" w14:textId="12126D57" w:rsidR="00755C2D" w:rsidRPr="003E5F2C" w:rsidRDefault="00755C2D" w:rsidP="00755C2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4CCB9421" w14:textId="77777777" w:rsidR="00755C2D" w:rsidRPr="003E5F2C" w:rsidRDefault="00755C2D" w:rsidP="00755C2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FE9FB6" w14:textId="6425ECC3" w:rsidR="00755C2D" w:rsidRPr="003E5F2C" w:rsidRDefault="00755C2D" w:rsidP="00755C2D">
            <w:pPr>
              <w:tabs>
                <w:tab w:val="decimal" w:pos="826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052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921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1B41EE46" w14:textId="77777777" w:rsidR="00755C2D" w:rsidRPr="003E5F2C" w:rsidRDefault="00755C2D" w:rsidP="00755C2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5EAF26" w14:textId="7247FF64" w:rsidR="00755C2D" w:rsidRPr="003E5F2C" w:rsidRDefault="00AE5DA6" w:rsidP="00755C2D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948</w:t>
            </w:r>
            <w:r w:rsidR="00755C2D" w:rsidRPr="003E5F2C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</w:p>
        </w:tc>
        <w:tc>
          <w:tcPr>
            <w:tcW w:w="136" w:type="dxa"/>
            <w:vAlign w:val="center"/>
          </w:tcPr>
          <w:p w14:paraId="0A7215BB" w14:textId="77777777" w:rsidR="00755C2D" w:rsidRPr="003E5F2C" w:rsidRDefault="00755C2D" w:rsidP="00755C2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B86101" w14:textId="3C0B5259" w:rsidR="00755C2D" w:rsidRPr="003E5F2C" w:rsidRDefault="00755C2D" w:rsidP="00755C2D">
            <w:pPr>
              <w:tabs>
                <w:tab w:val="decimal" w:pos="789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1D6E3470" w14:textId="77777777" w:rsidR="00755C2D" w:rsidRPr="003E5F2C" w:rsidRDefault="00755C2D" w:rsidP="00755C2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DE74B2" w14:textId="02C5B6F3" w:rsidR="00755C2D" w:rsidRPr="003E5F2C" w:rsidRDefault="00AE5DA6" w:rsidP="00755C2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455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059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006</w:t>
            </w:r>
          </w:p>
        </w:tc>
      </w:tr>
    </w:tbl>
    <w:p w14:paraId="3FC047D5" w14:textId="77548057" w:rsidR="00AE3975" w:rsidRPr="003E5F2C" w:rsidRDefault="00AE3975" w:rsidP="004E51FD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  <w:r w:rsidRPr="003E5F2C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="00676513" w:rsidRPr="003E5F2C">
        <w:rPr>
          <w:rFonts w:ascii="Angsana New" w:hAnsi="Angsana New" w:cs="Angsana New" w:hint="cs"/>
          <w:sz w:val="18"/>
          <w:szCs w:val="18"/>
          <w:cs/>
          <w:lang w:val="en-US"/>
        </w:rPr>
        <w:t>ยอดดังกล่าวประกอบด้วย</w:t>
      </w:r>
      <w:r w:rsidR="00676513" w:rsidRPr="003E5F2C">
        <w:rPr>
          <w:rFonts w:ascii="Angsana New" w:hAnsi="Angsana New" w:cs="Angsana New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="00676513" w:rsidRPr="003E5F2C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="00676513" w:rsidRPr="003E5F2C">
        <w:rPr>
          <w:rFonts w:ascii="Angsana New" w:hAnsi="Angsana New" w:cs="Angsana New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="00676513" w:rsidRPr="003E5F2C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="00676513" w:rsidRPr="003E5F2C">
        <w:rPr>
          <w:rFonts w:ascii="Angsana New" w:hAnsi="Angsana New" w:cs="Angsana New" w:hint="cs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491E0334" w14:textId="6D235FD2" w:rsidR="00FE0B9D" w:rsidRPr="003E5F2C" w:rsidRDefault="00AE5DA6" w:rsidP="00DA09AD">
      <w:pPr>
        <w:tabs>
          <w:tab w:val="left" w:pos="540"/>
        </w:tabs>
        <w:spacing w:before="360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5</w:t>
      </w:r>
      <w:r w:rsidR="00FE0B9D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FE0B9D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FE0B9D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เงินสดและรายการเทียบเท่าเงินสด</w:t>
      </w:r>
    </w:p>
    <w:p w14:paraId="1F6DBD01" w14:textId="77777777" w:rsidR="00FE0B9D" w:rsidRPr="003E5F2C" w:rsidRDefault="00FE0B9D" w:rsidP="00DA09AD">
      <w:pPr>
        <w:ind w:left="540" w:hanging="7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เงินสดและรายการเทียบเท่าเงินสด ประกอบด้วย</w:t>
      </w:r>
    </w:p>
    <w:p w14:paraId="4FF8A468" w14:textId="77777777" w:rsidR="00FE0B9D" w:rsidRPr="003E5F2C" w:rsidRDefault="00FE0B9D" w:rsidP="00DA09AD">
      <w:pPr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  <w:t>(หน่วย : บาท)</w:t>
      </w:r>
    </w:p>
    <w:tbl>
      <w:tblPr>
        <w:tblW w:w="87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1"/>
        <w:gridCol w:w="1099"/>
        <w:gridCol w:w="146"/>
        <w:gridCol w:w="1098"/>
        <w:gridCol w:w="146"/>
        <w:gridCol w:w="1109"/>
        <w:gridCol w:w="146"/>
        <w:gridCol w:w="1091"/>
      </w:tblGrid>
      <w:tr w:rsidR="009E69E6" w:rsidRPr="003E5F2C" w14:paraId="1E9A1023" w14:textId="77777777" w:rsidTr="00AA6D27">
        <w:tc>
          <w:tcPr>
            <w:tcW w:w="3881" w:type="dxa"/>
          </w:tcPr>
          <w:p w14:paraId="10C809D8" w14:textId="77777777" w:rsidR="00D20173" w:rsidRPr="003E5F2C" w:rsidRDefault="00D20173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3" w:type="dxa"/>
            <w:gridSpan w:val="3"/>
          </w:tcPr>
          <w:p w14:paraId="652E51B3" w14:textId="77777777" w:rsidR="00D20173" w:rsidRPr="003E5F2C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3D011CA4" w14:textId="77777777" w:rsidR="00D20173" w:rsidRPr="003E5F2C" w:rsidRDefault="00D20173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6" w:type="dxa"/>
            <w:gridSpan w:val="3"/>
          </w:tcPr>
          <w:p w14:paraId="6EB48688" w14:textId="77777777" w:rsidR="00D20173" w:rsidRPr="003E5F2C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9E6" w:rsidRPr="003E5F2C" w14:paraId="610CF6C5" w14:textId="77777777" w:rsidTr="00D20173">
        <w:tc>
          <w:tcPr>
            <w:tcW w:w="3881" w:type="dxa"/>
          </w:tcPr>
          <w:p w14:paraId="1769C497" w14:textId="77777777" w:rsidR="00D20173" w:rsidRPr="003E5F2C" w:rsidRDefault="00D20173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</w:tcPr>
          <w:p w14:paraId="4FA79F55" w14:textId="77777777" w:rsidR="00D20173" w:rsidRPr="003E5F2C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6C986ED8" w14:textId="77777777" w:rsidR="00D20173" w:rsidRPr="003E5F2C" w:rsidRDefault="00D2017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EE1550C" w14:textId="77777777" w:rsidR="00D20173" w:rsidRPr="003E5F2C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15887B83" w14:textId="77777777" w:rsidR="00D20173" w:rsidRPr="003E5F2C" w:rsidRDefault="00D20173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FF71560" w14:textId="77777777" w:rsidR="00D20173" w:rsidRPr="003E5F2C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34FBD3F9" w14:textId="77777777" w:rsidR="00D20173" w:rsidRPr="003E5F2C" w:rsidRDefault="00D2017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3BFFD7F7" w14:textId="77777777" w:rsidR="00D20173" w:rsidRPr="003E5F2C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E69E6" w:rsidRPr="003E5F2C" w14:paraId="5A8AEAB2" w14:textId="77777777" w:rsidTr="00D20173">
        <w:tc>
          <w:tcPr>
            <w:tcW w:w="3881" w:type="dxa"/>
          </w:tcPr>
          <w:p w14:paraId="4963CDD1" w14:textId="77777777" w:rsidR="00D20173" w:rsidRPr="003E5F2C" w:rsidRDefault="00D20173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</w:tcPr>
          <w:p w14:paraId="14DB9422" w14:textId="3C4B8931" w:rsidR="00D20173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</w:tcPr>
          <w:p w14:paraId="46CEA196" w14:textId="77777777" w:rsidR="00D20173" w:rsidRPr="003E5F2C" w:rsidRDefault="00D2017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019CB0B" w14:textId="418596A6" w:rsidR="00D20173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20173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6" w:type="dxa"/>
          </w:tcPr>
          <w:p w14:paraId="788F0669" w14:textId="77777777" w:rsidR="00D20173" w:rsidRPr="003E5F2C" w:rsidRDefault="00D20173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1F5EACD" w14:textId="0D992E64" w:rsidR="00D20173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</w:tcPr>
          <w:p w14:paraId="723D76F0" w14:textId="77777777" w:rsidR="00D20173" w:rsidRPr="003E5F2C" w:rsidRDefault="00D2017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3B08C56E" w14:textId="28BF86DE" w:rsidR="00D20173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20173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B5B43" w:rsidRPr="003E5F2C" w14:paraId="4F2F477F" w14:textId="77777777" w:rsidTr="00D20173">
        <w:tc>
          <w:tcPr>
            <w:tcW w:w="3881" w:type="dxa"/>
          </w:tcPr>
          <w:p w14:paraId="1E5A916C" w14:textId="77777777" w:rsidR="00CB5B43" w:rsidRPr="003E5F2C" w:rsidRDefault="00CB5B43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</w:tcPr>
          <w:p w14:paraId="13899F26" w14:textId="2638A6DA" w:rsidR="00CB5B43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6" w:type="dxa"/>
          </w:tcPr>
          <w:p w14:paraId="21AB3026" w14:textId="77777777" w:rsidR="00CB5B43" w:rsidRPr="003E5F2C" w:rsidRDefault="00CB5B4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F62F640" w14:textId="47A696E7" w:rsidR="00CB5B43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6" w:type="dxa"/>
          </w:tcPr>
          <w:p w14:paraId="528DC3ED" w14:textId="77777777" w:rsidR="00CB5B43" w:rsidRPr="003E5F2C" w:rsidRDefault="00CB5B43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3A22A4D" w14:textId="66BD8739" w:rsidR="00CB5B43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6" w:type="dxa"/>
          </w:tcPr>
          <w:p w14:paraId="1F3D7F3A" w14:textId="77777777" w:rsidR="00CB5B43" w:rsidRPr="003E5F2C" w:rsidRDefault="00CB5B4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154690D7" w14:textId="328D0344" w:rsidR="00CB5B43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B952AB" w:rsidRPr="003E5F2C" w14:paraId="227B92C3" w14:textId="77777777" w:rsidTr="00C16EFC">
        <w:tc>
          <w:tcPr>
            <w:tcW w:w="3881" w:type="dxa"/>
          </w:tcPr>
          <w:p w14:paraId="63D6A03C" w14:textId="77777777" w:rsidR="00B952AB" w:rsidRPr="003E5F2C" w:rsidRDefault="00B952AB" w:rsidP="00B952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เงินสด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1A7A" w14:textId="1AC732C8" w:rsidR="00B952AB" w:rsidRPr="003E5F2C" w:rsidRDefault="00AE5DA6" w:rsidP="00B952AB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493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915</w:t>
            </w:r>
          </w:p>
        </w:tc>
        <w:tc>
          <w:tcPr>
            <w:tcW w:w="146" w:type="dxa"/>
            <w:vAlign w:val="center"/>
          </w:tcPr>
          <w:p w14:paraId="6CDA9DBF" w14:textId="77777777" w:rsidR="00B952AB" w:rsidRPr="003E5F2C" w:rsidRDefault="00B952AB" w:rsidP="00B952AB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9E2AA04" w14:textId="32DAEE7E" w:rsidR="00B952AB" w:rsidRPr="003E5F2C" w:rsidRDefault="00AE5DA6" w:rsidP="00B952AB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329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418</w:t>
            </w:r>
          </w:p>
        </w:tc>
        <w:tc>
          <w:tcPr>
            <w:tcW w:w="146" w:type="dxa"/>
            <w:vAlign w:val="center"/>
          </w:tcPr>
          <w:p w14:paraId="27A11839" w14:textId="77777777" w:rsidR="00B952AB" w:rsidRPr="003E5F2C" w:rsidRDefault="00B952AB" w:rsidP="00B952AB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0218" w14:textId="252542F6" w:rsidR="00B952AB" w:rsidRPr="003E5F2C" w:rsidRDefault="00AE5DA6" w:rsidP="00B952AB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335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282</w:t>
            </w:r>
          </w:p>
        </w:tc>
        <w:tc>
          <w:tcPr>
            <w:tcW w:w="146" w:type="dxa"/>
            <w:vAlign w:val="center"/>
          </w:tcPr>
          <w:p w14:paraId="0EFC4630" w14:textId="77777777" w:rsidR="00B952AB" w:rsidRPr="003E5F2C" w:rsidRDefault="00B952AB" w:rsidP="00B952AB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vAlign w:val="bottom"/>
          </w:tcPr>
          <w:p w14:paraId="7F1D4F63" w14:textId="7C76A158" w:rsidR="00B952AB" w:rsidRPr="003E5F2C" w:rsidRDefault="00AE5DA6" w:rsidP="00B952AB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103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411</w:t>
            </w:r>
          </w:p>
        </w:tc>
      </w:tr>
      <w:tr w:rsidR="00B952AB" w:rsidRPr="003E5F2C" w14:paraId="7ACDBC89" w14:textId="77777777" w:rsidTr="00C16EFC">
        <w:trPr>
          <w:trHeight w:val="360"/>
        </w:trPr>
        <w:tc>
          <w:tcPr>
            <w:tcW w:w="3881" w:type="dxa"/>
          </w:tcPr>
          <w:p w14:paraId="79B9F7D0" w14:textId="77777777" w:rsidR="00B952AB" w:rsidRPr="003E5F2C" w:rsidRDefault="00B952AB" w:rsidP="00B952AB">
            <w:pPr>
              <w:pStyle w:val="Title"/>
              <w:spacing w:line="340" w:lineRule="exact"/>
              <w:jc w:val="lef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D082" w14:textId="49595020" w:rsidR="00B952AB" w:rsidRPr="003E5F2C" w:rsidRDefault="00AE5DA6" w:rsidP="00B952AB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980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255</w:t>
            </w:r>
          </w:p>
        </w:tc>
        <w:tc>
          <w:tcPr>
            <w:tcW w:w="146" w:type="dxa"/>
            <w:vAlign w:val="center"/>
          </w:tcPr>
          <w:p w14:paraId="2CA00570" w14:textId="77777777" w:rsidR="00B952AB" w:rsidRPr="003E5F2C" w:rsidRDefault="00B952AB" w:rsidP="00B952AB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1FD570F" w14:textId="477D1929" w:rsidR="00B952AB" w:rsidRPr="003E5F2C" w:rsidRDefault="00AE5DA6" w:rsidP="00B952AB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627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719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042</w:t>
            </w:r>
          </w:p>
        </w:tc>
        <w:tc>
          <w:tcPr>
            <w:tcW w:w="146" w:type="dxa"/>
            <w:vAlign w:val="center"/>
          </w:tcPr>
          <w:p w14:paraId="3F0184DC" w14:textId="77777777" w:rsidR="00B952AB" w:rsidRPr="003E5F2C" w:rsidRDefault="00B952AB" w:rsidP="00B952AB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BE6B" w14:textId="64F58D0A" w:rsidR="00B952AB" w:rsidRPr="003E5F2C" w:rsidRDefault="00AE5DA6" w:rsidP="00B952AB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964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483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341</w:t>
            </w:r>
          </w:p>
        </w:tc>
        <w:tc>
          <w:tcPr>
            <w:tcW w:w="146" w:type="dxa"/>
            <w:vAlign w:val="center"/>
          </w:tcPr>
          <w:p w14:paraId="595FE82F" w14:textId="77777777" w:rsidR="00B952AB" w:rsidRPr="003E5F2C" w:rsidRDefault="00B952AB" w:rsidP="00B952AB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vAlign w:val="bottom"/>
          </w:tcPr>
          <w:p w14:paraId="4F5B40B2" w14:textId="674C2862" w:rsidR="00B952AB" w:rsidRPr="003E5F2C" w:rsidRDefault="00AE5DA6" w:rsidP="00B952AB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818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058</w:t>
            </w:r>
          </w:p>
        </w:tc>
      </w:tr>
      <w:tr w:rsidR="00B952AB" w:rsidRPr="003E5F2C" w14:paraId="2100B18E" w14:textId="77777777" w:rsidTr="00C16EFC">
        <w:tc>
          <w:tcPr>
            <w:tcW w:w="3881" w:type="dxa"/>
          </w:tcPr>
          <w:p w14:paraId="41C6C5BC" w14:textId="77777777" w:rsidR="00B952AB" w:rsidRPr="003E5F2C" w:rsidRDefault="00B952AB" w:rsidP="00B952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เงินฝากกระแสรายวัน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A1C8" w14:textId="56CB1FF0" w:rsidR="00B952AB" w:rsidRPr="003E5F2C" w:rsidRDefault="00AE5DA6" w:rsidP="00B952AB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328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900</w:t>
            </w:r>
          </w:p>
        </w:tc>
        <w:tc>
          <w:tcPr>
            <w:tcW w:w="146" w:type="dxa"/>
            <w:vAlign w:val="center"/>
          </w:tcPr>
          <w:p w14:paraId="70F71905" w14:textId="77777777" w:rsidR="00B952AB" w:rsidRPr="003E5F2C" w:rsidRDefault="00B952AB" w:rsidP="00B952AB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287CAD4" w14:textId="08E87489" w:rsidR="00B952AB" w:rsidRPr="003E5F2C" w:rsidRDefault="00AE5DA6" w:rsidP="00B952AB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315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252</w:t>
            </w:r>
          </w:p>
        </w:tc>
        <w:tc>
          <w:tcPr>
            <w:tcW w:w="146" w:type="dxa"/>
            <w:vAlign w:val="center"/>
          </w:tcPr>
          <w:p w14:paraId="3E7D0FB1" w14:textId="77777777" w:rsidR="00B952AB" w:rsidRPr="003E5F2C" w:rsidRDefault="00B952AB" w:rsidP="00B952AB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C99F" w14:textId="2B22AE04" w:rsidR="00B952AB" w:rsidRPr="003E5F2C" w:rsidRDefault="00AE5DA6" w:rsidP="00B952AB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210</w:t>
            </w:r>
          </w:p>
        </w:tc>
        <w:tc>
          <w:tcPr>
            <w:tcW w:w="146" w:type="dxa"/>
            <w:vAlign w:val="center"/>
          </w:tcPr>
          <w:p w14:paraId="6476CE2C" w14:textId="77777777" w:rsidR="00B952AB" w:rsidRPr="003E5F2C" w:rsidRDefault="00B952AB" w:rsidP="00B952AB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CD06007" w14:textId="3678CE0B" w:rsidR="00B952AB" w:rsidRPr="003E5F2C" w:rsidRDefault="00AE5DA6" w:rsidP="00B952AB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285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252</w:t>
            </w:r>
          </w:p>
        </w:tc>
      </w:tr>
      <w:tr w:rsidR="00B952AB" w:rsidRPr="003E5F2C" w14:paraId="031BDC2E" w14:textId="77777777" w:rsidTr="00D20173">
        <w:tc>
          <w:tcPr>
            <w:tcW w:w="3881" w:type="dxa"/>
          </w:tcPr>
          <w:p w14:paraId="32A8533A" w14:textId="77777777" w:rsidR="00B952AB" w:rsidRPr="003E5F2C" w:rsidRDefault="00B952AB" w:rsidP="00B952AB">
            <w:pPr>
              <w:spacing w:line="340" w:lineRule="exact"/>
              <w:ind w:left="540" w:hanging="27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8DAC36" w14:textId="02AD1567" w:rsidR="00B952AB" w:rsidRPr="003E5F2C" w:rsidRDefault="00AE5DA6" w:rsidP="00B952AB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982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925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070</w:t>
            </w:r>
          </w:p>
        </w:tc>
        <w:tc>
          <w:tcPr>
            <w:tcW w:w="146" w:type="dxa"/>
            <w:vAlign w:val="center"/>
          </w:tcPr>
          <w:p w14:paraId="1C149326" w14:textId="77777777" w:rsidR="00B952AB" w:rsidRPr="003E5F2C" w:rsidRDefault="00B952AB" w:rsidP="00B952AB">
            <w:pPr>
              <w:tabs>
                <w:tab w:val="decimal" w:pos="967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5DD246" w14:textId="012F12BA" w:rsidR="00B952AB" w:rsidRPr="003E5F2C" w:rsidRDefault="00AE5DA6" w:rsidP="00B952AB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630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363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712</w:t>
            </w:r>
          </w:p>
        </w:tc>
        <w:tc>
          <w:tcPr>
            <w:tcW w:w="146" w:type="dxa"/>
            <w:vAlign w:val="center"/>
          </w:tcPr>
          <w:p w14:paraId="1658AD7C" w14:textId="77777777" w:rsidR="00B952AB" w:rsidRPr="003E5F2C" w:rsidRDefault="00B952AB" w:rsidP="00B952AB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0430A8" w14:textId="2BD4BCA8" w:rsidR="00B952AB" w:rsidRPr="003E5F2C" w:rsidRDefault="00AE5DA6" w:rsidP="00B952AB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967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833</w:t>
            </w:r>
          </w:p>
        </w:tc>
        <w:tc>
          <w:tcPr>
            <w:tcW w:w="146" w:type="dxa"/>
            <w:vAlign w:val="center"/>
          </w:tcPr>
          <w:p w14:paraId="32CB893B" w14:textId="77777777" w:rsidR="00B952AB" w:rsidRPr="003E5F2C" w:rsidRDefault="00B952AB" w:rsidP="00B952AB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5C5B00" w14:textId="1E4895B0" w:rsidR="00B952AB" w:rsidRPr="003E5F2C" w:rsidRDefault="00AE5DA6" w:rsidP="00B952AB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505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206</w:t>
            </w:r>
            <w:r w:rsidR="00B952AB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721</w:t>
            </w:r>
          </w:p>
        </w:tc>
      </w:tr>
    </w:tbl>
    <w:p w14:paraId="5EDA87A2" w14:textId="3CEF0920" w:rsidR="00225BED" w:rsidRPr="003E5F2C" w:rsidRDefault="001634A2" w:rsidP="00DA09AD">
      <w:pPr>
        <w:tabs>
          <w:tab w:val="left" w:pos="540"/>
        </w:tabs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AE5DA6" w:rsidRPr="00AE5DA6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6</w:t>
      </w:r>
      <w:r w:rsidR="00225BED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.</w:t>
      </w:r>
      <w:r w:rsidR="00225BED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ab/>
        <w:t>ลูกหนี้การค้าและลูกหนี้อื่น</w:t>
      </w:r>
      <w:r w:rsidR="00225BED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 xml:space="preserve"> </w:t>
      </w:r>
    </w:p>
    <w:p w14:paraId="0092312B" w14:textId="4A0839E5" w:rsidR="00225BED" w:rsidRPr="003E5F2C" w:rsidRDefault="00225BED" w:rsidP="00DA09AD">
      <w:pPr>
        <w:tabs>
          <w:tab w:val="left" w:pos="9090"/>
        </w:tabs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ลูกหนี้การค้าและลูกหนี้</w:t>
      </w:r>
      <w:r w:rsidR="00C433C1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หมุนเวียน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อื่น</w:t>
      </w:r>
      <w:r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ประกอบด้วย</w:t>
      </w:r>
    </w:p>
    <w:tbl>
      <w:tblPr>
        <w:tblW w:w="90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"/>
        <w:gridCol w:w="66"/>
        <w:gridCol w:w="6"/>
        <w:gridCol w:w="1170"/>
        <w:gridCol w:w="110"/>
        <w:gridCol w:w="1150"/>
        <w:gridCol w:w="90"/>
        <w:gridCol w:w="1260"/>
        <w:gridCol w:w="20"/>
      </w:tblGrid>
      <w:tr w:rsidR="007C437A" w:rsidRPr="003E5F2C" w14:paraId="77FE398F" w14:textId="77777777" w:rsidTr="00C51C7A">
        <w:trPr>
          <w:trHeight w:val="270"/>
        </w:trPr>
        <w:tc>
          <w:tcPr>
            <w:tcW w:w="3960" w:type="dxa"/>
          </w:tcPr>
          <w:p w14:paraId="34DA478E" w14:textId="77777777" w:rsidR="007C437A" w:rsidRPr="003E5F2C" w:rsidRDefault="007C437A" w:rsidP="00C51C7A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73934542"/>
          </w:p>
        </w:tc>
        <w:tc>
          <w:tcPr>
            <w:tcW w:w="2430" w:type="dxa"/>
            <w:gridSpan w:val="5"/>
          </w:tcPr>
          <w:p w14:paraId="34F7D7AC" w14:textId="77777777" w:rsidR="007C437A" w:rsidRPr="003E5F2C" w:rsidRDefault="007C437A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2319A718" w14:textId="77777777" w:rsidR="007C437A" w:rsidRPr="003E5F2C" w:rsidRDefault="007C437A" w:rsidP="00C51C7A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</w:tcPr>
          <w:p w14:paraId="2A2C13BE" w14:textId="77777777" w:rsidR="007C437A" w:rsidRPr="003E5F2C" w:rsidRDefault="007C437A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C7A" w:rsidRPr="003E5F2C" w14:paraId="46C06D24" w14:textId="77777777" w:rsidTr="00C51C7A">
        <w:trPr>
          <w:trHeight w:val="20"/>
        </w:trPr>
        <w:tc>
          <w:tcPr>
            <w:tcW w:w="3960" w:type="dxa"/>
          </w:tcPr>
          <w:p w14:paraId="6EF32579" w14:textId="77777777" w:rsidR="007C437A" w:rsidRPr="003E5F2C" w:rsidRDefault="007C437A" w:rsidP="00C51C7A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F17CFC" w14:textId="77777777" w:rsidR="007C437A" w:rsidRPr="003E5F2C" w:rsidRDefault="007C437A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3"/>
          </w:tcPr>
          <w:p w14:paraId="4B5483EC" w14:textId="77777777" w:rsidR="007C437A" w:rsidRPr="003E5F2C" w:rsidRDefault="007C437A" w:rsidP="00C51C7A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55CD4E" w14:textId="77777777" w:rsidR="007C437A" w:rsidRPr="003E5F2C" w:rsidRDefault="007C437A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AB1DCBC" w14:textId="77777777" w:rsidR="007C437A" w:rsidRPr="003E5F2C" w:rsidRDefault="007C437A" w:rsidP="00C51C7A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446E095D" w14:textId="77777777" w:rsidR="007C437A" w:rsidRPr="003E5F2C" w:rsidRDefault="007C437A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C6A124C" w14:textId="77777777" w:rsidR="007C437A" w:rsidRPr="003E5F2C" w:rsidRDefault="007C437A" w:rsidP="00C51C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1C4CBB76" w14:textId="77777777" w:rsidR="007C437A" w:rsidRPr="003E5F2C" w:rsidRDefault="007C437A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C51C7A" w:rsidRPr="003E5F2C" w14:paraId="7DEFF139" w14:textId="77777777" w:rsidTr="00C51C7A">
        <w:trPr>
          <w:trHeight w:val="20"/>
        </w:trPr>
        <w:tc>
          <w:tcPr>
            <w:tcW w:w="3960" w:type="dxa"/>
          </w:tcPr>
          <w:p w14:paraId="5F27DEA9" w14:textId="77777777" w:rsidR="007C437A" w:rsidRPr="003E5F2C" w:rsidRDefault="007C437A" w:rsidP="00C51C7A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95D868" w14:textId="2611FBF6" w:rsidR="007C437A" w:rsidRPr="003E5F2C" w:rsidRDefault="00AE5DA6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51C7A"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1C7A" w:rsidRPr="003E5F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gridSpan w:val="3"/>
          </w:tcPr>
          <w:p w14:paraId="6A9BCD8B" w14:textId="77777777" w:rsidR="007C437A" w:rsidRPr="003E5F2C" w:rsidRDefault="007C437A" w:rsidP="00C51C7A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293D70" w14:textId="4C3FB67D" w:rsidR="007C437A" w:rsidRPr="003E5F2C" w:rsidRDefault="00AE5DA6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437A"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437A"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2726D9C4" w14:textId="77777777" w:rsidR="007C437A" w:rsidRPr="003E5F2C" w:rsidRDefault="007C437A" w:rsidP="00C51C7A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187CF338" w14:textId="54CFA9EA" w:rsidR="007C437A" w:rsidRPr="003E5F2C" w:rsidRDefault="00AE5DA6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51C7A"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1C7A" w:rsidRPr="003E5F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C8B7BF8" w14:textId="77777777" w:rsidR="007C437A" w:rsidRPr="003E5F2C" w:rsidRDefault="007C437A" w:rsidP="00C51C7A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5E1F9DA7" w14:textId="1977C319" w:rsidR="007C437A" w:rsidRPr="003E5F2C" w:rsidRDefault="00AE5DA6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437A"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437A"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51C7A" w:rsidRPr="003E5F2C" w14:paraId="253EE7FF" w14:textId="77777777" w:rsidTr="00C51C7A">
        <w:trPr>
          <w:trHeight w:val="20"/>
        </w:trPr>
        <w:tc>
          <w:tcPr>
            <w:tcW w:w="3960" w:type="dxa"/>
          </w:tcPr>
          <w:p w14:paraId="79060493" w14:textId="77777777" w:rsidR="007C437A" w:rsidRPr="003E5F2C" w:rsidRDefault="007C437A" w:rsidP="00C51C7A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EA78C1" w14:textId="085FC318" w:rsidR="007C437A" w:rsidRPr="003E5F2C" w:rsidRDefault="00AE5DA6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gridSpan w:val="3"/>
          </w:tcPr>
          <w:p w14:paraId="1C277FF9" w14:textId="77777777" w:rsidR="007C437A" w:rsidRPr="003E5F2C" w:rsidRDefault="007C437A" w:rsidP="00C51C7A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6530AD" w14:textId="51BEE2E6" w:rsidR="007C437A" w:rsidRPr="003E5F2C" w:rsidRDefault="00AE5DA6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" w:type="dxa"/>
          </w:tcPr>
          <w:p w14:paraId="6F091FAE" w14:textId="77777777" w:rsidR="007C437A" w:rsidRPr="003E5F2C" w:rsidRDefault="007C437A" w:rsidP="00C51C7A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4C115750" w14:textId="20912E44" w:rsidR="007C437A" w:rsidRPr="003E5F2C" w:rsidRDefault="00AE5DA6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504F70B4" w14:textId="77777777" w:rsidR="007C437A" w:rsidRPr="003E5F2C" w:rsidRDefault="007C437A" w:rsidP="00C51C7A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12A37EAA" w14:textId="397F2536" w:rsidR="007C437A" w:rsidRPr="003E5F2C" w:rsidRDefault="00AE5DA6" w:rsidP="00C51C7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bookmarkEnd w:id="2"/>
      <w:tr w:rsidR="00C51C7A" w:rsidRPr="003E5F2C" w14:paraId="7325A9D0" w14:textId="77777777" w:rsidTr="00C51C7A">
        <w:trPr>
          <w:trHeight w:val="20"/>
        </w:trPr>
        <w:tc>
          <w:tcPr>
            <w:tcW w:w="3960" w:type="dxa"/>
          </w:tcPr>
          <w:p w14:paraId="7956E9DD" w14:textId="77777777" w:rsidR="007C437A" w:rsidRPr="003E5F2C" w:rsidRDefault="007C437A" w:rsidP="00C51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3E5F2C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656C763" w14:textId="77777777" w:rsidR="007C437A" w:rsidRPr="003E5F2C" w:rsidRDefault="007C437A" w:rsidP="00C51C7A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3"/>
          </w:tcPr>
          <w:p w14:paraId="1A2BDD6F" w14:textId="77777777" w:rsidR="007C437A" w:rsidRPr="003E5F2C" w:rsidRDefault="007C437A" w:rsidP="00C51C7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FDAB535" w14:textId="77777777" w:rsidR="007C437A" w:rsidRPr="003E5F2C" w:rsidRDefault="007C437A" w:rsidP="00C51C7A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2466697A" w14:textId="77777777" w:rsidR="007C437A" w:rsidRPr="003E5F2C" w:rsidRDefault="007C437A" w:rsidP="00C51C7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07E94225" w14:textId="77777777" w:rsidR="007C437A" w:rsidRPr="003E5F2C" w:rsidRDefault="007C437A" w:rsidP="00C51C7A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1A9B2A3C" w14:textId="77777777" w:rsidR="007C437A" w:rsidRPr="003E5F2C" w:rsidRDefault="007C437A" w:rsidP="00C51C7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gridSpan w:val="2"/>
          </w:tcPr>
          <w:p w14:paraId="4DAFFA64" w14:textId="77777777" w:rsidR="007C437A" w:rsidRPr="003E5F2C" w:rsidRDefault="007C437A" w:rsidP="00C51C7A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C51C7A" w:rsidRPr="003E5F2C" w14:paraId="45578C22" w14:textId="77777777" w:rsidTr="00C51C7A">
        <w:trPr>
          <w:trHeight w:val="20"/>
        </w:trPr>
        <w:tc>
          <w:tcPr>
            <w:tcW w:w="3960" w:type="dxa"/>
          </w:tcPr>
          <w:p w14:paraId="06F08874" w14:textId="77777777" w:rsidR="007C437A" w:rsidRPr="003E5F2C" w:rsidRDefault="007C437A" w:rsidP="00C51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ลูกหนี้การค้า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บุคคลที่เกี่ยวข้องกัน</w:t>
            </w:r>
            <w:r w:rsidRPr="003E5F2C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54AF6F3B" w14:textId="77777777" w:rsidR="007C437A" w:rsidRPr="003E5F2C" w:rsidRDefault="007C437A" w:rsidP="00C51C7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3"/>
          </w:tcPr>
          <w:p w14:paraId="694B00E6" w14:textId="77777777" w:rsidR="007C437A" w:rsidRPr="003E5F2C" w:rsidRDefault="007C437A" w:rsidP="00C51C7A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6E68EB" w14:textId="77777777" w:rsidR="007C437A" w:rsidRPr="003E5F2C" w:rsidRDefault="007C437A" w:rsidP="00C51C7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0FBBF8C2" w14:textId="77777777" w:rsidR="007C437A" w:rsidRPr="003E5F2C" w:rsidRDefault="007C437A" w:rsidP="00C51C7A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3942E7D8" w14:textId="77777777" w:rsidR="007C437A" w:rsidRPr="003E5F2C" w:rsidRDefault="007C437A" w:rsidP="00C51C7A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6C51A3E" w14:textId="77777777" w:rsidR="007C437A" w:rsidRPr="003E5F2C" w:rsidRDefault="007C437A" w:rsidP="00C51C7A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628C8F05" w14:textId="77777777" w:rsidR="007C437A" w:rsidRPr="003E5F2C" w:rsidRDefault="007C437A" w:rsidP="00C51C7A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CE3399" w:rsidRPr="003E5F2C" w14:paraId="7EE37B94" w14:textId="77777777" w:rsidTr="00C51C7A">
        <w:trPr>
          <w:trHeight w:val="20"/>
        </w:trPr>
        <w:tc>
          <w:tcPr>
            <w:tcW w:w="3960" w:type="dxa"/>
          </w:tcPr>
          <w:p w14:paraId="4AA7BB9C" w14:textId="56BF28D3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AE5DA6" w:rsidRPr="00AE5DA6">
              <w:rPr>
                <w:rFonts w:asciiTheme="majorBidi" w:hAnsiTheme="majorBidi" w:cstheme="majorBidi"/>
                <w:snapToGrid w:val="0"/>
                <w:szCs w:val="28"/>
              </w:rPr>
              <w:t>2</w:t>
            </w:r>
            <w:r w:rsidR="00AE5DA6" w:rsidRPr="00AE5DA6">
              <w:rPr>
                <w:rFonts w:asciiTheme="majorBidi" w:hAnsiTheme="majorBidi" w:cstheme="majorBidi" w:hint="cs"/>
                <w:snapToGrid w:val="0"/>
                <w:szCs w:val="28"/>
              </w:rPr>
              <w:t>9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E5DA6" w:rsidRPr="00AE5DA6">
              <w:rPr>
                <w:rFonts w:asciiTheme="majorBidi" w:hAnsiTheme="majorBidi" w:cstheme="majorBidi" w:hint="cs"/>
                <w:snapToGrid w:val="0"/>
                <w:szCs w:val="28"/>
              </w:rPr>
              <w:t>4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FD51F8C" w14:textId="391B6D26" w:rsidR="00CE3399" w:rsidRPr="003E5F2C" w:rsidRDefault="00CE3399" w:rsidP="00CE3399">
            <w:pPr>
              <w:tabs>
                <w:tab w:val="decimal" w:pos="717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gridSpan w:val="3"/>
          </w:tcPr>
          <w:p w14:paraId="4E280976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FFD845" w14:textId="2AB55C6D" w:rsidR="00CE3399" w:rsidRPr="003E5F2C" w:rsidRDefault="00AE5DA6" w:rsidP="00F6559D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529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110" w:type="dxa"/>
          </w:tcPr>
          <w:p w14:paraId="2218B831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vAlign w:val="bottom"/>
          </w:tcPr>
          <w:p w14:paraId="295F03A6" w14:textId="77777777" w:rsidR="00CE3399" w:rsidRPr="003E5F2C" w:rsidRDefault="00CE3399" w:rsidP="00CE339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D1BB499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6AEC1B62" w14:textId="77777777" w:rsidR="00CE3399" w:rsidRPr="003E5F2C" w:rsidRDefault="00CE3399" w:rsidP="00CE339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E3399" w:rsidRPr="003E5F2C" w14:paraId="6210A3E5" w14:textId="77777777" w:rsidTr="00C51C7A">
        <w:trPr>
          <w:trHeight w:val="20"/>
        </w:trPr>
        <w:tc>
          <w:tcPr>
            <w:tcW w:w="3960" w:type="dxa"/>
          </w:tcPr>
          <w:p w14:paraId="7808DC11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ลูกหนี้การค้า 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F6965" w14:textId="35BA7C6C" w:rsidR="00CE3399" w:rsidRPr="003E5F2C" w:rsidRDefault="00AE5DA6" w:rsidP="00CE3399">
            <w:pPr>
              <w:tabs>
                <w:tab w:val="decimal" w:pos="1083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36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117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90" w:type="dxa"/>
            <w:gridSpan w:val="3"/>
          </w:tcPr>
          <w:p w14:paraId="29AB0CDA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18D3C6" w14:textId="331BC423" w:rsidR="00CE3399" w:rsidRPr="003E5F2C" w:rsidRDefault="00AE5DA6" w:rsidP="00F6559D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552</w:t>
            </w:r>
          </w:p>
        </w:tc>
        <w:tc>
          <w:tcPr>
            <w:tcW w:w="110" w:type="dxa"/>
          </w:tcPr>
          <w:p w14:paraId="2D811ED5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D88AB4B" w14:textId="77777777" w:rsidR="00CE3399" w:rsidRPr="003E5F2C" w:rsidRDefault="00CE3399" w:rsidP="00CE339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F2034E4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gridSpan w:val="2"/>
          </w:tcPr>
          <w:p w14:paraId="6199BDBB" w14:textId="77777777" w:rsidR="00CE3399" w:rsidRPr="003E5F2C" w:rsidRDefault="00CE3399" w:rsidP="00CE339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E3399" w:rsidRPr="003E5F2C" w14:paraId="2137D175" w14:textId="77777777" w:rsidTr="00C51C7A">
        <w:trPr>
          <w:trHeight w:val="20"/>
        </w:trPr>
        <w:tc>
          <w:tcPr>
            <w:tcW w:w="3960" w:type="dxa"/>
          </w:tcPr>
          <w:p w14:paraId="336C76C9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5DAC1" w14:textId="2655322B" w:rsidR="00CE3399" w:rsidRPr="003E5F2C" w:rsidRDefault="00AE5DA6" w:rsidP="00CE3399">
            <w:pPr>
              <w:tabs>
                <w:tab w:val="decimal" w:pos="1083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36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117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90" w:type="dxa"/>
            <w:gridSpan w:val="3"/>
          </w:tcPr>
          <w:p w14:paraId="587600DE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C2DEC" w14:textId="5A3F7227" w:rsidR="00CE3399" w:rsidRPr="003E5F2C" w:rsidRDefault="00AE5DA6" w:rsidP="00F6559D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384</w:t>
            </w:r>
          </w:p>
        </w:tc>
        <w:tc>
          <w:tcPr>
            <w:tcW w:w="110" w:type="dxa"/>
          </w:tcPr>
          <w:p w14:paraId="684A9870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0C6FB80" w14:textId="77777777" w:rsidR="00CE3399" w:rsidRPr="003E5F2C" w:rsidRDefault="00CE3399" w:rsidP="00CE339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CAB05D0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ACBC4" w14:textId="77777777" w:rsidR="00CE3399" w:rsidRPr="003E5F2C" w:rsidRDefault="00CE3399" w:rsidP="00CE339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E3399" w:rsidRPr="003E5F2C" w14:paraId="358706BD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68606BD8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gridSpan w:val="2"/>
            <w:vAlign w:val="center"/>
          </w:tcPr>
          <w:p w14:paraId="56162FE2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2C37D8F4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758AD909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AB52AA6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center"/>
          </w:tcPr>
          <w:p w14:paraId="4332103A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72A54673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498CB19F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CE3399" w:rsidRPr="003E5F2C" w14:paraId="290786E4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181A62AB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88" w:type="dxa"/>
            <w:gridSpan w:val="2"/>
            <w:vAlign w:val="center"/>
          </w:tcPr>
          <w:p w14:paraId="47480413" w14:textId="2BA35621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</w:t>
            </w:r>
            <w:r w:rsidR="00A62393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992</w:t>
            </w:r>
            <w:r w:rsidR="007D003E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045</w:t>
            </w:r>
          </w:p>
        </w:tc>
        <w:tc>
          <w:tcPr>
            <w:tcW w:w="66" w:type="dxa"/>
            <w:vAlign w:val="center"/>
          </w:tcPr>
          <w:p w14:paraId="30D13175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64632633" w14:textId="535FB4D6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184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10" w:type="dxa"/>
            <w:vAlign w:val="center"/>
          </w:tcPr>
          <w:p w14:paraId="4ABD646B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5EC23A4E" w14:textId="184E4168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339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729</w:t>
            </w:r>
          </w:p>
        </w:tc>
        <w:tc>
          <w:tcPr>
            <w:tcW w:w="90" w:type="dxa"/>
            <w:vAlign w:val="center"/>
          </w:tcPr>
          <w:p w14:paraId="5C43AF94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3BA87" w14:textId="7B1A0FEF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223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271</w:t>
            </w:r>
          </w:p>
        </w:tc>
      </w:tr>
      <w:tr w:rsidR="00CE3399" w:rsidRPr="003E5F2C" w14:paraId="1988F208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20CE94FF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88" w:type="dxa"/>
            <w:gridSpan w:val="2"/>
            <w:vAlign w:val="center"/>
          </w:tcPr>
          <w:p w14:paraId="3036CF02" w14:textId="04A0C11F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33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933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140</w:t>
            </w:r>
          </w:p>
        </w:tc>
        <w:tc>
          <w:tcPr>
            <w:tcW w:w="66" w:type="dxa"/>
            <w:vAlign w:val="center"/>
          </w:tcPr>
          <w:p w14:paraId="41B0476F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22B140A6" w14:textId="54FDF107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079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704</w:t>
            </w:r>
          </w:p>
        </w:tc>
        <w:tc>
          <w:tcPr>
            <w:tcW w:w="110" w:type="dxa"/>
            <w:vAlign w:val="center"/>
          </w:tcPr>
          <w:p w14:paraId="0509D32F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64F7725C" w14:textId="05506021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843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960</w:t>
            </w:r>
          </w:p>
        </w:tc>
        <w:tc>
          <w:tcPr>
            <w:tcW w:w="90" w:type="dxa"/>
            <w:vAlign w:val="center"/>
          </w:tcPr>
          <w:p w14:paraId="03EB2DC9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481CE2" w14:textId="3345C94A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763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341</w:t>
            </w:r>
          </w:p>
        </w:tc>
      </w:tr>
      <w:tr w:rsidR="00CE3399" w:rsidRPr="003E5F2C" w14:paraId="477B18BB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35B9CDFC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88" w:type="dxa"/>
            <w:gridSpan w:val="2"/>
            <w:vAlign w:val="center"/>
          </w:tcPr>
          <w:p w14:paraId="3420156A" w14:textId="3DD015B5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</w:t>
            </w:r>
            <w:r w:rsidR="00DC71B9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793</w:t>
            </w:r>
            <w:r w:rsidR="00DC71B9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582</w:t>
            </w:r>
          </w:p>
        </w:tc>
        <w:tc>
          <w:tcPr>
            <w:tcW w:w="66" w:type="dxa"/>
            <w:vAlign w:val="center"/>
          </w:tcPr>
          <w:p w14:paraId="4DE24751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7CD6D706" w14:textId="7F66F0C3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513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078</w:t>
            </w:r>
          </w:p>
        </w:tc>
        <w:tc>
          <w:tcPr>
            <w:tcW w:w="110" w:type="dxa"/>
            <w:vAlign w:val="center"/>
          </w:tcPr>
          <w:p w14:paraId="5903F0E6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073D7ACE" w14:textId="3B60C0CE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669</w:t>
            </w:r>
            <w:r w:rsidR="00CE3399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130</w:t>
            </w:r>
          </w:p>
        </w:tc>
        <w:tc>
          <w:tcPr>
            <w:tcW w:w="90" w:type="dxa"/>
            <w:vAlign w:val="center"/>
          </w:tcPr>
          <w:p w14:paraId="5C9CDCBE" w14:textId="77777777" w:rsidR="00CE3399" w:rsidRPr="003E5F2C" w:rsidRDefault="00CE3399" w:rsidP="00CE3399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CD4FCD" w14:textId="77777777" w:rsidR="00CE3399" w:rsidRPr="003E5F2C" w:rsidRDefault="00CE3399" w:rsidP="00CE3399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E3399" w:rsidRPr="003E5F2C" w14:paraId="7D767083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58708CAF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="Angsana New"/>
                <w:snapToGrid w:val="0"/>
                <w:szCs w:val="28"/>
                <w:cs/>
              </w:rPr>
              <w:t>เงินมัดจำจ่ายล่วงหน้า - บริษัทที่เกี่ยวข้องกัน</w:t>
            </w:r>
          </w:p>
        </w:tc>
        <w:tc>
          <w:tcPr>
            <w:tcW w:w="1188" w:type="dxa"/>
            <w:gridSpan w:val="2"/>
            <w:vAlign w:val="center"/>
          </w:tcPr>
          <w:p w14:paraId="70D1EBBD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04DAD84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7F068488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38173E9B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center"/>
          </w:tcPr>
          <w:p w14:paraId="6EC99B0B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474DF3ED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493998D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CE3399" w:rsidRPr="003E5F2C" w14:paraId="7C784C80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43C75DEE" w14:textId="41D07063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AE5DA6" w:rsidRPr="00AE5DA6">
              <w:rPr>
                <w:rFonts w:asciiTheme="majorBidi" w:hAnsiTheme="majorBidi" w:cstheme="majorBidi"/>
                <w:snapToGrid w:val="0"/>
                <w:szCs w:val="28"/>
              </w:rPr>
              <w:t>29</w:t>
            </w:r>
            <w:r w:rsidR="00843618" w:rsidRPr="003E5F2C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E5DA6" w:rsidRPr="00AE5DA6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gridSpan w:val="2"/>
          </w:tcPr>
          <w:p w14:paraId="526B558B" w14:textId="5BC125DD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517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66" w:type="dxa"/>
            <w:vAlign w:val="center"/>
          </w:tcPr>
          <w:p w14:paraId="7ABD866A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53DA974E" w14:textId="53F7A717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10" w:type="dxa"/>
            <w:vAlign w:val="center"/>
          </w:tcPr>
          <w:p w14:paraId="03EB5C7D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7747D005" w14:textId="77777777" w:rsidR="00CE3399" w:rsidRPr="003E5F2C" w:rsidRDefault="00CE3399" w:rsidP="00CE3399">
            <w:pPr>
              <w:tabs>
                <w:tab w:val="decimal" w:pos="64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9043AE4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540608" w14:textId="77777777" w:rsidR="00CE3399" w:rsidRPr="003E5F2C" w:rsidRDefault="00CE3399" w:rsidP="00CE3399">
            <w:pPr>
              <w:tabs>
                <w:tab w:val="decimal" w:pos="65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E3399" w:rsidRPr="003E5F2C" w14:paraId="0281EB6D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2E1BC469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88" w:type="dxa"/>
            <w:gridSpan w:val="2"/>
            <w:vAlign w:val="center"/>
          </w:tcPr>
          <w:p w14:paraId="7A4AB7FF" w14:textId="2C84166D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292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784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571</w:t>
            </w:r>
          </w:p>
        </w:tc>
        <w:tc>
          <w:tcPr>
            <w:tcW w:w="66" w:type="dxa"/>
            <w:vAlign w:val="center"/>
          </w:tcPr>
          <w:p w14:paraId="1F81B942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4EACEA20" w14:textId="469E98C5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355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424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0" w:type="dxa"/>
            <w:vAlign w:val="center"/>
          </w:tcPr>
          <w:p w14:paraId="5A9E9C99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center"/>
          </w:tcPr>
          <w:p w14:paraId="11EA84A8" w14:textId="77777777" w:rsidR="00CE3399" w:rsidRPr="003E5F2C" w:rsidRDefault="00CE3399" w:rsidP="00CE3399">
            <w:pPr>
              <w:tabs>
                <w:tab w:val="decimal" w:pos="644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CEFEA29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AF70B86" w14:textId="339D5DFA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390</w:t>
            </w:r>
          </w:p>
        </w:tc>
      </w:tr>
      <w:tr w:rsidR="00CE3399" w:rsidRPr="003E5F2C" w14:paraId="784B9BB4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4D315C9C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88" w:type="dxa"/>
            <w:gridSpan w:val="2"/>
          </w:tcPr>
          <w:p w14:paraId="79BAA65C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088D1887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27F2A552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22BD100F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4A1DDE0C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6DC60F3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F804E5F" w14:textId="77777777" w:rsidR="00CE3399" w:rsidRPr="003E5F2C" w:rsidRDefault="00CE3399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CE3399" w:rsidRPr="003E5F2C" w14:paraId="12B30BCE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07A138B6" w14:textId="0B843A12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AE5DA6" w:rsidRPr="00AE5DA6">
              <w:rPr>
                <w:rFonts w:asciiTheme="majorBidi" w:hAnsiTheme="majorBidi" w:cstheme="majorBidi"/>
                <w:snapToGrid w:val="0"/>
                <w:szCs w:val="28"/>
              </w:rPr>
              <w:t>29</w:t>
            </w:r>
            <w:r w:rsidR="00843618" w:rsidRPr="003E5F2C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E5DA6" w:rsidRPr="00AE5DA6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gridSpan w:val="2"/>
          </w:tcPr>
          <w:p w14:paraId="4F095C62" w14:textId="10E974EF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15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665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125</w:t>
            </w:r>
          </w:p>
        </w:tc>
        <w:tc>
          <w:tcPr>
            <w:tcW w:w="66" w:type="dxa"/>
          </w:tcPr>
          <w:p w14:paraId="3529F345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  <w:gridSpan w:val="2"/>
          </w:tcPr>
          <w:p w14:paraId="2566657A" w14:textId="70F8D276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099</w:t>
            </w:r>
          </w:p>
        </w:tc>
        <w:tc>
          <w:tcPr>
            <w:tcW w:w="110" w:type="dxa"/>
          </w:tcPr>
          <w:p w14:paraId="644FB0C4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D38ED" w14:textId="11C37431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636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843</w:t>
            </w:r>
          </w:p>
        </w:tc>
        <w:tc>
          <w:tcPr>
            <w:tcW w:w="90" w:type="dxa"/>
          </w:tcPr>
          <w:p w14:paraId="27BDC141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5AB9655" w14:textId="12E46F59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613</w:t>
            </w:r>
          </w:p>
        </w:tc>
      </w:tr>
      <w:tr w:rsidR="00CE3399" w:rsidRPr="003E5F2C" w14:paraId="54C22641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79D897E7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 xml:space="preserve"> -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บริษัทอื่น</w:t>
            </w:r>
          </w:p>
        </w:tc>
        <w:tc>
          <w:tcPr>
            <w:tcW w:w="1188" w:type="dxa"/>
            <w:gridSpan w:val="2"/>
          </w:tcPr>
          <w:p w14:paraId="0548705C" w14:textId="368023F0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25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844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027</w:t>
            </w:r>
          </w:p>
        </w:tc>
        <w:tc>
          <w:tcPr>
            <w:tcW w:w="66" w:type="dxa"/>
          </w:tcPr>
          <w:p w14:paraId="470B1B37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101FE3C0" w14:textId="30FDB5FA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400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551</w:t>
            </w:r>
          </w:p>
        </w:tc>
        <w:tc>
          <w:tcPr>
            <w:tcW w:w="110" w:type="dxa"/>
          </w:tcPr>
          <w:p w14:paraId="3270FD44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0DC3E" w14:textId="414FFE0A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</w:t>
            </w:r>
            <w:r w:rsidR="00CE3399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500</w:t>
            </w:r>
            <w:r w:rsidR="00CE3399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22FDF564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260" w:type="dxa"/>
          </w:tcPr>
          <w:p w14:paraId="03BBC005" w14:textId="1DAF9E17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915</w:t>
            </w:r>
          </w:p>
        </w:tc>
      </w:tr>
      <w:tr w:rsidR="00CE3399" w:rsidRPr="003E5F2C" w14:paraId="5F7FAD51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37426C6C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88" w:type="dxa"/>
            <w:gridSpan w:val="2"/>
          </w:tcPr>
          <w:p w14:paraId="0A4638CA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66" w:type="dxa"/>
          </w:tcPr>
          <w:p w14:paraId="42FD50C9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0B10F9BA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25490BB8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0" w:type="dxa"/>
          </w:tcPr>
          <w:p w14:paraId="7E535FB1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F8AFEF0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260" w:type="dxa"/>
          </w:tcPr>
          <w:p w14:paraId="72631DEB" w14:textId="77777777" w:rsidR="00CE3399" w:rsidRPr="003E5F2C" w:rsidRDefault="00CE3399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CE3399" w:rsidRPr="003E5F2C" w14:paraId="32195AEE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4028DA76" w14:textId="2E255B26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AE5DA6" w:rsidRPr="00AE5DA6">
              <w:rPr>
                <w:rFonts w:asciiTheme="majorBidi" w:hAnsiTheme="majorBidi" w:cstheme="majorBidi"/>
                <w:snapToGrid w:val="0"/>
                <w:szCs w:val="28"/>
              </w:rPr>
              <w:t>29</w:t>
            </w:r>
            <w:r w:rsidR="00843618" w:rsidRPr="003E5F2C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E5DA6" w:rsidRPr="00AE5DA6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gridSpan w:val="2"/>
            <w:vAlign w:val="bottom"/>
          </w:tcPr>
          <w:p w14:paraId="7A51B921" w14:textId="599C361C" w:rsidR="00CE3399" w:rsidRPr="003E5F2C" w:rsidRDefault="00CE3399" w:rsidP="00CE3399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66" w:type="dxa"/>
          </w:tcPr>
          <w:p w14:paraId="2C382625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011C165D" w14:textId="77777777" w:rsidR="00CE3399" w:rsidRPr="003E5F2C" w:rsidRDefault="00CE3399" w:rsidP="00CE3399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</w:tcPr>
          <w:p w14:paraId="2D9294C0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B614E9C" w14:textId="0CC8E356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271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842</w:t>
            </w:r>
          </w:p>
        </w:tc>
        <w:tc>
          <w:tcPr>
            <w:tcW w:w="90" w:type="dxa"/>
          </w:tcPr>
          <w:p w14:paraId="0F11993E" w14:textId="77777777" w:rsidR="00CE3399" w:rsidRPr="003E5F2C" w:rsidRDefault="00CE3399" w:rsidP="00CE3399">
            <w:pPr>
              <w:tabs>
                <w:tab w:val="decimal" w:pos="1080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130A43C" w14:textId="61A6700C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349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554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863</w:t>
            </w:r>
          </w:p>
        </w:tc>
      </w:tr>
      <w:tr w:rsidR="00CE3399" w:rsidRPr="003E5F2C" w14:paraId="253A8D40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11C21ABB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ภาษีซื้อรอขอคืน</w:t>
            </w:r>
          </w:p>
        </w:tc>
        <w:tc>
          <w:tcPr>
            <w:tcW w:w="1188" w:type="dxa"/>
            <w:gridSpan w:val="2"/>
            <w:vAlign w:val="center"/>
          </w:tcPr>
          <w:p w14:paraId="5E88293C" w14:textId="3D7BF9BF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49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171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618</w:t>
            </w:r>
          </w:p>
        </w:tc>
        <w:tc>
          <w:tcPr>
            <w:tcW w:w="66" w:type="dxa"/>
          </w:tcPr>
          <w:p w14:paraId="28A2D092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0928287D" w14:textId="32065E3F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917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110" w:type="dxa"/>
          </w:tcPr>
          <w:p w14:paraId="64A606C5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98B8" w14:textId="78E2596B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186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873</w:t>
            </w:r>
          </w:p>
        </w:tc>
        <w:tc>
          <w:tcPr>
            <w:tcW w:w="90" w:type="dxa"/>
          </w:tcPr>
          <w:p w14:paraId="5815ACEC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297D105" w14:textId="5E7257EE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216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149</w:t>
            </w:r>
          </w:p>
        </w:tc>
      </w:tr>
      <w:tr w:rsidR="00CE3399" w:rsidRPr="003E5F2C" w14:paraId="1E6C2CEB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5249A152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B528" w14:textId="2E8A45A8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348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037</w:t>
            </w:r>
          </w:p>
        </w:tc>
        <w:tc>
          <w:tcPr>
            <w:tcW w:w="66" w:type="dxa"/>
          </w:tcPr>
          <w:p w14:paraId="4838AEBA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4193DE53" w14:textId="2BC74DD5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10" w:type="dxa"/>
          </w:tcPr>
          <w:p w14:paraId="60C4FE4D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BC40" w14:textId="77E81C2E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60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</w:tcPr>
          <w:p w14:paraId="00AE826D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CE324B" w14:textId="221F66D9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342</w:t>
            </w:r>
          </w:p>
        </w:tc>
      </w:tr>
      <w:tr w:rsidR="00CE3399" w:rsidRPr="003E5F2C" w14:paraId="7F9015CB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3703FEFA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7ADD" w14:textId="160DBA77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392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414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544</w:t>
            </w:r>
          </w:p>
        </w:tc>
        <w:tc>
          <w:tcPr>
            <w:tcW w:w="66" w:type="dxa"/>
            <w:vAlign w:val="bottom"/>
          </w:tcPr>
          <w:p w14:paraId="16CB330D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0C722722" w14:textId="3A8D7521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405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229</w:t>
            </w:r>
          </w:p>
        </w:tc>
        <w:tc>
          <w:tcPr>
            <w:tcW w:w="110" w:type="dxa"/>
          </w:tcPr>
          <w:p w14:paraId="1253F9AD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2FC6" w14:textId="458551BA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025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961</w:t>
            </w:r>
          </w:p>
        </w:tc>
        <w:tc>
          <w:tcPr>
            <w:tcW w:w="90" w:type="dxa"/>
          </w:tcPr>
          <w:p w14:paraId="619B952C" w14:textId="77777777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B69573" w14:textId="74842B13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025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961</w:t>
            </w:r>
          </w:p>
        </w:tc>
      </w:tr>
      <w:tr w:rsidR="00CE3399" w:rsidRPr="003E5F2C" w14:paraId="3B36B757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55A115B7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AE8D2" w14:textId="0DA068EA" w:rsidR="00CE3399" w:rsidRPr="003E5F2C" w:rsidRDefault="00CE3399" w:rsidP="00AD6DBB">
            <w:pPr>
              <w:tabs>
                <w:tab w:val="decimal" w:pos="71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66" w:type="dxa"/>
          </w:tcPr>
          <w:p w14:paraId="465283E0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6699FC11" w14:textId="6C28FE40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723</w:t>
            </w:r>
          </w:p>
        </w:tc>
        <w:tc>
          <w:tcPr>
            <w:tcW w:w="110" w:type="dxa"/>
          </w:tcPr>
          <w:p w14:paraId="3C681442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FA05" w14:textId="77777777" w:rsidR="00CE3399" w:rsidRPr="003E5F2C" w:rsidRDefault="00CE3399" w:rsidP="00CE3399">
            <w:pPr>
              <w:tabs>
                <w:tab w:val="decimal" w:pos="64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1CD8E0D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CF427E" w14:textId="3965F8AA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723</w:t>
            </w:r>
          </w:p>
        </w:tc>
      </w:tr>
      <w:tr w:rsidR="00CE3399" w:rsidRPr="003E5F2C" w14:paraId="7C502D33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3D244DBC" w14:textId="6C9F0BCC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ลูกหนี้จากการขายเงินลงทุน</w:t>
            </w:r>
            <w:r w:rsidRPr="003E5F2C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 xml:space="preserve"> 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AE5DA6" w:rsidRPr="00AE5DA6">
              <w:rPr>
                <w:rFonts w:asciiTheme="majorBidi" w:hAnsiTheme="majorBidi" w:cstheme="majorBidi"/>
                <w:snapToGrid w:val="0"/>
                <w:szCs w:val="28"/>
              </w:rPr>
              <w:t>29</w:t>
            </w:r>
            <w:r w:rsidR="00843618" w:rsidRPr="003E5F2C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E5DA6" w:rsidRPr="00AE5DA6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C709ED" w14:textId="59C0F89A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70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125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66" w:type="dxa"/>
          </w:tcPr>
          <w:p w14:paraId="52D4A0C3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4228469C" w14:textId="565EB483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140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250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0" w:type="dxa"/>
          </w:tcPr>
          <w:p w14:paraId="1E29AC7C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FCAD468" w14:textId="77777777" w:rsidR="00CE3399" w:rsidRPr="003E5F2C" w:rsidRDefault="00CE3399" w:rsidP="00CE3399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3437EEF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6978E8" w14:textId="77777777" w:rsidR="00CE3399" w:rsidRPr="003E5F2C" w:rsidRDefault="00CE3399" w:rsidP="00CE3399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E3399" w:rsidRPr="003E5F2C" w14:paraId="7CD0F1BB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2AE30453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vertAlign w:val="superscript"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ลูกหนี้จากการขายสินทรัพย์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29B54C" w14:textId="588F334A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59</w:t>
            </w:r>
            <w:r w:rsidR="00A62393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113</w:t>
            </w:r>
            <w:r w:rsidR="00DE193C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320</w:t>
            </w:r>
          </w:p>
        </w:tc>
        <w:tc>
          <w:tcPr>
            <w:tcW w:w="66" w:type="dxa"/>
          </w:tcPr>
          <w:p w14:paraId="751D19F2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787943FC" w14:textId="2EF19CBE" w:rsidR="00CE3399" w:rsidRPr="003E5F2C" w:rsidRDefault="00AE5DA6" w:rsidP="00AD6DBB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279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10" w:type="dxa"/>
          </w:tcPr>
          <w:p w14:paraId="5F320A1D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DBAE636" w14:textId="77777777" w:rsidR="00CE3399" w:rsidRPr="003E5F2C" w:rsidRDefault="00CE3399" w:rsidP="00CE3399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261E59C5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9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669E39" w14:textId="77777777" w:rsidR="00CE3399" w:rsidRPr="003E5F2C" w:rsidRDefault="00CE3399" w:rsidP="00CE3399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E3399" w:rsidRPr="003E5F2C" w14:paraId="2782FF16" w14:textId="77777777" w:rsidTr="00C51C7A">
        <w:trPr>
          <w:gridAfter w:val="1"/>
          <w:wAfter w:w="20" w:type="dxa"/>
          <w:trHeight w:val="324"/>
        </w:trPr>
        <w:tc>
          <w:tcPr>
            <w:tcW w:w="3960" w:type="dxa"/>
          </w:tcPr>
          <w:p w14:paraId="76D68B0A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center"/>
          </w:tcPr>
          <w:p w14:paraId="1FA1056E" w14:textId="0AD14F84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304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308</w:t>
            </w:r>
          </w:p>
        </w:tc>
        <w:tc>
          <w:tcPr>
            <w:tcW w:w="66" w:type="dxa"/>
          </w:tcPr>
          <w:p w14:paraId="7F5A1E1B" w14:textId="77777777" w:rsidR="00CE3399" w:rsidRPr="003E5F2C" w:rsidRDefault="00CE3399" w:rsidP="00CE3399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3F41E726" w14:textId="0061DAFA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443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151</w:t>
            </w:r>
          </w:p>
        </w:tc>
        <w:tc>
          <w:tcPr>
            <w:tcW w:w="110" w:type="dxa"/>
          </w:tcPr>
          <w:p w14:paraId="5E4D61AA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59A88DD3" w14:textId="370EE611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69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672</w:t>
            </w:r>
          </w:p>
        </w:tc>
        <w:tc>
          <w:tcPr>
            <w:tcW w:w="90" w:type="dxa"/>
          </w:tcPr>
          <w:p w14:paraId="3255B40A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CE8BC0D" w14:textId="5A38B8FB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508</w:t>
            </w:r>
          </w:p>
        </w:tc>
      </w:tr>
      <w:tr w:rsidR="00CE3399" w:rsidRPr="003E5F2C" w14:paraId="39FB4159" w14:textId="77777777" w:rsidTr="00C51C7A">
        <w:trPr>
          <w:gridAfter w:val="1"/>
          <w:wAfter w:w="20" w:type="dxa"/>
          <w:trHeight w:val="324"/>
        </w:trPr>
        <w:tc>
          <w:tcPr>
            <w:tcW w:w="3960" w:type="dxa"/>
          </w:tcPr>
          <w:p w14:paraId="6780C9F4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D0831C" w14:textId="0CFF527E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956</w:t>
            </w:r>
            <w:r w:rsidR="00F748E8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006</w:t>
            </w:r>
            <w:r w:rsidR="00F748E8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817</w:t>
            </w:r>
          </w:p>
        </w:tc>
        <w:tc>
          <w:tcPr>
            <w:tcW w:w="66" w:type="dxa"/>
          </w:tcPr>
          <w:p w14:paraId="2442B179" w14:textId="77777777" w:rsidR="00CE3399" w:rsidRPr="003E5F2C" w:rsidRDefault="00CE3399" w:rsidP="00CE3399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9F42CE" w14:textId="066CFA69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100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053</w:t>
            </w:r>
          </w:p>
        </w:tc>
        <w:tc>
          <w:tcPr>
            <w:tcW w:w="110" w:type="dxa"/>
          </w:tcPr>
          <w:p w14:paraId="51D29620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D639CC" w14:textId="1F5D4C4D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63</w:t>
            </w:r>
            <w:r w:rsidR="00CE3399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604</w:t>
            </w:r>
            <w:r w:rsidR="00CE3399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410</w:t>
            </w:r>
          </w:p>
        </w:tc>
        <w:tc>
          <w:tcPr>
            <w:tcW w:w="90" w:type="dxa"/>
          </w:tcPr>
          <w:p w14:paraId="3373F75D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E583BB" w14:textId="33320124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076</w:t>
            </w:r>
          </w:p>
        </w:tc>
      </w:tr>
      <w:tr w:rsidR="00CE3399" w:rsidRPr="003E5F2C" w14:paraId="1AF2069B" w14:textId="77777777" w:rsidTr="00C51C7A">
        <w:trPr>
          <w:gridAfter w:val="1"/>
          <w:wAfter w:w="20" w:type="dxa"/>
          <w:trHeight w:val="324"/>
        </w:trPr>
        <w:tc>
          <w:tcPr>
            <w:tcW w:w="3960" w:type="dxa"/>
          </w:tcPr>
          <w:p w14:paraId="7706D7CF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2274B" w14:textId="777D1644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/>
              </w:rPr>
              <w:t>(</w:t>
            </w:r>
            <w:r w:rsidR="00AE5DA6"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59</w:t>
            </w: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178</w:t>
            </w:r>
            <w:r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900</w:t>
            </w:r>
            <w:r w:rsidRPr="003E5F2C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6" w:type="dxa"/>
          </w:tcPr>
          <w:p w14:paraId="6DFA5544" w14:textId="77777777" w:rsidR="00CE3399" w:rsidRPr="003E5F2C" w:rsidRDefault="00CE3399" w:rsidP="00CE3399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5F68F" w14:textId="77777777" w:rsidR="00CE3399" w:rsidRPr="003E5F2C" w:rsidRDefault="00CE3399" w:rsidP="00CE3399">
            <w:pPr>
              <w:tabs>
                <w:tab w:val="decimal" w:pos="640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="Times New Roman" w:hAnsi="Times New Roman" w:cs="Angsana New"/>
                <w:b/>
                <w:bCs/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10" w:type="dxa"/>
          </w:tcPr>
          <w:p w14:paraId="74F0924E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9A9AE" w14:textId="73C53799" w:rsidR="00CE3399" w:rsidRPr="003E5F2C" w:rsidRDefault="00CE3399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/>
              </w:rPr>
              <w:t>(</w:t>
            </w:r>
            <w:r w:rsidR="00AE5DA6"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65</w:t>
            </w:r>
            <w:r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580</w:t>
            </w:r>
            <w:r w:rsidRPr="003E5F2C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55F4F0D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89391" w14:textId="77777777" w:rsidR="00CE3399" w:rsidRPr="003E5F2C" w:rsidRDefault="00CE3399" w:rsidP="00CE3399">
            <w:pPr>
              <w:tabs>
                <w:tab w:val="decimal" w:pos="650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3E5F2C"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  <w:lang w:val="en-US"/>
              </w:rPr>
              <w:t>-</w:t>
            </w:r>
          </w:p>
        </w:tc>
      </w:tr>
      <w:tr w:rsidR="00CE3399" w:rsidRPr="003E5F2C" w14:paraId="145ABA7E" w14:textId="77777777" w:rsidTr="00C51C7A">
        <w:trPr>
          <w:gridAfter w:val="1"/>
          <w:wAfter w:w="20" w:type="dxa"/>
          <w:trHeight w:val="324"/>
        </w:trPr>
        <w:tc>
          <w:tcPr>
            <w:tcW w:w="3960" w:type="dxa"/>
          </w:tcPr>
          <w:p w14:paraId="51F4357C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  <w:r w:rsidRPr="003E5F2C">
              <w:rPr>
                <w:rFonts w:asciiTheme="majorBidi" w:hAnsiTheme="majorBidi" w:cs="Angsana New"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B4B356" w14:textId="019E7A2E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896</w:t>
            </w:r>
            <w:r w:rsidR="00F748E8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827</w:t>
            </w:r>
            <w:r w:rsidR="00F748E8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917</w:t>
            </w:r>
          </w:p>
        </w:tc>
        <w:tc>
          <w:tcPr>
            <w:tcW w:w="66" w:type="dxa"/>
          </w:tcPr>
          <w:p w14:paraId="4F50A330" w14:textId="77777777" w:rsidR="00CE3399" w:rsidRPr="003E5F2C" w:rsidRDefault="00CE3399" w:rsidP="00CE3399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914413" w14:textId="27390E7B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100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053</w:t>
            </w:r>
          </w:p>
        </w:tc>
        <w:tc>
          <w:tcPr>
            <w:tcW w:w="110" w:type="dxa"/>
          </w:tcPr>
          <w:p w14:paraId="56ED6C5C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62EEFE" w14:textId="71068010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63</w:t>
            </w:r>
            <w:r w:rsidR="00CE3399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538</w:t>
            </w:r>
            <w:r w:rsidR="00CE3399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830</w:t>
            </w:r>
          </w:p>
        </w:tc>
        <w:tc>
          <w:tcPr>
            <w:tcW w:w="90" w:type="dxa"/>
          </w:tcPr>
          <w:p w14:paraId="077783DB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0A2C86" w14:textId="745EEE3B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076</w:t>
            </w:r>
          </w:p>
        </w:tc>
      </w:tr>
      <w:tr w:rsidR="00CE3399" w:rsidRPr="003E5F2C" w14:paraId="64DDD2E1" w14:textId="77777777" w:rsidTr="00C51C7A">
        <w:trPr>
          <w:gridAfter w:val="1"/>
          <w:wAfter w:w="20" w:type="dxa"/>
          <w:trHeight w:val="20"/>
        </w:trPr>
        <w:tc>
          <w:tcPr>
            <w:tcW w:w="3960" w:type="dxa"/>
          </w:tcPr>
          <w:p w14:paraId="77B134E2" w14:textId="77777777" w:rsidR="00CE3399" w:rsidRPr="003E5F2C" w:rsidRDefault="00CE3399" w:rsidP="00CE33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46BC62" w14:textId="5876761E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932</w:t>
            </w:r>
            <w:r w:rsidR="00F748E8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944</w:t>
            </w:r>
            <w:r w:rsidR="00F748E8" w:rsidRPr="003E5F2C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924</w:t>
            </w:r>
          </w:p>
        </w:tc>
        <w:tc>
          <w:tcPr>
            <w:tcW w:w="66" w:type="dxa"/>
          </w:tcPr>
          <w:p w14:paraId="08B5E63A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4E04C1" w14:textId="76EECA9B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193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336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437</w:t>
            </w:r>
          </w:p>
        </w:tc>
        <w:tc>
          <w:tcPr>
            <w:tcW w:w="110" w:type="dxa"/>
          </w:tcPr>
          <w:p w14:paraId="5D19371B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63DC3A" w14:textId="355E113F" w:rsidR="00CE3399" w:rsidRPr="003E5F2C" w:rsidRDefault="00AE5DA6" w:rsidP="00CE3399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63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538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830</w:t>
            </w:r>
          </w:p>
        </w:tc>
        <w:tc>
          <w:tcPr>
            <w:tcW w:w="90" w:type="dxa"/>
          </w:tcPr>
          <w:p w14:paraId="3104799C" w14:textId="77777777" w:rsidR="00CE3399" w:rsidRPr="003E5F2C" w:rsidRDefault="00CE3399" w:rsidP="00CE3399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BA15AA" w14:textId="39BAE864" w:rsidR="00CE3399" w:rsidRPr="003E5F2C" w:rsidRDefault="00AE5DA6" w:rsidP="00AD6DBB">
            <w:pPr>
              <w:tabs>
                <w:tab w:val="decimal" w:pos="117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492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268</w:t>
            </w:r>
            <w:r w:rsidR="00CE3399" w:rsidRPr="003E5F2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076</w:t>
            </w:r>
          </w:p>
        </w:tc>
      </w:tr>
    </w:tbl>
    <w:p w14:paraId="07487494" w14:textId="77777777" w:rsidR="00975EFA" w:rsidRPr="003E5F2C" w:rsidRDefault="00975EFA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br w:type="page"/>
      </w:r>
    </w:p>
    <w:p w14:paraId="6E285111" w14:textId="77777777" w:rsidR="0072084F" w:rsidRPr="003E5F2C" w:rsidRDefault="0072084F" w:rsidP="0072084F">
      <w:pPr>
        <w:tabs>
          <w:tab w:val="left" w:pos="9090"/>
        </w:tabs>
        <w:spacing w:before="60"/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lastRenderedPageBreak/>
        <w:t>ลูกหนี้</w:t>
      </w:r>
      <w:r w:rsidRPr="003E5F2C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ไม่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หมุนเวียนอื่น ประกอบด้วย</w:t>
      </w:r>
    </w:p>
    <w:p w14:paraId="1BBAF57C" w14:textId="77777777" w:rsidR="0072084F" w:rsidRPr="003E5F2C" w:rsidRDefault="0072084F" w:rsidP="0072084F">
      <w:pPr>
        <w:spacing w:line="320" w:lineRule="exact"/>
        <w:ind w:left="7200" w:right="-52" w:firstLine="720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41"/>
        <w:gridCol w:w="98"/>
        <w:gridCol w:w="1155"/>
        <w:gridCol w:w="99"/>
        <w:gridCol w:w="1155"/>
      </w:tblGrid>
      <w:tr w:rsidR="0072084F" w:rsidRPr="003E5F2C" w14:paraId="27EE23D3" w14:textId="77777777" w:rsidTr="00B105D7">
        <w:trPr>
          <w:trHeight w:val="20"/>
        </w:trPr>
        <w:tc>
          <w:tcPr>
            <w:tcW w:w="4050" w:type="dxa"/>
          </w:tcPr>
          <w:p w14:paraId="6E6856B5" w14:textId="77777777" w:rsidR="0072084F" w:rsidRPr="003E5F2C" w:rsidRDefault="0072084F" w:rsidP="00B105D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</w:tcPr>
          <w:p w14:paraId="33D35497" w14:textId="77777777" w:rsidR="0072084F" w:rsidRPr="003E5F2C" w:rsidRDefault="0072084F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D6101FE" w14:textId="77777777" w:rsidR="0072084F" w:rsidRPr="003E5F2C" w:rsidRDefault="0072084F" w:rsidP="00B105D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D963EA6" w14:textId="77777777" w:rsidR="0072084F" w:rsidRPr="003E5F2C" w:rsidRDefault="0072084F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84F" w:rsidRPr="003E5F2C" w14:paraId="53AB21EE" w14:textId="77777777" w:rsidTr="00B105D7">
        <w:trPr>
          <w:trHeight w:val="20"/>
        </w:trPr>
        <w:tc>
          <w:tcPr>
            <w:tcW w:w="4050" w:type="dxa"/>
          </w:tcPr>
          <w:p w14:paraId="75E10DFF" w14:textId="77777777" w:rsidR="0072084F" w:rsidRPr="003E5F2C" w:rsidRDefault="0072084F" w:rsidP="00B105D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E2E041" w14:textId="77777777" w:rsidR="0072084F" w:rsidRPr="003E5F2C" w:rsidRDefault="0072084F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BC1F7C0" w14:textId="77777777" w:rsidR="0072084F" w:rsidRPr="003E5F2C" w:rsidRDefault="0072084F" w:rsidP="00B105D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5B4A6E4B" w14:textId="77777777" w:rsidR="0072084F" w:rsidRPr="003E5F2C" w:rsidRDefault="0072084F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17622AA" w14:textId="77777777" w:rsidR="0072084F" w:rsidRPr="003E5F2C" w:rsidRDefault="0072084F" w:rsidP="00B105D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C1CB16B" w14:textId="77777777" w:rsidR="0072084F" w:rsidRPr="003E5F2C" w:rsidRDefault="0072084F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33CF31A9" w14:textId="77777777" w:rsidR="0072084F" w:rsidRPr="003E5F2C" w:rsidRDefault="0072084F" w:rsidP="00B105D7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EB0E76E" w14:textId="77777777" w:rsidR="0072084F" w:rsidRPr="003E5F2C" w:rsidRDefault="0072084F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2084F" w:rsidRPr="003E5F2C" w14:paraId="0FAC5439" w14:textId="77777777" w:rsidTr="00B105D7">
        <w:trPr>
          <w:trHeight w:val="20"/>
        </w:trPr>
        <w:tc>
          <w:tcPr>
            <w:tcW w:w="4050" w:type="dxa"/>
          </w:tcPr>
          <w:p w14:paraId="67417F6D" w14:textId="77777777" w:rsidR="0072084F" w:rsidRPr="003E5F2C" w:rsidRDefault="0072084F" w:rsidP="00B105D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6C25BE0" w14:textId="1D190316" w:rsidR="0072084F" w:rsidRPr="003E5F2C" w:rsidRDefault="00AE5DA6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72084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2084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94B9410" w14:textId="77777777" w:rsidR="0072084F" w:rsidRPr="003E5F2C" w:rsidRDefault="0072084F" w:rsidP="00B105D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637C1508" w14:textId="5FFE4498" w:rsidR="0072084F" w:rsidRPr="003E5F2C" w:rsidRDefault="00AE5DA6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2084F"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2084F"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A3FD16A" w14:textId="77777777" w:rsidR="0072084F" w:rsidRPr="003E5F2C" w:rsidRDefault="0072084F" w:rsidP="00B105D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D518C7F" w14:textId="18BD1893" w:rsidR="0072084F" w:rsidRPr="003E5F2C" w:rsidRDefault="00AE5DA6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72084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2084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C87DECB" w14:textId="77777777" w:rsidR="0072084F" w:rsidRPr="003E5F2C" w:rsidRDefault="0072084F" w:rsidP="00B105D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37AF8EC" w14:textId="0EA90721" w:rsidR="0072084F" w:rsidRPr="003E5F2C" w:rsidRDefault="00AE5DA6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2084F"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2084F"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2084F" w:rsidRPr="003E5F2C" w14:paraId="2852BCAC" w14:textId="77777777" w:rsidTr="00B105D7">
        <w:trPr>
          <w:trHeight w:val="20"/>
        </w:trPr>
        <w:tc>
          <w:tcPr>
            <w:tcW w:w="4050" w:type="dxa"/>
          </w:tcPr>
          <w:p w14:paraId="6127C40E" w14:textId="77777777" w:rsidR="0072084F" w:rsidRPr="003E5F2C" w:rsidRDefault="0072084F" w:rsidP="00B105D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993383" w14:textId="3B10F40A" w:rsidR="0072084F" w:rsidRPr="003E5F2C" w:rsidRDefault="00AE5DA6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95A0E0C" w14:textId="77777777" w:rsidR="0072084F" w:rsidRPr="003E5F2C" w:rsidRDefault="0072084F" w:rsidP="00B105D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5ED99396" w14:textId="173E3CE6" w:rsidR="0072084F" w:rsidRPr="003E5F2C" w:rsidRDefault="00AE5DA6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5BFFC84B" w14:textId="77777777" w:rsidR="0072084F" w:rsidRPr="003E5F2C" w:rsidRDefault="0072084F" w:rsidP="00B105D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EB3C72D" w14:textId="015518C1" w:rsidR="0072084F" w:rsidRPr="003E5F2C" w:rsidRDefault="00AE5DA6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51ECF2B2" w14:textId="77777777" w:rsidR="0072084F" w:rsidRPr="003E5F2C" w:rsidRDefault="0072084F" w:rsidP="00B105D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A277F7E" w14:textId="70EFA8C2" w:rsidR="0072084F" w:rsidRPr="003E5F2C" w:rsidRDefault="00AE5DA6" w:rsidP="00B105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2084F" w:rsidRPr="003E5F2C" w14:paraId="58C16868" w14:textId="77777777" w:rsidTr="00B105D7">
        <w:trPr>
          <w:trHeight w:val="20"/>
        </w:trPr>
        <w:tc>
          <w:tcPr>
            <w:tcW w:w="4050" w:type="dxa"/>
          </w:tcPr>
          <w:p w14:paraId="091CD94C" w14:textId="77777777" w:rsidR="0072084F" w:rsidRPr="003E5F2C" w:rsidRDefault="0072084F" w:rsidP="00B105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</w:t>
            </w:r>
            <w:r w:rsidRPr="003E5F2C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ไม่</w:t>
            </w: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2C8DEAD" w14:textId="77777777" w:rsidR="0072084F" w:rsidRPr="003E5F2C" w:rsidRDefault="0072084F" w:rsidP="00B105D7">
            <w:pPr>
              <w:tabs>
                <w:tab w:val="decimal" w:pos="633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F1350D0" w14:textId="77777777" w:rsidR="0072084F" w:rsidRPr="003E5F2C" w:rsidRDefault="0072084F" w:rsidP="00B105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03101DB9" w14:textId="77777777" w:rsidR="0072084F" w:rsidRPr="003E5F2C" w:rsidRDefault="0072084F" w:rsidP="00B105D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1C50F3BD" w14:textId="77777777" w:rsidR="0072084F" w:rsidRPr="003E5F2C" w:rsidRDefault="0072084F" w:rsidP="00B105D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8A34F9C" w14:textId="77777777" w:rsidR="0072084F" w:rsidRPr="003E5F2C" w:rsidRDefault="0072084F" w:rsidP="00B105D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5C31FC1F" w14:textId="77777777" w:rsidR="0072084F" w:rsidRPr="003E5F2C" w:rsidRDefault="0072084F" w:rsidP="00B105D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4A2130C" w14:textId="77777777" w:rsidR="0072084F" w:rsidRPr="003E5F2C" w:rsidRDefault="0072084F" w:rsidP="00B105D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D6D32" w:rsidRPr="003E5F2C" w14:paraId="7C566126" w14:textId="77777777" w:rsidTr="00B105D7">
        <w:trPr>
          <w:trHeight w:val="20"/>
        </w:trPr>
        <w:tc>
          <w:tcPr>
            <w:tcW w:w="4050" w:type="dxa"/>
          </w:tcPr>
          <w:p w14:paraId="0ECF4EB4" w14:textId="77777777" w:rsidR="00BD6D32" w:rsidRPr="003E5F2C" w:rsidRDefault="00BD6D32" w:rsidP="00BD6D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080" w:type="dxa"/>
            <w:vAlign w:val="bottom"/>
          </w:tcPr>
          <w:p w14:paraId="420AF89A" w14:textId="6CF9DBB6" w:rsidR="00BD6D32" w:rsidRPr="003E5F2C" w:rsidRDefault="00AE5DA6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</w:t>
            </w:r>
            <w:r w:rsidR="00BD6D32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826</w:t>
            </w:r>
            <w:r w:rsidR="00BD6D32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880</w:t>
            </w:r>
          </w:p>
        </w:tc>
        <w:tc>
          <w:tcPr>
            <w:tcW w:w="90" w:type="dxa"/>
          </w:tcPr>
          <w:p w14:paraId="39F0020A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478B0828" w14:textId="77777777" w:rsidR="00BD6D32" w:rsidRPr="003E5F2C" w:rsidRDefault="00BD6D32" w:rsidP="00BD6D32">
            <w:pPr>
              <w:tabs>
                <w:tab w:val="decimal" w:pos="54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</w:tcPr>
          <w:p w14:paraId="3BC4CE28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825B664" w14:textId="31CF207A" w:rsidR="00BD6D32" w:rsidRPr="003E5F2C" w:rsidRDefault="00BD6D32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14:paraId="29D2D659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875DAC4" w14:textId="77777777" w:rsidR="00BD6D32" w:rsidRPr="003E5F2C" w:rsidRDefault="00BD6D32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D6D32" w:rsidRPr="003E5F2C" w14:paraId="322E91F4" w14:textId="77777777" w:rsidTr="00B105D7">
        <w:trPr>
          <w:trHeight w:val="20"/>
        </w:trPr>
        <w:tc>
          <w:tcPr>
            <w:tcW w:w="4050" w:type="dxa"/>
          </w:tcPr>
          <w:p w14:paraId="18D9E7BE" w14:textId="77777777" w:rsidR="00BD6D32" w:rsidRPr="003E5F2C" w:rsidRDefault="00BD6D32" w:rsidP="00BD6D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080" w:type="dxa"/>
            <w:vAlign w:val="bottom"/>
          </w:tcPr>
          <w:p w14:paraId="7A9C1E17" w14:textId="7D331DDA" w:rsidR="00BD6D32" w:rsidRPr="003E5F2C" w:rsidRDefault="00AE5DA6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</w:t>
            </w:r>
            <w:r w:rsidR="00BD6D32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505</w:t>
            </w:r>
            <w:r w:rsidR="00BD6D32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972</w:t>
            </w:r>
          </w:p>
        </w:tc>
        <w:tc>
          <w:tcPr>
            <w:tcW w:w="90" w:type="dxa"/>
          </w:tcPr>
          <w:p w14:paraId="523B4FCA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4870E6E7" w14:textId="77777777" w:rsidR="00BD6D32" w:rsidRPr="003E5F2C" w:rsidRDefault="00BD6D32" w:rsidP="00BD6D32">
            <w:pPr>
              <w:tabs>
                <w:tab w:val="decimal" w:pos="54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</w:tcPr>
          <w:p w14:paraId="2E5702B0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B0EDA73" w14:textId="6F049A59" w:rsidR="00BD6D32" w:rsidRPr="003E5F2C" w:rsidRDefault="00AE5DA6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</w:t>
            </w:r>
            <w:r w:rsidR="00BD6D32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505</w:t>
            </w:r>
            <w:r w:rsidR="00BD6D32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971</w:t>
            </w:r>
          </w:p>
        </w:tc>
        <w:tc>
          <w:tcPr>
            <w:tcW w:w="99" w:type="dxa"/>
          </w:tcPr>
          <w:p w14:paraId="63DF56AD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A0D1014" w14:textId="77777777" w:rsidR="00BD6D32" w:rsidRPr="003E5F2C" w:rsidRDefault="00BD6D32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D6D32" w:rsidRPr="003E5F2C" w14:paraId="2038A27B" w14:textId="77777777" w:rsidTr="00B105D7">
        <w:trPr>
          <w:trHeight w:val="20"/>
        </w:trPr>
        <w:tc>
          <w:tcPr>
            <w:tcW w:w="4050" w:type="dxa"/>
          </w:tcPr>
          <w:p w14:paraId="3FA20A71" w14:textId="77777777" w:rsidR="00BD6D32" w:rsidRPr="003E5F2C" w:rsidRDefault="00BD6D32" w:rsidP="00BD6D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080" w:type="dxa"/>
            <w:vAlign w:val="bottom"/>
          </w:tcPr>
          <w:p w14:paraId="467771DC" w14:textId="3F0364F6" w:rsidR="00BD6D32" w:rsidRPr="003E5F2C" w:rsidRDefault="00AE5DA6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2F0781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846</w:t>
            </w:r>
            <w:r w:rsidR="00D033D7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018</w:t>
            </w:r>
          </w:p>
        </w:tc>
        <w:tc>
          <w:tcPr>
            <w:tcW w:w="90" w:type="dxa"/>
          </w:tcPr>
          <w:p w14:paraId="6F57D278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73245B9" w14:textId="77777777" w:rsidR="00BD6D32" w:rsidRPr="003E5F2C" w:rsidRDefault="00BD6D32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EA9950F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AC84BE5" w14:textId="77777777" w:rsidR="00BD6D32" w:rsidRPr="003E5F2C" w:rsidRDefault="00BD6D32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1147C51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F1E707" w14:textId="77777777" w:rsidR="00BD6D32" w:rsidRPr="003E5F2C" w:rsidRDefault="00BD6D32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D6D32" w:rsidRPr="003E5F2C" w14:paraId="2AA8E9F7" w14:textId="77777777" w:rsidTr="00B105D7">
        <w:trPr>
          <w:trHeight w:val="314"/>
        </w:trPr>
        <w:tc>
          <w:tcPr>
            <w:tcW w:w="4050" w:type="dxa"/>
          </w:tcPr>
          <w:p w14:paraId="37BE0ABC" w14:textId="77777777" w:rsidR="00BD6D32" w:rsidRPr="003E5F2C" w:rsidRDefault="00BD6D32" w:rsidP="00D504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35" w:hanging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รวมลูกหนี้</w:t>
            </w: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E996A" w14:textId="4E68FFD4" w:rsidR="00BD6D32" w:rsidRPr="003E5F2C" w:rsidRDefault="00AE5DA6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76</w:t>
            </w:r>
            <w:r w:rsidR="00D033D7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178</w:t>
            </w:r>
            <w:r w:rsidR="00D033D7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870</w:t>
            </w:r>
          </w:p>
        </w:tc>
        <w:tc>
          <w:tcPr>
            <w:tcW w:w="90" w:type="dxa"/>
          </w:tcPr>
          <w:p w14:paraId="154041D7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A8FC6" w14:textId="77777777" w:rsidR="00BD6D32" w:rsidRPr="003E5F2C" w:rsidRDefault="00BD6D32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44DA8163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2805F" w14:textId="506CBC9F" w:rsidR="00BD6D32" w:rsidRPr="003E5F2C" w:rsidRDefault="00AE5DA6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</w:t>
            </w:r>
            <w:r w:rsidR="00BD6D32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505</w:t>
            </w:r>
            <w:r w:rsidR="00BD6D32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971</w:t>
            </w:r>
          </w:p>
        </w:tc>
        <w:tc>
          <w:tcPr>
            <w:tcW w:w="99" w:type="dxa"/>
          </w:tcPr>
          <w:p w14:paraId="2E2361FA" w14:textId="77777777" w:rsidR="00BD6D32" w:rsidRPr="003E5F2C" w:rsidRDefault="00BD6D32" w:rsidP="00BD6D3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286C5" w14:textId="77777777" w:rsidR="00BD6D32" w:rsidRPr="003E5F2C" w:rsidRDefault="00BD6D32" w:rsidP="00BD6D3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1AEF6CEA" w14:textId="7735FA8C" w:rsidR="00A31F2B" w:rsidRPr="003E5F2C" w:rsidRDefault="00E22E5B" w:rsidP="00666BDC">
      <w:pPr>
        <w:spacing w:before="240" w:after="120"/>
        <w:ind w:left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 xml:space="preserve">ลูกหนี้การค้าประกอบด้วยลูกหนี้ค่าขายอาคารชุดและลูกหนี้จากการขายส่งวัสดุอุปกรณ์เครื่องตกแต่งที่ใช้ในงานก่อสร้าง โดย ณ วันที่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AE5DA6" w:rsidRPr="00AE5DA6">
        <w:rPr>
          <w:rFonts w:ascii="Angsana New" w:hAnsi="Angsana New" w:cs="Angsana New" w:hint="cs"/>
          <w:color w:val="000000" w:themeColor="text1"/>
          <w:lang w:val="en-US"/>
        </w:rPr>
        <w:t>1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Pr="003E5F2C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2568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และ</w:t>
      </w:r>
      <w:r w:rsidRPr="003E5F2C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2567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ลูกหนี้ค่าขายอาคารชุดประกอบด้วย</w:t>
      </w:r>
      <w:r w:rsidRPr="003E5F2C">
        <w:rPr>
          <w:rFonts w:ascii="Angsana New" w:hAnsi="Angsana New" w:cs="Angsana New"/>
          <w:color w:val="000000" w:themeColor="text1"/>
          <w:spacing w:val="-8"/>
          <w:cs/>
        </w:rPr>
        <w:t>ลูกหนี้ที่มีการผ่อนผันและขยายระยะเวลาชำระหนี้ค่าอาคารชุด ซึ่งมีการคิดดอกเบี้ยในอัตราที่ตกลง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ร่วมกัน โดยมีกำหนดชำระตั้งแต่ปี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2566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 -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2568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 ลูกหนี้การค้า ณ วันที่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 ธันวาคม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2568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Pr="003E5F2C">
        <w:rPr>
          <w:rFonts w:ascii="Angsana New" w:hAnsi="Angsana New" w:cs="Angsana New" w:hint="cs"/>
          <w:color w:val="000000" w:themeColor="text1"/>
          <w:spacing w:val="-6"/>
          <w:cs/>
        </w:rPr>
        <w:t xml:space="preserve">และ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2567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 มี</w:t>
      </w:r>
      <w:r w:rsidRPr="003E5F2C">
        <w:rPr>
          <w:rFonts w:ascii="Angsana New" w:hAnsi="Angsana New" w:cs="Angsana New"/>
          <w:color w:val="000000" w:themeColor="text1"/>
          <w:cs/>
        </w:rPr>
        <w:t>ดังนี้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4"/>
        <w:gridCol w:w="1244"/>
        <w:gridCol w:w="166"/>
        <w:gridCol w:w="1244"/>
        <w:gridCol w:w="166"/>
        <w:gridCol w:w="1244"/>
        <w:gridCol w:w="166"/>
        <w:gridCol w:w="1244"/>
      </w:tblGrid>
      <w:tr w:rsidR="009E69E6" w:rsidRPr="003E5F2C" w14:paraId="44688842" w14:textId="77777777" w:rsidTr="005F66B8">
        <w:trPr>
          <w:trHeight w:val="144"/>
        </w:trPr>
        <w:tc>
          <w:tcPr>
            <w:tcW w:w="3204" w:type="dxa"/>
          </w:tcPr>
          <w:p w14:paraId="6E3205BA" w14:textId="77777777" w:rsidR="00886BD7" w:rsidRPr="003E5F2C" w:rsidRDefault="00886BD7" w:rsidP="00DA09AD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10129DAB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5376E95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A9A0C38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72D37BC2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63FC341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47325F2B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279C431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(หน่วย : บาท)</w:t>
            </w:r>
          </w:p>
        </w:tc>
      </w:tr>
      <w:tr w:rsidR="009E69E6" w:rsidRPr="003E5F2C" w14:paraId="13CA7F60" w14:textId="77777777" w:rsidTr="005F66B8">
        <w:trPr>
          <w:trHeight w:val="144"/>
        </w:trPr>
        <w:tc>
          <w:tcPr>
            <w:tcW w:w="3204" w:type="dxa"/>
          </w:tcPr>
          <w:p w14:paraId="79401A93" w14:textId="77777777" w:rsidR="00886BD7" w:rsidRPr="003E5F2C" w:rsidRDefault="00886BD7" w:rsidP="00DA09AD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74" w:type="dxa"/>
            <w:gridSpan w:val="7"/>
          </w:tcPr>
          <w:p w14:paraId="2B486800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9E6" w:rsidRPr="003E5F2C" w14:paraId="7E2F7415" w14:textId="77777777" w:rsidTr="005F66B8">
        <w:trPr>
          <w:trHeight w:val="144"/>
        </w:trPr>
        <w:tc>
          <w:tcPr>
            <w:tcW w:w="3204" w:type="dxa"/>
          </w:tcPr>
          <w:p w14:paraId="5A854244" w14:textId="77777777" w:rsidR="00886BD7" w:rsidRPr="003E5F2C" w:rsidRDefault="00886BD7" w:rsidP="00DA09AD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3"/>
          </w:tcPr>
          <w:p w14:paraId="454C13FA" w14:textId="77F92EDF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6" w:type="dxa"/>
          </w:tcPr>
          <w:p w14:paraId="12A73F88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654" w:type="dxa"/>
            <w:gridSpan w:val="3"/>
          </w:tcPr>
          <w:p w14:paraId="353CF27D" w14:textId="5BD67EAB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9E69E6" w:rsidRPr="003E5F2C" w14:paraId="563A2413" w14:textId="77777777" w:rsidTr="005F66B8">
        <w:trPr>
          <w:trHeight w:val="144"/>
        </w:trPr>
        <w:tc>
          <w:tcPr>
            <w:tcW w:w="3204" w:type="dxa"/>
          </w:tcPr>
          <w:p w14:paraId="7D853F30" w14:textId="77777777" w:rsidR="00886BD7" w:rsidRPr="003E5F2C" w:rsidRDefault="00886BD7" w:rsidP="00DA09AD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7BD6147D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EDCE995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5BF9E1CD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1C586C29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73A2FF3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E4E2297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691E63A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</w:tr>
      <w:tr w:rsidR="009E69E6" w:rsidRPr="003E5F2C" w14:paraId="47F7D948" w14:textId="77777777" w:rsidTr="005F66B8">
        <w:trPr>
          <w:trHeight w:val="144"/>
        </w:trPr>
        <w:tc>
          <w:tcPr>
            <w:tcW w:w="3204" w:type="dxa"/>
          </w:tcPr>
          <w:p w14:paraId="0F86C10D" w14:textId="77777777" w:rsidR="00886BD7" w:rsidRPr="003E5F2C" w:rsidRDefault="00886BD7" w:rsidP="00DA09AD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3FA8C286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166" w:type="dxa"/>
          </w:tcPr>
          <w:p w14:paraId="483B6E5D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B05BDE7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165311C6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BDD9E04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166" w:type="dxa"/>
          </w:tcPr>
          <w:p w14:paraId="5003C510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BABC6D6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ชำระ</w:t>
            </w:r>
          </w:p>
        </w:tc>
      </w:tr>
      <w:tr w:rsidR="009E69E6" w:rsidRPr="003E5F2C" w14:paraId="28AA38AD" w14:textId="77777777" w:rsidTr="005F66B8">
        <w:trPr>
          <w:trHeight w:val="144"/>
        </w:trPr>
        <w:tc>
          <w:tcPr>
            <w:tcW w:w="3204" w:type="dxa"/>
          </w:tcPr>
          <w:p w14:paraId="0A577B52" w14:textId="77777777" w:rsidR="00886BD7" w:rsidRPr="003E5F2C" w:rsidRDefault="00886BD7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5922BC4C" w14:textId="74829EF8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ภายใน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249EA2B4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4D486DD" w14:textId="369CA991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1846C453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DE65753" w14:textId="3ADB1E34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ภายใน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38B10DAE" w14:textId="77777777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B668FDE" w14:textId="5B6E04EE" w:rsidR="00886BD7" w:rsidRPr="003E5F2C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9E69E6" w:rsidRPr="003E5F2C" w14:paraId="1B01590B" w14:textId="77777777" w:rsidTr="005F66B8">
        <w:trPr>
          <w:trHeight w:val="144"/>
        </w:trPr>
        <w:tc>
          <w:tcPr>
            <w:tcW w:w="3204" w:type="dxa"/>
          </w:tcPr>
          <w:p w14:paraId="254D1699" w14:textId="77777777" w:rsidR="00886BD7" w:rsidRPr="003E5F2C" w:rsidRDefault="00886BD7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 w:hanging="180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ลูกหนี้การค้าที่มีการผ่อนผัน</w:t>
            </w:r>
            <w:r w:rsidRPr="003E5F2C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และ</w:t>
            </w:r>
          </w:p>
        </w:tc>
        <w:tc>
          <w:tcPr>
            <w:tcW w:w="1244" w:type="dxa"/>
          </w:tcPr>
          <w:p w14:paraId="1968A594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EA4E8DE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7867F23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7DC85088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8C66420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DFBD6B3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16857EA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9E69E6" w:rsidRPr="003E5F2C" w14:paraId="3B353E76" w14:textId="77777777" w:rsidTr="005F66B8">
        <w:trPr>
          <w:trHeight w:val="144"/>
        </w:trPr>
        <w:tc>
          <w:tcPr>
            <w:tcW w:w="3204" w:type="dxa"/>
          </w:tcPr>
          <w:p w14:paraId="1DC1B4D8" w14:textId="77777777" w:rsidR="00886BD7" w:rsidRPr="003E5F2C" w:rsidRDefault="00886BD7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 w:firstLine="9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ขยายระยะเวลาชำระหนี้ค่าอาคารชุด</w:t>
            </w:r>
          </w:p>
        </w:tc>
        <w:tc>
          <w:tcPr>
            <w:tcW w:w="1244" w:type="dxa"/>
          </w:tcPr>
          <w:p w14:paraId="2B438A24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91743BB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C8E4B6A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9F00803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8702125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00B48247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7F69EC2" w14:textId="77777777" w:rsidR="00886BD7" w:rsidRPr="003E5F2C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B3097B" w:rsidRPr="003E5F2C" w14:paraId="2C39ABCC" w14:textId="77777777" w:rsidTr="00B105D7">
        <w:trPr>
          <w:trHeight w:val="144"/>
        </w:trPr>
        <w:tc>
          <w:tcPr>
            <w:tcW w:w="3204" w:type="dxa"/>
          </w:tcPr>
          <w:p w14:paraId="04AA0CE0" w14:textId="77777777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 xml:space="preserve">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ลูกหนี้การค้า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ABC9AA3" w14:textId="261A0077" w:rsidR="00B3097B" w:rsidRPr="003E5F2C" w:rsidRDefault="00B3097B" w:rsidP="00B3097B">
            <w:pPr>
              <w:tabs>
                <w:tab w:val="decimal" w:pos="754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0085079B" w14:textId="77777777" w:rsidR="00B3097B" w:rsidRPr="003E5F2C" w:rsidRDefault="00B3097B" w:rsidP="00B3097B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A81751E" w14:textId="454AF422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2376AF08" w14:textId="77777777" w:rsidR="00B3097B" w:rsidRPr="003E5F2C" w:rsidRDefault="00B3097B" w:rsidP="00B3097B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1B258E8D" w14:textId="182E07AF" w:rsidR="00B3097B" w:rsidRPr="003E5F2C" w:rsidRDefault="00AE5DA6" w:rsidP="00B3097B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0ADA81BE" w14:textId="77777777" w:rsidR="00B3097B" w:rsidRPr="003E5F2C" w:rsidRDefault="00B3097B" w:rsidP="00B3097B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7BB00EEE" w14:textId="49BA6E4A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3097B" w:rsidRPr="003E5F2C" w14:paraId="1371C97C" w14:textId="77777777" w:rsidTr="00B105D7">
        <w:trPr>
          <w:trHeight w:val="144"/>
        </w:trPr>
        <w:tc>
          <w:tcPr>
            <w:tcW w:w="3204" w:type="dxa"/>
          </w:tcPr>
          <w:p w14:paraId="3B807F8F" w14:textId="77777777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ลูกหนี้การค้า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บุคคลอื่น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4BAA719B" w14:textId="4E909418" w:rsidR="00B3097B" w:rsidRPr="003E5F2C" w:rsidRDefault="00B3097B" w:rsidP="00B3097B">
            <w:pPr>
              <w:tabs>
                <w:tab w:val="decimal" w:pos="754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64D52D49" w14:textId="77777777" w:rsidR="00B3097B" w:rsidRPr="003E5F2C" w:rsidRDefault="00B3097B" w:rsidP="00B3097B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61372B86" w14:textId="67849716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1C8DA400" w14:textId="77777777" w:rsidR="00B3097B" w:rsidRPr="003E5F2C" w:rsidRDefault="00B3097B" w:rsidP="00B3097B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0D95232" w14:textId="6EC3A6FF" w:rsidR="00B3097B" w:rsidRPr="003E5F2C" w:rsidRDefault="00AE5DA6" w:rsidP="00B3097B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191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545</w:t>
            </w:r>
          </w:p>
        </w:tc>
        <w:tc>
          <w:tcPr>
            <w:tcW w:w="166" w:type="dxa"/>
          </w:tcPr>
          <w:p w14:paraId="2C32F280" w14:textId="77777777" w:rsidR="00B3097B" w:rsidRPr="003E5F2C" w:rsidRDefault="00B3097B" w:rsidP="00B3097B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398DE408" w14:textId="16D7F27D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3097B" w:rsidRPr="003E5F2C" w14:paraId="44FFB4FC" w14:textId="77777777" w:rsidTr="00B105D7">
        <w:trPr>
          <w:trHeight w:val="144"/>
        </w:trPr>
        <w:tc>
          <w:tcPr>
            <w:tcW w:w="3204" w:type="dxa"/>
          </w:tcPr>
          <w:p w14:paraId="0F4B4941" w14:textId="77777777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u w:val="single"/>
                <w:cs/>
              </w:rPr>
              <w:t>หัก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</w:t>
            </w: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ดอกเบี้ยรอตัดบัญชี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606B9" w14:textId="1B8E45C5" w:rsidR="00B3097B" w:rsidRPr="003E5F2C" w:rsidRDefault="00B3097B" w:rsidP="00B3097B">
            <w:pPr>
              <w:tabs>
                <w:tab w:val="decimal" w:pos="754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577CC551" w14:textId="77777777" w:rsidR="00B3097B" w:rsidRPr="003E5F2C" w:rsidRDefault="00B3097B" w:rsidP="00B3097B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A93A8" w14:textId="64A525EB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72EF8F10" w14:textId="77777777" w:rsidR="00B3097B" w:rsidRPr="003E5F2C" w:rsidRDefault="00B3097B" w:rsidP="00B3097B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6B503C64" w14:textId="5BC7FD35" w:rsidR="00B3097B" w:rsidRPr="003E5F2C" w:rsidRDefault="00B3097B" w:rsidP="00B3097B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470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0029B19B" w14:textId="77777777" w:rsidR="00B3097B" w:rsidRPr="003E5F2C" w:rsidRDefault="00B3097B" w:rsidP="00B3097B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A8F42BA" w14:textId="0CA03D12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3097B" w:rsidRPr="003E5F2C" w14:paraId="0D7945FC" w14:textId="77777777" w:rsidTr="00B105D7">
        <w:trPr>
          <w:trHeight w:val="233"/>
        </w:trPr>
        <w:tc>
          <w:tcPr>
            <w:tcW w:w="3204" w:type="dxa"/>
          </w:tcPr>
          <w:p w14:paraId="20CF007D" w14:textId="77777777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7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40528630" w14:textId="3C17635E" w:rsidR="00B3097B" w:rsidRPr="003E5F2C" w:rsidRDefault="00B3097B" w:rsidP="00B3097B">
            <w:pPr>
              <w:tabs>
                <w:tab w:val="decimal" w:pos="754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38F2C3EB" w14:textId="77777777" w:rsidR="00B3097B" w:rsidRPr="003E5F2C" w:rsidDel="001A0B95" w:rsidRDefault="00B3097B" w:rsidP="00B3097B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5452D81A" w14:textId="2EAC9D09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09392D19" w14:textId="77777777" w:rsidR="00B3097B" w:rsidRPr="003E5F2C" w:rsidRDefault="00B3097B" w:rsidP="00B3097B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7183CEC7" w14:textId="3A3D99C3" w:rsidR="00B3097B" w:rsidRPr="003E5F2C" w:rsidRDefault="00AE5DA6" w:rsidP="00B3097B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721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377</w:t>
            </w:r>
          </w:p>
        </w:tc>
        <w:tc>
          <w:tcPr>
            <w:tcW w:w="166" w:type="dxa"/>
          </w:tcPr>
          <w:p w14:paraId="68A0990F" w14:textId="77777777" w:rsidR="00B3097B" w:rsidRPr="003E5F2C" w:rsidRDefault="00B3097B" w:rsidP="00B3097B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41CBC86" w14:textId="718E6A8A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3097B" w:rsidRPr="003E5F2C" w14:paraId="15E3C6D0" w14:textId="77777777" w:rsidTr="00AD3766">
        <w:trPr>
          <w:trHeight w:val="360"/>
        </w:trPr>
        <w:tc>
          <w:tcPr>
            <w:tcW w:w="3204" w:type="dxa"/>
          </w:tcPr>
          <w:p w14:paraId="007E9E35" w14:textId="77777777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ลูกหนี้การค้าอื่น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7F993" w14:textId="5163E366" w:rsidR="00B3097B" w:rsidRPr="003E5F2C" w:rsidRDefault="00AE5DA6" w:rsidP="00B3097B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117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3F7E3739" w14:textId="77777777" w:rsidR="00B3097B" w:rsidRPr="003E5F2C" w:rsidDel="0032410F" w:rsidRDefault="00B3097B" w:rsidP="00B3097B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95B3C" w14:textId="2F1134FE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2FCE06EE" w14:textId="77777777" w:rsidR="00B3097B" w:rsidRPr="003E5F2C" w:rsidRDefault="00B3097B" w:rsidP="00B3097B">
            <w:pPr>
              <w:tabs>
                <w:tab w:val="decimal" w:pos="720"/>
                <w:tab w:val="decimal" w:pos="994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0DECB527" w14:textId="73940BDA" w:rsidR="00B3097B" w:rsidRPr="003E5F2C" w:rsidRDefault="00AE5DA6" w:rsidP="00B3097B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117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4CEE40BB" w14:textId="77777777" w:rsidR="00B3097B" w:rsidRPr="003E5F2C" w:rsidRDefault="00B3097B" w:rsidP="00B3097B">
            <w:pPr>
              <w:tabs>
                <w:tab w:val="decimal" w:pos="720"/>
                <w:tab w:val="decimal" w:pos="994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B361C2C" w14:textId="553DD307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3097B" w:rsidRPr="003E5F2C" w14:paraId="74AB404B" w14:textId="77777777" w:rsidTr="006A7CC7">
        <w:trPr>
          <w:trHeight w:val="144"/>
        </w:trPr>
        <w:tc>
          <w:tcPr>
            <w:tcW w:w="3204" w:type="dxa"/>
          </w:tcPr>
          <w:p w14:paraId="5E4ED2BB" w14:textId="77777777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F7407B" w14:textId="4414C1B4" w:rsidR="00B3097B" w:rsidRPr="003E5F2C" w:rsidRDefault="00AE5DA6" w:rsidP="00B3097B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117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78715B6A" w14:textId="77777777" w:rsidR="00B3097B" w:rsidRPr="003E5F2C" w:rsidRDefault="00B3097B" w:rsidP="00B3097B">
            <w:pPr>
              <w:tabs>
                <w:tab w:val="decimal" w:pos="1045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CDC35" w14:textId="422ABC21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6128A9E7" w14:textId="77777777" w:rsidR="00B3097B" w:rsidRPr="003E5F2C" w:rsidRDefault="00B3097B" w:rsidP="00B3097B">
            <w:pPr>
              <w:tabs>
                <w:tab w:val="decimal" w:pos="994"/>
                <w:tab w:val="decimal" w:pos="162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0AFC26" w14:textId="58CC0B4D" w:rsidR="00B3097B" w:rsidRPr="003E5F2C" w:rsidRDefault="00AE5DA6" w:rsidP="00B3097B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92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838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384</w:t>
            </w:r>
          </w:p>
        </w:tc>
        <w:tc>
          <w:tcPr>
            <w:tcW w:w="166" w:type="dxa"/>
          </w:tcPr>
          <w:p w14:paraId="707839F5" w14:textId="77777777" w:rsidR="00B3097B" w:rsidRPr="003E5F2C" w:rsidRDefault="00B3097B" w:rsidP="00B3097B">
            <w:pPr>
              <w:tabs>
                <w:tab w:val="decimal" w:pos="994"/>
                <w:tab w:val="decimal" w:pos="162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F546B75" w14:textId="00FF1EDC" w:rsidR="00B3097B" w:rsidRPr="003E5F2C" w:rsidRDefault="00B3097B" w:rsidP="00B3097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27EB0C2" w14:textId="77777777" w:rsidR="00975EFA" w:rsidRPr="003E5F2C" w:rsidRDefault="00975EFA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br w:type="page"/>
      </w:r>
    </w:p>
    <w:p w14:paraId="35EDDF7B" w14:textId="2504A09B" w:rsidR="00A31F2B" w:rsidRPr="003E5F2C" w:rsidRDefault="00C44CB3" w:rsidP="00666BDC">
      <w:pPr>
        <w:spacing w:after="120"/>
        <w:ind w:left="576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lastRenderedPageBreak/>
        <w:t xml:space="preserve">สำหรับลูกหนี้การค้า กลุ่มบริษัทได้ใช้วิธีการอย่างง่ายตาม </w:t>
      </w:r>
      <w:r w:rsidR="00136885" w:rsidRPr="003E5F2C">
        <w:rPr>
          <w:rFonts w:ascii="Angsana New" w:hAnsi="Angsana New" w:cs="Angsana New" w:hint="cs"/>
          <w:color w:val="000000" w:themeColor="text1"/>
          <w:cs/>
        </w:rPr>
        <w:t>(Simplif</w:t>
      </w:r>
      <w:r w:rsidR="0053208C" w:rsidRPr="003E5F2C">
        <w:rPr>
          <w:rFonts w:ascii="Angsana New" w:hAnsi="Angsana New" w:cs="Angsana New"/>
          <w:color w:val="000000" w:themeColor="text1"/>
          <w:lang w:val="en-US"/>
        </w:rPr>
        <w:t>y</w:t>
      </w:r>
      <w:r w:rsidR="00136885" w:rsidRPr="003E5F2C">
        <w:rPr>
          <w:rFonts w:ascii="Angsana New" w:hAnsi="Angsana New" w:cs="Angsana New" w:hint="cs"/>
          <w:color w:val="000000" w:themeColor="text1"/>
          <w:cs/>
        </w:rPr>
        <w:t xml:space="preserve"> Approach) </w:t>
      </w:r>
      <w:r w:rsidRPr="003E5F2C">
        <w:rPr>
          <w:rFonts w:ascii="Angsana New" w:hAnsi="Angsana New" w:cs="Angsana New"/>
          <w:color w:val="000000" w:themeColor="text1"/>
          <w:cs/>
        </w:rPr>
        <w:t>TFRS</w:t>
      </w:r>
      <w:r w:rsidR="002D0B53" w:rsidRPr="003E5F2C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9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เพื่อวัดมูลค่าผลขาดทุนด้านเครดิตที่คาดว่าจะเกิดขึ้นตลอดอายุ กลุ่มบริษัทพิจารณาผลขาดทุนด้านเครดิตที่คาดว่าจะเกิดขึ้นจากรายการ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เหล่านี้โดยใช้ตารางการตั้งสำรองซึ่งประมาณการจากประสบการณ์การขาดทุนด้านเครดิตในอดีต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 ดังนั้นข้อมูลความเสี่ยงด้านเครดิตของสินทรัพย์เหล่านี้จึงถูกนำเสนอโดยพิจารณาจากสถานะที่เกินกำหนดชำระ</w:t>
      </w:r>
      <w:r w:rsidR="00136885" w:rsidRPr="003E5F2C">
        <w:rPr>
          <w:rFonts w:ascii="Angsana New" w:hAnsi="Angsana New" w:cs="Angsana New" w:hint="cs"/>
          <w:color w:val="000000" w:themeColor="text1"/>
          <w:cs/>
        </w:rPr>
        <w:t xml:space="preserve">              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ในรูปแบบตารางการตั้งสำรอง </w:t>
      </w:r>
    </w:p>
    <w:p w14:paraId="01A34861" w14:textId="1D1B8B85" w:rsidR="00C44CB3" w:rsidRPr="003E5F2C" w:rsidRDefault="00C44CB3" w:rsidP="00666BDC">
      <w:pPr>
        <w:spacing w:after="120"/>
        <w:ind w:left="576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ลูกหนี้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การค้า ณ วันที่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ธันวาคม</w:t>
      </w:r>
      <w:r w:rsidR="005511DB" w:rsidRPr="003E5F2C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2568</w:t>
      </w:r>
      <w:r w:rsidR="00BB30DC"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="005511DB" w:rsidRPr="003E5F2C">
        <w:rPr>
          <w:rFonts w:ascii="Angsana New" w:hAnsi="Angsana New" w:cs="Angsana New" w:hint="cs"/>
          <w:color w:val="000000" w:themeColor="text1"/>
          <w:cs/>
        </w:rPr>
        <w:t xml:space="preserve">และ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2567</w:t>
      </w:r>
      <w:r w:rsidR="00BB30DC"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</w:rPr>
        <w:t>สามารถวิเคราะห์ตามอายุหนี้ที่ค้างชำระได้ดังนี้</w:t>
      </w:r>
    </w:p>
    <w:p w14:paraId="701C6AC8" w14:textId="77777777" w:rsidR="008403FE" w:rsidRPr="003E5F2C" w:rsidRDefault="008403FE" w:rsidP="00DA09AD">
      <w:pPr>
        <w:tabs>
          <w:tab w:val="left" w:pos="9090"/>
        </w:tabs>
        <w:ind w:left="547"/>
        <w:jc w:val="right"/>
        <w:rPr>
          <w:rFonts w:ascii="Angsana New" w:hAnsi="Angsana New" w:cs="Angsana New"/>
          <w:color w:val="000000" w:themeColor="text1"/>
          <w:sz w:val="26"/>
          <w:szCs w:val="26"/>
          <w:cs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6"/>
          <w:szCs w:val="26"/>
          <w:cs/>
        </w:rPr>
        <w:t>(หน่วย : บาท)</w:t>
      </w:r>
    </w:p>
    <w:tbl>
      <w:tblPr>
        <w:tblW w:w="822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156"/>
        <w:gridCol w:w="98"/>
        <w:gridCol w:w="1155"/>
        <w:gridCol w:w="98"/>
        <w:gridCol w:w="1155"/>
        <w:gridCol w:w="99"/>
        <w:gridCol w:w="1155"/>
      </w:tblGrid>
      <w:tr w:rsidR="009E69E6" w:rsidRPr="003E5F2C" w14:paraId="548D5146" w14:textId="77777777" w:rsidTr="00F872B8">
        <w:trPr>
          <w:trHeight w:val="20"/>
          <w:tblHeader/>
        </w:trPr>
        <w:tc>
          <w:tcPr>
            <w:tcW w:w="3312" w:type="dxa"/>
          </w:tcPr>
          <w:p w14:paraId="0D3967AE" w14:textId="77777777" w:rsidR="00A31F2B" w:rsidRPr="003E5F2C" w:rsidRDefault="00A31F2B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6E4B4850" w14:textId="77777777" w:rsidR="00A31F2B" w:rsidRPr="003E5F2C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922178D" w14:textId="77777777" w:rsidR="00A31F2B" w:rsidRPr="003E5F2C" w:rsidRDefault="00A31F2B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0BEE6B0C" w14:textId="77777777" w:rsidR="00A31F2B" w:rsidRPr="003E5F2C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69E6" w:rsidRPr="003E5F2C" w14:paraId="66BF211E" w14:textId="77777777" w:rsidTr="00F872B8">
        <w:trPr>
          <w:trHeight w:val="20"/>
          <w:tblHeader/>
        </w:trPr>
        <w:tc>
          <w:tcPr>
            <w:tcW w:w="3312" w:type="dxa"/>
          </w:tcPr>
          <w:p w14:paraId="4C73C0D2" w14:textId="77777777" w:rsidR="00A31F2B" w:rsidRPr="003E5F2C" w:rsidRDefault="00A31F2B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0FB922B1" w14:textId="77777777" w:rsidR="00A31F2B" w:rsidRPr="003E5F2C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C749114" w14:textId="77777777" w:rsidR="00A31F2B" w:rsidRPr="003E5F2C" w:rsidRDefault="00A31F2B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EEE8F9F" w14:textId="77777777" w:rsidR="00A31F2B" w:rsidRPr="003E5F2C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1089B0F" w14:textId="77777777" w:rsidR="00A31F2B" w:rsidRPr="003E5F2C" w:rsidRDefault="00A31F2B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12314F31" w14:textId="77777777" w:rsidR="00A31F2B" w:rsidRPr="003E5F2C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8B7BBE2" w14:textId="77777777" w:rsidR="00A31F2B" w:rsidRPr="003E5F2C" w:rsidRDefault="00A31F2B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0BAF7F9B" w14:textId="77777777" w:rsidR="00A31F2B" w:rsidRPr="003E5F2C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9E69E6" w:rsidRPr="003E5F2C" w14:paraId="75BC9B46" w14:textId="77777777" w:rsidTr="00F872B8">
        <w:trPr>
          <w:trHeight w:val="20"/>
          <w:tblHeader/>
        </w:trPr>
        <w:tc>
          <w:tcPr>
            <w:tcW w:w="3312" w:type="dxa"/>
          </w:tcPr>
          <w:p w14:paraId="4D66647F" w14:textId="77777777" w:rsidR="00A31F2B" w:rsidRPr="003E5F2C" w:rsidRDefault="00A31F2B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6C2A4BDA" w14:textId="4D0AD2B8" w:rsidR="00A31F2B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DACE3BB" w14:textId="77777777" w:rsidR="00A31F2B" w:rsidRPr="003E5F2C" w:rsidRDefault="00A31F2B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CA94863" w14:textId="2110ED21" w:rsidR="00A31F2B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654AD46E" w14:textId="77777777" w:rsidR="00A31F2B" w:rsidRPr="003E5F2C" w:rsidRDefault="00A31F2B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02C47155" w14:textId="587F1EEF" w:rsidR="00A31F2B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453C7689" w14:textId="77777777" w:rsidR="00A31F2B" w:rsidRPr="003E5F2C" w:rsidRDefault="00A31F2B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3B9C4981" w14:textId="6E3DC1D2" w:rsidR="00A31F2B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755C2D" w:rsidRPr="003E5F2C" w14:paraId="1FCA9096" w14:textId="77777777" w:rsidTr="00F872B8">
        <w:trPr>
          <w:trHeight w:val="20"/>
          <w:tblHeader/>
        </w:trPr>
        <w:tc>
          <w:tcPr>
            <w:tcW w:w="3312" w:type="dxa"/>
          </w:tcPr>
          <w:p w14:paraId="5F9DBC39" w14:textId="77777777" w:rsidR="00755C2D" w:rsidRPr="003E5F2C" w:rsidRDefault="00755C2D" w:rsidP="00755C2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414AB0D9" w14:textId="371BD007" w:rsidR="00755C2D" w:rsidRPr="003E5F2C" w:rsidRDefault="00AE5DA6" w:rsidP="00755C2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8" w:type="dxa"/>
          </w:tcPr>
          <w:p w14:paraId="696F3C03" w14:textId="77777777" w:rsidR="00755C2D" w:rsidRPr="003E5F2C" w:rsidRDefault="00755C2D" w:rsidP="00755C2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6B5E2E5B" w14:textId="51612305" w:rsidR="00755C2D" w:rsidRPr="003E5F2C" w:rsidRDefault="00AE5DA6" w:rsidP="00755C2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8" w:type="dxa"/>
          </w:tcPr>
          <w:p w14:paraId="17254F26" w14:textId="77777777" w:rsidR="00755C2D" w:rsidRPr="003E5F2C" w:rsidRDefault="00755C2D" w:rsidP="00755C2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0D5A2279" w14:textId="78936EBC" w:rsidR="00755C2D" w:rsidRPr="003E5F2C" w:rsidRDefault="00AE5DA6" w:rsidP="00755C2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9" w:type="dxa"/>
          </w:tcPr>
          <w:p w14:paraId="55E9423D" w14:textId="77777777" w:rsidR="00755C2D" w:rsidRPr="003E5F2C" w:rsidRDefault="00755C2D" w:rsidP="00755C2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09F0688" w14:textId="2CF3A531" w:rsidR="00755C2D" w:rsidRPr="003E5F2C" w:rsidRDefault="00AE5DA6" w:rsidP="00755C2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</w:tr>
      <w:tr w:rsidR="009E69E6" w:rsidRPr="003E5F2C" w14:paraId="44B549CF" w14:textId="77777777" w:rsidTr="00F872B8">
        <w:trPr>
          <w:trHeight w:val="20"/>
        </w:trPr>
        <w:tc>
          <w:tcPr>
            <w:tcW w:w="3312" w:type="dxa"/>
          </w:tcPr>
          <w:p w14:paraId="391983AA" w14:textId="77777777" w:rsidR="00A31F2B" w:rsidRPr="003E5F2C" w:rsidRDefault="00A31F2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22DCDAF0" w14:textId="77777777" w:rsidR="00A31F2B" w:rsidRPr="003E5F2C" w:rsidRDefault="00A31F2B" w:rsidP="00DA09A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0DC7FC49" w14:textId="77777777" w:rsidR="00A31F2B" w:rsidRPr="003E5F2C" w:rsidRDefault="00A31F2B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4C2640DB" w14:textId="77777777" w:rsidR="00A31F2B" w:rsidRPr="003E5F2C" w:rsidRDefault="00A31F2B" w:rsidP="00DA09A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7292DE35" w14:textId="77777777" w:rsidR="00A31F2B" w:rsidRPr="003E5F2C" w:rsidRDefault="00A31F2B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763907E" w14:textId="77777777" w:rsidR="00A31F2B" w:rsidRPr="003E5F2C" w:rsidRDefault="00A31F2B" w:rsidP="00DA09A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14:paraId="11AAE15B" w14:textId="77777777" w:rsidR="00A31F2B" w:rsidRPr="003E5F2C" w:rsidRDefault="00A31F2B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639420A5" w14:textId="77777777" w:rsidR="00A31F2B" w:rsidRPr="003E5F2C" w:rsidRDefault="00A31F2B" w:rsidP="00DA09AD">
            <w:pPr>
              <w:tabs>
                <w:tab w:val="decimal" w:pos="97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3097B" w:rsidRPr="003E5F2C" w14:paraId="1270F143" w14:textId="77777777" w:rsidTr="00F872B8">
        <w:trPr>
          <w:trHeight w:val="20"/>
        </w:trPr>
        <w:tc>
          <w:tcPr>
            <w:tcW w:w="3312" w:type="dxa"/>
          </w:tcPr>
          <w:p w14:paraId="79DD6B4E" w14:textId="4074ECC2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56" w:type="dxa"/>
          </w:tcPr>
          <w:p w14:paraId="3E6A78C3" w14:textId="14BE1549" w:rsidR="00B3097B" w:rsidRPr="003E5F2C" w:rsidRDefault="00B3097B" w:rsidP="00B3097B">
            <w:pPr>
              <w:tabs>
                <w:tab w:val="decimal" w:pos="6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15A79A33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9D34355" w14:textId="153BA62C" w:rsidR="00B3097B" w:rsidRPr="003E5F2C" w:rsidRDefault="00AE5DA6" w:rsidP="00B3097B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56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721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377</w:t>
            </w:r>
          </w:p>
        </w:tc>
        <w:tc>
          <w:tcPr>
            <w:tcW w:w="98" w:type="dxa"/>
          </w:tcPr>
          <w:p w14:paraId="18CB058C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3FA09464" w14:textId="74B0D6BF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0E699394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34F40AD" w14:textId="77777777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3097B" w:rsidRPr="003E5F2C" w14:paraId="057B4AF3" w14:textId="77777777" w:rsidTr="00F872B8">
        <w:trPr>
          <w:trHeight w:val="20"/>
        </w:trPr>
        <w:tc>
          <w:tcPr>
            <w:tcW w:w="3312" w:type="dxa"/>
          </w:tcPr>
          <w:p w14:paraId="11E4449A" w14:textId="03A8812D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56" w:type="dxa"/>
          </w:tcPr>
          <w:p w14:paraId="7D288755" w14:textId="77777777" w:rsidR="00B3097B" w:rsidRPr="003E5F2C" w:rsidRDefault="00B3097B" w:rsidP="00B3097B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16DCBB59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2D0BF55D" w14:textId="77777777" w:rsidR="00B3097B" w:rsidRPr="003E5F2C" w:rsidRDefault="00B3097B" w:rsidP="00B3097B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3ED0B4D2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67B5B36E" w14:textId="77777777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14:paraId="40B16651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70AF05B8" w14:textId="77777777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3097B" w:rsidRPr="003E5F2C" w14:paraId="33AB9B25" w14:textId="77777777" w:rsidTr="00F872B8">
        <w:trPr>
          <w:trHeight w:val="20"/>
        </w:trPr>
        <w:tc>
          <w:tcPr>
            <w:tcW w:w="3312" w:type="dxa"/>
          </w:tcPr>
          <w:p w14:paraId="65F6FD5A" w14:textId="6072E3C0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  <w:r w:rsidR="00AE5DA6" w:rsidRPr="00AE5DA6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3</w:t>
            </w: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lang w:val="en-GB" w:bidi="ar-SA"/>
              </w:rPr>
              <w:t xml:space="preserve"> </w:t>
            </w: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156" w:type="dxa"/>
          </w:tcPr>
          <w:p w14:paraId="4F6264EC" w14:textId="5B435999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0CC69BE9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3A57FBE2" w14:textId="768BDC32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5C66D674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703E19AC" w14:textId="3F2B5306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196BCD27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7AA19C6" w14:textId="77777777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3097B" w:rsidRPr="003E5F2C" w14:paraId="1752BD31" w14:textId="77777777" w:rsidTr="00F872B8">
        <w:trPr>
          <w:trHeight w:val="20"/>
        </w:trPr>
        <w:tc>
          <w:tcPr>
            <w:tcW w:w="3312" w:type="dxa"/>
          </w:tcPr>
          <w:p w14:paraId="596BA897" w14:textId="6A18AE6F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AE5DA6" w:rsidRPr="00AE5DA6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3</w:t>
            </w: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="00AE5DA6" w:rsidRPr="00AE5DA6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6</w:t>
            </w: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56" w:type="dxa"/>
          </w:tcPr>
          <w:p w14:paraId="122F9402" w14:textId="41D138BF" w:rsidR="00B3097B" w:rsidRPr="003E5F2C" w:rsidRDefault="00B3097B" w:rsidP="00B3097B">
            <w:pPr>
              <w:tabs>
                <w:tab w:val="decimal" w:pos="15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464DBA76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2EF72160" w14:textId="6E8B52FC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59C837EA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7115F641" w14:textId="7C1CEDE9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72950B2E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ADACF62" w14:textId="77777777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3097B" w:rsidRPr="003E5F2C" w14:paraId="2E9E2C59" w14:textId="77777777" w:rsidTr="00F872B8">
        <w:trPr>
          <w:trHeight w:val="20"/>
        </w:trPr>
        <w:tc>
          <w:tcPr>
            <w:tcW w:w="3312" w:type="dxa"/>
          </w:tcPr>
          <w:p w14:paraId="5C30CB6E" w14:textId="316E943C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AE5DA6" w:rsidRPr="00AE5DA6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6</w:t>
            </w: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="00AE5DA6" w:rsidRPr="00AE5DA6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12</w:t>
            </w: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56" w:type="dxa"/>
          </w:tcPr>
          <w:p w14:paraId="56F91181" w14:textId="127ABC06" w:rsidR="00B3097B" w:rsidRPr="003E5F2C" w:rsidRDefault="00B3097B" w:rsidP="00B3097B">
            <w:pPr>
              <w:tabs>
                <w:tab w:val="decimal" w:pos="6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2C2153D6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159A07A5" w14:textId="0E6255E9" w:rsidR="00B3097B" w:rsidRPr="003E5F2C" w:rsidRDefault="00AE5DA6" w:rsidP="00B3097B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246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313</w:t>
            </w:r>
          </w:p>
        </w:tc>
        <w:tc>
          <w:tcPr>
            <w:tcW w:w="98" w:type="dxa"/>
          </w:tcPr>
          <w:p w14:paraId="512402AE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6D87C0D3" w14:textId="7CDFF096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0BFD42E9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DFC999F" w14:textId="77777777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3097B" w:rsidRPr="003E5F2C" w14:paraId="690E10AC" w14:textId="77777777" w:rsidTr="00F872B8">
        <w:trPr>
          <w:trHeight w:val="20"/>
        </w:trPr>
        <w:tc>
          <w:tcPr>
            <w:tcW w:w="3312" w:type="dxa"/>
          </w:tcPr>
          <w:p w14:paraId="05182608" w14:textId="3F0BA28B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3E5F2C">
              <w:rPr>
                <w:rFonts w:ascii="Angsana New" w:eastAsia="Arial Unicode MS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เกิน </w:t>
            </w:r>
            <w:r w:rsidR="00AE5DA6" w:rsidRPr="00AE5DA6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12</w:t>
            </w: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3E5F2C">
              <w:rPr>
                <w:rFonts w:ascii="Angsana New" w:eastAsia="Arial Unicode MS" w:hAnsi="Angsana New" w:cs="Angsana New" w:hint="cs"/>
                <w:color w:val="000000" w:themeColor="text1"/>
                <w:sz w:val="24"/>
                <w:szCs w:val="24"/>
                <w:cs/>
              </w:rPr>
              <w:t>เดือน</w:t>
            </w: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AE5DA6" w:rsidRPr="00AE5DA6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3E5F2C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56" w:type="dxa"/>
          </w:tcPr>
          <w:p w14:paraId="0A77B044" w14:textId="2085B8B2" w:rsidR="00B3097B" w:rsidRPr="003E5F2C" w:rsidRDefault="00AE5DA6" w:rsidP="00B3097B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36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117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007</w:t>
            </w:r>
          </w:p>
        </w:tc>
        <w:tc>
          <w:tcPr>
            <w:tcW w:w="98" w:type="dxa"/>
          </w:tcPr>
          <w:p w14:paraId="2CB1CC63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3BFAC7D5" w14:textId="283E7D26" w:rsidR="00B3097B" w:rsidRPr="003E5F2C" w:rsidRDefault="00AE5DA6" w:rsidP="00B3097B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35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870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694</w:t>
            </w:r>
          </w:p>
        </w:tc>
        <w:tc>
          <w:tcPr>
            <w:tcW w:w="98" w:type="dxa"/>
          </w:tcPr>
          <w:p w14:paraId="1ED1165D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653BB69" w14:textId="361DAEE4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65498BE0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187FD52" w14:textId="77777777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3097B" w:rsidRPr="003E5F2C" w14:paraId="3E8238F6" w14:textId="77777777" w:rsidTr="00F872B8">
        <w:trPr>
          <w:trHeight w:val="20"/>
        </w:trPr>
        <w:tc>
          <w:tcPr>
            <w:tcW w:w="3312" w:type="dxa"/>
          </w:tcPr>
          <w:p w14:paraId="5BA2872D" w14:textId="77777777" w:rsidR="00B3097B" w:rsidRPr="003E5F2C" w:rsidRDefault="00B3097B" w:rsidP="00B309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firstLine="183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528AA62" w14:textId="6255A3B2" w:rsidR="00B3097B" w:rsidRPr="003E5F2C" w:rsidRDefault="00AE5DA6" w:rsidP="00B3097B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36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117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007</w:t>
            </w:r>
          </w:p>
        </w:tc>
        <w:tc>
          <w:tcPr>
            <w:tcW w:w="98" w:type="dxa"/>
          </w:tcPr>
          <w:p w14:paraId="041D2DB3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E6ED310" w14:textId="2D61EC32" w:rsidR="00B3097B" w:rsidRPr="003E5F2C" w:rsidRDefault="00AE5DA6" w:rsidP="00B3097B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92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838</w:t>
            </w:r>
            <w:r w:rsidR="00B3097B"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384</w:t>
            </w:r>
          </w:p>
        </w:tc>
        <w:tc>
          <w:tcPr>
            <w:tcW w:w="98" w:type="dxa"/>
          </w:tcPr>
          <w:p w14:paraId="2CA3FF01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A7A9C4F" w14:textId="2BCB392C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3CCB5F76" w14:textId="77777777" w:rsidR="00B3097B" w:rsidRPr="003E5F2C" w:rsidRDefault="00B3097B" w:rsidP="00B3097B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11A06C2" w14:textId="77777777" w:rsidR="00B3097B" w:rsidRPr="003E5F2C" w:rsidRDefault="00B3097B" w:rsidP="00B3097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47188A4E" w14:textId="4470F31F" w:rsidR="00B213EB" w:rsidRPr="003E5F2C" w:rsidRDefault="00B213EB" w:rsidP="00666BDC">
      <w:pPr>
        <w:tabs>
          <w:tab w:val="left" w:pos="9090"/>
        </w:tabs>
        <w:spacing w:before="120"/>
        <w:ind w:left="821" w:hanging="187"/>
        <w:jc w:val="thaiDistribute"/>
        <w:rPr>
          <w:rFonts w:asciiTheme="majorBidi" w:eastAsia="SimSun" w:hAnsiTheme="majorBidi" w:cstheme="majorBidi"/>
          <w:spacing w:val="-10"/>
          <w:sz w:val="24"/>
          <w:szCs w:val="24"/>
          <w:vertAlign w:val="superscript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(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1</w:t>
      </w:r>
      <w:r w:rsidRPr="003E5F2C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)</w:t>
      </w:r>
      <w:r w:rsidRPr="003E5F2C">
        <w:rPr>
          <w:rFonts w:asciiTheme="majorBidi" w:eastAsia="SimSun" w:hAnsiTheme="majorBidi" w:cstheme="majorBidi"/>
          <w:sz w:val="24"/>
          <w:szCs w:val="24"/>
          <w:lang w:val="en-US"/>
        </w:rPr>
        <w:t xml:space="preserve"> </w:t>
      </w:r>
      <w:r w:rsidRPr="003E5F2C">
        <w:rPr>
          <w:rFonts w:asciiTheme="majorBidi" w:eastAsia="SimSun" w:hAnsiTheme="majorBidi" w:cstheme="majorBidi"/>
          <w:spacing w:val="-6"/>
          <w:sz w:val="24"/>
          <w:szCs w:val="24"/>
          <w:lang w:val="en-US"/>
        </w:rPr>
        <w:t xml:space="preserve"> </w:t>
      </w:r>
      <w:r w:rsidR="00B3097B" w:rsidRPr="003E5F2C">
        <w:rPr>
          <w:rFonts w:asciiTheme="majorBidi" w:eastAsia="SimSun" w:hAnsiTheme="majorBidi" w:cs="Angsana New"/>
          <w:spacing w:val="-6"/>
          <w:sz w:val="22"/>
          <w:szCs w:val="22"/>
          <w:cs/>
          <w:lang w:val="en-US"/>
        </w:rPr>
        <w:t>ลูกหนี้การค้าที่เกินกำหนดชำระเป็นลูกหนี้ของบริษัทย่อยจากการขายส่งวัสดุ อุปกรณ์และเครื่องตกแต่งที่ใช้ในงานก่อสร้างให้กับผู้รับเหมาโครงการของบริษัทย่อยอีกแห่งหนึ่ง ฝ่ายบริหารของกลุ่มบริษัทพิจารณาไม่ตั้งผลขาดทุนด้านเครดิตที่คาดว่าจะเกิดขึ้นเนื่องจากคาดว่าจะได้รับชำระยอดลูกหนี้ดังกล่าวทั้งจำนวน</w:t>
      </w:r>
    </w:p>
    <w:p w14:paraId="24D01235" w14:textId="62B466DE" w:rsidR="008177BD" w:rsidRPr="003E5F2C" w:rsidRDefault="00AE5DA6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AE5DA6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7</w:t>
      </w:r>
      <w:r w:rsidR="008177BD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8177BD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F80056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ต้นทุนของ</w:t>
      </w:r>
      <w:r w:rsidR="008177BD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สัญญา</w:t>
      </w:r>
    </w:p>
    <w:p w14:paraId="5D5730C0" w14:textId="77777777" w:rsidR="008177BD" w:rsidRPr="003E5F2C" w:rsidRDefault="00F80056" w:rsidP="00DA09AD">
      <w:pPr>
        <w:tabs>
          <w:tab w:val="left" w:pos="9090"/>
        </w:tabs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ต้นทุนของสัญญา</w:t>
      </w:r>
      <w:r w:rsidR="008177BD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ประกอบด้วย</w:t>
      </w:r>
    </w:p>
    <w:p w14:paraId="74F62A1C" w14:textId="77777777" w:rsidR="008177BD" w:rsidRPr="003E5F2C" w:rsidRDefault="008177BD" w:rsidP="00DA09AD">
      <w:pPr>
        <w:ind w:left="547" w:right="155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179"/>
        <w:gridCol w:w="99"/>
        <w:gridCol w:w="1098"/>
      </w:tblGrid>
      <w:tr w:rsidR="009E69E6" w:rsidRPr="003E5F2C" w14:paraId="58256954" w14:textId="77777777" w:rsidTr="00EE7A63">
        <w:tc>
          <w:tcPr>
            <w:tcW w:w="6300" w:type="dxa"/>
          </w:tcPr>
          <w:p w14:paraId="22BA77C0" w14:textId="77777777" w:rsidR="002C0C79" w:rsidRPr="003E5F2C" w:rsidRDefault="002C0C79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76" w:type="dxa"/>
            <w:gridSpan w:val="3"/>
          </w:tcPr>
          <w:p w14:paraId="6690B2BA" w14:textId="77777777" w:rsidR="002C0C79" w:rsidRPr="003E5F2C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9E69E6" w:rsidRPr="003E5F2C" w14:paraId="7EE6BED1" w14:textId="77777777" w:rsidTr="00EE7A63">
        <w:tc>
          <w:tcPr>
            <w:tcW w:w="6300" w:type="dxa"/>
          </w:tcPr>
          <w:p w14:paraId="2E469A9A" w14:textId="77777777" w:rsidR="002C0C79" w:rsidRPr="003E5F2C" w:rsidRDefault="002C0C79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65A5CCAD" w14:textId="77777777" w:rsidR="002C0C79" w:rsidRPr="003E5F2C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24A9F4AC" w14:textId="77777777" w:rsidR="002C0C79" w:rsidRPr="003E5F2C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71C2C93" w14:textId="77777777" w:rsidR="002C0C79" w:rsidRPr="003E5F2C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3E5F2C" w14:paraId="1DCC9D48" w14:textId="77777777" w:rsidTr="00EE7A63">
        <w:tc>
          <w:tcPr>
            <w:tcW w:w="6300" w:type="dxa"/>
          </w:tcPr>
          <w:p w14:paraId="753359B3" w14:textId="77777777" w:rsidR="002C0C79" w:rsidRPr="003E5F2C" w:rsidRDefault="002C0C79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4E0518F2" w14:textId="26E0E941" w:rsidR="002C0C79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C0C7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C0C7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99" w:type="dxa"/>
          </w:tcPr>
          <w:p w14:paraId="349ACB90" w14:textId="77777777" w:rsidR="002C0C79" w:rsidRPr="003E5F2C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1803060" w14:textId="3476158A" w:rsidR="002C0C79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C0C7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C0C7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3E5F2C" w14:paraId="5BC667B2" w14:textId="77777777" w:rsidTr="00EE7A63">
        <w:tc>
          <w:tcPr>
            <w:tcW w:w="6300" w:type="dxa"/>
          </w:tcPr>
          <w:p w14:paraId="4DBA94CB" w14:textId="77777777" w:rsidR="002C0C79" w:rsidRPr="003E5F2C" w:rsidRDefault="002C0C79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09EB0E16" w14:textId="6A518DAC" w:rsidR="002C0C79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19880968" w14:textId="77777777" w:rsidR="002C0C79" w:rsidRPr="003E5F2C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DDA317" w14:textId="20D2B4B5" w:rsidR="002C0C79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755C2D" w:rsidRPr="003E5F2C" w14:paraId="2FDE37A2" w14:textId="77777777" w:rsidTr="00EE7A63">
        <w:tc>
          <w:tcPr>
            <w:tcW w:w="6300" w:type="dxa"/>
          </w:tcPr>
          <w:p w14:paraId="6584F64C" w14:textId="21DDB309" w:rsidR="00755C2D" w:rsidRPr="003E5F2C" w:rsidRDefault="00755C2D" w:rsidP="00755C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</w:t>
            </w:r>
            <w:r w:rsidRPr="003E5F2C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>คงเหลือ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ต้นปี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ณ วันที่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Cs w:val="28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มกราคม</w:t>
            </w:r>
          </w:p>
        </w:tc>
        <w:tc>
          <w:tcPr>
            <w:tcW w:w="1179" w:type="dxa"/>
            <w:vAlign w:val="center"/>
          </w:tcPr>
          <w:p w14:paraId="38E9AB42" w14:textId="1786255E" w:rsidR="00755C2D" w:rsidRPr="003E5F2C" w:rsidRDefault="00AE5DA6" w:rsidP="00755C2D">
            <w:pPr>
              <w:tabs>
                <w:tab w:val="decimal" w:pos="1073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177AD0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315</w:t>
            </w:r>
            <w:r w:rsidR="00177AD0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258</w:t>
            </w:r>
          </w:p>
        </w:tc>
        <w:tc>
          <w:tcPr>
            <w:tcW w:w="99" w:type="dxa"/>
          </w:tcPr>
          <w:p w14:paraId="775BE129" w14:textId="77777777" w:rsidR="00755C2D" w:rsidRPr="003E5F2C" w:rsidRDefault="00755C2D" w:rsidP="00755C2D">
            <w:pPr>
              <w:tabs>
                <w:tab w:val="decimal" w:pos="117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AD9C819" w14:textId="0D259D99" w:rsidR="00755C2D" w:rsidRPr="003E5F2C" w:rsidRDefault="00AE5DA6" w:rsidP="00755C2D">
            <w:pPr>
              <w:tabs>
                <w:tab w:val="decimal" w:pos="983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806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614</w:t>
            </w:r>
          </w:p>
        </w:tc>
      </w:tr>
      <w:tr w:rsidR="00755C2D" w:rsidRPr="003E5F2C" w14:paraId="4EF160FB" w14:textId="77777777" w:rsidTr="00EE7A63">
        <w:tc>
          <w:tcPr>
            <w:tcW w:w="6300" w:type="dxa"/>
          </w:tcPr>
          <w:p w14:paraId="7B08FF70" w14:textId="77777777" w:rsidR="00755C2D" w:rsidRPr="003E5F2C" w:rsidRDefault="00755C2D" w:rsidP="00755C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79" w:type="dxa"/>
            <w:vAlign w:val="center"/>
          </w:tcPr>
          <w:p w14:paraId="233C77BB" w14:textId="12F1F885" w:rsidR="00755C2D" w:rsidRPr="003E5F2C" w:rsidRDefault="00AE5DA6" w:rsidP="00755C2D">
            <w:pPr>
              <w:tabs>
                <w:tab w:val="decimal" w:pos="1073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044DD8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727</w:t>
            </w:r>
            <w:r w:rsidR="00044DD8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327</w:t>
            </w:r>
          </w:p>
        </w:tc>
        <w:tc>
          <w:tcPr>
            <w:tcW w:w="99" w:type="dxa"/>
          </w:tcPr>
          <w:p w14:paraId="61CA0724" w14:textId="77777777" w:rsidR="00755C2D" w:rsidRPr="003E5F2C" w:rsidRDefault="00755C2D" w:rsidP="00755C2D">
            <w:pPr>
              <w:tabs>
                <w:tab w:val="decimal" w:pos="1170"/>
              </w:tabs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E80D17D" w14:textId="760FBC65" w:rsidR="00755C2D" w:rsidRPr="003E5F2C" w:rsidRDefault="00AE5DA6" w:rsidP="00755C2D">
            <w:pPr>
              <w:tabs>
                <w:tab w:val="decimal" w:pos="983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646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109</w:t>
            </w:r>
          </w:p>
        </w:tc>
      </w:tr>
      <w:tr w:rsidR="00755C2D" w:rsidRPr="003E5F2C" w14:paraId="04BC7FCD" w14:textId="77777777" w:rsidTr="00EE7A63">
        <w:tc>
          <w:tcPr>
            <w:tcW w:w="6300" w:type="dxa"/>
          </w:tcPr>
          <w:p w14:paraId="1D225C58" w14:textId="77777777" w:rsidR="00755C2D" w:rsidRPr="003E5F2C" w:rsidRDefault="00755C2D" w:rsidP="00755C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ลดลงระหว่างปี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4A3D69AB" w14:textId="11783C91" w:rsidR="00755C2D" w:rsidRPr="003E5F2C" w:rsidRDefault="00044DD8" w:rsidP="00755C2D">
            <w:pPr>
              <w:tabs>
                <w:tab w:val="decimal" w:pos="1073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779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905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310BACD3" w14:textId="77777777" w:rsidR="00755C2D" w:rsidRPr="003E5F2C" w:rsidRDefault="00755C2D" w:rsidP="00755C2D">
            <w:pPr>
              <w:tabs>
                <w:tab w:val="decimal" w:pos="1170"/>
              </w:tabs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27F1DD1E" w14:textId="001F7F73" w:rsidR="00755C2D" w:rsidRPr="003E5F2C" w:rsidRDefault="00755C2D" w:rsidP="00755C2D">
            <w:pPr>
              <w:tabs>
                <w:tab w:val="decimal" w:pos="983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103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137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465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755C2D" w:rsidRPr="003E5F2C" w14:paraId="1546185D" w14:textId="77777777" w:rsidTr="00EE7A63">
        <w:tc>
          <w:tcPr>
            <w:tcW w:w="6300" w:type="dxa"/>
          </w:tcPr>
          <w:p w14:paraId="4E7F7BEB" w14:textId="2FB23126" w:rsidR="00755C2D" w:rsidRPr="003E5F2C" w:rsidRDefault="00755C2D" w:rsidP="00755C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ยอดคงเหลือ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ปลายปี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ณ วันที่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Cs w:val="28"/>
              </w:rPr>
              <w:t>31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 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1B2CD" w14:textId="12C5285A" w:rsidR="00755C2D" w:rsidRPr="003E5F2C" w:rsidRDefault="00AE5DA6" w:rsidP="00755C2D">
            <w:pPr>
              <w:tabs>
                <w:tab w:val="decimal" w:pos="1073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177AD0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262</w:t>
            </w:r>
            <w:r w:rsidR="00177AD0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680</w:t>
            </w:r>
          </w:p>
        </w:tc>
        <w:tc>
          <w:tcPr>
            <w:tcW w:w="99" w:type="dxa"/>
          </w:tcPr>
          <w:p w14:paraId="20F52071" w14:textId="77777777" w:rsidR="00755C2D" w:rsidRPr="003E5F2C" w:rsidRDefault="00755C2D" w:rsidP="00755C2D">
            <w:pPr>
              <w:tabs>
                <w:tab w:val="decimal" w:pos="1170"/>
              </w:tabs>
              <w:ind w:left="-9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EA4AD7" w14:textId="7A0B41A7" w:rsidR="00755C2D" w:rsidRPr="003E5F2C" w:rsidRDefault="00AE5DA6" w:rsidP="00755C2D">
            <w:pPr>
              <w:tabs>
                <w:tab w:val="decimal" w:pos="983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315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258</w:t>
            </w:r>
          </w:p>
        </w:tc>
      </w:tr>
    </w:tbl>
    <w:p w14:paraId="3D215DCF" w14:textId="3DA43489" w:rsidR="00FE0B9D" w:rsidRPr="003E5F2C" w:rsidRDefault="001C39E9" w:rsidP="00DA09AD">
      <w:pPr>
        <w:spacing w:before="360"/>
        <w:ind w:left="547" w:hanging="547"/>
        <w:rPr>
          <w:rFonts w:ascii="Angsana New" w:hAnsi="Angsana New" w:cs="Angsana New"/>
          <w:color w:val="000000" w:themeColor="text1"/>
          <w:spacing w:val="-8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AE5DA6" w:rsidRPr="00AE5DA6">
        <w:rPr>
          <w:rFonts w:ascii="Angsana New" w:hAnsi="Angsana New" w:cs="Angsana New" w:hint="cs"/>
          <w:b/>
          <w:bCs/>
          <w:snapToGrid w:val="0"/>
          <w:color w:val="000000" w:themeColor="text1"/>
          <w:lang w:val="en-US"/>
        </w:rPr>
        <w:lastRenderedPageBreak/>
        <w:t>8</w:t>
      </w:r>
      <w:r w:rsidR="00FE0B9D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 xml:space="preserve">. </w:t>
      </w:r>
      <w:r w:rsidR="00FE0B9D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576A05" w:rsidRPr="003E5F2C">
        <w:rPr>
          <w:rFonts w:ascii="Angsana New" w:hAnsi="Angsana New" w:cs="Angsana New" w:hint="cs"/>
          <w:b/>
          <w:bCs/>
          <w:snapToGrid w:val="0"/>
          <w:color w:val="000000" w:themeColor="text1"/>
          <w:cs/>
          <w:lang w:val="en-US"/>
        </w:rPr>
        <w:t>ต้นทุ</w:t>
      </w:r>
      <w:r w:rsidR="006226AE" w:rsidRPr="003E5F2C">
        <w:rPr>
          <w:rFonts w:ascii="Angsana New" w:hAnsi="Angsana New" w:cs="Angsana New" w:hint="cs"/>
          <w:b/>
          <w:bCs/>
          <w:snapToGrid w:val="0"/>
          <w:color w:val="000000" w:themeColor="text1"/>
          <w:cs/>
          <w:lang w:val="en-US"/>
        </w:rPr>
        <w:t>นการพัฒนาอสังหาริมทรัพย์</w:t>
      </w:r>
    </w:p>
    <w:p w14:paraId="4418A69D" w14:textId="30EA2CDC" w:rsidR="00FE0B9D" w:rsidRPr="003E5F2C" w:rsidRDefault="006E0790" w:rsidP="00DA09AD">
      <w:pPr>
        <w:tabs>
          <w:tab w:val="left" w:pos="1170"/>
        </w:tabs>
        <w:ind w:left="547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ต้นทุนการพัฒนาอสังหาริมทรัพย์</w:t>
      </w:r>
      <w:r w:rsidR="00FE0B9D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ประกอบด้วย</w:t>
      </w:r>
    </w:p>
    <w:p w14:paraId="00BCBBC4" w14:textId="77777777" w:rsidR="00FE0B9D" w:rsidRPr="003E5F2C" w:rsidRDefault="00FE0B9D" w:rsidP="00DA09AD">
      <w:pPr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4"/>
        <w:gridCol w:w="1232"/>
        <w:gridCol w:w="90"/>
        <w:gridCol w:w="1286"/>
        <w:gridCol w:w="90"/>
        <w:gridCol w:w="1169"/>
        <w:gridCol w:w="90"/>
        <w:gridCol w:w="1203"/>
      </w:tblGrid>
      <w:tr w:rsidR="009E69E6" w:rsidRPr="003E5F2C" w14:paraId="6580978F" w14:textId="77777777" w:rsidTr="004C4FF4">
        <w:tc>
          <w:tcPr>
            <w:tcW w:w="3604" w:type="dxa"/>
          </w:tcPr>
          <w:p w14:paraId="637C02CD" w14:textId="77777777" w:rsidR="00FE0B9D" w:rsidRPr="003E5F2C" w:rsidRDefault="00FE0B9D" w:rsidP="00DA09AD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</w:tcPr>
          <w:p w14:paraId="27845FF2" w14:textId="77777777" w:rsidR="00FE0B9D" w:rsidRPr="003E5F2C" w:rsidRDefault="00FE0B9D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C619451" w14:textId="77777777" w:rsidR="00FE0B9D" w:rsidRPr="003E5F2C" w:rsidRDefault="00FE0B9D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62" w:type="dxa"/>
            <w:gridSpan w:val="3"/>
          </w:tcPr>
          <w:p w14:paraId="6683B340" w14:textId="77777777" w:rsidR="00FE0B9D" w:rsidRPr="003E5F2C" w:rsidRDefault="00FE0B9D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3E5F2C" w14:paraId="21458179" w14:textId="77777777" w:rsidTr="004C4FF4">
        <w:tc>
          <w:tcPr>
            <w:tcW w:w="3604" w:type="dxa"/>
          </w:tcPr>
          <w:p w14:paraId="114325B7" w14:textId="77777777" w:rsidR="00FE0B9D" w:rsidRPr="003E5F2C" w:rsidRDefault="00FE0B9D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580A8C03" w14:textId="77777777" w:rsidR="00FE0B9D" w:rsidRPr="003E5F2C" w:rsidRDefault="00FE0B9D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7AA2137" w14:textId="77777777" w:rsidR="00FE0B9D" w:rsidRPr="003E5F2C" w:rsidRDefault="00FE0B9D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44C8F174" w14:textId="77777777" w:rsidR="00FE0B9D" w:rsidRPr="003E5F2C" w:rsidRDefault="00FE0B9D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BE3CB00" w14:textId="77777777" w:rsidR="00FE0B9D" w:rsidRPr="003E5F2C" w:rsidRDefault="00FE0B9D" w:rsidP="00DA09AD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CEFB35E" w14:textId="77777777" w:rsidR="00FE0B9D" w:rsidRPr="003E5F2C" w:rsidRDefault="00FE0B9D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2C0D412" w14:textId="77777777" w:rsidR="00FE0B9D" w:rsidRPr="003E5F2C" w:rsidRDefault="00FE0B9D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2A9495D9" w14:textId="77777777" w:rsidR="00FE0B9D" w:rsidRPr="003E5F2C" w:rsidRDefault="00FE0B9D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3E5F2C" w14:paraId="697D3358" w14:textId="77777777" w:rsidTr="004C4FF4">
        <w:tc>
          <w:tcPr>
            <w:tcW w:w="3604" w:type="dxa"/>
          </w:tcPr>
          <w:p w14:paraId="0284B80E" w14:textId="77777777" w:rsidR="00FE0B9D" w:rsidRPr="003E5F2C" w:rsidRDefault="00FE0B9D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3895B44C" w14:textId="5F496D6C" w:rsidR="00FE0B9D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2329ED4" w14:textId="77777777" w:rsidR="00FE0B9D" w:rsidRPr="003E5F2C" w:rsidRDefault="00FE0B9D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4B0405FA" w14:textId="1D340306" w:rsidR="00FE0B9D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466354A" w14:textId="77777777" w:rsidR="00FE0B9D" w:rsidRPr="003E5F2C" w:rsidRDefault="00FE0B9D" w:rsidP="00DA09AD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0174030" w14:textId="08DF0068" w:rsidR="00FE0B9D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7061EEB" w14:textId="77777777" w:rsidR="00FE0B9D" w:rsidRPr="003E5F2C" w:rsidRDefault="00FE0B9D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70DD0106" w14:textId="44581779" w:rsidR="00FE0B9D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3E5F2C" w14:paraId="42485F9B" w14:textId="77777777" w:rsidTr="004C4FF4">
        <w:tc>
          <w:tcPr>
            <w:tcW w:w="3604" w:type="dxa"/>
          </w:tcPr>
          <w:p w14:paraId="0327B407" w14:textId="77777777" w:rsidR="00007151" w:rsidRPr="003E5F2C" w:rsidRDefault="00007151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25322A17" w14:textId="55EA2FA1" w:rsidR="00007151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0857B05" w14:textId="77777777" w:rsidR="00007151" w:rsidRPr="003E5F2C" w:rsidRDefault="00007151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6BCD1DF2" w14:textId="77A03AB8" w:rsidR="00007151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3702B06B" w14:textId="77777777" w:rsidR="00007151" w:rsidRPr="003E5F2C" w:rsidRDefault="00007151" w:rsidP="00DA09AD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7D36DB19" w14:textId="6052B462" w:rsidR="00007151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3C80534E" w14:textId="77777777" w:rsidR="00007151" w:rsidRPr="003E5F2C" w:rsidRDefault="00007151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2208AFAE" w14:textId="7DA4DEDD" w:rsidR="00007151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755C2D" w:rsidRPr="003E5F2C" w14:paraId="6363095F" w14:textId="77777777" w:rsidTr="004C4FF4">
        <w:trPr>
          <w:trHeight w:val="270"/>
        </w:trPr>
        <w:tc>
          <w:tcPr>
            <w:tcW w:w="3604" w:type="dxa"/>
          </w:tcPr>
          <w:p w14:paraId="6D889C64" w14:textId="77777777" w:rsidR="00755C2D" w:rsidRPr="003E5F2C" w:rsidRDefault="00755C2D" w:rsidP="00755C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ที่ดิน</w:t>
            </w:r>
          </w:p>
        </w:tc>
        <w:tc>
          <w:tcPr>
            <w:tcW w:w="1232" w:type="dxa"/>
            <w:vAlign w:val="bottom"/>
          </w:tcPr>
          <w:p w14:paraId="2CE4956D" w14:textId="02521034" w:rsidR="00755C2D" w:rsidRPr="003E5F2C" w:rsidRDefault="00AE5DA6" w:rsidP="00755C2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90" w:type="dxa"/>
          </w:tcPr>
          <w:p w14:paraId="58453C0E" w14:textId="77777777" w:rsidR="00755C2D" w:rsidRPr="003E5F2C" w:rsidRDefault="00755C2D" w:rsidP="00755C2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31DCD88" w14:textId="6275DB91" w:rsidR="00755C2D" w:rsidRPr="003E5F2C" w:rsidRDefault="00AE5DA6" w:rsidP="00755C2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90" w:type="dxa"/>
          </w:tcPr>
          <w:p w14:paraId="5962E28D" w14:textId="77777777" w:rsidR="00755C2D" w:rsidRPr="003E5F2C" w:rsidRDefault="00755C2D" w:rsidP="00755C2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419A16B6" w14:textId="40F8E652" w:rsidR="00755C2D" w:rsidRPr="003E5F2C" w:rsidRDefault="00AE5DA6" w:rsidP="00755C2D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90" w:type="dxa"/>
          </w:tcPr>
          <w:p w14:paraId="4F6615A3" w14:textId="77777777" w:rsidR="00755C2D" w:rsidRPr="003E5F2C" w:rsidRDefault="00755C2D" w:rsidP="00755C2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1A590009" w14:textId="011995B4" w:rsidR="00755C2D" w:rsidRPr="003E5F2C" w:rsidRDefault="00AE5DA6" w:rsidP="00755C2D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</w:tr>
      <w:tr w:rsidR="00755C2D" w:rsidRPr="003E5F2C" w14:paraId="59DF048B" w14:textId="77777777" w:rsidTr="004C4FF4">
        <w:tc>
          <w:tcPr>
            <w:tcW w:w="3604" w:type="dxa"/>
          </w:tcPr>
          <w:p w14:paraId="696B72E0" w14:textId="7E4C3645" w:rsidR="00755C2D" w:rsidRPr="003E5F2C" w:rsidRDefault="00755C2D" w:rsidP="00755C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ค่าก่อสร้างและอื่น</w:t>
            </w:r>
            <w:r w:rsidR="0022598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 xml:space="preserve">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ๆ</w:t>
            </w:r>
          </w:p>
        </w:tc>
        <w:tc>
          <w:tcPr>
            <w:tcW w:w="1232" w:type="dxa"/>
          </w:tcPr>
          <w:p w14:paraId="5A22F4C2" w14:textId="54480892" w:rsidR="00755C2D" w:rsidRPr="003E5F2C" w:rsidRDefault="00AE5DA6" w:rsidP="00755C2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401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344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90" w:type="dxa"/>
          </w:tcPr>
          <w:p w14:paraId="0A149A36" w14:textId="77777777" w:rsidR="00755C2D" w:rsidRPr="003E5F2C" w:rsidRDefault="00755C2D" w:rsidP="00755C2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</w:tcPr>
          <w:p w14:paraId="536CB407" w14:textId="08502252" w:rsidR="00755C2D" w:rsidRPr="003E5F2C" w:rsidRDefault="00AE5DA6" w:rsidP="00755C2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658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407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271</w:t>
            </w:r>
          </w:p>
        </w:tc>
        <w:tc>
          <w:tcPr>
            <w:tcW w:w="90" w:type="dxa"/>
          </w:tcPr>
          <w:p w14:paraId="0C43430B" w14:textId="77777777" w:rsidR="00755C2D" w:rsidRPr="003E5F2C" w:rsidRDefault="00755C2D" w:rsidP="00755C2D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0B6FAFF3" w14:textId="70C48492" w:rsidR="00755C2D" w:rsidRPr="003E5F2C" w:rsidRDefault="00AE5DA6" w:rsidP="00755C2D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185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462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494</w:t>
            </w:r>
          </w:p>
        </w:tc>
        <w:tc>
          <w:tcPr>
            <w:tcW w:w="90" w:type="dxa"/>
          </w:tcPr>
          <w:p w14:paraId="56BDC488" w14:textId="77777777" w:rsidR="00755C2D" w:rsidRPr="003E5F2C" w:rsidRDefault="00755C2D" w:rsidP="00755C2D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49298BA5" w14:textId="193810B0" w:rsidR="00755C2D" w:rsidRPr="003E5F2C" w:rsidRDefault="00AE5DA6" w:rsidP="00755C2D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182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211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265</w:t>
            </w:r>
          </w:p>
        </w:tc>
      </w:tr>
      <w:tr w:rsidR="00755C2D" w:rsidRPr="003E5F2C" w14:paraId="52AD3DBF" w14:textId="77777777" w:rsidTr="004C4FF4">
        <w:tc>
          <w:tcPr>
            <w:tcW w:w="3604" w:type="dxa"/>
          </w:tcPr>
          <w:p w14:paraId="5BBE2CE6" w14:textId="77777777" w:rsidR="00755C2D" w:rsidRPr="003E5F2C" w:rsidRDefault="00755C2D" w:rsidP="00755C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ต้นทุนการกู้ยืม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9CD5CAE" w14:textId="6614C9C1" w:rsidR="00755C2D" w:rsidRPr="003E5F2C" w:rsidRDefault="00AE5DA6" w:rsidP="00755C2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216</w:t>
            </w:r>
            <w:r w:rsidR="0093125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100</w:t>
            </w:r>
            <w:r w:rsidR="0093125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846</w:t>
            </w:r>
          </w:p>
        </w:tc>
        <w:tc>
          <w:tcPr>
            <w:tcW w:w="90" w:type="dxa"/>
          </w:tcPr>
          <w:p w14:paraId="466952FB" w14:textId="77777777" w:rsidR="00755C2D" w:rsidRPr="003E5F2C" w:rsidRDefault="00755C2D" w:rsidP="00755C2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1A143DE" w14:textId="3FA5602C" w:rsidR="00755C2D" w:rsidRPr="003E5F2C" w:rsidRDefault="00AE5DA6" w:rsidP="00755C2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261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522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962</w:t>
            </w:r>
          </w:p>
        </w:tc>
        <w:tc>
          <w:tcPr>
            <w:tcW w:w="90" w:type="dxa"/>
          </w:tcPr>
          <w:p w14:paraId="32B58FF0" w14:textId="77777777" w:rsidR="00755C2D" w:rsidRPr="003E5F2C" w:rsidRDefault="00755C2D" w:rsidP="00755C2D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A5FC06D" w14:textId="26F5EEE7" w:rsidR="00755C2D" w:rsidRPr="003E5F2C" w:rsidRDefault="00AE5DA6" w:rsidP="00755C2D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</w:t>
            </w:r>
            <w:r w:rsidR="0093125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443</w:t>
            </w:r>
            <w:r w:rsidR="0093125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408</w:t>
            </w:r>
          </w:p>
        </w:tc>
        <w:tc>
          <w:tcPr>
            <w:tcW w:w="90" w:type="dxa"/>
          </w:tcPr>
          <w:p w14:paraId="4666186C" w14:textId="77777777" w:rsidR="00755C2D" w:rsidRPr="003E5F2C" w:rsidRDefault="00755C2D" w:rsidP="00755C2D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5C3C6C4" w14:textId="019EA127" w:rsidR="00755C2D" w:rsidRPr="003E5F2C" w:rsidRDefault="00AE5DA6" w:rsidP="00755C2D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456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509</w:t>
            </w:r>
          </w:p>
        </w:tc>
      </w:tr>
      <w:tr w:rsidR="00CB2019" w:rsidRPr="003E5F2C" w14:paraId="7E1F3400" w14:textId="77777777" w:rsidTr="001E6746">
        <w:tc>
          <w:tcPr>
            <w:tcW w:w="3604" w:type="dxa"/>
          </w:tcPr>
          <w:p w14:paraId="5B269B7B" w14:textId="40052C7F" w:rsidR="00CB2019" w:rsidRPr="003E5F2C" w:rsidRDefault="00CB2019" w:rsidP="00755C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hanging="18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รวมต้นทุนการพัฒนาอสังหาริมทรัพย์</w:t>
            </w:r>
          </w:p>
        </w:tc>
        <w:tc>
          <w:tcPr>
            <w:tcW w:w="1232" w:type="dxa"/>
            <w:tcBorders>
              <w:bottom w:val="double" w:sz="4" w:space="0" w:color="auto"/>
            </w:tcBorders>
          </w:tcPr>
          <w:p w14:paraId="7327A861" w14:textId="3EB5361C" w:rsidR="00CB2019" w:rsidRPr="003E5F2C" w:rsidRDefault="00AE5DA6" w:rsidP="00755C2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CB201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171</w:t>
            </w:r>
            <w:r w:rsidR="00CB201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216</w:t>
            </w:r>
            <w:r w:rsidR="00CB201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780</w:t>
            </w:r>
          </w:p>
        </w:tc>
        <w:tc>
          <w:tcPr>
            <w:tcW w:w="90" w:type="dxa"/>
          </w:tcPr>
          <w:p w14:paraId="53738441" w14:textId="77777777" w:rsidR="00CB2019" w:rsidRPr="003E5F2C" w:rsidRDefault="00CB2019" w:rsidP="00755C2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11A58490" w14:textId="6B2B6A19" w:rsidR="00CB2019" w:rsidRPr="003E5F2C" w:rsidRDefault="00AE5DA6" w:rsidP="00755C2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CB201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473</w:t>
            </w:r>
            <w:r w:rsidR="00CB201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701</w:t>
            </w:r>
            <w:r w:rsidR="00CB201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474</w:t>
            </w:r>
          </w:p>
        </w:tc>
        <w:tc>
          <w:tcPr>
            <w:tcW w:w="90" w:type="dxa"/>
          </w:tcPr>
          <w:p w14:paraId="15DB3EB7" w14:textId="77777777" w:rsidR="00CB2019" w:rsidRPr="003E5F2C" w:rsidRDefault="00CB2019" w:rsidP="00755C2D">
            <w:pPr>
              <w:tabs>
                <w:tab w:val="decimal" w:pos="961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1701A104" w14:textId="099AD87B" w:rsidR="00CB2019" w:rsidRPr="003E5F2C" w:rsidRDefault="00AE5DA6" w:rsidP="00755C2D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751</w:t>
            </w:r>
            <w:r w:rsidR="00CB201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677</w:t>
            </w:r>
            <w:r w:rsidR="00CB201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  <w:tc>
          <w:tcPr>
            <w:tcW w:w="90" w:type="dxa"/>
          </w:tcPr>
          <w:p w14:paraId="348AC236" w14:textId="77777777" w:rsidR="00CB2019" w:rsidRPr="003E5F2C" w:rsidRDefault="00CB2019" w:rsidP="00755C2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4A496E74" w14:textId="3174E48F" w:rsidR="00CB2019" w:rsidRPr="003E5F2C" w:rsidRDefault="00AE5DA6" w:rsidP="00755C2D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741</w:t>
            </w:r>
            <w:r w:rsidR="00CB201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439</w:t>
            </w:r>
            <w:r w:rsidR="00CB2019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015</w:t>
            </w:r>
          </w:p>
        </w:tc>
      </w:tr>
    </w:tbl>
    <w:p w14:paraId="511597A8" w14:textId="77777777" w:rsidR="002970B5" w:rsidRPr="003E5F2C" w:rsidRDefault="002970B5" w:rsidP="00DA09AD">
      <w:pPr>
        <w:spacing w:before="240"/>
        <w:ind w:left="547" w:right="-58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60"/>
        <w:gridCol w:w="90"/>
        <w:gridCol w:w="1145"/>
        <w:gridCol w:w="115"/>
        <w:gridCol w:w="1260"/>
      </w:tblGrid>
      <w:tr w:rsidR="009E69E6" w:rsidRPr="003E5F2C" w14:paraId="727700D4" w14:textId="77777777" w:rsidTr="0060245B">
        <w:trPr>
          <w:trHeight w:val="144"/>
        </w:trPr>
        <w:tc>
          <w:tcPr>
            <w:tcW w:w="3600" w:type="dxa"/>
          </w:tcPr>
          <w:p w14:paraId="4467DDD3" w14:textId="77777777" w:rsidR="0072492F" w:rsidRPr="003E5F2C" w:rsidRDefault="0072492F" w:rsidP="00DA09A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5FB5C0AA" w14:textId="77777777" w:rsidR="0072492F" w:rsidRPr="003E5F2C" w:rsidRDefault="0072492F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AD31DE" w14:textId="77777777" w:rsidR="0072492F" w:rsidRPr="003E5F2C" w:rsidRDefault="0072492F" w:rsidP="00DA09A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15EF202" w14:textId="77777777" w:rsidR="0072492F" w:rsidRPr="003E5F2C" w:rsidRDefault="0072492F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3E5F2C" w14:paraId="565B0BDA" w14:textId="77777777" w:rsidTr="0060245B">
        <w:trPr>
          <w:trHeight w:val="144"/>
        </w:trPr>
        <w:tc>
          <w:tcPr>
            <w:tcW w:w="3600" w:type="dxa"/>
          </w:tcPr>
          <w:p w14:paraId="5A67B781" w14:textId="77777777" w:rsidR="0072492F" w:rsidRPr="003E5F2C" w:rsidRDefault="0072492F" w:rsidP="00DA09A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57F7BEAE" w14:textId="36CCF15D" w:rsidR="0072492F" w:rsidRPr="003E5F2C" w:rsidRDefault="0072492F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สำหรับปีสิ้นสุดวัน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ที่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55C2D" w:rsidRPr="003E5F2C" w14:paraId="1EBD5E4B" w14:textId="77777777" w:rsidTr="0072492F">
        <w:trPr>
          <w:trHeight w:val="144"/>
        </w:trPr>
        <w:tc>
          <w:tcPr>
            <w:tcW w:w="3600" w:type="dxa"/>
          </w:tcPr>
          <w:p w14:paraId="7DE28096" w14:textId="77777777" w:rsidR="00755C2D" w:rsidRPr="003E5F2C" w:rsidRDefault="00755C2D" w:rsidP="00755C2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6BE4E3" w14:textId="4590F941" w:rsidR="00755C2D" w:rsidRPr="003E5F2C" w:rsidRDefault="00AE5DA6" w:rsidP="00755C2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4738D5F8" w14:textId="77777777" w:rsidR="00755C2D" w:rsidRPr="003E5F2C" w:rsidRDefault="00755C2D" w:rsidP="00755C2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756E85" w14:textId="5DE5E538" w:rsidR="00755C2D" w:rsidRPr="003E5F2C" w:rsidRDefault="00AE5DA6" w:rsidP="00755C2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361DE5F1" w14:textId="77777777" w:rsidR="00755C2D" w:rsidRPr="003E5F2C" w:rsidRDefault="00755C2D" w:rsidP="00755C2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14:paraId="340B3188" w14:textId="3C6818AA" w:rsidR="00755C2D" w:rsidRPr="003E5F2C" w:rsidRDefault="00AE5DA6" w:rsidP="00755C2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5" w:type="dxa"/>
          </w:tcPr>
          <w:p w14:paraId="2C780639" w14:textId="77777777" w:rsidR="00755C2D" w:rsidRPr="003E5F2C" w:rsidRDefault="00755C2D" w:rsidP="00755C2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938E0E" w14:textId="6B7982BD" w:rsidR="00755C2D" w:rsidRPr="003E5F2C" w:rsidRDefault="00AE5DA6" w:rsidP="00755C2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9E69E6" w:rsidRPr="003E5F2C" w14:paraId="5F5C6E0A" w14:textId="77777777" w:rsidTr="0072492F">
        <w:trPr>
          <w:trHeight w:val="144"/>
        </w:trPr>
        <w:tc>
          <w:tcPr>
            <w:tcW w:w="3600" w:type="dxa"/>
          </w:tcPr>
          <w:p w14:paraId="61D7275B" w14:textId="1D718852" w:rsidR="0072492F" w:rsidRPr="003E5F2C" w:rsidRDefault="00B3519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311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  <w:lang w:val="th-TH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ต้นทุนการพัฒนาอสังหาริมทรัพย์ที่บันทึกเป็น</w:t>
            </w:r>
          </w:p>
        </w:tc>
        <w:tc>
          <w:tcPr>
            <w:tcW w:w="1260" w:type="dxa"/>
          </w:tcPr>
          <w:p w14:paraId="160DAC2C" w14:textId="77777777" w:rsidR="0072492F" w:rsidRPr="003E5F2C" w:rsidRDefault="0072492F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592CCDB" w14:textId="77777777" w:rsidR="0072492F" w:rsidRPr="003E5F2C" w:rsidRDefault="0072492F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BC9C23B" w14:textId="77777777" w:rsidR="0072492F" w:rsidRPr="003E5F2C" w:rsidRDefault="0072492F" w:rsidP="00DA09AD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62D0EA6" w14:textId="77777777" w:rsidR="0072492F" w:rsidRPr="003E5F2C" w:rsidRDefault="0072492F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1997DF82" w14:textId="77777777" w:rsidR="0072492F" w:rsidRPr="003E5F2C" w:rsidRDefault="0072492F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" w:type="dxa"/>
          </w:tcPr>
          <w:p w14:paraId="72663299" w14:textId="77777777" w:rsidR="0072492F" w:rsidRPr="003E5F2C" w:rsidRDefault="0072492F" w:rsidP="00DA09A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5B01682" w14:textId="77777777" w:rsidR="0072492F" w:rsidRPr="003E5F2C" w:rsidRDefault="0072492F" w:rsidP="00DA09AD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3E5F2C" w14:paraId="10BF0160" w14:textId="77777777" w:rsidTr="0072492F">
        <w:trPr>
          <w:trHeight w:val="144"/>
        </w:trPr>
        <w:tc>
          <w:tcPr>
            <w:tcW w:w="3600" w:type="dxa"/>
          </w:tcPr>
          <w:p w14:paraId="77F6564A" w14:textId="69AD00B0" w:rsidR="0072492F" w:rsidRPr="003E5F2C" w:rsidRDefault="00B35193" w:rsidP="00B3519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    </w:t>
            </w:r>
            <w:r w:rsidR="0072492F"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ค่าใช้จ่ายและ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60" w:type="dxa"/>
          </w:tcPr>
          <w:p w14:paraId="40593ADC" w14:textId="77777777" w:rsidR="0072492F" w:rsidRPr="003E5F2C" w:rsidRDefault="0072492F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A33EC01" w14:textId="77777777" w:rsidR="0072492F" w:rsidRPr="003E5F2C" w:rsidRDefault="0072492F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4F1B348" w14:textId="77777777" w:rsidR="0072492F" w:rsidRPr="003E5F2C" w:rsidRDefault="0072492F" w:rsidP="00DA09AD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777D7F3" w14:textId="77777777" w:rsidR="0072492F" w:rsidRPr="003E5F2C" w:rsidRDefault="0072492F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4BA47CCA" w14:textId="77777777" w:rsidR="0072492F" w:rsidRPr="003E5F2C" w:rsidRDefault="0072492F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" w:type="dxa"/>
          </w:tcPr>
          <w:p w14:paraId="00542070" w14:textId="77777777" w:rsidR="0072492F" w:rsidRPr="003E5F2C" w:rsidRDefault="0072492F" w:rsidP="00DA09A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6D0E01" w14:textId="77777777" w:rsidR="0072492F" w:rsidRPr="003E5F2C" w:rsidRDefault="0072492F" w:rsidP="00DA09AD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67263" w:rsidRPr="003E5F2C" w14:paraId="2B647E9B" w14:textId="77777777" w:rsidTr="00C16EFC">
        <w:trPr>
          <w:trHeight w:val="144"/>
        </w:trPr>
        <w:tc>
          <w:tcPr>
            <w:tcW w:w="3600" w:type="dxa"/>
          </w:tcPr>
          <w:p w14:paraId="4B10559B" w14:textId="77777777" w:rsidR="00567263" w:rsidRPr="003E5F2C" w:rsidRDefault="00567263" w:rsidP="005672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9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  <w:lang w:val="th-TH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ต้นทุนขายอาคารชุด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CB101BC" w14:textId="46951079" w:rsidR="00567263" w:rsidRPr="003E5F2C" w:rsidRDefault="00AE5DA6" w:rsidP="00567263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337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679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265</w:t>
            </w:r>
          </w:p>
        </w:tc>
        <w:tc>
          <w:tcPr>
            <w:tcW w:w="90" w:type="dxa"/>
            <w:vAlign w:val="center"/>
          </w:tcPr>
          <w:p w14:paraId="3D9C6EC0" w14:textId="77777777" w:rsidR="00567263" w:rsidRPr="003E5F2C" w:rsidRDefault="00567263" w:rsidP="00567263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5519358" w14:textId="60D73180" w:rsidR="00567263" w:rsidRPr="003E5F2C" w:rsidRDefault="00AE5DA6" w:rsidP="00567263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218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038</w:t>
            </w:r>
            <w:r w:rsidR="005672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168</w:t>
            </w:r>
          </w:p>
        </w:tc>
        <w:tc>
          <w:tcPr>
            <w:tcW w:w="90" w:type="dxa"/>
          </w:tcPr>
          <w:p w14:paraId="158E5769" w14:textId="77777777" w:rsidR="00567263" w:rsidRPr="003E5F2C" w:rsidRDefault="00567263" w:rsidP="0056726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10BC12B7" w14:textId="65A7DD76" w:rsidR="00567263" w:rsidRPr="003E5F2C" w:rsidRDefault="00567263" w:rsidP="00567263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5" w:type="dxa"/>
            <w:vAlign w:val="center"/>
          </w:tcPr>
          <w:p w14:paraId="1A26B978" w14:textId="77777777" w:rsidR="00567263" w:rsidRPr="003E5F2C" w:rsidRDefault="00567263" w:rsidP="00567263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AA5F2E7" w14:textId="77777777" w:rsidR="00567263" w:rsidRPr="003E5F2C" w:rsidRDefault="00567263" w:rsidP="00567263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12EA8D8D" w14:textId="77D593C7" w:rsidR="00567263" w:rsidRPr="003E5F2C" w:rsidRDefault="00567263" w:rsidP="00567263">
      <w:pPr>
        <w:spacing w:before="200"/>
        <w:ind w:left="547" w:right="-29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กลุ่มบริษัทและบริษัทได้นำ</w:t>
      </w:r>
      <w:r w:rsidRPr="003E5F2C">
        <w:rPr>
          <w:rFonts w:asciiTheme="majorBidi" w:hAnsiTheme="majorBidi" w:cstheme="majorBidi" w:hint="cs"/>
          <w:snapToGrid w:val="0"/>
          <w:spacing w:val="-6"/>
          <w:cs/>
          <w:lang w:val="en-US"/>
        </w:rPr>
        <w:t>สินทรัพย์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เพื่อเป็นหลักประกันวงเงินสินเชื่อการออกหุ้นกู้ระยะยาว (ดูหมายเหตุข้อ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19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) และ</w:t>
      </w:r>
      <w:r w:rsidRPr="003E5F2C">
        <w:rPr>
          <w:rFonts w:asciiTheme="majorBidi" w:hAnsiTheme="majorBidi" w:cstheme="majorBidi" w:hint="cs"/>
          <w:snapToGrid w:val="0"/>
          <w:spacing w:val="-6"/>
          <w:cs/>
          <w:lang w:val="en-US"/>
        </w:rPr>
        <w:t>เงินกู้ยืมระยะสั้น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(ดูหมายเหตุข้อ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15</w:t>
      </w:r>
      <w:r w:rsidRPr="003E5F2C">
        <w:rPr>
          <w:rFonts w:asciiTheme="majorBidi" w:hAnsiTheme="majorBidi" w:cstheme="majorBidi"/>
          <w:snapToGrid w:val="0"/>
          <w:spacing w:val="-6"/>
          <w:lang w:val="en-US"/>
        </w:rPr>
        <w:t>)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โดยมีมูลค่าตามบัญชีสุทธิ</w:t>
      </w:r>
      <w:r w:rsidRPr="003E5F2C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ดังนี้</w:t>
      </w:r>
    </w:p>
    <w:p w14:paraId="1574C81A" w14:textId="4B45223A" w:rsidR="00650B15" w:rsidRPr="003E5F2C" w:rsidRDefault="00567263" w:rsidP="00567263">
      <w:pPr>
        <w:tabs>
          <w:tab w:val="left" w:pos="1080"/>
        </w:tabs>
        <w:ind w:left="547"/>
        <w:jc w:val="right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 xml:space="preserve"> </w:t>
      </w:r>
      <w:r w:rsidR="00650B15" w:rsidRPr="003E5F2C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92"/>
        <w:gridCol w:w="92"/>
        <w:gridCol w:w="1195"/>
        <w:gridCol w:w="92"/>
        <w:gridCol w:w="1199"/>
        <w:gridCol w:w="92"/>
        <w:gridCol w:w="1195"/>
      </w:tblGrid>
      <w:tr w:rsidR="009E69E6" w:rsidRPr="003E5F2C" w14:paraId="38EA1FB7" w14:textId="77777777" w:rsidTr="00601216">
        <w:tc>
          <w:tcPr>
            <w:tcW w:w="3600" w:type="dxa"/>
          </w:tcPr>
          <w:p w14:paraId="3C2D5274" w14:textId="77777777" w:rsidR="00CC1B83" w:rsidRPr="003E5F2C" w:rsidRDefault="00CC1B83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79" w:type="dxa"/>
            <w:gridSpan w:val="3"/>
          </w:tcPr>
          <w:p w14:paraId="31C11125" w14:textId="77777777" w:rsidR="00CC1B83" w:rsidRPr="003E5F2C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56BB8C96" w14:textId="77777777" w:rsidR="00CC1B83" w:rsidRPr="003E5F2C" w:rsidRDefault="00CC1B83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3"/>
          </w:tcPr>
          <w:p w14:paraId="740D2FA7" w14:textId="77777777" w:rsidR="00CC1B83" w:rsidRPr="003E5F2C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3E5F2C" w14:paraId="27F39172" w14:textId="77777777" w:rsidTr="00601216">
        <w:tc>
          <w:tcPr>
            <w:tcW w:w="3600" w:type="dxa"/>
          </w:tcPr>
          <w:p w14:paraId="08CF87AD" w14:textId="77777777" w:rsidR="00CC1B83" w:rsidRPr="003E5F2C" w:rsidRDefault="00CC1B83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14:paraId="1C94A34F" w14:textId="77777777" w:rsidR="00CC1B83" w:rsidRPr="003E5F2C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0D49CEAA" w14:textId="77777777" w:rsidR="00CC1B83" w:rsidRPr="003E5F2C" w:rsidRDefault="00CC1B83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638A15BD" w14:textId="77777777" w:rsidR="00CC1B83" w:rsidRPr="003E5F2C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4370E686" w14:textId="77777777" w:rsidR="00CC1B83" w:rsidRPr="003E5F2C" w:rsidRDefault="00CC1B83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5D488DFA" w14:textId="77777777" w:rsidR="00CC1B83" w:rsidRPr="003E5F2C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437B8DDB" w14:textId="77777777" w:rsidR="00CC1B83" w:rsidRPr="003E5F2C" w:rsidRDefault="00CC1B83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75FDE2D2" w14:textId="77777777" w:rsidR="00CC1B83" w:rsidRPr="003E5F2C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3E5F2C" w14:paraId="29496358" w14:textId="77777777" w:rsidTr="00601216">
        <w:tc>
          <w:tcPr>
            <w:tcW w:w="3600" w:type="dxa"/>
          </w:tcPr>
          <w:p w14:paraId="461F7F55" w14:textId="77777777" w:rsidR="00CC1B83" w:rsidRPr="003E5F2C" w:rsidRDefault="00CC1B83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14:paraId="4164AD35" w14:textId="0BF98260" w:rsidR="00CC1B83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14:paraId="4E558F1D" w14:textId="77777777" w:rsidR="00CC1B83" w:rsidRPr="003E5F2C" w:rsidRDefault="00CC1B83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4360229A" w14:textId="13BD16DF" w:rsidR="00CC1B83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14:paraId="5A1C4A55" w14:textId="77777777" w:rsidR="00CC1B83" w:rsidRPr="003E5F2C" w:rsidRDefault="00CC1B83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0A5C774C" w14:textId="54A4491E" w:rsidR="00CC1B83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14:paraId="18595EFA" w14:textId="77777777" w:rsidR="00CC1B83" w:rsidRPr="003E5F2C" w:rsidRDefault="00CC1B83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379D516C" w14:textId="3B2E98E6" w:rsidR="00CC1B83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3E5F2C" w14:paraId="4AE4A575" w14:textId="77777777" w:rsidTr="00601216">
        <w:tc>
          <w:tcPr>
            <w:tcW w:w="3600" w:type="dxa"/>
          </w:tcPr>
          <w:p w14:paraId="7F74E8E7" w14:textId="77777777" w:rsidR="00007151" w:rsidRPr="003E5F2C" w:rsidRDefault="00007151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14:paraId="4317E020" w14:textId="32F763C3" w:rsidR="00007151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</w:tcPr>
          <w:p w14:paraId="05FE0F5C" w14:textId="77777777" w:rsidR="00007151" w:rsidRPr="003E5F2C" w:rsidRDefault="0000715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7E9FE6D4" w14:textId="731E95BD" w:rsidR="00007151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</w:tcPr>
          <w:p w14:paraId="57674BE0" w14:textId="77777777" w:rsidR="00007151" w:rsidRPr="003E5F2C" w:rsidRDefault="00007151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30D6A9C4" w14:textId="3DB146E9" w:rsidR="00007151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</w:tcPr>
          <w:p w14:paraId="363B926E" w14:textId="77777777" w:rsidR="00007151" w:rsidRPr="003E5F2C" w:rsidRDefault="0000715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66D51B7" w14:textId="3B838C80" w:rsidR="00007151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755C2D" w:rsidRPr="003E5F2C" w14:paraId="1471CFC4" w14:textId="77777777" w:rsidTr="00601216">
        <w:trPr>
          <w:trHeight w:val="270"/>
        </w:trPr>
        <w:tc>
          <w:tcPr>
            <w:tcW w:w="3600" w:type="dxa"/>
          </w:tcPr>
          <w:p w14:paraId="40AC5A63" w14:textId="77777777" w:rsidR="00755C2D" w:rsidRPr="003E5F2C" w:rsidRDefault="00755C2D" w:rsidP="00755C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  <w:lang w:val="th-TH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292" w:type="dxa"/>
            <w:vAlign w:val="bottom"/>
          </w:tcPr>
          <w:p w14:paraId="2F145C7C" w14:textId="03976F06" w:rsidR="00755C2D" w:rsidRPr="003E5F2C" w:rsidRDefault="00AE5DA6" w:rsidP="00755C2D">
            <w:pPr>
              <w:tabs>
                <w:tab w:val="decimal" w:pos="1161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755</w:t>
            </w:r>
          </w:p>
        </w:tc>
        <w:tc>
          <w:tcPr>
            <w:tcW w:w="92" w:type="dxa"/>
          </w:tcPr>
          <w:p w14:paraId="3B2CD6B1" w14:textId="77777777" w:rsidR="00755C2D" w:rsidRPr="003E5F2C" w:rsidRDefault="00755C2D" w:rsidP="00755C2D">
            <w:pPr>
              <w:tabs>
                <w:tab w:val="decimal" w:pos="1161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42350F61" w14:textId="625849B4" w:rsidR="00755C2D" w:rsidRPr="003E5F2C" w:rsidRDefault="00AE5DA6" w:rsidP="00755C2D">
            <w:pPr>
              <w:tabs>
                <w:tab w:val="decimal" w:pos="1108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lang w:val="en-US"/>
              </w:rPr>
              <w:t>724</w:t>
            </w:r>
          </w:p>
        </w:tc>
        <w:tc>
          <w:tcPr>
            <w:tcW w:w="92" w:type="dxa"/>
          </w:tcPr>
          <w:p w14:paraId="089BD63B" w14:textId="77777777" w:rsidR="00755C2D" w:rsidRPr="003E5F2C" w:rsidRDefault="00755C2D" w:rsidP="00755C2D">
            <w:pPr>
              <w:tabs>
                <w:tab w:val="decimal" w:pos="1161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vAlign w:val="bottom"/>
          </w:tcPr>
          <w:p w14:paraId="5D764EAD" w14:textId="40AAC35C" w:rsidR="00755C2D" w:rsidRPr="003E5F2C" w:rsidRDefault="00AE5DA6" w:rsidP="00755C2D">
            <w:pPr>
              <w:tabs>
                <w:tab w:val="decimal" w:pos="1161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740</w:t>
            </w:r>
          </w:p>
        </w:tc>
        <w:tc>
          <w:tcPr>
            <w:tcW w:w="92" w:type="dxa"/>
          </w:tcPr>
          <w:p w14:paraId="1EB53A5C" w14:textId="77777777" w:rsidR="00755C2D" w:rsidRPr="003E5F2C" w:rsidRDefault="00755C2D" w:rsidP="00755C2D">
            <w:pPr>
              <w:tabs>
                <w:tab w:val="decimal" w:pos="1161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98CAA66" w14:textId="4359EE2E" w:rsidR="00755C2D" w:rsidRPr="003E5F2C" w:rsidRDefault="00AE5DA6" w:rsidP="00755C2D">
            <w:pPr>
              <w:tabs>
                <w:tab w:val="decimal" w:pos="1030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729</w:t>
            </w:r>
          </w:p>
        </w:tc>
      </w:tr>
    </w:tbl>
    <w:p w14:paraId="3F88B082" w14:textId="38C82BE7" w:rsidR="005C6B19" w:rsidRPr="003E5F2C" w:rsidRDefault="001C39E9" w:rsidP="00DA09A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AE5DA6" w:rsidRPr="00AE5DA6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9</w:t>
      </w:r>
      <w:r w:rsidR="005C6B19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5C6B19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ab/>
      </w:r>
      <w:bookmarkStart w:id="3" w:name="_Hlk65231554"/>
      <w:r w:rsidR="00E213F4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สินทรัพย์ทางการเงินไม่หมุนเวียนอื่น</w:t>
      </w:r>
      <w:bookmarkEnd w:id="3"/>
    </w:p>
    <w:p w14:paraId="79E842F7" w14:textId="77777777" w:rsidR="005C6B19" w:rsidRPr="003E5F2C" w:rsidRDefault="00E213F4" w:rsidP="00DA09AD">
      <w:pPr>
        <w:spacing w:after="120"/>
        <w:ind w:left="547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สินทรัพย์ทางการเงินไม่หมุนเวียนอื่น</w:t>
      </w:r>
      <w:r w:rsidR="00276070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5C6B19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ประกอบด้วย</w:t>
      </w:r>
    </w:p>
    <w:p w14:paraId="5E5DF278" w14:textId="77777777" w:rsidR="00276070" w:rsidRPr="003E5F2C" w:rsidRDefault="00276070" w:rsidP="00DA09AD">
      <w:pPr>
        <w:spacing w:before="120"/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1"/>
        <w:gridCol w:w="1179"/>
        <w:gridCol w:w="147"/>
        <w:gridCol w:w="1179"/>
      </w:tblGrid>
      <w:tr w:rsidR="009E69E6" w:rsidRPr="003E5F2C" w14:paraId="0053CE08" w14:textId="77777777" w:rsidTr="005671D9">
        <w:trPr>
          <w:cantSplit/>
        </w:trPr>
        <w:tc>
          <w:tcPr>
            <w:tcW w:w="6171" w:type="dxa"/>
          </w:tcPr>
          <w:p w14:paraId="552BBF6F" w14:textId="77777777" w:rsidR="009026C4" w:rsidRPr="003E5F2C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0A5BD700" w14:textId="77777777" w:rsidR="009026C4" w:rsidRPr="003E5F2C" w:rsidRDefault="009026C4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9E6" w:rsidRPr="003E5F2C" w14:paraId="23E3C128" w14:textId="77777777" w:rsidTr="005671D9">
        <w:trPr>
          <w:cantSplit/>
        </w:trPr>
        <w:tc>
          <w:tcPr>
            <w:tcW w:w="6171" w:type="dxa"/>
          </w:tcPr>
          <w:p w14:paraId="2A13B0C5" w14:textId="77777777" w:rsidR="009026C4" w:rsidRPr="003E5F2C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50714152" w14:textId="77777777" w:rsidR="009026C4" w:rsidRPr="003E5F2C" w:rsidRDefault="009026C4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9E69E6" w:rsidRPr="003E5F2C" w14:paraId="21E55A67" w14:textId="77777777" w:rsidTr="005671D9">
        <w:trPr>
          <w:cantSplit/>
        </w:trPr>
        <w:tc>
          <w:tcPr>
            <w:tcW w:w="6171" w:type="dxa"/>
          </w:tcPr>
          <w:p w14:paraId="7375D141" w14:textId="77777777" w:rsidR="009026C4" w:rsidRPr="003E5F2C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179" w:type="dxa"/>
          </w:tcPr>
          <w:p w14:paraId="09E98D86" w14:textId="77777777" w:rsidR="009026C4" w:rsidRPr="003E5F2C" w:rsidRDefault="009026C4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7" w:type="dxa"/>
          </w:tcPr>
          <w:p w14:paraId="5FE6F82A" w14:textId="77777777" w:rsidR="009026C4" w:rsidRPr="003E5F2C" w:rsidRDefault="009026C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3ACB3CB9" w14:textId="77777777" w:rsidR="009026C4" w:rsidRPr="003E5F2C" w:rsidRDefault="009026C4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9E69E6" w:rsidRPr="003E5F2C" w14:paraId="3C2BF8CE" w14:textId="77777777" w:rsidTr="005671D9">
        <w:trPr>
          <w:cantSplit/>
        </w:trPr>
        <w:tc>
          <w:tcPr>
            <w:tcW w:w="6171" w:type="dxa"/>
          </w:tcPr>
          <w:p w14:paraId="76C9E90C" w14:textId="77777777" w:rsidR="009026C4" w:rsidRPr="003E5F2C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179" w:type="dxa"/>
          </w:tcPr>
          <w:p w14:paraId="3AFE6413" w14:textId="4736B854" w:rsidR="009026C4" w:rsidRPr="003E5F2C" w:rsidRDefault="00AE5DA6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9026C4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026C4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7" w:type="dxa"/>
          </w:tcPr>
          <w:p w14:paraId="4C520A56" w14:textId="77777777" w:rsidR="009026C4" w:rsidRPr="003E5F2C" w:rsidRDefault="009026C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263727E" w14:textId="52845432" w:rsidR="009026C4" w:rsidRPr="003E5F2C" w:rsidRDefault="00AE5DA6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9026C4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026C4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3E5F2C" w14:paraId="1DC0CB55" w14:textId="77777777" w:rsidTr="005671D9">
        <w:trPr>
          <w:cantSplit/>
        </w:trPr>
        <w:tc>
          <w:tcPr>
            <w:tcW w:w="6171" w:type="dxa"/>
          </w:tcPr>
          <w:p w14:paraId="7DF4D70B" w14:textId="77777777" w:rsidR="009026C4" w:rsidRPr="003E5F2C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179" w:type="dxa"/>
          </w:tcPr>
          <w:p w14:paraId="34EABA88" w14:textId="1AA990AA" w:rsidR="009026C4" w:rsidRPr="003E5F2C" w:rsidRDefault="00AE5DA6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7" w:type="dxa"/>
          </w:tcPr>
          <w:p w14:paraId="2C02BEDC" w14:textId="77777777" w:rsidR="009026C4" w:rsidRPr="003E5F2C" w:rsidRDefault="009026C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060D465" w14:textId="1C48D3DA" w:rsidR="009026C4" w:rsidRPr="003E5F2C" w:rsidRDefault="00AE5DA6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9E69E6" w:rsidRPr="003E5F2C" w14:paraId="5FF5F576" w14:textId="77777777" w:rsidTr="005671D9">
        <w:trPr>
          <w:cantSplit/>
        </w:trPr>
        <w:tc>
          <w:tcPr>
            <w:tcW w:w="6171" w:type="dxa"/>
          </w:tcPr>
          <w:p w14:paraId="08454EE8" w14:textId="77777777" w:rsidR="009026C4" w:rsidRPr="003E5F2C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5F0BFAB" w14:textId="77777777" w:rsidR="009026C4" w:rsidRPr="003E5F2C" w:rsidRDefault="009026C4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9E69E6" w:rsidRPr="003E5F2C" w14:paraId="59ACEEC6" w14:textId="77777777" w:rsidTr="005671D9">
        <w:trPr>
          <w:cantSplit/>
        </w:trPr>
        <w:tc>
          <w:tcPr>
            <w:tcW w:w="6171" w:type="dxa"/>
          </w:tcPr>
          <w:p w14:paraId="79D690BF" w14:textId="77777777" w:rsidR="009026C4" w:rsidRPr="003E5F2C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Cs w:val="32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เงินลงทุนในตราสารทุนที่เลือกกำหนดให้แสดงด้วย</w:t>
            </w:r>
          </w:p>
          <w:p w14:paraId="377BEA45" w14:textId="77777777" w:rsidR="009026C4" w:rsidRPr="003E5F2C" w:rsidRDefault="009026C4" w:rsidP="00DA09AD">
            <w:pPr>
              <w:pStyle w:val="Header"/>
              <w:tabs>
                <w:tab w:val="clear" w:pos="4153"/>
                <w:tab w:val="clear" w:pos="8306"/>
              </w:tabs>
              <w:ind w:left="16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9" w:type="dxa"/>
            <w:vAlign w:val="center"/>
          </w:tcPr>
          <w:p w14:paraId="27D72EB6" w14:textId="77777777" w:rsidR="009026C4" w:rsidRPr="003E5F2C" w:rsidRDefault="009026C4" w:rsidP="00DA09A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" w:type="dxa"/>
          </w:tcPr>
          <w:p w14:paraId="0527C733" w14:textId="77777777" w:rsidR="009026C4" w:rsidRPr="003E5F2C" w:rsidRDefault="009026C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6211A327" w14:textId="77777777" w:rsidR="009026C4" w:rsidRPr="003E5F2C" w:rsidRDefault="009026C4" w:rsidP="00DA09A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3E5F2C" w14:paraId="05AE2387" w14:textId="77777777" w:rsidTr="005671D9">
        <w:trPr>
          <w:cantSplit/>
        </w:trPr>
        <w:tc>
          <w:tcPr>
            <w:tcW w:w="6171" w:type="dxa"/>
          </w:tcPr>
          <w:p w14:paraId="5A511970" w14:textId="77777777" w:rsidR="009026C4" w:rsidRPr="003E5F2C" w:rsidRDefault="009026C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64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9" w:type="dxa"/>
          </w:tcPr>
          <w:p w14:paraId="7449D306" w14:textId="77777777" w:rsidR="009026C4" w:rsidRPr="003E5F2C" w:rsidRDefault="009026C4" w:rsidP="00DA09AD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" w:type="dxa"/>
          </w:tcPr>
          <w:p w14:paraId="4F317840" w14:textId="77777777" w:rsidR="009026C4" w:rsidRPr="003E5F2C" w:rsidRDefault="009026C4" w:rsidP="00DA09A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37DF1ED2" w14:textId="77777777" w:rsidR="009026C4" w:rsidRPr="003E5F2C" w:rsidRDefault="009026C4" w:rsidP="00DA09A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55C2D" w:rsidRPr="003E5F2C" w14:paraId="52752827" w14:textId="77777777" w:rsidTr="005A3D3E">
        <w:trPr>
          <w:cantSplit/>
        </w:trPr>
        <w:tc>
          <w:tcPr>
            <w:tcW w:w="6171" w:type="dxa"/>
          </w:tcPr>
          <w:p w14:paraId="04959F3B" w14:textId="77777777" w:rsidR="00755C2D" w:rsidRPr="003E5F2C" w:rsidRDefault="00755C2D" w:rsidP="00755C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37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หุ้นสามัญ</w:t>
            </w:r>
          </w:p>
        </w:tc>
        <w:tc>
          <w:tcPr>
            <w:tcW w:w="1179" w:type="dxa"/>
          </w:tcPr>
          <w:p w14:paraId="7B0A3BD9" w14:textId="3413B5F1" w:rsidR="00755C2D" w:rsidRPr="003E5F2C" w:rsidRDefault="00AE5DA6" w:rsidP="00755C2D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</w:t>
            </w:r>
            <w:r w:rsidR="003541CC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3541CC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282</w:t>
            </w:r>
          </w:p>
        </w:tc>
        <w:tc>
          <w:tcPr>
            <w:tcW w:w="147" w:type="dxa"/>
          </w:tcPr>
          <w:p w14:paraId="52A6F47C" w14:textId="77777777" w:rsidR="00755C2D" w:rsidRPr="003E5F2C" w:rsidRDefault="00755C2D" w:rsidP="00755C2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69FE0E3D" w14:textId="37B013C8" w:rsidR="00755C2D" w:rsidRPr="003E5F2C" w:rsidRDefault="00AE5DA6" w:rsidP="00755C2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104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082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024</w:t>
            </w:r>
          </w:p>
        </w:tc>
      </w:tr>
      <w:tr w:rsidR="00755C2D" w:rsidRPr="003E5F2C" w14:paraId="36709A9F" w14:textId="77777777" w:rsidTr="005671D9">
        <w:trPr>
          <w:cantSplit/>
        </w:trPr>
        <w:tc>
          <w:tcPr>
            <w:tcW w:w="6171" w:type="dxa"/>
          </w:tcPr>
          <w:p w14:paraId="739252E1" w14:textId="77777777" w:rsidR="00755C2D" w:rsidRPr="003E5F2C" w:rsidRDefault="00755C2D" w:rsidP="00755C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37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หน่วยทรัสต์</w:t>
            </w:r>
          </w:p>
        </w:tc>
        <w:tc>
          <w:tcPr>
            <w:tcW w:w="1179" w:type="dxa"/>
            <w:vAlign w:val="center"/>
          </w:tcPr>
          <w:p w14:paraId="4F828576" w14:textId="18403762" w:rsidR="00755C2D" w:rsidRPr="003E5F2C" w:rsidRDefault="003541CC" w:rsidP="003541CC">
            <w:pPr>
              <w:tabs>
                <w:tab w:val="decimal" w:pos="654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dxa"/>
          </w:tcPr>
          <w:p w14:paraId="5D46E64B" w14:textId="77777777" w:rsidR="00755C2D" w:rsidRPr="003E5F2C" w:rsidRDefault="00755C2D" w:rsidP="00755C2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03FDB0B4" w14:textId="06791DC3" w:rsidR="00755C2D" w:rsidRPr="003E5F2C" w:rsidRDefault="00AE5DA6" w:rsidP="00755C2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755C2D" w:rsidRPr="003E5F2C" w14:paraId="77B85F55" w14:textId="77777777" w:rsidTr="005671D9">
        <w:trPr>
          <w:cantSplit/>
        </w:trPr>
        <w:tc>
          <w:tcPr>
            <w:tcW w:w="6171" w:type="dxa"/>
          </w:tcPr>
          <w:p w14:paraId="18E88634" w14:textId="77777777" w:rsidR="00755C2D" w:rsidRPr="003E5F2C" w:rsidRDefault="00755C2D" w:rsidP="00755C2D">
            <w:pPr>
              <w:ind w:left="522" w:firstLine="18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13476" w14:textId="39370DC6" w:rsidR="00755C2D" w:rsidRPr="003E5F2C" w:rsidRDefault="00AE5DA6" w:rsidP="00755C2D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</w:t>
            </w:r>
            <w:r w:rsidR="003541CC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3541CC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282</w:t>
            </w:r>
          </w:p>
        </w:tc>
        <w:tc>
          <w:tcPr>
            <w:tcW w:w="147" w:type="dxa"/>
          </w:tcPr>
          <w:p w14:paraId="30F655DB" w14:textId="77777777" w:rsidR="00755C2D" w:rsidRPr="003E5F2C" w:rsidRDefault="00755C2D" w:rsidP="00755C2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874DE" w14:textId="7054AB3C" w:rsidR="00755C2D" w:rsidRPr="003E5F2C" w:rsidRDefault="00AE5DA6" w:rsidP="00755C2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108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582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024</w:t>
            </w:r>
          </w:p>
        </w:tc>
      </w:tr>
    </w:tbl>
    <w:p w14:paraId="772E354A" w14:textId="1DD56AC3" w:rsidR="003211F4" w:rsidRPr="003E5F2C" w:rsidRDefault="00C433C1" w:rsidP="00DA09AD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รายการเคลื่อนไหวของ</w:t>
      </w:r>
      <w:r w:rsidR="00CC5034"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สินทรัพย์ทางการเงินไม่หมุนเวียนอื่น</w:t>
      </w:r>
      <w:r w:rsidR="00841C38"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ที่เกิดขึ้นในระหว่าง</w:t>
      </w:r>
      <w:r w:rsidR="00D05EFC"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ปี</w:t>
      </w:r>
      <w:r w:rsidR="003211F4"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สิ้นสุดวันที่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="003211F4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D05EFC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ธันวาคม</w:t>
      </w:r>
      <w:r w:rsidR="00B21BE1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3211F4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มีดังนี้</w:t>
      </w:r>
    </w:p>
    <w:p w14:paraId="42BF4A00" w14:textId="77777777" w:rsidR="00612B59" w:rsidRPr="003E5F2C" w:rsidRDefault="00612B59" w:rsidP="00DA09AD">
      <w:pPr>
        <w:pStyle w:val="Header"/>
        <w:tabs>
          <w:tab w:val="clear" w:pos="4153"/>
          <w:tab w:val="clear" w:pos="8306"/>
        </w:tabs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188"/>
        <w:gridCol w:w="146"/>
        <w:gridCol w:w="1150"/>
      </w:tblGrid>
      <w:tr w:rsidR="009E69E6" w:rsidRPr="003E5F2C" w14:paraId="4518A7CD" w14:textId="77777777" w:rsidTr="007E5329">
        <w:trPr>
          <w:cantSplit/>
        </w:trPr>
        <w:tc>
          <w:tcPr>
            <w:tcW w:w="6174" w:type="dxa"/>
          </w:tcPr>
          <w:p w14:paraId="3F86AE0D" w14:textId="77777777" w:rsidR="007E5329" w:rsidRPr="003E5F2C" w:rsidRDefault="007E5329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2CD01093" w14:textId="77777777" w:rsidR="007E5329" w:rsidRPr="003E5F2C" w:rsidRDefault="007E5329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9E6" w:rsidRPr="003E5F2C" w14:paraId="58ABA843" w14:textId="77777777" w:rsidTr="007E5329">
        <w:trPr>
          <w:cantSplit/>
        </w:trPr>
        <w:tc>
          <w:tcPr>
            <w:tcW w:w="6174" w:type="dxa"/>
          </w:tcPr>
          <w:p w14:paraId="5DEA397D" w14:textId="77777777" w:rsidR="007E5329" w:rsidRPr="003E5F2C" w:rsidRDefault="007E5329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7DAC5E54" w14:textId="77777777" w:rsidR="007E5329" w:rsidRPr="003E5F2C" w:rsidRDefault="007E5329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9E69E6" w:rsidRPr="003E5F2C" w14:paraId="683520A0" w14:textId="77777777" w:rsidTr="007E5329">
        <w:trPr>
          <w:cantSplit/>
        </w:trPr>
        <w:tc>
          <w:tcPr>
            <w:tcW w:w="6174" w:type="dxa"/>
          </w:tcPr>
          <w:p w14:paraId="4C62F3F9" w14:textId="77777777" w:rsidR="007E5329" w:rsidRPr="003E5F2C" w:rsidRDefault="007E5329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88" w:type="dxa"/>
          </w:tcPr>
          <w:p w14:paraId="0B3664F0" w14:textId="7BF68318" w:rsidR="007E5329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dxa"/>
          </w:tcPr>
          <w:p w14:paraId="40CAF79F" w14:textId="77777777" w:rsidR="007E5329" w:rsidRPr="003E5F2C" w:rsidRDefault="007E5329" w:rsidP="00DA09AD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458A5D96" w14:textId="431BED83" w:rsidR="007E5329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755C2D" w:rsidRPr="003E5F2C" w14:paraId="4E6C0894" w14:textId="77777777" w:rsidTr="007E5329">
        <w:trPr>
          <w:cantSplit/>
        </w:trPr>
        <w:tc>
          <w:tcPr>
            <w:tcW w:w="6174" w:type="dxa"/>
          </w:tcPr>
          <w:p w14:paraId="593191DC" w14:textId="6DB3458E" w:rsidR="00755C2D" w:rsidRPr="003E5F2C" w:rsidRDefault="00755C2D" w:rsidP="00755C2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88" w:type="dxa"/>
            <w:vAlign w:val="center"/>
          </w:tcPr>
          <w:p w14:paraId="5DB588CD" w14:textId="1106D4D0" w:rsidR="00755C2D" w:rsidRPr="003E5F2C" w:rsidRDefault="00AE5DA6" w:rsidP="00755C2D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108</w:t>
            </w:r>
            <w:r w:rsidR="00F21F9A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582</w:t>
            </w:r>
            <w:r w:rsidR="00F21F9A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024</w:t>
            </w:r>
          </w:p>
        </w:tc>
        <w:tc>
          <w:tcPr>
            <w:tcW w:w="146" w:type="dxa"/>
          </w:tcPr>
          <w:p w14:paraId="184DFF2F" w14:textId="77777777" w:rsidR="00755C2D" w:rsidRPr="003E5F2C" w:rsidRDefault="00755C2D" w:rsidP="00755C2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03437855" w14:textId="7FC97AD8" w:rsidR="00755C2D" w:rsidRPr="003E5F2C" w:rsidRDefault="00AE5DA6" w:rsidP="00755C2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124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543</w:t>
            </w:r>
            <w:r w:rsidR="00755C2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260</w:t>
            </w:r>
          </w:p>
        </w:tc>
      </w:tr>
      <w:tr w:rsidR="00F21F9A" w:rsidRPr="003E5F2C" w14:paraId="1231C44C" w14:textId="77777777" w:rsidTr="007E5329">
        <w:trPr>
          <w:cantSplit/>
        </w:trPr>
        <w:tc>
          <w:tcPr>
            <w:tcW w:w="6174" w:type="dxa"/>
          </w:tcPr>
          <w:p w14:paraId="29B9E1A0" w14:textId="25391E90" w:rsidR="00F21F9A" w:rsidRPr="003E5F2C" w:rsidRDefault="00F21F9A" w:rsidP="00F21F9A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3E5F2C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เงินสดรับจากการจำหน่าย</w:t>
            </w:r>
            <w:r w:rsidRPr="003E5F2C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 w:eastAsia="en-US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88" w:type="dxa"/>
            <w:vAlign w:val="center"/>
          </w:tcPr>
          <w:p w14:paraId="5B1177C9" w14:textId="77777777" w:rsidR="00F21F9A" w:rsidRPr="003E5F2C" w:rsidRDefault="00F21F9A" w:rsidP="00F21F9A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482D50DB" w14:textId="77777777" w:rsidR="00F21F9A" w:rsidRPr="003E5F2C" w:rsidRDefault="00F21F9A" w:rsidP="00F21F9A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0D83BE8C" w14:textId="77777777" w:rsidR="00F21F9A" w:rsidRPr="003E5F2C" w:rsidRDefault="00F21F9A" w:rsidP="00F21F9A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21F9A" w:rsidRPr="003E5F2C" w14:paraId="14BC467B" w14:textId="77777777" w:rsidTr="007E5329">
        <w:trPr>
          <w:cantSplit/>
        </w:trPr>
        <w:tc>
          <w:tcPr>
            <w:tcW w:w="6174" w:type="dxa"/>
          </w:tcPr>
          <w:p w14:paraId="195BA2D4" w14:textId="1B564851" w:rsidR="00F21F9A" w:rsidRPr="003E5F2C" w:rsidRDefault="00F21F9A" w:rsidP="00F21F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64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88" w:type="dxa"/>
            <w:vAlign w:val="center"/>
          </w:tcPr>
          <w:p w14:paraId="6B825DBA" w14:textId="782BEB75" w:rsidR="00F21F9A" w:rsidRPr="003E5F2C" w:rsidRDefault="00F21F9A" w:rsidP="00F21F9A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892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</w:tcPr>
          <w:p w14:paraId="0352AA0D" w14:textId="77777777" w:rsidR="00F21F9A" w:rsidRPr="003E5F2C" w:rsidRDefault="00F21F9A" w:rsidP="00F21F9A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15526368" w14:textId="3C86C1F8" w:rsidR="00F21F9A" w:rsidRPr="003E5F2C" w:rsidRDefault="00F21F9A" w:rsidP="00F21F9A">
            <w:pPr>
              <w:tabs>
                <w:tab w:val="decimal" w:pos="574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21F9A" w:rsidRPr="003E5F2C" w14:paraId="64193C09" w14:textId="77777777" w:rsidTr="007E5329">
        <w:trPr>
          <w:cantSplit/>
        </w:trPr>
        <w:tc>
          <w:tcPr>
            <w:tcW w:w="6174" w:type="dxa"/>
          </w:tcPr>
          <w:p w14:paraId="2191FC59" w14:textId="77777777" w:rsidR="00F21F9A" w:rsidRPr="003E5F2C" w:rsidRDefault="00F21F9A" w:rsidP="00F21F9A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การเปลี่ยนแปลงในสินทรัพย์ทางการเงินไม่หมุนเวียนอื่น</w:t>
            </w:r>
          </w:p>
        </w:tc>
        <w:tc>
          <w:tcPr>
            <w:tcW w:w="1188" w:type="dxa"/>
            <w:vAlign w:val="center"/>
          </w:tcPr>
          <w:p w14:paraId="788A9FFF" w14:textId="17D76E9C" w:rsidR="00F21F9A" w:rsidRPr="003E5F2C" w:rsidRDefault="00F21F9A" w:rsidP="00F21F9A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689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242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</w:tcPr>
          <w:p w14:paraId="7928E648" w14:textId="77777777" w:rsidR="00F21F9A" w:rsidRPr="003E5F2C" w:rsidRDefault="00F21F9A" w:rsidP="00F21F9A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311740AF" w14:textId="29B4B7A4" w:rsidR="00F21F9A" w:rsidRPr="003E5F2C" w:rsidRDefault="00F21F9A" w:rsidP="00F21F9A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961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236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F21F9A" w:rsidRPr="003E5F2C" w14:paraId="017A7B55" w14:textId="77777777" w:rsidTr="007E5329">
        <w:trPr>
          <w:cantSplit/>
        </w:trPr>
        <w:tc>
          <w:tcPr>
            <w:tcW w:w="6174" w:type="dxa"/>
          </w:tcPr>
          <w:p w14:paraId="37210388" w14:textId="042D6891" w:rsidR="00F21F9A" w:rsidRPr="003E5F2C" w:rsidRDefault="00F21F9A" w:rsidP="00F21F9A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913F38" w14:textId="52C754D2" w:rsidR="00F21F9A" w:rsidRPr="003E5F2C" w:rsidRDefault="00AE5DA6" w:rsidP="00F21F9A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</w:t>
            </w:r>
            <w:r w:rsidR="009218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92186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282</w:t>
            </w:r>
          </w:p>
        </w:tc>
        <w:tc>
          <w:tcPr>
            <w:tcW w:w="146" w:type="dxa"/>
          </w:tcPr>
          <w:p w14:paraId="4732ED68" w14:textId="77777777" w:rsidR="00F21F9A" w:rsidRPr="003E5F2C" w:rsidRDefault="00F21F9A" w:rsidP="00F21F9A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CA931D" w14:textId="3788FCD4" w:rsidR="00F21F9A" w:rsidRPr="003E5F2C" w:rsidRDefault="00AE5DA6" w:rsidP="00F21F9A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108</w:t>
            </w:r>
            <w:r w:rsidR="00F21F9A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582</w:t>
            </w:r>
            <w:r w:rsidR="00F21F9A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024</w:t>
            </w:r>
          </w:p>
        </w:tc>
      </w:tr>
    </w:tbl>
    <w:p w14:paraId="3C390615" w14:textId="35F9A40A" w:rsidR="00921863" w:rsidRPr="003E5F2C" w:rsidRDefault="00F347AC" w:rsidP="00DA09AD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ณ 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2568</w:t>
      </w:r>
      <w:r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B32262" w:rsidRPr="003E5F2C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2567</w:t>
      </w:r>
      <w:r w:rsidR="00B32262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921863" w:rsidRPr="003E5F2C">
        <w:rPr>
          <w:rFonts w:ascii="Angsana New" w:hAnsi="Angsana New" w:cs="Angsana New"/>
          <w:snapToGrid w:val="0"/>
          <w:cs/>
          <w:lang w:val="en-US"/>
        </w:rPr>
        <w:t>บริษัทได้จำนำเงินลงทุนในตราสารทุนมีมูลค่าตามบัญชี</w:t>
      </w:r>
      <w:r w:rsidR="00921863" w:rsidRPr="003E5F2C">
        <w:rPr>
          <w:rFonts w:ascii="Angsana New" w:hAnsi="Angsana New" w:cs="Angsana New"/>
          <w:snapToGrid w:val="0"/>
          <w:spacing w:val="-8"/>
          <w:cs/>
          <w:lang w:val="en-US"/>
        </w:rPr>
        <w:t>ทั้งหมดจำนวน</w:t>
      </w:r>
      <w:r w:rsidR="00921863" w:rsidRPr="003E5F2C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AE5DA6" w:rsidRPr="00AE5DA6">
        <w:rPr>
          <w:rFonts w:ascii="Angsana New" w:hAnsi="Angsana New" w:cs="Angsana New"/>
          <w:snapToGrid w:val="0"/>
          <w:spacing w:val="-8"/>
          <w:lang w:val="en-US"/>
        </w:rPr>
        <w:t>71</w:t>
      </w:r>
      <w:r w:rsidR="00921863" w:rsidRPr="003E5F2C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spacing w:val="-8"/>
          <w:lang w:val="en-US"/>
        </w:rPr>
        <w:t>05</w:t>
      </w:r>
      <w:r w:rsidR="00921863" w:rsidRPr="003E5F2C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921863" w:rsidRPr="003E5F2C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="00921863" w:rsidRPr="003E5F2C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921863" w:rsidRPr="003E5F2C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 </w:t>
      </w:r>
      <w:r w:rsidR="00AE5DA6" w:rsidRPr="00AE5DA6">
        <w:rPr>
          <w:rFonts w:ascii="Angsana New" w:hAnsi="Angsana New" w:cs="Angsana New"/>
          <w:snapToGrid w:val="0"/>
          <w:spacing w:val="-8"/>
          <w:lang w:val="en-US"/>
        </w:rPr>
        <w:t>103</w:t>
      </w:r>
      <w:r w:rsidR="00921863" w:rsidRPr="003E5F2C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spacing w:val="-8"/>
          <w:lang w:val="en-US"/>
        </w:rPr>
        <w:t>10</w:t>
      </w:r>
      <w:r w:rsidR="00921863" w:rsidRPr="003E5F2C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921863" w:rsidRPr="003E5F2C">
        <w:rPr>
          <w:rFonts w:ascii="Angsana New" w:hAnsi="Angsana New" w:cs="Angsana New"/>
          <w:snapToGrid w:val="0"/>
          <w:spacing w:val="-8"/>
          <w:cs/>
          <w:lang w:val="en-US"/>
        </w:rPr>
        <w:t>ล้านบาท ตามลำดับ</w:t>
      </w:r>
      <w:r w:rsidR="00921863" w:rsidRPr="003E5F2C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921863" w:rsidRPr="003E5F2C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เพื่อเป็นหลักทรัพย์ค้ำประกันการออกหุ้นกู้ระยะยาว </w:t>
      </w:r>
      <w:r w:rsidR="00921863" w:rsidRPr="003E5F2C">
        <w:rPr>
          <w:rFonts w:ascii="Angsana New" w:hAnsi="Angsana New" w:cs="Angsana New"/>
          <w:snapToGrid w:val="0"/>
          <w:spacing w:val="-8"/>
          <w:lang w:val="en-US"/>
        </w:rPr>
        <w:t>(</w:t>
      </w:r>
      <w:r w:rsidR="00921863" w:rsidRPr="003E5F2C">
        <w:rPr>
          <w:rFonts w:ascii="Angsana New" w:hAnsi="Angsana New" w:cs="Angsana New"/>
          <w:snapToGrid w:val="0"/>
          <w:spacing w:val="-8"/>
          <w:cs/>
          <w:lang w:val="en-US"/>
        </w:rPr>
        <w:t xml:space="preserve">ดูหมายเหตุข้อ </w:t>
      </w:r>
      <w:r w:rsidR="00AE5DA6" w:rsidRPr="00AE5DA6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AE5DA6" w:rsidRPr="00AE5DA6">
        <w:rPr>
          <w:rFonts w:ascii="Angsana New" w:hAnsi="Angsana New" w:cs="Angsana New" w:hint="cs"/>
          <w:snapToGrid w:val="0"/>
          <w:spacing w:val="-8"/>
          <w:lang w:val="en-US"/>
        </w:rPr>
        <w:t>9</w:t>
      </w:r>
      <w:r w:rsidR="00921863" w:rsidRPr="003E5F2C">
        <w:rPr>
          <w:rFonts w:ascii="Angsana New" w:hAnsi="Angsana New" w:cs="Angsana New"/>
          <w:snapToGrid w:val="0"/>
          <w:spacing w:val="-8"/>
          <w:lang w:val="en-US"/>
        </w:rPr>
        <w:t xml:space="preserve">) </w:t>
      </w:r>
      <w:r w:rsidR="00921863" w:rsidRPr="003E5F2C">
        <w:rPr>
          <w:rFonts w:ascii="Angsana New" w:hAnsi="Angsana New" w:cs="Angsana New"/>
          <w:snapToGrid w:val="0"/>
          <w:spacing w:val="-8"/>
          <w:cs/>
          <w:lang w:val="en-US"/>
        </w:rPr>
        <w:t>และ</w:t>
      </w:r>
      <w:r w:rsidR="00921863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เงินกู้ยืมระยะสั้น </w:t>
      </w:r>
      <w:r w:rsidR="00921863" w:rsidRPr="003E5F2C">
        <w:rPr>
          <w:rFonts w:asciiTheme="majorBidi" w:hAnsiTheme="majorBidi" w:cstheme="majorBidi"/>
          <w:snapToGrid w:val="0"/>
          <w:spacing w:val="-6"/>
          <w:lang w:val="en-US"/>
        </w:rPr>
        <w:t>(</w:t>
      </w:r>
      <w:r w:rsidR="00921863"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ดูหมายเหตุข้อ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="00AE5DA6" w:rsidRPr="00AE5DA6">
        <w:rPr>
          <w:rFonts w:asciiTheme="majorBidi" w:hAnsiTheme="majorBidi" w:cstheme="majorBidi" w:hint="cs"/>
          <w:snapToGrid w:val="0"/>
          <w:spacing w:val="-6"/>
          <w:lang w:val="en-US"/>
        </w:rPr>
        <w:t>5</w:t>
      </w:r>
      <w:r w:rsidR="00921863" w:rsidRPr="003E5F2C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1BD6FE47" w14:textId="1A8A392D" w:rsidR="0040578F" w:rsidRPr="003E5F2C" w:rsidRDefault="0040578F" w:rsidP="00DA09AD">
      <w:pPr>
        <w:spacing w:before="24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ในเดือนพฤษภาคม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2568</w:t>
      </w:r>
      <w:r w:rsidRPr="003E5F2C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บริษัทได้รับเงินคืนจากการลดทุนและการชำระบัญชีของเงินลงทุนในหน่วยทรัสต์จำนวน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6</w:t>
      </w:r>
      <w:r w:rsidRPr="003E5F2C">
        <w:rPr>
          <w:rFonts w:asciiTheme="majorBidi" w:hAnsiTheme="majorBidi" w:cstheme="majorBidi" w:hint="cs"/>
          <w:snapToGrid w:val="0"/>
          <w:spacing w:val="-6"/>
          <w:cs/>
          <w:lang w:val="en-US"/>
        </w:rPr>
        <w:t>.</w:t>
      </w:r>
      <w:r w:rsidR="00AE5DA6" w:rsidRPr="00AE5DA6">
        <w:rPr>
          <w:rFonts w:asciiTheme="majorBidi" w:hAnsiTheme="majorBidi" w:cstheme="majorBidi" w:hint="cs"/>
          <w:snapToGrid w:val="0"/>
          <w:spacing w:val="-6"/>
          <w:lang w:val="en-US"/>
        </w:rPr>
        <w:t>89</w:t>
      </w:r>
      <w:r w:rsidRPr="003E5F2C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ล้านบาท</w:t>
      </w:r>
      <w:r w:rsidR="00D81F82" w:rsidRPr="003E5F2C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เนื่องจากการสิ้นสุดกองทรัสต์ โดยบริษัทได้โอนผลสะสมของผลขาดทุนที่รับรู้ไว้ก่อนหน้าในขาดทุนเบ็ดเสร็จอื่นไปยังขาดทุนสะสม</w:t>
      </w:r>
      <w:r w:rsidR="00B509B2" w:rsidRPr="003E5F2C">
        <w:rPr>
          <w:rFonts w:asciiTheme="majorBidi" w:hAnsiTheme="majorBidi" w:cstheme="majorBidi" w:hint="cs"/>
          <w:snapToGrid w:val="0"/>
          <w:spacing w:val="-6"/>
          <w:cs/>
          <w:lang w:val="en-US"/>
        </w:rPr>
        <w:t xml:space="preserve"> </w:t>
      </w:r>
      <w:r w:rsidR="00B509B2" w:rsidRPr="003E5F2C">
        <w:rPr>
          <w:rFonts w:asciiTheme="majorBidi" w:hAnsiTheme="majorBidi" w:cstheme="majorBidi"/>
          <w:snapToGrid w:val="0"/>
          <w:spacing w:val="-6"/>
          <w:lang w:val="en-US"/>
        </w:rPr>
        <w:t>(</w:t>
      </w:r>
      <w:r w:rsidR="00B509B2"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ดูหมายเหตุข้อ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24</w:t>
      </w:r>
      <w:r w:rsidR="00B509B2" w:rsidRPr="003E5F2C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="00B509B2" w:rsidRPr="003E5F2C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14A6FB19" w14:textId="45DFD085" w:rsidR="003211F4" w:rsidRPr="003E5F2C" w:rsidRDefault="009E5BA9" w:rsidP="00DA09AD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AE5DA6" w:rsidRPr="00AE5DA6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10</w:t>
      </w:r>
      <w:r w:rsidR="003211F4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340ADE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3211F4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อสังหาริมทรัพย์เพื่อการลงทุน</w:t>
      </w:r>
    </w:p>
    <w:p w14:paraId="7D7240FB" w14:textId="34CC70B8" w:rsidR="00CA219A" w:rsidRPr="003E5F2C" w:rsidRDefault="00CA219A" w:rsidP="0040578F">
      <w:pPr>
        <w:spacing w:after="120"/>
        <w:ind w:left="543"/>
        <w:jc w:val="thaiDistribute"/>
        <w:rPr>
          <w:rFonts w:ascii="Angsana New" w:hAnsi="Angsana New" w:cs="Angsana New"/>
          <w:snapToGrid w:val="0"/>
          <w:color w:val="000000" w:themeColor="text1"/>
        </w:rPr>
      </w:pPr>
      <w:r w:rsidRPr="003E5F2C">
        <w:rPr>
          <w:rFonts w:ascii="Angsana New" w:hAnsi="Angsana New" w:cs="Angsana New" w:hint="cs"/>
          <w:snapToGrid w:val="0"/>
          <w:color w:val="000000" w:themeColor="text1"/>
          <w:spacing w:val="-8"/>
          <w:cs/>
        </w:rPr>
        <w:t>ในเดือนกันยายน</w:t>
      </w:r>
      <w:r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2564</w:t>
      </w:r>
      <w:r w:rsidRPr="003E5F2C">
        <w:rPr>
          <w:rFonts w:ascii="Angsana New" w:hAnsi="Angsana New" w:cs="Angsana New"/>
          <w:snapToGrid w:val="0"/>
          <w:color w:val="000000" w:themeColor="text1"/>
          <w:spacing w:val="-8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>คณะกรรมการบริษัทมีมติอนุมัติให้เปลี่ยนแปลงวัตถุประสงค์ของแผนธุรกิจสำหรับที่ดินแปลงหนึ่ง จากแผนธุรกิจพัฒนาอสังหาริมทรัพย์</w:t>
      </w:r>
      <w:r w:rsidRPr="003E5F2C">
        <w:rPr>
          <w:rFonts w:ascii="Angsana New" w:hAnsi="Angsana New" w:cs="Angsana New"/>
          <w:snapToGrid w:val="0"/>
          <w:color w:val="000000" w:themeColor="text1"/>
          <w:spacing w:val="-8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>เป็นการถือครองเพื่อหาประโยชน์จากการเพิ่มขึ้นของมูลค่าของสินทรัพย์ ดังนั้นบริษัทจึงได้โอนเปลี่ยนประเภทที่ดินแปลงดังกล่าวจากที่ดิน อาคารและอุปกรณ์ เป็นอสังหาริมทรัพย์เพื่อการลงทุน โดยรับรู้ส่วนต่างระหว่างมูลค่ายุติธรรมและราคาตามบัญชี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จำนวน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655</w:t>
      </w:r>
      <w:r w:rsidRPr="003E5F2C">
        <w:rPr>
          <w:rFonts w:ascii="Angsana New" w:hAnsi="Angsana New" w:cs="Angsana New"/>
          <w:snapToGrid w:val="0"/>
          <w:color w:val="000000" w:themeColor="text1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55</w:t>
      </w:r>
      <w:r w:rsidRPr="003E5F2C">
        <w:rPr>
          <w:rFonts w:ascii="Angsana New" w:hAnsi="Angsana New" w:cs="Angsana New"/>
          <w:snapToGrid w:val="0"/>
          <w:color w:val="000000" w:themeColor="text1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>ล้านบาท</w:t>
      </w:r>
      <w:r w:rsidRPr="003E5F2C">
        <w:rPr>
          <w:rFonts w:ascii="Angsana New" w:hAnsi="Angsana New" w:cs="Angsana New"/>
          <w:snapToGrid w:val="0"/>
          <w:color w:val="000000" w:themeColor="text1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>เป็นส่วนเกินทุนจากการตีราคาสินทรัพย์ในส่วนของผู้ถือหุ้น</w:t>
      </w:r>
      <w:r w:rsidRPr="003E5F2C">
        <w:rPr>
          <w:rFonts w:ascii="Angsana New" w:hAnsi="Angsana New" w:cs="Angsana New"/>
          <w:snapToGrid w:val="0"/>
          <w:color w:val="000000" w:themeColor="text1"/>
        </w:rPr>
        <w:t xml:space="preserve"> </w:t>
      </w:r>
    </w:p>
    <w:p w14:paraId="305F2D60" w14:textId="35B05DBF" w:rsidR="0040578F" w:rsidRPr="003E5F2C" w:rsidRDefault="0040578F" w:rsidP="0040578F">
      <w:pPr>
        <w:spacing w:after="120"/>
        <w:ind w:left="543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เมื่อวันที่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12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 พฤษภาคม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 อสังหาริมทรัพย์เพื่อการลงทุนดังกล่าวได้มีการประเมินราคาใหม่โดย              </w:t>
      </w:r>
      <w:r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AE5DA6" w:rsidRPr="00AE5DA6">
        <w:rPr>
          <w:rFonts w:asciiTheme="majorBidi" w:hAnsiTheme="majorBidi" w:cstheme="majorBidi"/>
          <w:snapToGrid w:val="0"/>
          <w:spacing w:val="-8"/>
          <w:lang w:val="en-US"/>
        </w:rPr>
        <w:t>1</w:t>
      </w:r>
      <w:r w:rsidRPr="003E5F2C">
        <w:rPr>
          <w:rFonts w:asciiTheme="majorBidi" w:hAnsiTheme="majorBidi" w:cstheme="majorBidi"/>
          <w:snapToGrid w:val="0"/>
          <w:spacing w:val="-8"/>
          <w:lang w:val="en-US"/>
        </w:rPr>
        <w:t>,</w:t>
      </w:r>
      <w:r w:rsidR="00AE5DA6" w:rsidRPr="00AE5DA6">
        <w:rPr>
          <w:rFonts w:asciiTheme="majorBidi" w:hAnsiTheme="majorBidi" w:cstheme="majorBidi"/>
          <w:snapToGrid w:val="0"/>
          <w:spacing w:val="-8"/>
          <w:lang w:val="en-US"/>
        </w:rPr>
        <w:t>358</w:t>
      </w:r>
      <w:r w:rsidRPr="003E5F2C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spacing w:val="-8"/>
          <w:lang w:val="en-US"/>
        </w:rPr>
        <w:t>43</w:t>
      </w:r>
      <w:r w:rsidRPr="003E5F2C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8"/>
          <w:cs/>
        </w:rPr>
        <w:t>ล้าน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>บาท</w:t>
      </w:r>
    </w:p>
    <w:p w14:paraId="21BC04EE" w14:textId="3FF7034C" w:rsidR="0040578F" w:rsidRPr="003E5F2C" w:rsidRDefault="0040578F" w:rsidP="0040578F">
      <w:pPr>
        <w:spacing w:after="120"/>
        <w:ind w:left="543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ต่อมาวันที่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9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พฤษภาคม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2568</w:t>
      </w:r>
      <w:r w:rsidR="00F822CC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อสังหาริมทรัพย์เพื่อการลงทุนดังกล่าวได้มีการประเมินราคาใหม่โดย              </w:t>
      </w:r>
      <w:r w:rsidRPr="003E5F2C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AE5DA6" w:rsidRPr="00AE5DA6">
        <w:rPr>
          <w:rFonts w:asciiTheme="majorBidi" w:hAnsiTheme="majorBidi" w:cstheme="majorBidi"/>
          <w:snapToGrid w:val="0"/>
          <w:spacing w:val="-8"/>
          <w:lang w:val="en-US"/>
        </w:rPr>
        <w:t>1</w:t>
      </w:r>
      <w:r w:rsidRPr="003E5F2C">
        <w:rPr>
          <w:rFonts w:asciiTheme="majorBidi" w:hAnsiTheme="majorBidi" w:cstheme="majorBidi"/>
          <w:snapToGrid w:val="0"/>
          <w:spacing w:val="-8"/>
          <w:lang w:val="en-US"/>
        </w:rPr>
        <w:t>,</w:t>
      </w:r>
      <w:r w:rsidR="00AE5DA6" w:rsidRPr="00AE5DA6">
        <w:rPr>
          <w:rFonts w:asciiTheme="majorBidi" w:hAnsiTheme="majorBidi" w:cstheme="majorBidi"/>
          <w:snapToGrid w:val="0"/>
          <w:spacing w:val="-8"/>
          <w:lang w:val="en-US"/>
        </w:rPr>
        <w:t>438</w:t>
      </w:r>
      <w:r w:rsidRPr="003E5F2C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spacing w:val="-8"/>
          <w:lang w:val="en-US"/>
        </w:rPr>
        <w:t>34</w:t>
      </w:r>
      <w:r w:rsidRPr="003E5F2C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ล้าน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บาท</w:t>
      </w:r>
    </w:p>
    <w:p w14:paraId="0F548CBE" w14:textId="5C795019" w:rsidR="00CA219A" w:rsidRPr="003E5F2C" w:rsidRDefault="00CA219A" w:rsidP="0040578F">
      <w:pPr>
        <w:spacing w:after="120"/>
        <w:ind w:left="543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</w:pPr>
      <w:r w:rsidRPr="00976376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ณ 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97637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976376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2568</w:t>
      </w:r>
      <w:r w:rsidRPr="0097637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976376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2567</w:t>
      </w:r>
      <w:r w:rsidRPr="0097637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976376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>บริษัทได้จดจำนอง</w:t>
      </w:r>
      <w:r w:rsidRPr="00976376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ที่ดินซึ่งมีมูลค่าตามบัญชีจำนวน</w:t>
      </w:r>
      <w:r w:rsidRPr="0097637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="0040578F" w:rsidRPr="00976376">
        <w:rPr>
          <w:rFonts w:asciiTheme="majorBidi" w:hAnsiTheme="majorBidi" w:cstheme="majorBidi"/>
          <w:snapToGrid w:val="0"/>
          <w:spacing w:val="-6"/>
          <w:lang w:val="en-US"/>
        </w:rPr>
        <w:t>,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438</w:t>
      </w:r>
      <w:r w:rsidR="0040578F" w:rsidRPr="00976376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34</w:t>
      </w:r>
      <w:r w:rsidR="0040578F" w:rsidRPr="00976376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976376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ล้านบาท</w:t>
      </w:r>
      <w:r w:rsidRPr="003E5F2C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 </w:t>
      </w:r>
      <w:r w:rsidR="0040578F" w:rsidRPr="003E5F2C">
        <w:rPr>
          <w:rFonts w:asciiTheme="majorBidi" w:hAnsiTheme="majorBidi" w:cstheme="majorBidi" w:hint="cs"/>
          <w:snapToGrid w:val="0"/>
          <w:spacing w:val="-10"/>
          <w:cs/>
          <w:lang w:val="en-US"/>
        </w:rPr>
        <w:t xml:space="preserve">และ </w:t>
      </w:r>
      <w:r w:rsidR="0040578F"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>จำนวน</w:t>
      </w:r>
      <w:r w:rsidR="0040578F"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40578F" w:rsidRPr="003E5F2C">
        <w:rPr>
          <w:rFonts w:asciiTheme="majorBidi" w:hAnsiTheme="majorBidi" w:cstheme="majorBidi"/>
          <w:snapToGrid w:val="0"/>
          <w:spacing w:val="-10"/>
          <w:lang w:val="en-US"/>
        </w:rPr>
        <w:t>,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358</w:t>
      </w:r>
      <w:r w:rsidR="0040578F" w:rsidRPr="003E5F2C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43</w:t>
      </w:r>
      <w:r w:rsidR="0040578F"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ล้านบาท</w:t>
      </w:r>
      <w:r w:rsidR="0040578F"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40578F" w:rsidRPr="003E5F2C">
        <w:rPr>
          <w:rFonts w:asciiTheme="majorBidi" w:hAnsiTheme="majorBidi" w:cstheme="majorBidi" w:hint="cs"/>
          <w:snapToGrid w:val="0"/>
          <w:spacing w:val="-10"/>
          <w:cs/>
          <w:lang w:val="en-US"/>
        </w:rPr>
        <w:t>ตามลำดับ</w:t>
      </w:r>
      <w:r w:rsidR="0040578F"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รวมทั้งส่วนควบและส่วนต่อเติมของอาคารและสิ่งปลูกสร้างที่จะถูก</w:t>
      </w:r>
      <w:r w:rsidRPr="00976376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สร้างในอนาคตเพื่อเป็นหลักประกัน</w:t>
      </w:r>
      <w:r w:rsidRPr="00976376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การออกหุ้นกู้ระยะยาว</w:t>
      </w:r>
      <w:r w:rsidRPr="00976376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โดยมีวงเงินจำนองจำนวน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976376">
        <w:rPr>
          <w:rFonts w:ascii="Angsana New" w:hAnsi="Angsana New" w:cs="Angsana New"/>
          <w:snapToGrid w:val="0"/>
          <w:color w:val="000000" w:themeColor="text1"/>
          <w:cs/>
          <w:lang w:val="en-US"/>
        </w:rPr>
        <w:t>,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000</w:t>
      </w:r>
      <w:r w:rsidRPr="00976376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ล้านบาท</w:t>
      </w:r>
      <w:r w:rsidRPr="00976376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Pr="00976376">
        <w:rPr>
          <w:rFonts w:ascii="Angsana New" w:hAnsi="Angsana New" w:cs="Angsana New"/>
          <w:snapToGrid w:val="0"/>
          <w:color w:val="000000" w:themeColor="text1"/>
          <w:lang w:val="en-US"/>
        </w:rPr>
        <w:t>(</w:t>
      </w:r>
      <w:r w:rsidRPr="00976376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ดูหมายเหตุ</w:t>
      </w:r>
      <w:r w:rsidRPr="003E5F2C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ข้อ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19</w:t>
      </w:r>
      <w:r w:rsidR="00433C91"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)</w:t>
      </w:r>
    </w:p>
    <w:p w14:paraId="39A82007" w14:textId="3C7E167A" w:rsidR="005C6B19" w:rsidRPr="003E5F2C" w:rsidRDefault="005C6B19" w:rsidP="00DA09AD">
      <w:pPr>
        <w:tabs>
          <w:tab w:val="left" w:pos="1170"/>
        </w:tabs>
        <w:spacing w:before="120"/>
        <w:ind w:left="1170" w:hanging="623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รายการกระทบยอดของอสัง</w:t>
      </w:r>
      <w:r w:rsidR="00F05018"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หาริ</w:t>
      </w:r>
      <w:r w:rsidR="00B21BE1"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มทรัพย์เพื่อการลงทุนสำหรับ</w:t>
      </w:r>
      <w:r w:rsidR="00D05EFC"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ปี</w:t>
      </w:r>
      <w:r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สิ้นสุดวันที่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D05EFC"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ธันวาคม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มีดังนี้</w:t>
      </w:r>
    </w:p>
    <w:p w14:paraId="5ED17C97" w14:textId="77777777" w:rsidR="008669C6" w:rsidRPr="003E5F2C" w:rsidRDefault="008669C6" w:rsidP="00DA09AD">
      <w:pPr>
        <w:ind w:left="7920"/>
        <w:jc w:val="right"/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3E5F2C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(หน่วย</w:t>
      </w:r>
      <w:r w:rsidRPr="003E5F2C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 : </w:t>
      </w:r>
      <w:r w:rsidRPr="003E5F2C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712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5"/>
        <w:gridCol w:w="1301"/>
        <w:gridCol w:w="145"/>
        <w:gridCol w:w="1301"/>
      </w:tblGrid>
      <w:tr w:rsidR="008669C6" w:rsidRPr="003E5F2C" w14:paraId="09280A91" w14:textId="77777777" w:rsidTr="00B13E64">
        <w:trPr>
          <w:cantSplit/>
        </w:trPr>
        <w:tc>
          <w:tcPr>
            <w:tcW w:w="5965" w:type="dxa"/>
          </w:tcPr>
          <w:p w14:paraId="25A5A50B" w14:textId="77777777" w:rsidR="008669C6" w:rsidRPr="003E5F2C" w:rsidRDefault="008669C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47" w:type="dxa"/>
            <w:gridSpan w:val="3"/>
          </w:tcPr>
          <w:p w14:paraId="5EB9636C" w14:textId="505333B5" w:rsidR="008669C6" w:rsidRPr="003E5F2C" w:rsidRDefault="008669C6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69C6" w:rsidRPr="003E5F2C" w14:paraId="2F48917F" w14:textId="77777777" w:rsidTr="00B13E64">
        <w:trPr>
          <w:cantSplit/>
        </w:trPr>
        <w:tc>
          <w:tcPr>
            <w:tcW w:w="5965" w:type="dxa"/>
          </w:tcPr>
          <w:p w14:paraId="602A1878" w14:textId="77777777" w:rsidR="008669C6" w:rsidRPr="003E5F2C" w:rsidRDefault="008669C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1" w:type="dxa"/>
          </w:tcPr>
          <w:p w14:paraId="49F98B7C" w14:textId="7B361CC5" w:rsidR="008669C6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" w:type="dxa"/>
          </w:tcPr>
          <w:p w14:paraId="0568F05D" w14:textId="77777777" w:rsidR="008669C6" w:rsidRPr="003E5F2C" w:rsidRDefault="008669C6" w:rsidP="00DA09AD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</w:tcPr>
          <w:p w14:paraId="25D9CADF" w14:textId="376FA23D" w:rsidR="008669C6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921863" w:rsidRPr="003E5F2C" w14:paraId="2BB9F95E" w14:textId="77777777" w:rsidTr="00B13E64">
        <w:trPr>
          <w:cantSplit/>
        </w:trPr>
        <w:tc>
          <w:tcPr>
            <w:tcW w:w="5965" w:type="dxa"/>
          </w:tcPr>
          <w:p w14:paraId="7A393D24" w14:textId="54ACC109" w:rsidR="00921863" w:rsidRPr="003E5F2C" w:rsidRDefault="00921863" w:rsidP="00921863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>(แสดงด้วยมูลค่ายุติธรรม)</w:t>
            </w:r>
          </w:p>
        </w:tc>
        <w:tc>
          <w:tcPr>
            <w:tcW w:w="1301" w:type="dxa"/>
          </w:tcPr>
          <w:p w14:paraId="00EB8093" w14:textId="5D0CC9B0" w:rsidR="00921863" w:rsidRPr="003E5F2C" w:rsidRDefault="00AE5DA6" w:rsidP="00921863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358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5" w:type="dxa"/>
          </w:tcPr>
          <w:p w14:paraId="65B0297E" w14:textId="77777777" w:rsidR="00921863" w:rsidRPr="003E5F2C" w:rsidRDefault="00921863" w:rsidP="00921863">
            <w:pPr>
              <w:ind w:left="3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</w:tcPr>
          <w:p w14:paraId="3234B96B" w14:textId="45A797EA" w:rsidR="00921863" w:rsidRPr="003E5F2C" w:rsidRDefault="00AE5DA6" w:rsidP="00921863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358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</w:tr>
      <w:tr w:rsidR="00921863" w:rsidRPr="003E5F2C" w14:paraId="4BF9B78A" w14:textId="77777777" w:rsidTr="00B13E64">
        <w:trPr>
          <w:cantSplit/>
        </w:trPr>
        <w:tc>
          <w:tcPr>
            <w:tcW w:w="5965" w:type="dxa"/>
          </w:tcPr>
          <w:p w14:paraId="18A0472B" w14:textId="4462355D" w:rsidR="00921863" w:rsidRPr="003E5F2C" w:rsidRDefault="00921863" w:rsidP="00921863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3E5F2C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01" w:type="dxa"/>
          </w:tcPr>
          <w:p w14:paraId="57D7030D" w14:textId="6F6BA313" w:rsidR="00921863" w:rsidRPr="003E5F2C" w:rsidRDefault="00AE5DA6" w:rsidP="00921863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79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907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5" w:type="dxa"/>
          </w:tcPr>
          <w:p w14:paraId="6E9D0008" w14:textId="77777777" w:rsidR="00921863" w:rsidRPr="003E5F2C" w:rsidRDefault="00921863" w:rsidP="00921863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</w:tcPr>
          <w:p w14:paraId="18172BD8" w14:textId="044C1032" w:rsidR="00921863" w:rsidRPr="003E5F2C" w:rsidRDefault="00921863" w:rsidP="00921863">
            <w:pPr>
              <w:tabs>
                <w:tab w:val="decimal" w:pos="680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21863" w:rsidRPr="003E5F2C" w14:paraId="2B197CD0" w14:textId="77777777" w:rsidTr="00B13E64">
        <w:trPr>
          <w:cantSplit/>
        </w:trPr>
        <w:tc>
          <w:tcPr>
            <w:tcW w:w="5965" w:type="dxa"/>
          </w:tcPr>
          <w:p w14:paraId="4602FA35" w14:textId="51E8032D" w:rsidR="00921863" w:rsidRPr="003E5F2C" w:rsidRDefault="00921863" w:rsidP="00921863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ธันวาคม (แสดงด้วยมูลค่ายุติธรรม)</w:t>
            </w: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7B458B42" w14:textId="2EC62BF5" w:rsidR="00921863" w:rsidRPr="003E5F2C" w:rsidRDefault="00AE5DA6" w:rsidP="00921863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438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335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5" w:type="dxa"/>
          </w:tcPr>
          <w:p w14:paraId="35FC522C" w14:textId="77777777" w:rsidR="00921863" w:rsidRPr="003E5F2C" w:rsidRDefault="00921863" w:rsidP="00921863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2BE92ABE" w14:textId="74835C06" w:rsidR="00921863" w:rsidRPr="003E5F2C" w:rsidRDefault="00AE5DA6" w:rsidP="00921863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358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</w:tr>
    </w:tbl>
    <w:p w14:paraId="1BB729B6" w14:textId="3C486585" w:rsidR="00666703" w:rsidRPr="003E5F2C" w:rsidRDefault="00666703" w:rsidP="00DA09AD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รายการที่รับรู้ในงบกำไรขาดทุนและกำไรขาดทุนเบ็ดเสร็จอื่นซึ่งเกิดจากอสังหาริมทรัพย์เพื่อการลงทุนสำหรับปีสิ้นสุดวัน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ธันวาคม มีดังนี้</w:t>
      </w:r>
    </w:p>
    <w:p w14:paraId="5C7E0B05" w14:textId="77777777" w:rsidR="00216BEA" w:rsidRPr="003E5F2C" w:rsidRDefault="00216BEA" w:rsidP="00DA09AD">
      <w:pPr>
        <w:spacing w:before="240"/>
        <w:ind w:left="547"/>
        <w:jc w:val="right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(หน่วย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 : 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61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687"/>
        <w:gridCol w:w="221"/>
        <w:gridCol w:w="1219"/>
      </w:tblGrid>
      <w:tr w:rsidR="009E69E6" w:rsidRPr="003E5F2C" w14:paraId="133BF68E" w14:textId="77777777" w:rsidTr="00B606EE">
        <w:trPr>
          <w:trHeight w:val="306"/>
        </w:trPr>
        <w:tc>
          <w:tcPr>
            <w:tcW w:w="5490" w:type="dxa"/>
          </w:tcPr>
          <w:p w14:paraId="6A79A684" w14:textId="77777777" w:rsidR="00773660" w:rsidRPr="003E5F2C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127" w:type="dxa"/>
            <w:gridSpan w:val="3"/>
          </w:tcPr>
          <w:p w14:paraId="57F5FEC7" w14:textId="1D6EAE87" w:rsidR="00773660" w:rsidRPr="003E5F2C" w:rsidRDefault="00AC1D80" w:rsidP="00B606EE">
            <w:pPr>
              <w:pStyle w:val="Heading3"/>
              <w:spacing w:line="360" w:lineRule="exact"/>
              <w:ind w:left="-524" w:hanging="3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งบการเงินรวมและงบการเงินเฉพาะกิจการ</w:t>
            </w:r>
          </w:p>
        </w:tc>
      </w:tr>
      <w:tr w:rsidR="009E69E6" w:rsidRPr="003E5F2C" w14:paraId="78200239" w14:textId="77777777" w:rsidTr="00B606EE">
        <w:trPr>
          <w:trHeight w:val="306"/>
        </w:trPr>
        <w:tc>
          <w:tcPr>
            <w:tcW w:w="5490" w:type="dxa"/>
          </w:tcPr>
          <w:p w14:paraId="7E6E6C64" w14:textId="77777777" w:rsidR="00773660" w:rsidRPr="003E5F2C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127" w:type="dxa"/>
            <w:gridSpan w:val="3"/>
          </w:tcPr>
          <w:p w14:paraId="6D412B1E" w14:textId="77777777" w:rsidR="00773660" w:rsidRPr="003E5F2C" w:rsidRDefault="0077366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สำหรับปีสิ้นสุด</w:t>
            </w:r>
          </w:p>
        </w:tc>
      </w:tr>
      <w:tr w:rsidR="009E69E6" w:rsidRPr="003E5F2C" w14:paraId="7124E083" w14:textId="77777777" w:rsidTr="00B606EE">
        <w:trPr>
          <w:trHeight w:val="306"/>
        </w:trPr>
        <w:tc>
          <w:tcPr>
            <w:tcW w:w="5490" w:type="dxa"/>
          </w:tcPr>
          <w:p w14:paraId="7F024D4C" w14:textId="77777777" w:rsidR="00773660" w:rsidRPr="003E5F2C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127" w:type="dxa"/>
            <w:gridSpan w:val="3"/>
          </w:tcPr>
          <w:p w14:paraId="165C61E9" w14:textId="767860AC" w:rsidR="00773660" w:rsidRPr="003E5F2C" w:rsidRDefault="0077366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3E5F2C" w14:paraId="5ED8C61D" w14:textId="77777777" w:rsidTr="00B606EE">
        <w:trPr>
          <w:trHeight w:val="306"/>
        </w:trPr>
        <w:tc>
          <w:tcPr>
            <w:tcW w:w="5490" w:type="dxa"/>
          </w:tcPr>
          <w:p w14:paraId="2EC5FCA0" w14:textId="77777777" w:rsidR="00773660" w:rsidRPr="003E5F2C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87" w:type="dxa"/>
          </w:tcPr>
          <w:p w14:paraId="7C79437D" w14:textId="19D125F9" w:rsidR="00773660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21" w:type="dxa"/>
          </w:tcPr>
          <w:p w14:paraId="531F098C" w14:textId="77777777" w:rsidR="00773660" w:rsidRPr="003E5F2C" w:rsidRDefault="00773660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68BE1281" w14:textId="1DFA727E" w:rsidR="00773660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755C2D" w:rsidRPr="003E5F2C" w14:paraId="317BEC0D" w14:textId="77777777" w:rsidTr="00B606EE">
        <w:trPr>
          <w:trHeight w:val="296"/>
        </w:trPr>
        <w:tc>
          <w:tcPr>
            <w:tcW w:w="5490" w:type="dxa"/>
          </w:tcPr>
          <w:p w14:paraId="3D352BEA" w14:textId="77777777" w:rsidR="00755C2D" w:rsidRPr="003E5F2C" w:rsidRDefault="00755C2D" w:rsidP="00755C2D">
            <w:pPr>
              <w:spacing w:line="360" w:lineRule="exact"/>
              <w:ind w:left="720" w:hanging="648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687" w:type="dxa"/>
            <w:vAlign w:val="bottom"/>
          </w:tcPr>
          <w:p w14:paraId="3BE280A2" w14:textId="74776576" w:rsidR="00755C2D" w:rsidRPr="003E5F2C" w:rsidRDefault="00AE5DA6" w:rsidP="00921863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79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907</w:t>
            </w:r>
            <w:r w:rsidR="0092186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221" w:type="dxa"/>
          </w:tcPr>
          <w:p w14:paraId="7B6D8B68" w14:textId="77777777" w:rsidR="00755C2D" w:rsidRPr="003E5F2C" w:rsidRDefault="00755C2D" w:rsidP="00921863">
            <w:pPr>
              <w:tabs>
                <w:tab w:val="decimal" w:pos="1186"/>
              </w:tabs>
              <w:ind w:right="-19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348A1CB4" w14:textId="4ECCB0E9" w:rsidR="00755C2D" w:rsidRPr="003E5F2C" w:rsidRDefault="00755C2D" w:rsidP="00755C2D">
            <w:pPr>
              <w:tabs>
                <w:tab w:val="decimal" w:pos="699"/>
              </w:tabs>
              <w:spacing w:line="360" w:lineRule="exact"/>
              <w:ind w:left="-648" w:right="-6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7A1B6D36" w14:textId="653AC4B0" w:rsidR="002069BB" w:rsidRPr="003E5F2C" w:rsidRDefault="00A61A25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  <w:r w:rsidR="00AE5DA6" w:rsidRPr="00AE5DA6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11</w:t>
      </w:r>
      <w:r w:rsidR="002069BB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.</w:t>
      </w:r>
      <w:r w:rsidR="002069BB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bookmarkStart w:id="4" w:name="_Hlk65231605"/>
      <w:r w:rsidR="002069BB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 xml:space="preserve">ที่ดิน </w:t>
      </w:r>
      <w:r w:rsidR="0034749D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อาคาร</w:t>
      </w:r>
      <w:r w:rsidR="002069BB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และอุปกรณ์</w:t>
      </w:r>
      <w:bookmarkEnd w:id="4"/>
    </w:p>
    <w:p w14:paraId="09399D31" w14:textId="77777777" w:rsidR="002069BB" w:rsidRPr="003E5F2C" w:rsidRDefault="002069BB" w:rsidP="00DA09AD">
      <w:pPr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ที่ดิน อาคารและอุปกรณ์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ประกอบด้วย</w:t>
      </w:r>
    </w:p>
    <w:p w14:paraId="02501BEC" w14:textId="34B31FB3" w:rsidR="000319FD" w:rsidRPr="003E5F2C" w:rsidRDefault="000319FD" w:rsidP="00DA09AD">
      <w:pPr>
        <w:spacing w:before="240"/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ณ วันที่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2568</w:t>
      </w:r>
    </w:p>
    <w:p w14:paraId="564BEC46" w14:textId="77777777" w:rsidR="000319FD" w:rsidRPr="003E5F2C" w:rsidRDefault="000319FD" w:rsidP="00DA09AD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3"/>
        <w:gridCol w:w="951"/>
        <w:gridCol w:w="87"/>
        <w:gridCol w:w="977"/>
        <w:gridCol w:w="87"/>
        <w:gridCol w:w="985"/>
        <w:gridCol w:w="87"/>
        <w:gridCol w:w="1004"/>
        <w:gridCol w:w="57"/>
        <w:gridCol w:w="967"/>
      </w:tblGrid>
      <w:tr w:rsidR="009E69E6" w:rsidRPr="003E5F2C" w14:paraId="37C5B599" w14:textId="77777777" w:rsidTr="003B4477">
        <w:trPr>
          <w:trHeight w:val="162"/>
        </w:trPr>
        <w:tc>
          <w:tcPr>
            <w:tcW w:w="3663" w:type="dxa"/>
            <w:vAlign w:val="center"/>
          </w:tcPr>
          <w:p w14:paraId="39B41478" w14:textId="77777777" w:rsidR="000319FD" w:rsidRPr="003E5F2C" w:rsidRDefault="000319F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202" w:type="dxa"/>
            <w:gridSpan w:val="9"/>
          </w:tcPr>
          <w:p w14:paraId="4C8224AC" w14:textId="77777777" w:rsidR="000319FD" w:rsidRPr="003E5F2C" w:rsidRDefault="000319FD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3E5F2C" w14:paraId="7E9782BD" w14:textId="77777777" w:rsidTr="003B4477">
        <w:trPr>
          <w:trHeight w:val="162"/>
        </w:trPr>
        <w:tc>
          <w:tcPr>
            <w:tcW w:w="3663" w:type="dxa"/>
            <w:vAlign w:val="center"/>
          </w:tcPr>
          <w:p w14:paraId="36D483A0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51" w:type="dxa"/>
          </w:tcPr>
          <w:p w14:paraId="11CA7130" w14:textId="77777777" w:rsidR="003B4477" w:rsidRPr="003E5F2C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1E64ECAC" w14:textId="77777777" w:rsidR="003B4477" w:rsidRPr="003E5F2C" w:rsidRDefault="003B4477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20D838BC" w14:textId="77777777" w:rsidR="003B4477" w:rsidRPr="003E5F2C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</w:tcPr>
          <w:p w14:paraId="22054B42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</w:tcPr>
          <w:p w14:paraId="4024D6FA" w14:textId="77777777" w:rsidR="003B4477" w:rsidRPr="003E5F2C" w:rsidRDefault="003B4477" w:rsidP="00DA09AD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ขาย/</w:t>
            </w:r>
          </w:p>
        </w:tc>
        <w:tc>
          <w:tcPr>
            <w:tcW w:w="87" w:type="dxa"/>
          </w:tcPr>
          <w:p w14:paraId="605810E8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2D8D7730" w14:textId="77777777" w:rsidR="003B4477" w:rsidRPr="003E5F2C" w:rsidRDefault="003B4477" w:rsidP="00DA09AD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โอนเข้า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ออก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57" w:type="dxa"/>
          </w:tcPr>
          <w:p w14:paraId="27223D49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</w:tcPr>
          <w:p w14:paraId="6795F2FB" w14:textId="77777777" w:rsidR="003B4477" w:rsidRPr="003E5F2C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9E69E6" w:rsidRPr="003E5F2C" w14:paraId="2FC5335C" w14:textId="77777777" w:rsidTr="003B4477">
        <w:tc>
          <w:tcPr>
            <w:tcW w:w="3663" w:type="dxa"/>
            <w:vAlign w:val="center"/>
          </w:tcPr>
          <w:p w14:paraId="157F7AA8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56914B62" w14:textId="77777777" w:rsidR="003B4477" w:rsidRPr="003E5F2C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1F05CBF7" w14:textId="77777777" w:rsidR="003B4477" w:rsidRPr="003E5F2C" w:rsidRDefault="003B4477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3C6E82A5" w14:textId="77777777" w:rsidR="003B4477" w:rsidRPr="003E5F2C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696CB74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</w:tcPr>
          <w:p w14:paraId="12082757" w14:textId="77777777" w:rsidR="003B4477" w:rsidRPr="003E5F2C" w:rsidRDefault="003B4477" w:rsidP="00DA09AD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</w:tcPr>
          <w:p w14:paraId="5DD9F45E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0D80AA18" w14:textId="77777777" w:rsidR="003B4477" w:rsidRPr="003E5F2C" w:rsidRDefault="003B4477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</w:tcPr>
          <w:p w14:paraId="1C0A1C6F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</w:tcPr>
          <w:p w14:paraId="4AF18D43" w14:textId="77777777" w:rsidR="003B4477" w:rsidRPr="003E5F2C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3E5F2C" w14:paraId="347B9AE9" w14:textId="77777777" w:rsidTr="003B4477">
        <w:tc>
          <w:tcPr>
            <w:tcW w:w="3663" w:type="dxa"/>
            <w:vAlign w:val="center"/>
          </w:tcPr>
          <w:p w14:paraId="3B50191A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0ADFDBA2" w14:textId="54FFBBC3" w:rsidR="003B4477" w:rsidRPr="003E5F2C" w:rsidRDefault="00AE5DA6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B4477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48F97984" w14:textId="77777777" w:rsidR="003B4477" w:rsidRPr="003E5F2C" w:rsidRDefault="003B4477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25B7A87A" w14:textId="77777777" w:rsidR="003B4477" w:rsidRPr="003E5F2C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1C71CE6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</w:tcPr>
          <w:p w14:paraId="1EAC6F76" w14:textId="77777777" w:rsidR="003B4477" w:rsidRPr="003E5F2C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583CB56B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2C08A283" w14:textId="77777777" w:rsidR="003B4477" w:rsidRPr="003E5F2C" w:rsidRDefault="003B4477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624F50DB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</w:tcPr>
          <w:p w14:paraId="17DDD686" w14:textId="4ABA166E" w:rsidR="003B4477" w:rsidRPr="003E5F2C" w:rsidRDefault="00AE5DA6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B4477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3E5F2C" w14:paraId="74CC02D3" w14:textId="77777777" w:rsidTr="003B4477">
        <w:tc>
          <w:tcPr>
            <w:tcW w:w="3663" w:type="dxa"/>
            <w:vAlign w:val="center"/>
          </w:tcPr>
          <w:p w14:paraId="04F2BA62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6EE4FDFE" w14:textId="39930332" w:rsidR="003B4477" w:rsidRPr="003E5F2C" w:rsidRDefault="00AE5DA6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7" w:type="dxa"/>
          </w:tcPr>
          <w:p w14:paraId="61F0E28C" w14:textId="77777777" w:rsidR="003B4477" w:rsidRPr="003E5F2C" w:rsidRDefault="003B4477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12FF6A3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5815CCFD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</w:tcPr>
          <w:p w14:paraId="5765F6D3" w14:textId="77777777" w:rsidR="003B4477" w:rsidRPr="003E5F2C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DBAF296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07F960F4" w14:textId="77777777" w:rsidR="003B4477" w:rsidRPr="003E5F2C" w:rsidRDefault="003B4477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050918E2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</w:tcPr>
          <w:p w14:paraId="490C37F8" w14:textId="1A47391A" w:rsidR="003B4477" w:rsidRPr="003E5F2C" w:rsidRDefault="00AE5DA6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</w:tr>
      <w:tr w:rsidR="009E69E6" w:rsidRPr="003E5F2C" w14:paraId="73D03F2B" w14:textId="77777777" w:rsidTr="003B4477">
        <w:tc>
          <w:tcPr>
            <w:tcW w:w="3663" w:type="dxa"/>
          </w:tcPr>
          <w:p w14:paraId="519561C5" w14:textId="77777777" w:rsidR="003B4477" w:rsidRPr="003E5F2C" w:rsidRDefault="003B4477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1" w:type="dxa"/>
          </w:tcPr>
          <w:p w14:paraId="6AD4ABFD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BD6F88D" w14:textId="77777777" w:rsidR="003B4477" w:rsidRPr="003E5F2C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010A2BF1" w14:textId="77777777" w:rsidR="003B4477" w:rsidRPr="003E5F2C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E44739F" w14:textId="77777777" w:rsidR="003B4477" w:rsidRPr="003E5F2C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</w:tcPr>
          <w:p w14:paraId="23148803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65B293A9" w14:textId="77777777" w:rsidR="003B4477" w:rsidRPr="003E5F2C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0ED7998F" w14:textId="77777777" w:rsidR="003B4477" w:rsidRPr="003E5F2C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002AAA4A" w14:textId="77777777" w:rsidR="003B4477" w:rsidRPr="003E5F2C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</w:tcPr>
          <w:p w14:paraId="7FD39A37" w14:textId="77777777" w:rsidR="003B4477" w:rsidRPr="003E5F2C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D53F0" w:rsidRPr="003E5F2C" w14:paraId="2AE188FF" w14:textId="77777777" w:rsidTr="004C5D31">
        <w:tc>
          <w:tcPr>
            <w:tcW w:w="3663" w:type="dxa"/>
          </w:tcPr>
          <w:p w14:paraId="17144158" w14:textId="77777777" w:rsidR="009D53F0" w:rsidRPr="003E5F2C" w:rsidRDefault="009D53F0" w:rsidP="009D53F0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B9605" w14:textId="75814414" w:rsidR="009D53F0" w:rsidRPr="003E5F2C" w:rsidRDefault="00AE5DA6" w:rsidP="009D53F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741D7" w14:textId="77777777" w:rsidR="009D53F0" w:rsidRPr="003E5F2C" w:rsidRDefault="009D53F0" w:rsidP="009D53F0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5B10C" w14:textId="16A016EB" w:rsidR="009D53F0" w:rsidRPr="003E5F2C" w:rsidRDefault="009D53F0" w:rsidP="009D53F0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5C7F7" w14:textId="77777777" w:rsidR="009D53F0" w:rsidRPr="003E5F2C" w:rsidRDefault="009D53F0" w:rsidP="009D53F0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527D2" w14:textId="5658975E" w:rsidR="009D53F0" w:rsidRPr="003E5F2C" w:rsidRDefault="009D53F0" w:rsidP="009D53F0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57C00" w14:textId="77777777" w:rsidR="009D53F0" w:rsidRPr="003E5F2C" w:rsidRDefault="009D53F0" w:rsidP="009D53F0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30E9B" w14:textId="1FB3C692" w:rsidR="009D53F0" w:rsidRPr="003E5F2C" w:rsidRDefault="009D53F0" w:rsidP="009D53F0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F480" w14:textId="77777777" w:rsidR="009D53F0" w:rsidRPr="003E5F2C" w:rsidRDefault="009D53F0" w:rsidP="009D53F0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7A212" w14:textId="3CCB7C4E" w:rsidR="009D53F0" w:rsidRPr="003E5F2C" w:rsidRDefault="00AE5DA6" w:rsidP="009D53F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9D53F0" w:rsidRPr="003E5F2C" w14:paraId="4B10139C" w14:textId="77777777" w:rsidTr="004C5D31">
        <w:tc>
          <w:tcPr>
            <w:tcW w:w="3663" w:type="dxa"/>
          </w:tcPr>
          <w:p w14:paraId="4BED8433" w14:textId="1A8FE2E3" w:rsidR="009D53F0" w:rsidRPr="003E5F2C" w:rsidRDefault="009D53F0" w:rsidP="009D53F0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583BF" w14:textId="1140143B" w:rsidR="009D53F0" w:rsidRPr="003E5F2C" w:rsidRDefault="00AE5DA6" w:rsidP="009D53F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791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C33D0" w14:textId="77777777" w:rsidR="009D53F0" w:rsidRPr="003E5F2C" w:rsidRDefault="009D53F0" w:rsidP="009D53F0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CB577" w14:textId="169C0300" w:rsidR="009D53F0" w:rsidRPr="003E5F2C" w:rsidRDefault="009D53F0" w:rsidP="009D53F0">
            <w:pPr>
              <w:tabs>
                <w:tab w:val="decimal" w:pos="52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A564A" w14:textId="77777777" w:rsidR="009D53F0" w:rsidRPr="003E5F2C" w:rsidRDefault="009D53F0" w:rsidP="009D53F0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D60B4" w14:textId="3B35973C" w:rsidR="009D53F0" w:rsidRPr="003E5F2C" w:rsidRDefault="009D53F0" w:rsidP="009D53F0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38AC5" w14:textId="77777777" w:rsidR="009D53F0" w:rsidRPr="003E5F2C" w:rsidRDefault="009D53F0" w:rsidP="009D53F0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F75F1" w14:textId="11F7A29B" w:rsidR="009D53F0" w:rsidRPr="003E5F2C" w:rsidRDefault="009D53F0" w:rsidP="009D53F0">
            <w:pPr>
              <w:tabs>
                <w:tab w:val="left" w:pos="802"/>
                <w:tab w:val="left" w:pos="895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C783E" w14:textId="77777777" w:rsidR="009D53F0" w:rsidRPr="003E5F2C" w:rsidRDefault="009D53F0" w:rsidP="009D53F0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DA643" w14:textId="6B6748BE" w:rsidR="009D53F0" w:rsidRPr="003E5F2C" w:rsidRDefault="00AE5DA6" w:rsidP="009D53F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791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</w:p>
        </w:tc>
      </w:tr>
      <w:tr w:rsidR="00F055A4" w:rsidRPr="003E5F2C" w14:paraId="4A30DA51" w14:textId="77777777" w:rsidTr="004C5D31">
        <w:tc>
          <w:tcPr>
            <w:tcW w:w="3663" w:type="dxa"/>
          </w:tcPr>
          <w:p w14:paraId="29516D2A" w14:textId="77777777" w:rsidR="00F055A4" w:rsidRPr="003E5F2C" w:rsidRDefault="00F055A4" w:rsidP="00F055A4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5A585" w14:textId="17DFF400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BC12D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E975D" w14:textId="7650D212" w:rsidR="00F055A4" w:rsidRPr="003E5F2C" w:rsidRDefault="00AE5DA6" w:rsidP="00F055A4">
            <w:pPr>
              <w:tabs>
                <w:tab w:val="decimal" w:pos="87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584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1B794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C9F14" w14:textId="2F2A1BEE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F94EA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095E5" w14:textId="1349DE43" w:rsidR="00F055A4" w:rsidRPr="003E5F2C" w:rsidRDefault="00AE5DA6" w:rsidP="00F055A4">
            <w:pPr>
              <w:tabs>
                <w:tab w:val="decimal" w:pos="908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664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35791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34CA9" w14:textId="6D957D3A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433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634</w:t>
            </w:r>
          </w:p>
        </w:tc>
      </w:tr>
      <w:tr w:rsidR="00F055A4" w:rsidRPr="003E5F2C" w14:paraId="26962582" w14:textId="77777777" w:rsidTr="004C5D31">
        <w:tc>
          <w:tcPr>
            <w:tcW w:w="3663" w:type="dxa"/>
          </w:tcPr>
          <w:p w14:paraId="4F3436FB" w14:textId="77777777" w:rsidR="00F055A4" w:rsidRPr="003E5F2C" w:rsidRDefault="00F055A4" w:rsidP="00F055A4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E280E" w14:textId="55093FA0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37802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F8CD1" w14:textId="27C9AA0F" w:rsidR="00F055A4" w:rsidRPr="003E5F2C" w:rsidRDefault="00AE5DA6" w:rsidP="00F055A4">
            <w:pPr>
              <w:tabs>
                <w:tab w:val="decimal" w:pos="87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296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9E83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EA954" w14:textId="28CA89B9" w:rsidR="00F055A4" w:rsidRPr="003E5F2C" w:rsidRDefault="00F055A4" w:rsidP="00F055A4">
            <w:pPr>
              <w:tabs>
                <w:tab w:val="decimal" w:pos="537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2AE18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D997F" w14:textId="260B3ECC" w:rsidR="00F055A4" w:rsidRPr="003E5F2C" w:rsidRDefault="00F055A4" w:rsidP="00F055A4">
            <w:pPr>
              <w:tabs>
                <w:tab w:val="decimal" w:pos="545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6819E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75434" w14:textId="481E143B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192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501</w:t>
            </w:r>
          </w:p>
        </w:tc>
      </w:tr>
      <w:tr w:rsidR="00F055A4" w:rsidRPr="003E5F2C" w14:paraId="41C4D41D" w14:textId="77777777" w:rsidTr="004C5D31">
        <w:tc>
          <w:tcPr>
            <w:tcW w:w="3663" w:type="dxa"/>
          </w:tcPr>
          <w:p w14:paraId="6929C52A" w14:textId="77777777" w:rsidR="00F055A4" w:rsidRPr="003E5F2C" w:rsidRDefault="00F055A4" w:rsidP="00F055A4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DCD67" w14:textId="6855EA7B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DA68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A9F80" w14:textId="0E94CC9B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436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5D826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2244F" w14:textId="7D12508D" w:rsidR="00F055A4" w:rsidRPr="003E5F2C" w:rsidRDefault="00F055A4" w:rsidP="00F055A4">
            <w:pPr>
              <w:tabs>
                <w:tab w:val="decimal" w:pos="53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7EA3A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192E7" w14:textId="51FAD977" w:rsidR="00F055A4" w:rsidRPr="003E5F2C" w:rsidRDefault="00AE5DA6" w:rsidP="00F055A4">
            <w:pPr>
              <w:tabs>
                <w:tab w:val="decimal" w:pos="908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625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D8DF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C4C38" w14:textId="4FE71DE5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168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169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878</w:t>
            </w:r>
          </w:p>
        </w:tc>
      </w:tr>
      <w:tr w:rsidR="00F055A4" w:rsidRPr="003E5F2C" w14:paraId="5C0FEE72" w14:textId="77777777" w:rsidTr="004C5D31">
        <w:tc>
          <w:tcPr>
            <w:tcW w:w="3663" w:type="dxa"/>
          </w:tcPr>
          <w:p w14:paraId="370A3939" w14:textId="77777777" w:rsidR="00F055A4" w:rsidRPr="003E5F2C" w:rsidRDefault="00F055A4" w:rsidP="00F055A4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20DA3" w14:textId="66431717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1D618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F332E" w14:textId="7783DE13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668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B4B1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CBA53" w14:textId="42A922F7" w:rsidR="00F055A4" w:rsidRPr="003E5F2C" w:rsidRDefault="00F055A4" w:rsidP="00F055A4">
            <w:pPr>
              <w:tabs>
                <w:tab w:val="decimal" w:pos="53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4DD7D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1EE5C" w14:textId="2DC7A69E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2131E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43B9D" w14:textId="101C2932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666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163</w:t>
            </w:r>
          </w:p>
        </w:tc>
      </w:tr>
      <w:tr w:rsidR="00F055A4" w:rsidRPr="003E5F2C" w14:paraId="58C37256" w14:textId="77777777" w:rsidTr="004C5D31">
        <w:tc>
          <w:tcPr>
            <w:tcW w:w="3663" w:type="dxa"/>
          </w:tcPr>
          <w:p w14:paraId="6A3B615B" w14:textId="77777777" w:rsidR="00F055A4" w:rsidRPr="003E5F2C" w:rsidRDefault="00F055A4" w:rsidP="00F055A4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2C704" w14:textId="5F6F2253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9879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B355" w14:textId="7A2BD15E" w:rsidR="00F055A4" w:rsidRPr="003E5F2C" w:rsidRDefault="00F055A4" w:rsidP="00F055A4">
            <w:pPr>
              <w:tabs>
                <w:tab w:val="decimal" w:pos="521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37793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F2155" w14:textId="6DAF2D60" w:rsidR="00F055A4" w:rsidRPr="003E5F2C" w:rsidRDefault="00F055A4" w:rsidP="00F055A4">
            <w:pPr>
              <w:spacing w:line="320" w:lineRule="exact"/>
              <w:ind w:left="-66" w:right="-8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EBF66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1A045" w14:textId="5F4FD277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E466B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03810" w14:textId="6A35480E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F055A4" w:rsidRPr="003E5F2C" w14:paraId="73A0037C" w14:textId="77777777" w:rsidTr="004C5D31">
        <w:tc>
          <w:tcPr>
            <w:tcW w:w="3663" w:type="dxa"/>
          </w:tcPr>
          <w:p w14:paraId="5D0633BE" w14:textId="77777777" w:rsidR="00F055A4" w:rsidRPr="003E5F2C" w:rsidRDefault="00F055A4" w:rsidP="00F055A4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EC72" w14:textId="50290516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793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AA4E2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45947" w14:textId="7E0BF017" w:rsidR="00F055A4" w:rsidRPr="003E5F2C" w:rsidRDefault="00F055A4" w:rsidP="00F055A4">
            <w:pPr>
              <w:tabs>
                <w:tab w:val="decimal" w:pos="52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1D734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9BAA3" w14:textId="746CBF4C" w:rsidR="00F055A4" w:rsidRPr="003E5F2C" w:rsidRDefault="00F055A4" w:rsidP="00F055A4">
            <w:pPr>
              <w:tabs>
                <w:tab w:val="decimal" w:pos="53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9C367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A0522" w14:textId="604320F0" w:rsidR="00F055A4" w:rsidRPr="003E5F2C" w:rsidRDefault="00F055A4" w:rsidP="00F055A4">
            <w:pPr>
              <w:tabs>
                <w:tab w:val="decimal" w:pos="908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3C477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4DE47" w14:textId="0DB6452A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594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902</w:t>
            </w:r>
          </w:p>
        </w:tc>
      </w:tr>
      <w:tr w:rsidR="00F055A4" w:rsidRPr="003E5F2C" w14:paraId="70B37F4C" w14:textId="77777777" w:rsidTr="004C5D31">
        <w:tc>
          <w:tcPr>
            <w:tcW w:w="3663" w:type="dxa"/>
          </w:tcPr>
          <w:p w14:paraId="5CB2A701" w14:textId="77777777" w:rsidR="00F055A4" w:rsidRPr="003E5F2C" w:rsidRDefault="00F055A4" w:rsidP="00F055A4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DAE0D" w14:textId="14689E9C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AF6A6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5148C" w14:textId="41AFBCD8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356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21B53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EF82C" w14:textId="0AF3B788" w:rsidR="00F055A4" w:rsidRPr="003E5F2C" w:rsidRDefault="00F055A4" w:rsidP="00F055A4">
            <w:pPr>
              <w:tabs>
                <w:tab w:val="decimal" w:pos="537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39298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B8631" w14:textId="7568E710" w:rsidR="00F055A4" w:rsidRPr="003E5F2C" w:rsidRDefault="00AE5DA6" w:rsidP="00F055A4">
            <w:pPr>
              <w:tabs>
                <w:tab w:val="decimal" w:pos="908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574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7EFC1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58386" w14:textId="3161B2D8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560</w:t>
            </w:r>
          </w:p>
        </w:tc>
      </w:tr>
      <w:tr w:rsidR="00F055A4" w:rsidRPr="003E5F2C" w14:paraId="615B28AD" w14:textId="77777777" w:rsidTr="007E29A1">
        <w:tc>
          <w:tcPr>
            <w:tcW w:w="3663" w:type="dxa"/>
          </w:tcPr>
          <w:p w14:paraId="31277BB9" w14:textId="77777777" w:rsidR="00F055A4" w:rsidRPr="003E5F2C" w:rsidRDefault="00F055A4" w:rsidP="00F055A4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vAlign w:val="center"/>
          </w:tcPr>
          <w:p w14:paraId="52C23E73" w14:textId="3EF3C575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29E3E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center"/>
          </w:tcPr>
          <w:p w14:paraId="10DD698C" w14:textId="2B06A6C1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6DC1B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center"/>
          </w:tcPr>
          <w:p w14:paraId="02D6B84A" w14:textId="42D485B1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89AC2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center"/>
          </w:tcPr>
          <w:p w14:paraId="0205B23A" w14:textId="0D37B320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30E35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3794C520" w14:textId="5A01B791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F055A4" w:rsidRPr="003E5F2C" w14:paraId="0928FE69" w14:textId="77777777" w:rsidTr="007E29A1">
        <w:tc>
          <w:tcPr>
            <w:tcW w:w="3663" w:type="dxa"/>
          </w:tcPr>
          <w:p w14:paraId="01345CB4" w14:textId="77777777" w:rsidR="00F055A4" w:rsidRPr="003E5F2C" w:rsidRDefault="00F055A4" w:rsidP="00F055A4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D50F6D" w14:textId="0E85E65A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D9E9F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7AE66B" w14:textId="54B901F0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67A9A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A36B7" w14:textId="6E19B45C" w:rsidR="00F055A4" w:rsidRPr="003E5F2C" w:rsidRDefault="00F055A4" w:rsidP="00F055A4">
            <w:pPr>
              <w:tabs>
                <w:tab w:val="decimal" w:pos="537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20357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16F9EB" w14:textId="2CDF89EC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E99FF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E67526" w14:textId="360A889A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494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352</w:t>
            </w:r>
          </w:p>
        </w:tc>
      </w:tr>
      <w:tr w:rsidR="00F055A4" w:rsidRPr="003E5F2C" w14:paraId="69D7BBEA" w14:textId="77777777" w:rsidTr="007E29A1">
        <w:tc>
          <w:tcPr>
            <w:tcW w:w="3663" w:type="dxa"/>
          </w:tcPr>
          <w:p w14:paraId="04B4C030" w14:textId="77777777" w:rsidR="00F055A4" w:rsidRPr="003E5F2C" w:rsidRDefault="00F055A4" w:rsidP="00F055A4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3DB433" w14:textId="7677EFB1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800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6DC4C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AE2C4C" w14:textId="53C16864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663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62D8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6DB704" w14:textId="6B291E30" w:rsidR="00F055A4" w:rsidRPr="003E5F2C" w:rsidRDefault="00F055A4" w:rsidP="00F055A4">
            <w:pPr>
              <w:tabs>
                <w:tab w:val="decimal" w:pos="53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2CA8D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F1629C" w14:textId="2F681C14" w:rsidR="00F055A4" w:rsidRPr="003E5F2C" w:rsidRDefault="00AE5DA6" w:rsidP="00F055A4">
            <w:pPr>
              <w:tabs>
                <w:tab w:val="decimal" w:pos="908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664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0B6EA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560A58" w14:textId="3679418F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823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083</w:t>
            </w:r>
          </w:p>
        </w:tc>
      </w:tr>
      <w:tr w:rsidR="00F055A4" w:rsidRPr="003E5F2C" w14:paraId="251B817F" w14:textId="77777777" w:rsidTr="007E29A1">
        <w:tc>
          <w:tcPr>
            <w:tcW w:w="3663" w:type="dxa"/>
          </w:tcPr>
          <w:p w14:paraId="1450FA38" w14:textId="77777777" w:rsidR="00F055A4" w:rsidRPr="003E5F2C" w:rsidRDefault="00F055A4" w:rsidP="00F055A4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9BF3A4" w14:textId="77777777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E7E05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955C70" w14:textId="77777777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7F2BA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F7B2B1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F2A83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5EA0E2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EC7E7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57E5E5" w14:textId="77777777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055A4" w:rsidRPr="003E5F2C" w14:paraId="6406644C" w14:textId="77777777" w:rsidTr="004C5D31">
        <w:tc>
          <w:tcPr>
            <w:tcW w:w="3663" w:type="dxa"/>
          </w:tcPr>
          <w:p w14:paraId="2B43AFFE" w14:textId="77777777" w:rsidR="00F055A4" w:rsidRPr="003E5F2C" w:rsidRDefault="00F055A4" w:rsidP="00F055A4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3685B" w14:textId="77777777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7570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29DEE" w14:textId="77777777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18D00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B152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7AFC5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EE54B" w14:textId="77777777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F4815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D45AB" w14:textId="77777777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055A4" w:rsidRPr="003E5F2C" w14:paraId="6607B5FA" w14:textId="77777777" w:rsidTr="004C5D31">
        <w:tc>
          <w:tcPr>
            <w:tcW w:w="3663" w:type="dxa"/>
          </w:tcPr>
          <w:p w14:paraId="4A37C6C2" w14:textId="1FD7BD30" w:rsidR="00F055A4" w:rsidRPr="003E5F2C" w:rsidRDefault="00F055A4" w:rsidP="00F055A4">
            <w:pPr>
              <w:spacing w:line="320" w:lineRule="exact"/>
              <w:ind w:left="270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D046" w14:textId="452607E7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2F86D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15620" w14:textId="5700A38D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1CC03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C6662" w14:textId="7BC20987" w:rsidR="00F055A4" w:rsidRPr="003E5F2C" w:rsidRDefault="00F055A4" w:rsidP="00F055A4">
            <w:pPr>
              <w:spacing w:line="320" w:lineRule="exact"/>
              <w:ind w:left="-66" w:right="-8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093FF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A61AD" w14:textId="5DF46F3C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1DAA0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D0F7A" w14:textId="0588865A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F055A4" w:rsidRPr="003E5F2C" w14:paraId="0D4D6903" w14:textId="77777777" w:rsidTr="004C5D31">
        <w:tc>
          <w:tcPr>
            <w:tcW w:w="3663" w:type="dxa"/>
          </w:tcPr>
          <w:p w14:paraId="644293C5" w14:textId="77777777" w:rsidR="00F055A4" w:rsidRPr="003E5F2C" w:rsidRDefault="00F055A4" w:rsidP="00F055A4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BD670" w14:textId="75294065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E79C7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2A121" w14:textId="6ADBAF4E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C6706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2AB8" w14:textId="51C727CC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8B102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B5D3D" w14:textId="604E9A18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4B9E4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C134D" w14:textId="40EF44A9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F055A4" w:rsidRPr="003E5F2C" w14:paraId="6B7E82ED" w14:textId="77777777" w:rsidTr="004C5D31">
        <w:tc>
          <w:tcPr>
            <w:tcW w:w="3663" w:type="dxa"/>
          </w:tcPr>
          <w:p w14:paraId="6DC24B43" w14:textId="77777777" w:rsidR="00F055A4" w:rsidRPr="003E5F2C" w:rsidRDefault="00F055A4" w:rsidP="00F055A4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E4BDD" w14:textId="00D4DF69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1474E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97C5D" w14:textId="5E852640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4CD87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DBAC4" w14:textId="1F4B54F5" w:rsidR="00F055A4" w:rsidRPr="003E5F2C" w:rsidRDefault="00F055A4" w:rsidP="00F055A4">
            <w:pPr>
              <w:tabs>
                <w:tab w:val="decimal" w:pos="537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2BB76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E5191" w14:textId="2806F0CE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C0E41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BA0A3" w14:textId="771917D3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F055A4" w:rsidRPr="003E5F2C" w14:paraId="747E967C" w14:textId="77777777" w:rsidTr="004C5D31">
        <w:tc>
          <w:tcPr>
            <w:tcW w:w="3663" w:type="dxa"/>
          </w:tcPr>
          <w:p w14:paraId="6F71A5B9" w14:textId="77777777" w:rsidR="00F055A4" w:rsidRPr="003E5F2C" w:rsidRDefault="00F055A4" w:rsidP="00F055A4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F8C23" w14:textId="2BBA8750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00425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BA270" w14:textId="4B5CDA1E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34F7E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D9D6F" w14:textId="2D50D259" w:rsidR="00F055A4" w:rsidRPr="003E5F2C" w:rsidRDefault="00F055A4" w:rsidP="00F055A4">
            <w:pPr>
              <w:tabs>
                <w:tab w:val="decimal" w:pos="53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D8204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1B35C" w14:textId="10A26D10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ABD72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27CE8" w14:textId="63FBF069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F055A4" w:rsidRPr="003E5F2C" w14:paraId="00B267A2" w14:textId="77777777" w:rsidTr="004C5D31">
        <w:tc>
          <w:tcPr>
            <w:tcW w:w="3663" w:type="dxa"/>
          </w:tcPr>
          <w:p w14:paraId="37601AD1" w14:textId="77777777" w:rsidR="00F055A4" w:rsidRPr="003E5F2C" w:rsidRDefault="00F055A4" w:rsidP="00F055A4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1A2DB" w14:textId="28631449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1B114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3407B" w14:textId="300DE3BE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D7DF6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60095" w14:textId="423EB24A" w:rsidR="00F055A4" w:rsidRPr="003E5F2C" w:rsidRDefault="00F055A4" w:rsidP="00F055A4">
            <w:pPr>
              <w:tabs>
                <w:tab w:val="decimal" w:pos="53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15981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369A1" w14:textId="7A4A928D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80F11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6E740" w14:textId="086F56C8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F055A4" w:rsidRPr="003E5F2C" w14:paraId="4F23299A" w14:textId="77777777" w:rsidTr="004C5D31">
        <w:tc>
          <w:tcPr>
            <w:tcW w:w="3663" w:type="dxa"/>
          </w:tcPr>
          <w:p w14:paraId="573E5C1C" w14:textId="77777777" w:rsidR="00F055A4" w:rsidRPr="003E5F2C" w:rsidRDefault="00F055A4" w:rsidP="00F055A4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08919" w14:textId="660BAE48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84ABE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81984" w14:textId="308B2CD0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7A32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B3D4D" w14:textId="19E52AFA" w:rsidR="00F055A4" w:rsidRPr="003E5F2C" w:rsidRDefault="00F055A4" w:rsidP="00F055A4">
            <w:pPr>
              <w:tabs>
                <w:tab w:val="decimal" w:pos="537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B91E8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95071" w14:textId="07AE8720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FCCC1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EC974" w14:textId="4204B433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F055A4" w:rsidRPr="003E5F2C" w14:paraId="2778F084" w14:textId="77777777" w:rsidTr="004C5D31">
        <w:tc>
          <w:tcPr>
            <w:tcW w:w="3663" w:type="dxa"/>
          </w:tcPr>
          <w:p w14:paraId="12FFD736" w14:textId="77777777" w:rsidR="00F055A4" w:rsidRPr="003E5F2C" w:rsidRDefault="00F055A4" w:rsidP="00F055A4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FEA10" w14:textId="145D9E46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3518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BDA00" w14:textId="64752AD3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6F4B0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5D0BD" w14:textId="4D8282FB" w:rsidR="00F055A4" w:rsidRPr="003E5F2C" w:rsidRDefault="00F055A4" w:rsidP="00F055A4">
            <w:pPr>
              <w:spacing w:line="320" w:lineRule="exact"/>
              <w:ind w:left="-66" w:right="-9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C378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8A025" w14:textId="22E7C568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48535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70CF5" w14:textId="490BE2A8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F055A4" w:rsidRPr="003E5F2C" w14:paraId="61CB234A" w14:textId="77777777" w:rsidTr="004C5D31">
        <w:tc>
          <w:tcPr>
            <w:tcW w:w="3663" w:type="dxa"/>
          </w:tcPr>
          <w:p w14:paraId="65AFC5CD" w14:textId="77777777" w:rsidR="00F055A4" w:rsidRPr="003E5F2C" w:rsidRDefault="00F055A4" w:rsidP="00F055A4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43F1D" w14:textId="4EDA0E9C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5F5C2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1CC20" w14:textId="31FFE5C7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0A763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270E9" w14:textId="308CE1AD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5C5B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DF45C" w14:textId="27BA7AD9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47472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3F92D" w14:textId="55309463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F055A4" w:rsidRPr="003E5F2C" w14:paraId="51ADBFE2" w14:textId="77777777" w:rsidTr="00C96020">
        <w:tc>
          <w:tcPr>
            <w:tcW w:w="3663" w:type="dxa"/>
          </w:tcPr>
          <w:p w14:paraId="4915B5F5" w14:textId="77777777" w:rsidR="00F055A4" w:rsidRPr="003E5F2C" w:rsidRDefault="00F055A4" w:rsidP="00F055A4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vAlign w:val="center"/>
          </w:tcPr>
          <w:p w14:paraId="60F25D4E" w14:textId="15EE6BA0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4CF2695A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center"/>
          </w:tcPr>
          <w:p w14:paraId="0AC090BE" w14:textId="5672C4FB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187D83D8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center"/>
          </w:tcPr>
          <w:p w14:paraId="2237BF80" w14:textId="380797DF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4FBA56A8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center"/>
          </w:tcPr>
          <w:p w14:paraId="3A9B5DF9" w14:textId="165A12F7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vAlign w:val="center"/>
          </w:tcPr>
          <w:p w14:paraId="7570E55B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071BD457" w14:textId="2F1C0588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F055A4" w:rsidRPr="003E5F2C" w14:paraId="38686B20" w14:textId="77777777" w:rsidTr="00C96020">
        <w:trPr>
          <w:trHeight w:val="206"/>
        </w:trPr>
        <w:tc>
          <w:tcPr>
            <w:tcW w:w="3663" w:type="dxa"/>
          </w:tcPr>
          <w:p w14:paraId="11A71660" w14:textId="77777777" w:rsidR="00F055A4" w:rsidRPr="003E5F2C" w:rsidRDefault="00F055A4" w:rsidP="00F055A4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12091C" w14:textId="4BB718D7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18F465C5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F0EDF0" w14:textId="32BB38A6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1FE4F2F2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48F0FA" w14:textId="1896561D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6251701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4661A5" w14:textId="5A725BD8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vAlign w:val="center"/>
          </w:tcPr>
          <w:p w14:paraId="4C1CECBA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28A18" w14:textId="66B9C3BB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F055A4" w:rsidRPr="003E5F2C" w14:paraId="0B27F085" w14:textId="77777777" w:rsidTr="00C96020">
        <w:trPr>
          <w:trHeight w:val="206"/>
        </w:trPr>
        <w:tc>
          <w:tcPr>
            <w:tcW w:w="3663" w:type="dxa"/>
          </w:tcPr>
          <w:p w14:paraId="18E26B24" w14:textId="77777777" w:rsidR="00F055A4" w:rsidRPr="003E5F2C" w:rsidRDefault="00F055A4" w:rsidP="00F055A4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35069D" w14:textId="56F6B8AF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center"/>
          </w:tcPr>
          <w:p w14:paraId="2A4B9A44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69E564" w14:textId="6324F05E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center"/>
          </w:tcPr>
          <w:p w14:paraId="4691FA21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35A4CB" w14:textId="703A47FB" w:rsidR="00F055A4" w:rsidRPr="003E5F2C" w:rsidRDefault="00F055A4" w:rsidP="00F055A4">
            <w:pPr>
              <w:tabs>
                <w:tab w:val="left" w:pos="534"/>
                <w:tab w:val="decimal" w:pos="863"/>
              </w:tabs>
              <w:spacing w:line="320" w:lineRule="exact"/>
              <w:ind w:left="-66" w:right="-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center"/>
          </w:tcPr>
          <w:p w14:paraId="49FFF3A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337428" w14:textId="06E85236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center"/>
          </w:tcPr>
          <w:p w14:paraId="7FFC1398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88B22C" w14:textId="066F9AFA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F055A4" w:rsidRPr="003E5F2C" w14:paraId="530E43F6" w14:textId="77777777" w:rsidTr="00C96020">
        <w:trPr>
          <w:trHeight w:val="161"/>
        </w:trPr>
        <w:tc>
          <w:tcPr>
            <w:tcW w:w="3663" w:type="dxa"/>
          </w:tcPr>
          <w:p w14:paraId="1642CA14" w14:textId="77777777" w:rsidR="00F055A4" w:rsidRPr="003E5F2C" w:rsidRDefault="00F055A4" w:rsidP="00F055A4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4F17BE" w14:textId="57475A8C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442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E8986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FEA7AF" w14:textId="1ED2E47F" w:rsidR="00F055A4" w:rsidRPr="003E5F2C" w:rsidRDefault="00AE5DA6" w:rsidP="00F055A4">
            <w:pPr>
              <w:tabs>
                <w:tab w:val="decimal" w:pos="88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599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614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39B6C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1E5694" w14:textId="19A695FF" w:rsidR="00F055A4" w:rsidRPr="003E5F2C" w:rsidRDefault="00F055A4" w:rsidP="00F055A4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C2529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5A74FC" w14:textId="41F3D4FA" w:rsidR="00F055A4" w:rsidRPr="003E5F2C" w:rsidRDefault="00F055A4" w:rsidP="00F055A4">
            <w:pPr>
              <w:tabs>
                <w:tab w:val="decimal" w:pos="88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687EB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D907D4" w14:textId="2E19C2EA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048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309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</w:p>
        </w:tc>
      </w:tr>
      <w:tr w:rsidR="00F055A4" w:rsidRPr="003E5F2C" w14:paraId="44CF6F1A" w14:textId="77777777" w:rsidTr="00C96020">
        <w:tc>
          <w:tcPr>
            <w:tcW w:w="3663" w:type="dxa"/>
          </w:tcPr>
          <w:p w14:paraId="65521D31" w14:textId="77777777" w:rsidR="00F055A4" w:rsidRPr="003E5F2C" w:rsidRDefault="00F055A4" w:rsidP="00F055A4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36BF10" w14:textId="0AF2FF75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034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764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090</w:t>
            </w:r>
          </w:p>
        </w:tc>
        <w:tc>
          <w:tcPr>
            <w:tcW w:w="87" w:type="dxa"/>
          </w:tcPr>
          <w:p w14:paraId="414C8F9F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312E9331" w14:textId="77777777" w:rsidR="00F055A4" w:rsidRPr="003E5F2C" w:rsidRDefault="00F055A4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62D17CC4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19AC4D5D" w14:textId="77777777" w:rsidR="00F055A4" w:rsidRPr="003E5F2C" w:rsidRDefault="00F055A4" w:rsidP="00F055A4">
            <w:pPr>
              <w:tabs>
                <w:tab w:val="decimal" w:pos="909"/>
                <w:tab w:val="decimal" w:pos="1008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02209A51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37CCCB60" w14:textId="77777777" w:rsidR="00F055A4" w:rsidRPr="003E5F2C" w:rsidRDefault="00F055A4" w:rsidP="00F055A4">
            <w:pPr>
              <w:tabs>
                <w:tab w:val="decimal" w:pos="909"/>
                <w:tab w:val="decimal" w:pos="1080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46A2F353" w14:textId="77777777" w:rsidR="00F055A4" w:rsidRPr="003E5F2C" w:rsidRDefault="00F055A4" w:rsidP="00F055A4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D92A3" w14:textId="343BFAFE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608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803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698</w:t>
            </w:r>
          </w:p>
        </w:tc>
      </w:tr>
    </w:tbl>
    <w:p w14:paraId="64E603E5" w14:textId="290F7CD2" w:rsidR="002069BB" w:rsidRPr="003E5F2C" w:rsidRDefault="00A61A25" w:rsidP="00DA09AD">
      <w:pPr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</w:rPr>
        <w:br w:type="page"/>
      </w:r>
      <w:r w:rsidR="002069BB"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lastRenderedPageBreak/>
        <w:t xml:space="preserve">ณ วันที่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="002069BB"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="002069BB"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2567</w:t>
      </w:r>
    </w:p>
    <w:p w14:paraId="67306505" w14:textId="77777777" w:rsidR="00A175FE" w:rsidRPr="003E5F2C" w:rsidRDefault="00D14469" w:rsidP="00DA09AD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3"/>
        <w:gridCol w:w="951"/>
        <w:gridCol w:w="87"/>
        <w:gridCol w:w="977"/>
        <w:gridCol w:w="87"/>
        <w:gridCol w:w="985"/>
        <w:gridCol w:w="87"/>
        <w:gridCol w:w="1004"/>
        <w:gridCol w:w="57"/>
        <w:gridCol w:w="967"/>
      </w:tblGrid>
      <w:tr w:rsidR="00755C2D" w:rsidRPr="003E5F2C" w14:paraId="2AF343A4" w14:textId="77777777" w:rsidTr="006A7CC7">
        <w:trPr>
          <w:trHeight w:val="162"/>
        </w:trPr>
        <w:tc>
          <w:tcPr>
            <w:tcW w:w="3663" w:type="dxa"/>
            <w:vAlign w:val="center"/>
          </w:tcPr>
          <w:p w14:paraId="22CC8B93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202" w:type="dxa"/>
            <w:gridSpan w:val="9"/>
          </w:tcPr>
          <w:p w14:paraId="1C134964" w14:textId="77777777" w:rsidR="00755C2D" w:rsidRPr="003E5F2C" w:rsidRDefault="00755C2D" w:rsidP="006A7CC7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755C2D" w:rsidRPr="003E5F2C" w14:paraId="337B1B50" w14:textId="77777777" w:rsidTr="006A7CC7">
        <w:trPr>
          <w:trHeight w:val="162"/>
        </w:trPr>
        <w:tc>
          <w:tcPr>
            <w:tcW w:w="3663" w:type="dxa"/>
            <w:vAlign w:val="center"/>
          </w:tcPr>
          <w:p w14:paraId="5176BAE7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51" w:type="dxa"/>
          </w:tcPr>
          <w:p w14:paraId="52ECFEF7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68FE3BC5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C47DFEF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</w:tcPr>
          <w:p w14:paraId="6C66DF30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</w:tcPr>
          <w:p w14:paraId="418D2EF2" w14:textId="77777777" w:rsidR="00755C2D" w:rsidRPr="003E5F2C" w:rsidRDefault="00755C2D" w:rsidP="006A7CC7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ขาย/</w:t>
            </w:r>
          </w:p>
        </w:tc>
        <w:tc>
          <w:tcPr>
            <w:tcW w:w="87" w:type="dxa"/>
          </w:tcPr>
          <w:p w14:paraId="604ED327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4B0765D2" w14:textId="77777777" w:rsidR="00755C2D" w:rsidRPr="003E5F2C" w:rsidRDefault="00755C2D" w:rsidP="006A7CC7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โอนเข้า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ออก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57" w:type="dxa"/>
          </w:tcPr>
          <w:p w14:paraId="75D9FD48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</w:tcPr>
          <w:p w14:paraId="46D6A4BF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755C2D" w:rsidRPr="003E5F2C" w14:paraId="62762261" w14:textId="77777777" w:rsidTr="006A7CC7">
        <w:tc>
          <w:tcPr>
            <w:tcW w:w="3663" w:type="dxa"/>
            <w:vAlign w:val="center"/>
          </w:tcPr>
          <w:p w14:paraId="14D3A36F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163184DC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04C2B3DB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3C7A9A6C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682EE1C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</w:tcPr>
          <w:p w14:paraId="27F58FF3" w14:textId="77777777" w:rsidR="00755C2D" w:rsidRPr="003E5F2C" w:rsidRDefault="00755C2D" w:rsidP="006A7CC7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</w:tcPr>
          <w:p w14:paraId="12A026B6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24F9C7E5" w14:textId="77777777" w:rsidR="00755C2D" w:rsidRPr="003E5F2C" w:rsidRDefault="00755C2D" w:rsidP="006A7CC7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</w:tcPr>
          <w:p w14:paraId="1D766360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</w:tcPr>
          <w:p w14:paraId="61CF22C7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755C2D" w:rsidRPr="003E5F2C" w14:paraId="2E8B1CE0" w14:textId="77777777" w:rsidTr="006A7CC7">
        <w:tc>
          <w:tcPr>
            <w:tcW w:w="3663" w:type="dxa"/>
            <w:vAlign w:val="center"/>
          </w:tcPr>
          <w:p w14:paraId="6911C744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6A166859" w14:textId="6A0C5A95" w:rsidR="00755C2D" w:rsidRPr="003E5F2C" w:rsidRDefault="00AE5DA6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755C2D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78AE06B4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47442891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CD52236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</w:tcPr>
          <w:p w14:paraId="378E3BCC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6698D434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1011B997" w14:textId="77777777" w:rsidR="00755C2D" w:rsidRPr="003E5F2C" w:rsidRDefault="00755C2D" w:rsidP="006A7CC7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1309A283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</w:tcPr>
          <w:p w14:paraId="73AC2818" w14:textId="3AE55B13" w:rsidR="00755C2D" w:rsidRPr="003E5F2C" w:rsidRDefault="00AE5DA6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755C2D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55C2D" w:rsidRPr="003E5F2C" w14:paraId="77BB68C7" w14:textId="77777777" w:rsidTr="006A7CC7">
        <w:tc>
          <w:tcPr>
            <w:tcW w:w="3663" w:type="dxa"/>
            <w:vAlign w:val="center"/>
          </w:tcPr>
          <w:p w14:paraId="29DF9677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019C2BF3" w14:textId="6B701B9B" w:rsidR="00755C2D" w:rsidRPr="003E5F2C" w:rsidRDefault="00AE5DA6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</w:tcPr>
          <w:p w14:paraId="5F4EBF26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B0805A5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2DCD8560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</w:tcPr>
          <w:p w14:paraId="40828639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6A640415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19FD8F7E" w14:textId="77777777" w:rsidR="00755C2D" w:rsidRPr="003E5F2C" w:rsidRDefault="00755C2D" w:rsidP="006A7CC7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2F76A3E6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</w:tcPr>
          <w:p w14:paraId="757A8133" w14:textId="3C87DB1F" w:rsidR="00755C2D" w:rsidRPr="003E5F2C" w:rsidRDefault="00AE5DA6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755C2D" w:rsidRPr="003E5F2C" w14:paraId="6AB2A252" w14:textId="77777777" w:rsidTr="006A7CC7">
        <w:tc>
          <w:tcPr>
            <w:tcW w:w="3663" w:type="dxa"/>
          </w:tcPr>
          <w:p w14:paraId="6BAF7FD2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1" w:type="dxa"/>
          </w:tcPr>
          <w:p w14:paraId="46C779EC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6D9D3C75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442539A8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6321C443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</w:tcPr>
          <w:p w14:paraId="21731D34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583405B7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5ECC35AA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5B33A215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</w:tcPr>
          <w:p w14:paraId="66DDEBF9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7B4C23" w:rsidRPr="003E5F2C" w14:paraId="65E4E775" w14:textId="77777777" w:rsidTr="006A7CC7">
        <w:tc>
          <w:tcPr>
            <w:tcW w:w="3663" w:type="dxa"/>
          </w:tcPr>
          <w:p w14:paraId="620A0F16" w14:textId="77777777" w:rsidR="007B4C23" w:rsidRPr="003E5F2C" w:rsidRDefault="007B4C23" w:rsidP="007B4C2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19D07" w14:textId="591B570E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1EDCE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CF6FE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C2B30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1C421" w14:textId="4A60211B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DEAD8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75DE6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A1CF0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521F7" w14:textId="37CEFCAA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7B4C23" w:rsidRPr="003E5F2C" w14:paraId="60C62CE9" w14:textId="77777777" w:rsidTr="006A7CC7">
        <w:tc>
          <w:tcPr>
            <w:tcW w:w="3663" w:type="dxa"/>
          </w:tcPr>
          <w:p w14:paraId="19904E78" w14:textId="77777777" w:rsidR="007B4C23" w:rsidRPr="003E5F2C" w:rsidRDefault="007B4C23" w:rsidP="007B4C2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F18B3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37354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C315D" w14:textId="4DA7059E" w:rsidR="007B4C23" w:rsidRPr="003E5F2C" w:rsidRDefault="00AE5DA6" w:rsidP="007B4C23">
            <w:pPr>
              <w:tabs>
                <w:tab w:val="decimal" w:pos="87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157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E7A15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E1B12" w14:textId="6E321694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15827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FCF79" w14:textId="01CD8616" w:rsidR="007B4C23" w:rsidRPr="003E5F2C" w:rsidRDefault="00AE5DA6" w:rsidP="007B4C23">
            <w:pPr>
              <w:tabs>
                <w:tab w:val="left" w:pos="802"/>
                <w:tab w:val="left" w:pos="895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139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634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71FD0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C33A5" w14:textId="6F962BF5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</w:p>
        </w:tc>
      </w:tr>
      <w:tr w:rsidR="007B4C23" w:rsidRPr="003E5F2C" w14:paraId="66F0747F" w14:textId="77777777" w:rsidTr="006A7CC7">
        <w:tc>
          <w:tcPr>
            <w:tcW w:w="3663" w:type="dxa"/>
          </w:tcPr>
          <w:p w14:paraId="2DB5DD08" w14:textId="77777777" w:rsidR="007B4C23" w:rsidRPr="003E5F2C" w:rsidRDefault="007B4C23" w:rsidP="007B4C2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D5572" w14:textId="4598F12A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3D294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23B47" w14:textId="69040E51" w:rsidR="007B4C23" w:rsidRPr="003E5F2C" w:rsidRDefault="00AE5DA6" w:rsidP="007B4C23">
            <w:pPr>
              <w:tabs>
                <w:tab w:val="decimal" w:pos="87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920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8DF85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3CB28" w14:textId="180DA84B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58F34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39749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F7362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A425C" w14:textId="26BEB82B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</w:tr>
      <w:tr w:rsidR="007B4C23" w:rsidRPr="003E5F2C" w14:paraId="7D47E79E" w14:textId="77777777" w:rsidTr="006A7CC7">
        <w:tc>
          <w:tcPr>
            <w:tcW w:w="3663" w:type="dxa"/>
          </w:tcPr>
          <w:p w14:paraId="31B22B5E" w14:textId="77777777" w:rsidR="007B4C23" w:rsidRPr="003E5F2C" w:rsidRDefault="007B4C23" w:rsidP="007B4C2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678F6" w14:textId="113D3B57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B379B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0FEA9" w14:textId="77777777" w:rsidR="007B4C23" w:rsidRPr="003E5F2C" w:rsidRDefault="007B4C23" w:rsidP="007B4C23">
            <w:pPr>
              <w:tabs>
                <w:tab w:val="decimal" w:pos="521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692ED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F7FEA" w14:textId="5232AC3F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B0A8C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09533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86E11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33FEC" w14:textId="06A4441E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</w:tr>
      <w:tr w:rsidR="007B4C23" w:rsidRPr="003E5F2C" w14:paraId="659DB00A" w14:textId="77777777" w:rsidTr="006A7CC7">
        <w:tc>
          <w:tcPr>
            <w:tcW w:w="3663" w:type="dxa"/>
          </w:tcPr>
          <w:p w14:paraId="4A8DA305" w14:textId="77777777" w:rsidR="007B4C23" w:rsidRPr="003E5F2C" w:rsidRDefault="007B4C23" w:rsidP="007B4C2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3C2B8" w14:textId="121A787F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323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1E6C2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E791D" w14:textId="01DA6D6F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9492A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8C538" w14:textId="064E369D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2E3EF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F4BEB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07F92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AA7A1" w14:textId="523A7620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905</w:t>
            </w:r>
          </w:p>
        </w:tc>
      </w:tr>
      <w:tr w:rsidR="007B4C23" w:rsidRPr="003E5F2C" w14:paraId="1CC623C5" w14:textId="77777777" w:rsidTr="006A7CC7">
        <w:tc>
          <w:tcPr>
            <w:tcW w:w="3663" w:type="dxa"/>
          </w:tcPr>
          <w:p w14:paraId="6D7766B1" w14:textId="77777777" w:rsidR="007B4C23" w:rsidRPr="003E5F2C" w:rsidRDefault="007B4C23" w:rsidP="007B4C2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B8632" w14:textId="593082BB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7E33D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5620A" w14:textId="521B8897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F1364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7C39C" w14:textId="7EF2EF69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8212B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D653C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176E1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A6589" w14:textId="0D98681F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997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351</w:t>
            </w:r>
          </w:p>
        </w:tc>
      </w:tr>
      <w:tr w:rsidR="007B4C23" w:rsidRPr="003E5F2C" w14:paraId="1E1E640E" w14:textId="77777777" w:rsidTr="006A7CC7">
        <w:tc>
          <w:tcPr>
            <w:tcW w:w="3663" w:type="dxa"/>
          </w:tcPr>
          <w:p w14:paraId="7856FEBA" w14:textId="77777777" w:rsidR="007B4C23" w:rsidRPr="003E5F2C" w:rsidRDefault="007B4C23" w:rsidP="007B4C2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70E52" w14:textId="1C3B52B4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D373B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CAB4C" w14:textId="77777777" w:rsidR="007B4C23" w:rsidRPr="003E5F2C" w:rsidRDefault="007B4C23" w:rsidP="007B4C23">
            <w:pPr>
              <w:tabs>
                <w:tab w:val="decimal" w:pos="521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46CC8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E1D56" w14:textId="7A8D85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81634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897F1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9C43A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9D071" w14:textId="45C91A61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7B4C23" w:rsidRPr="003E5F2C" w14:paraId="3424C0A2" w14:textId="77777777" w:rsidTr="006A7CC7">
        <w:tc>
          <w:tcPr>
            <w:tcW w:w="3663" w:type="dxa"/>
          </w:tcPr>
          <w:p w14:paraId="0EF1413C" w14:textId="77777777" w:rsidR="007B4C23" w:rsidRPr="003E5F2C" w:rsidRDefault="007B4C23" w:rsidP="007B4C2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04D99" w14:textId="2DF19042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986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DC645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BF6D2" w14:textId="131DC19F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033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8A124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AD8FD" w14:textId="2A1E17A1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345F0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EF4D6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377C0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601EE" w14:textId="2FF79C0C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793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981</w:t>
            </w:r>
          </w:p>
        </w:tc>
      </w:tr>
      <w:tr w:rsidR="007B4C23" w:rsidRPr="003E5F2C" w14:paraId="034C7598" w14:textId="77777777" w:rsidTr="006A7CC7">
        <w:tc>
          <w:tcPr>
            <w:tcW w:w="3663" w:type="dxa"/>
          </w:tcPr>
          <w:p w14:paraId="00FED109" w14:textId="77777777" w:rsidR="007B4C23" w:rsidRPr="003E5F2C" w:rsidRDefault="007B4C23" w:rsidP="007B4C2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5F300" w14:textId="0BA2EC88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831B3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77825" w14:textId="603AE9C9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826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8EE4C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A9EB1" w14:textId="37281253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6D846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3C586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DAC8E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17543" w14:textId="7780A19E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977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</w:p>
        </w:tc>
      </w:tr>
      <w:tr w:rsidR="007B4C23" w:rsidRPr="003E5F2C" w14:paraId="30B8A192" w14:textId="77777777" w:rsidTr="006A7CC7">
        <w:tc>
          <w:tcPr>
            <w:tcW w:w="3663" w:type="dxa"/>
          </w:tcPr>
          <w:p w14:paraId="2747EB10" w14:textId="77777777" w:rsidR="007B4C23" w:rsidRPr="003E5F2C" w:rsidRDefault="007B4C23" w:rsidP="007B4C2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vAlign w:val="center"/>
          </w:tcPr>
          <w:p w14:paraId="0D118A0D" w14:textId="6A5AF068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9D8E8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center"/>
          </w:tcPr>
          <w:p w14:paraId="4A33215C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3A19D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center"/>
          </w:tcPr>
          <w:p w14:paraId="08ABB9B0" w14:textId="04B6976F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F4A83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center"/>
          </w:tcPr>
          <w:p w14:paraId="62DA588F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43F09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05733B5A" w14:textId="65F5F57A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7B4C23" w:rsidRPr="003E5F2C" w14:paraId="0AF25A3C" w14:textId="77777777" w:rsidTr="006A7CC7">
        <w:tc>
          <w:tcPr>
            <w:tcW w:w="3663" w:type="dxa"/>
          </w:tcPr>
          <w:p w14:paraId="361B2885" w14:textId="77777777" w:rsidR="007B4C23" w:rsidRPr="003E5F2C" w:rsidRDefault="007B4C23" w:rsidP="007B4C23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EE3EEC" w14:textId="3FB97608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0BDF3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B3E16E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BFDBE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2587D" w14:textId="7965B8D9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96DA1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5F9880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A2645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4AC848" w14:textId="7DBF76A8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694</w:t>
            </w:r>
          </w:p>
        </w:tc>
      </w:tr>
      <w:tr w:rsidR="007B4C23" w:rsidRPr="003E5F2C" w14:paraId="73A90F6F" w14:textId="77777777" w:rsidTr="006A7CC7">
        <w:tc>
          <w:tcPr>
            <w:tcW w:w="3663" w:type="dxa"/>
          </w:tcPr>
          <w:p w14:paraId="0E7C6ED1" w14:textId="77777777" w:rsidR="007B4C23" w:rsidRPr="003E5F2C" w:rsidRDefault="007B4C23" w:rsidP="007B4C23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B3F22F" w14:textId="41AC5333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650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405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DFFF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C41B31" w14:textId="0C7FBC54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238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413AD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838466" w14:textId="1917E2E0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B31DF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F261" w14:textId="0185DA4B" w:rsidR="007B4C23" w:rsidRPr="003E5F2C" w:rsidRDefault="00AE5DA6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139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634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36030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CDC91B" w14:textId="29E10C41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800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007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971</w:t>
            </w:r>
          </w:p>
        </w:tc>
      </w:tr>
      <w:tr w:rsidR="007B4C23" w:rsidRPr="003E5F2C" w14:paraId="075DA4C5" w14:textId="77777777" w:rsidTr="006A7CC7">
        <w:tc>
          <w:tcPr>
            <w:tcW w:w="3663" w:type="dxa"/>
          </w:tcPr>
          <w:p w14:paraId="37C214A1" w14:textId="77777777" w:rsidR="007B4C23" w:rsidRPr="003E5F2C" w:rsidRDefault="007B4C23" w:rsidP="007B4C23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9E2F58" w14:textId="77777777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B080D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C0C6B1" w14:textId="77777777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36AC4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739B5A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B7D60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A58FC3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F50B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2D9297" w14:textId="77777777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B4C23" w:rsidRPr="003E5F2C" w14:paraId="6CA2591A" w14:textId="77777777" w:rsidTr="006A7CC7">
        <w:tc>
          <w:tcPr>
            <w:tcW w:w="3663" w:type="dxa"/>
          </w:tcPr>
          <w:p w14:paraId="2E86BB10" w14:textId="77777777" w:rsidR="007B4C23" w:rsidRPr="003E5F2C" w:rsidRDefault="007B4C23" w:rsidP="007B4C2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30FB6" w14:textId="77777777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E63C1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5A426" w14:textId="77777777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7501F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99B17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F956C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448CA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9778D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C33F7" w14:textId="77777777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313399" w:rsidRPr="003E5F2C" w14:paraId="2756A8DB" w14:textId="77777777" w:rsidTr="006A7CC7">
        <w:tc>
          <w:tcPr>
            <w:tcW w:w="3663" w:type="dxa"/>
          </w:tcPr>
          <w:p w14:paraId="2B413A80" w14:textId="77777777" w:rsidR="00313399" w:rsidRPr="003E5F2C" w:rsidRDefault="00313399" w:rsidP="00313399">
            <w:pPr>
              <w:spacing w:line="320" w:lineRule="exact"/>
              <w:ind w:left="270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E0450" w14:textId="77777777" w:rsidR="00313399" w:rsidRPr="003E5F2C" w:rsidRDefault="00313399" w:rsidP="0031339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8334D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4DA55" w14:textId="1F0A29F4" w:rsidR="00313399" w:rsidRPr="003E5F2C" w:rsidRDefault="00313399" w:rsidP="0031339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8A730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2B663" w14:textId="1C02A5FE" w:rsidR="00313399" w:rsidRPr="003E5F2C" w:rsidRDefault="00313399" w:rsidP="0031339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BE350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C2465" w14:textId="77777777" w:rsidR="00313399" w:rsidRPr="003E5F2C" w:rsidRDefault="00313399" w:rsidP="0031339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CF03C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91AD0" w14:textId="43FD622C" w:rsidR="00313399" w:rsidRPr="003E5F2C" w:rsidRDefault="00313399" w:rsidP="0031339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313399" w:rsidRPr="003E5F2C" w14:paraId="0DC25F75" w14:textId="77777777" w:rsidTr="006A7CC7">
        <w:tc>
          <w:tcPr>
            <w:tcW w:w="3663" w:type="dxa"/>
          </w:tcPr>
          <w:p w14:paraId="4298A6CF" w14:textId="77777777" w:rsidR="00313399" w:rsidRPr="003E5F2C" w:rsidRDefault="00313399" w:rsidP="00313399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43773" w14:textId="64967799" w:rsidR="00313399" w:rsidRPr="003E5F2C" w:rsidRDefault="00313399" w:rsidP="0031339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03854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DCA9A" w14:textId="44E8D1CE" w:rsidR="00313399" w:rsidRPr="003E5F2C" w:rsidRDefault="00313399" w:rsidP="0031339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258DA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7740A" w14:textId="14F4DE75" w:rsidR="00313399" w:rsidRPr="003E5F2C" w:rsidRDefault="00313399" w:rsidP="0031339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BA375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ABB10" w14:textId="77777777" w:rsidR="00313399" w:rsidRPr="003E5F2C" w:rsidRDefault="00313399" w:rsidP="0031339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1C85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DEDA3" w14:textId="249B41BF" w:rsidR="00313399" w:rsidRPr="003E5F2C" w:rsidRDefault="00313399" w:rsidP="0031339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313399" w:rsidRPr="003E5F2C" w14:paraId="52DF3AC8" w14:textId="77777777" w:rsidTr="006A7CC7">
        <w:tc>
          <w:tcPr>
            <w:tcW w:w="3663" w:type="dxa"/>
          </w:tcPr>
          <w:p w14:paraId="74D4CBCA" w14:textId="77777777" w:rsidR="00313399" w:rsidRPr="003E5F2C" w:rsidRDefault="00313399" w:rsidP="00313399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AFEBE" w14:textId="268730E3" w:rsidR="00313399" w:rsidRPr="003E5F2C" w:rsidRDefault="00313399" w:rsidP="0031339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B8A54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6810C" w14:textId="1747E335" w:rsidR="00313399" w:rsidRPr="003E5F2C" w:rsidRDefault="00313399" w:rsidP="0031339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17C9A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61895" w14:textId="4FAAF0C5" w:rsidR="00313399" w:rsidRPr="003E5F2C" w:rsidRDefault="00313399" w:rsidP="0031339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9D089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211C1" w14:textId="77777777" w:rsidR="00313399" w:rsidRPr="003E5F2C" w:rsidRDefault="00313399" w:rsidP="0031339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FE7DC" w14:textId="77777777" w:rsidR="00313399" w:rsidRPr="003E5F2C" w:rsidRDefault="00313399" w:rsidP="00313399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EDF75" w14:textId="3B6FCAEE" w:rsidR="00313399" w:rsidRPr="003E5F2C" w:rsidRDefault="00313399" w:rsidP="00313399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B4C23" w:rsidRPr="003E5F2C" w14:paraId="138A14DD" w14:textId="77777777" w:rsidTr="006A7CC7">
        <w:tc>
          <w:tcPr>
            <w:tcW w:w="3663" w:type="dxa"/>
          </w:tcPr>
          <w:p w14:paraId="58DEFC19" w14:textId="77777777" w:rsidR="007B4C23" w:rsidRPr="003E5F2C" w:rsidRDefault="007B4C23" w:rsidP="007B4C2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A2511" w14:textId="1837E9A6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D0326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E99F5" w14:textId="44624E93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4F49E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9161B" w14:textId="37CFB64A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1F94D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5E39A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9629D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8E872" w14:textId="193B0ABA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B4C23" w:rsidRPr="003E5F2C" w14:paraId="419F3C12" w14:textId="77777777" w:rsidTr="006A7CC7">
        <w:tc>
          <w:tcPr>
            <w:tcW w:w="3663" w:type="dxa"/>
          </w:tcPr>
          <w:p w14:paraId="334F25A6" w14:textId="77777777" w:rsidR="007B4C23" w:rsidRPr="003E5F2C" w:rsidRDefault="007B4C23" w:rsidP="007B4C2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42718" w14:textId="76FCD4B8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CC318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567D5" w14:textId="3F038059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D1060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FCFB" w14:textId="67076D5E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AF54F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1C684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9A898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5A59C" w14:textId="2B43CFB9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B4C23" w:rsidRPr="003E5F2C" w14:paraId="3FC15C4F" w14:textId="77777777" w:rsidTr="006A7CC7">
        <w:tc>
          <w:tcPr>
            <w:tcW w:w="3663" w:type="dxa"/>
          </w:tcPr>
          <w:p w14:paraId="14D055AF" w14:textId="77777777" w:rsidR="007B4C23" w:rsidRPr="003E5F2C" w:rsidRDefault="007B4C23" w:rsidP="007B4C2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3D792" w14:textId="772D31D9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1A9F8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27631" w14:textId="7BF23301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D339B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19A40" w14:textId="77777777" w:rsidR="007B4C23" w:rsidRPr="003E5F2C" w:rsidRDefault="007B4C23" w:rsidP="00313399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5407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F7505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930E8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62A4B" w14:textId="27F5B820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B4C23" w:rsidRPr="003E5F2C" w14:paraId="3A8E1844" w14:textId="77777777" w:rsidTr="006A7CC7">
        <w:tc>
          <w:tcPr>
            <w:tcW w:w="3663" w:type="dxa"/>
          </w:tcPr>
          <w:p w14:paraId="77FF0D1A" w14:textId="77777777" w:rsidR="007B4C23" w:rsidRPr="003E5F2C" w:rsidRDefault="007B4C23" w:rsidP="007B4C2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68673" w14:textId="1BE59CC8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0A1C0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A1086" w14:textId="123CD86E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8D35A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0E208" w14:textId="20918412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224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C51E7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EF4A4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C1CCF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9F3E3" w14:textId="39F860B6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B4C23" w:rsidRPr="003E5F2C" w14:paraId="1E764238" w14:textId="77777777" w:rsidTr="006A7CC7">
        <w:tc>
          <w:tcPr>
            <w:tcW w:w="3663" w:type="dxa"/>
          </w:tcPr>
          <w:p w14:paraId="7845C982" w14:textId="77777777" w:rsidR="007B4C23" w:rsidRPr="003E5F2C" w:rsidRDefault="007B4C23" w:rsidP="007B4C2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07424" w14:textId="6EE65B52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462EB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3A30B" w14:textId="3D30BADA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2B662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BC231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59D8E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A1C90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6A132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2CFAF" w14:textId="056B3725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B4C23" w:rsidRPr="003E5F2C" w14:paraId="2AA274E8" w14:textId="77777777" w:rsidTr="006A7CC7">
        <w:tc>
          <w:tcPr>
            <w:tcW w:w="3663" w:type="dxa"/>
          </w:tcPr>
          <w:p w14:paraId="39D7296C" w14:textId="77777777" w:rsidR="007B4C23" w:rsidRPr="003E5F2C" w:rsidRDefault="007B4C23" w:rsidP="007B4C2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vAlign w:val="center"/>
          </w:tcPr>
          <w:p w14:paraId="0E5CEE3A" w14:textId="6A37F3BF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1E2BE051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center"/>
          </w:tcPr>
          <w:p w14:paraId="14495493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5C3E5A60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center"/>
          </w:tcPr>
          <w:p w14:paraId="5F1DFFF2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1CF0D669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center"/>
          </w:tcPr>
          <w:p w14:paraId="5E5E3869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vAlign w:val="center"/>
          </w:tcPr>
          <w:p w14:paraId="5FA6EBCF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21B151F9" w14:textId="152E4363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7B4C23" w:rsidRPr="003E5F2C" w14:paraId="5564B5B5" w14:textId="77777777" w:rsidTr="006A7CC7">
        <w:trPr>
          <w:trHeight w:val="206"/>
        </w:trPr>
        <w:tc>
          <w:tcPr>
            <w:tcW w:w="3663" w:type="dxa"/>
          </w:tcPr>
          <w:p w14:paraId="356BABA5" w14:textId="77777777" w:rsidR="007B4C23" w:rsidRPr="003E5F2C" w:rsidRDefault="007B4C23" w:rsidP="007B4C23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A497BA" w14:textId="28BA9116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0B5DC305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0F4174" w14:textId="51C7EF01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0F4EC02F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F71A9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46284F23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70DD64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vAlign w:val="center"/>
          </w:tcPr>
          <w:p w14:paraId="6BE9F97A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4A759" w14:textId="00CAD197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B4C23" w:rsidRPr="003E5F2C" w14:paraId="14EAAA60" w14:textId="77777777" w:rsidTr="006A7CC7">
        <w:trPr>
          <w:trHeight w:val="206"/>
        </w:trPr>
        <w:tc>
          <w:tcPr>
            <w:tcW w:w="3663" w:type="dxa"/>
          </w:tcPr>
          <w:p w14:paraId="139BB952" w14:textId="77777777" w:rsidR="007B4C23" w:rsidRPr="003E5F2C" w:rsidRDefault="007B4C23" w:rsidP="007B4C23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214D17" w14:textId="3A451BBE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center"/>
          </w:tcPr>
          <w:p w14:paraId="10973E14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54D20" w14:textId="004867AD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center"/>
          </w:tcPr>
          <w:p w14:paraId="38DC7F85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14E24F" w14:textId="37FBBF2B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267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center"/>
          </w:tcPr>
          <w:p w14:paraId="023AFE78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40E82F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center"/>
          </w:tcPr>
          <w:p w14:paraId="51181B75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E233D1" w14:textId="1C56DFED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B4C23" w:rsidRPr="003E5F2C" w14:paraId="771DCC2F" w14:textId="77777777" w:rsidTr="006A7CC7">
        <w:trPr>
          <w:trHeight w:val="161"/>
        </w:trPr>
        <w:tc>
          <w:tcPr>
            <w:tcW w:w="3663" w:type="dxa"/>
          </w:tcPr>
          <w:p w14:paraId="0996E95D" w14:textId="77777777" w:rsidR="007B4C23" w:rsidRPr="003E5F2C" w:rsidRDefault="007B4C23" w:rsidP="007B4C2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834902" w14:textId="3A26FC6E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4C2B8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FEE363" w14:textId="5DD86E98" w:rsidR="007B4C23" w:rsidRPr="003E5F2C" w:rsidRDefault="00AE5DA6" w:rsidP="007B4C23">
            <w:pPr>
              <w:tabs>
                <w:tab w:val="decimal" w:pos="88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205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589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61EF0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BDAC17" w14:textId="77777777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FAC18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FA0855" w14:textId="0A66FD9B" w:rsidR="007B4C23" w:rsidRPr="003E5F2C" w:rsidRDefault="007B4C23" w:rsidP="007B4C2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E8934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829869" w14:textId="5FA6CC47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442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653</w:t>
            </w:r>
          </w:p>
        </w:tc>
      </w:tr>
      <w:tr w:rsidR="007B4C23" w:rsidRPr="003E5F2C" w14:paraId="445D861C" w14:textId="77777777" w:rsidTr="006A7CC7">
        <w:tc>
          <w:tcPr>
            <w:tcW w:w="3663" w:type="dxa"/>
          </w:tcPr>
          <w:p w14:paraId="4D2F1152" w14:textId="77777777" w:rsidR="007B4C23" w:rsidRPr="003E5F2C" w:rsidRDefault="007B4C23" w:rsidP="007B4C2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86682" w14:textId="7E074CB1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550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577</w:t>
            </w:r>
          </w:p>
        </w:tc>
        <w:tc>
          <w:tcPr>
            <w:tcW w:w="87" w:type="dxa"/>
          </w:tcPr>
          <w:p w14:paraId="3A415C66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7882805B" w14:textId="77777777" w:rsidR="007B4C23" w:rsidRPr="003E5F2C" w:rsidRDefault="007B4C23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418311F4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C5490E2" w14:textId="77777777" w:rsidR="007B4C23" w:rsidRPr="003E5F2C" w:rsidRDefault="007B4C23" w:rsidP="007B4C23">
            <w:pPr>
              <w:tabs>
                <w:tab w:val="decimal" w:pos="909"/>
                <w:tab w:val="decimal" w:pos="1008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334726BD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4BA5E512" w14:textId="77777777" w:rsidR="007B4C23" w:rsidRPr="003E5F2C" w:rsidRDefault="007B4C23" w:rsidP="007B4C23">
            <w:pPr>
              <w:tabs>
                <w:tab w:val="decimal" w:pos="909"/>
                <w:tab w:val="decimal" w:pos="1080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3651B729" w14:textId="77777777" w:rsidR="007B4C23" w:rsidRPr="003E5F2C" w:rsidRDefault="007B4C23" w:rsidP="007B4C23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C6EA4" w14:textId="4511176A" w:rsidR="007B4C23" w:rsidRPr="003E5F2C" w:rsidRDefault="00AE5DA6" w:rsidP="007B4C23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034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764</w:t>
            </w:r>
            <w:r w:rsidR="007B4C2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090</w:t>
            </w:r>
          </w:p>
        </w:tc>
      </w:tr>
    </w:tbl>
    <w:p w14:paraId="1D83C1AA" w14:textId="77777777" w:rsidR="00755C2D" w:rsidRPr="003E5F2C" w:rsidRDefault="00755C2D" w:rsidP="00DA09AD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4"/>
        <w:gridCol w:w="951"/>
        <w:gridCol w:w="87"/>
        <w:gridCol w:w="1227"/>
        <w:gridCol w:w="87"/>
        <w:gridCol w:w="977"/>
        <w:gridCol w:w="87"/>
        <w:gridCol w:w="902"/>
        <w:gridCol w:w="87"/>
        <w:gridCol w:w="1004"/>
        <w:gridCol w:w="57"/>
        <w:gridCol w:w="960"/>
      </w:tblGrid>
      <w:tr w:rsidR="009E69E6" w:rsidRPr="003E5F2C" w14:paraId="540B64DB" w14:textId="77777777" w:rsidTr="00773660">
        <w:tc>
          <w:tcPr>
            <w:tcW w:w="2394" w:type="dxa"/>
          </w:tcPr>
          <w:p w14:paraId="09E9F07D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6EBBA4A7" w14:textId="77777777" w:rsidR="00C14E09" w:rsidRPr="003E5F2C" w:rsidRDefault="00C14E09" w:rsidP="00DA09AD">
            <w:pPr>
              <w:tabs>
                <w:tab w:val="decimal" w:pos="83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2FA8922E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7" w:type="dxa"/>
          </w:tcPr>
          <w:p w14:paraId="70FCBDC2" w14:textId="77777777" w:rsidR="00C14E09" w:rsidRPr="003E5F2C" w:rsidRDefault="00C14E09" w:rsidP="00DA09AD">
            <w:pPr>
              <w:tabs>
                <w:tab w:val="decimal" w:pos="96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B08AD85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06F58C7B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51AF0E6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5987375" w14:textId="77777777" w:rsidR="00C14E09" w:rsidRPr="003E5F2C" w:rsidRDefault="00C14E09" w:rsidP="00DA09AD">
            <w:pPr>
              <w:tabs>
                <w:tab w:val="decimal" w:pos="1008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0492296C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21" w:type="dxa"/>
            <w:gridSpan w:val="3"/>
          </w:tcPr>
          <w:p w14:paraId="764BC682" w14:textId="65F69E6F" w:rsidR="00C14E09" w:rsidRPr="003E5F2C" w:rsidRDefault="00C14E09" w:rsidP="00DA09AD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3E5F2C" w14:paraId="07FB0EE2" w14:textId="77777777" w:rsidTr="00773660">
        <w:tc>
          <w:tcPr>
            <w:tcW w:w="2394" w:type="dxa"/>
          </w:tcPr>
          <w:p w14:paraId="54291AAC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47F10EA7" w14:textId="77777777" w:rsidR="00C14E09" w:rsidRPr="003E5F2C" w:rsidRDefault="00C14E09" w:rsidP="00DA09AD">
            <w:pPr>
              <w:tabs>
                <w:tab w:val="decimal" w:pos="83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05CBF22A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7" w:type="dxa"/>
          </w:tcPr>
          <w:p w14:paraId="7C15F265" w14:textId="77777777" w:rsidR="00C14E09" w:rsidRPr="003E5F2C" w:rsidRDefault="00C14E09" w:rsidP="00DA09AD">
            <w:pPr>
              <w:tabs>
                <w:tab w:val="decimal" w:pos="96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1011548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519A7074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2CD8F160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19B0C48C" w14:textId="77777777" w:rsidR="00C14E09" w:rsidRPr="003E5F2C" w:rsidRDefault="00C14E09" w:rsidP="00DA09AD">
            <w:pPr>
              <w:tabs>
                <w:tab w:val="decimal" w:pos="1008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D70EC14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601D7E1A" w14:textId="5F08D9B3" w:rsidR="00C14E09" w:rsidRPr="003E5F2C" w:rsidRDefault="00AE5DA6" w:rsidP="00DA09AD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57" w:type="dxa"/>
          </w:tcPr>
          <w:p w14:paraId="667B862E" w14:textId="77777777" w:rsidR="00C14E09" w:rsidRPr="003E5F2C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0" w:type="dxa"/>
          </w:tcPr>
          <w:p w14:paraId="2BD791A4" w14:textId="63B72350" w:rsidR="00C14E09" w:rsidRPr="003E5F2C" w:rsidRDefault="00AE5DA6" w:rsidP="00DA09AD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755C2D" w:rsidRPr="003E5F2C" w14:paraId="19DE6AE6" w14:textId="77777777" w:rsidTr="00773660">
        <w:tc>
          <w:tcPr>
            <w:tcW w:w="2394" w:type="dxa"/>
          </w:tcPr>
          <w:p w14:paraId="4576A076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51" w:type="dxa"/>
          </w:tcPr>
          <w:p w14:paraId="72F696B8" w14:textId="77777777" w:rsidR="00755C2D" w:rsidRPr="003E5F2C" w:rsidRDefault="00755C2D" w:rsidP="00755C2D">
            <w:pPr>
              <w:tabs>
                <w:tab w:val="decimal" w:pos="83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79011876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7" w:type="dxa"/>
          </w:tcPr>
          <w:p w14:paraId="3A145E61" w14:textId="77777777" w:rsidR="00755C2D" w:rsidRPr="003E5F2C" w:rsidRDefault="00755C2D" w:rsidP="00755C2D">
            <w:pPr>
              <w:tabs>
                <w:tab w:val="decimal" w:pos="96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3A757E4A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487AA88F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24A16153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E1F6BCA" w14:textId="77777777" w:rsidR="00755C2D" w:rsidRPr="003E5F2C" w:rsidRDefault="00755C2D" w:rsidP="00755C2D">
            <w:pPr>
              <w:tabs>
                <w:tab w:val="decimal" w:pos="1008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6771EE3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52E8E9FE" w14:textId="37D8DA06" w:rsidR="00755C2D" w:rsidRPr="003E5F2C" w:rsidRDefault="00AE5DA6" w:rsidP="00755C2D">
            <w:pPr>
              <w:tabs>
                <w:tab w:val="decimal" w:pos="9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</w:t>
            </w:r>
            <w:r w:rsidR="005E325F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  <w:r w:rsidR="005E325F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965</w:t>
            </w:r>
          </w:p>
        </w:tc>
        <w:tc>
          <w:tcPr>
            <w:tcW w:w="57" w:type="dxa"/>
          </w:tcPr>
          <w:p w14:paraId="4C65951B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701612DC" w14:textId="12627440" w:rsidR="00755C2D" w:rsidRPr="003E5F2C" w:rsidRDefault="00AE5DA6" w:rsidP="00755C2D">
            <w:pPr>
              <w:tabs>
                <w:tab w:val="decimal" w:pos="84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783</w:t>
            </w:r>
          </w:p>
        </w:tc>
      </w:tr>
    </w:tbl>
    <w:p w14:paraId="04B7BF77" w14:textId="194D1628" w:rsidR="002069BB" w:rsidRPr="003E5F2C" w:rsidRDefault="003C1B8E" w:rsidP="00DA09AD">
      <w:pPr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br w:type="page"/>
      </w:r>
      <w:r w:rsidR="002069BB"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lastRenderedPageBreak/>
        <w:t xml:space="preserve">ณ วันที่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="002069BB"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="002069BB"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2568</w:t>
      </w:r>
    </w:p>
    <w:p w14:paraId="1838FDC4" w14:textId="77777777" w:rsidR="000319FD" w:rsidRPr="003E5F2C" w:rsidRDefault="000319FD" w:rsidP="00DA09AD">
      <w:pPr>
        <w:ind w:left="547" w:hanging="547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76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908"/>
        <w:gridCol w:w="87"/>
        <w:gridCol w:w="977"/>
        <w:gridCol w:w="87"/>
        <w:gridCol w:w="902"/>
        <w:gridCol w:w="87"/>
        <w:gridCol w:w="898"/>
        <w:gridCol w:w="57"/>
        <w:gridCol w:w="896"/>
      </w:tblGrid>
      <w:tr w:rsidR="009E69E6" w:rsidRPr="003E5F2C" w14:paraId="2475BF01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5D6C1142" w14:textId="77777777" w:rsidR="000319FD" w:rsidRPr="003E5F2C" w:rsidRDefault="000319F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899" w:type="dxa"/>
            <w:gridSpan w:val="9"/>
          </w:tcPr>
          <w:p w14:paraId="15DEEEA4" w14:textId="77777777" w:rsidR="000319FD" w:rsidRPr="003E5F2C" w:rsidRDefault="000319FD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3E5F2C" w14:paraId="2293E9FF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542D5065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08" w:type="dxa"/>
          </w:tcPr>
          <w:p w14:paraId="69721405" w14:textId="77777777" w:rsidR="00256AA0" w:rsidRPr="003E5F2C" w:rsidRDefault="00256AA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58770225" w14:textId="77777777" w:rsidR="00256AA0" w:rsidRPr="003E5F2C" w:rsidRDefault="00256AA0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89A28B8" w14:textId="77777777" w:rsidR="00256AA0" w:rsidRPr="003E5F2C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  <w:vAlign w:val="center"/>
          </w:tcPr>
          <w:p w14:paraId="7D190E88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54F62A1" w14:textId="77777777" w:rsidR="00256AA0" w:rsidRPr="003E5F2C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</w:p>
        </w:tc>
        <w:tc>
          <w:tcPr>
            <w:tcW w:w="87" w:type="dxa"/>
          </w:tcPr>
          <w:p w14:paraId="118791A2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18EAB0D9" w14:textId="5BAB2C58" w:rsidR="00256AA0" w:rsidRPr="003E5F2C" w:rsidRDefault="009128E8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</w:t>
            </w:r>
            <w:r w:rsidR="00256AA0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57" w:type="dxa"/>
          </w:tcPr>
          <w:p w14:paraId="7E8F22C2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543579F1" w14:textId="77777777" w:rsidR="00256AA0" w:rsidRPr="003E5F2C" w:rsidRDefault="00256AA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9E69E6" w:rsidRPr="003E5F2C" w14:paraId="5476FFA6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1F848E24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3B4DBEE4" w14:textId="77777777" w:rsidR="00256AA0" w:rsidRPr="003E5F2C" w:rsidRDefault="00256AA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30A0F311" w14:textId="77777777" w:rsidR="00256AA0" w:rsidRPr="003E5F2C" w:rsidRDefault="00256AA0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29999C88" w14:textId="77777777" w:rsidR="00256AA0" w:rsidRPr="003E5F2C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vAlign w:val="center"/>
          </w:tcPr>
          <w:p w14:paraId="0516E095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9B25911" w14:textId="77777777" w:rsidR="00256AA0" w:rsidRPr="003E5F2C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</w:tcPr>
          <w:p w14:paraId="2A0FD012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3BAE15C9" w14:textId="77777777" w:rsidR="00256AA0" w:rsidRPr="003E5F2C" w:rsidRDefault="00256AA0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2086924B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65A70BA7" w14:textId="77777777" w:rsidR="00256AA0" w:rsidRPr="003E5F2C" w:rsidRDefault="00256AA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3E5F2C" w14:paraId="3E353EA2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743A786A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022A770B" w14:textId="5C047991" w:rsidR="00256AA0" w:rsidRPr="003E5F2C" w:rsidRDefault="00AE5DA6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256AA0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32259047" w14:textId="77777777" w:rsidR="00256AA0" w:rsidRPr="003E5F2C" w:rsidRDefault="00256AA0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61CBEDF" w14:textId="77777777" w:rsidR="00256AA0" w:rsidRPr="003E5F2C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vAlign w:val="center"/>
          </w:tcPr>
          <w:p w14:paraId="77D36200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036396E9" w14:textId="77777777" w:rsidR="00256AA0" w:rsidRPr="003E5F2C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EA11455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2495B063" w14:textId="77777777" w:rsidR="00256AA0" w:rsidRPr="003E5F2C" w:rsidRDefault="00256AA0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1D9C7F96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17D76B1F" w14:textId="6C554090" w:rsidR="00256AA0" w:rsidRPr="003E5F2C" w:rsidRDefault="00AE5DA6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256AA0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3E5F2C" w14:paraId="12810919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1BB09370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6014E735" w14:textId="0A23E59C" w:rsidR="00256AA0" w:rsidRPr="003E5F2C" w:rsidRDefault="00AE5DA6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7" w:type="dxa"/>
          </w:tcPr>
          <w:p w14:paraId="1CF6CCF3" w14:textId="77777777" w:rsidR="00256AA0" w:rsidRPr="003E5F2C" w:rsidRDefault="00256AA0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432140F2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vAlign w:val="center"/>
          </w:tcPr>
          <w:p w14:paraId="6DC5665E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8F517EA" w14:textId="77777777" w:rsidR="00256AA0" w:rsidRPr="003E5F2C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DA337E8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79A4BF8E" w14:textId="77777777" w:rsidR="00256AA0" w:rsidRPr="003E5F2C" w:rsidRDefault="00256AA0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4055A997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3157DB33" w14:textId="688688B5" w:rsidR="00256AA0" w:rsidRPr="003E5F2C" w:rsidRDefault="00AE5DA6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</w:tr>
      <w:tr w:rsidR="009E69E6" w:rsidRPr="003E5F2C" w14:paraId="415080DA" w14:textId="77777777" w:rsidTr="00312A6E">
        <w:trPr>
          <w:trHeight w:val="20"/>
        </w:trPr>
        <w:tc>
          <w:tcPr>
            <w:tcW w:w="3870" w:type="dxa"/>
          </w:tcPr>
          <w:p w14:paraId="7B46C830" w14:textId="77777777" w:rsidR="00256AA0" w:rsidRPr="003E5F2C" w:rsidRDefault="00256AA0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8" w:type="dxa"/>
          </w:tcPr>
          <w:p w14:paraId="657ADDE9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35A012E1" w14:textId="77777777" w:rsidR="00256AA0" w:rsidRPr="003E5F2C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59011668" w14:textId="77777777" w:rsidR="00256AA0" w:rsidRPr="003E5F2C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9C5775D" w14:textId="77777777" w:rsidR="00256AA0" w:rsidRPr="003E5F2C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780ED9F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3828C780" w14:textId="77777777" w:rsidR="00256AA0" w:rsidRPr="003E5F2C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0F7A5212" w14:textId="77777777" w:rsidR="00256AA0" w:rsidRPr="003E5F2C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62AB2479" w14:textId="77777777" w:rsidR="00256AA0" w:rsidRPr="003E5F2C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5AA32F0A" w14:textId="77777777" w:rsidR="00256AA0" w:rsidRPr="003E5F2C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367461" w:rsidRPr="003E5F2C" w14:paraId="46573818" w14:textId="77777777" w:rsidTr="002608BC">
        <w:trPr>
          <w:trHeight w:val="20"/>
        </w:trPr>
        <w:tc>
          <w:tcPr>
            <w:tcW w:w="3870" w:type="dxa"/>
          </w:tcPr>
          <w:p w14:paraId="486C0C74" w14:textId="77777777" w:rsidR="00367461" w:rsidRPr="003E5F2C" w:rsidRDefault="00367461" w:rsidP="00367461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68F23" w14:textId="6C06690D" w:rsidR="00367461" w:rsidRPr="003E5F2C" w:rsidRDefault="00AE5DA6" w:rsidP="00367461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36746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36746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36746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E191F" w14:textId="77777777" w:rsidR="00367461" w:rsidRPr="003E5F2C" w:rsidRDefault="00367461" w:rsidP="00367461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660D9" w14:textId="2131EC86" w:rsidR="00367461" w:rsidRPr="003E5F2C" w:rsidRDefault="00367461" w:rsidP="00367461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E5393" w14:textId="77777777" w:rsidR="00367461" w:rsidRPr="003E5F2C" w:rsidRDefault="00367461" w:rsidP="00367461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91A39" w14:textId="00A8B5FD" w:rsidR="00367461" w:rsidRPr="003E5F2C" w:rsidRDefault="00367461" w:rsidP="00367461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FE528" w14:textId="77777777" w:rsidR="00367461" w:rsidRPr="003E5F2C" w:rsidRDefault="00367461" w:rsidP="00367461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71176" w14:textId="57E606B3" w:rsidR="00367461" w:rsidRPr="003E5F2C" w:rsidRDefault="00367461" w:rsidP="00367461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5C537" w14:textId="77777777" w:rsidR="00367461" w:rsidRPr="003E5F2C" w:rsidRDefault="00367461" w:rsidP="00367461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BB7CD" w14:textId="082C5279" w:rsidR="00367461" w:rsidRPr="003E5F2C" w:rsidRDefault="00AE5DA6" w:rsidP="00367461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36746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36746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36746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8E66DE" w:rsidRPr="003E5F2C" w14:paraId="46094524" w14:textId="77777777" w:rsidTr="002608BC">
        <w:trPr>
          <w:trHeight w:val="20"/>
        </w:trPr>
        <w:tc>
          <w:tcPr>
            <w:tcW w:w="3870" w:type="dxa"/>
          </w:tcPr>
          <w:p w14:paraId="1418A0B5" w14:textId="3E8A74B7" w:rsidR="008E66DE" w:rsidRPr="003E5F2C" w:rsidRDefault="008E66DE" w:rsidP="008E66DE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A0271" w14:textId="5AD7D066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136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C75DA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20D01" w14:textId="749BCABE" w:rsidR="008E66DE" w:rsidRPr="003E5F2C" w:rsidRDefault="008E66DE" w:rsidP="008E66DE">
            <w:pPr>
              <w:spacing w:line="320" w:lineRule="exact"/>
              <w:ind w:left="-66" w:right="228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 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9ACEA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B66C6" w14:textId="635A5D43" w:rsidR="008E66DE" w:rsidRPr="003E5F2C" w:rsidRDefault="008E66DE" w:rsidP="008E66D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284A2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7185D" w14:textId="2E9BDC97" w:rsidR="008E66DE" w:rsidRPr="003E5F2C" w:rsidRDefault="008E66DE" w:rsidP="008E66DE">
            <w:pPr>
              <w:tabs>
                <w:tab w:val="left" w:pos="772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E75A2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3BD7D" w14:textId="7C640B1B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136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940</w:t>
            </w:r>
          </w:p>
        </w:tc>
      </w:tr>
      <w:tr w:rsidR="008E66DE" w:rsidRPr="003E5F2C" w14:paraId="41718216" w14:textId="77777777" w:rsidTr="002608BC">
        <w:trPr>
          <w:trHeight w:val="20"/>
        </w:trPr>
        <w:tc>
          <w:tcPr>
            <w:tcW w:w="3870" w:type="dxa"/>
          </w:tcPr>
          <w:p w14:paraId="1B0FDE0B" w14:textId="77777777" w:rsidR="008E66DE" w:rsidRPr="003E5F2C" w:rsidRDefault="008E66DE" w:rsidP="008E66DE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5FFFF" w14:textId="45290490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AB5BA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A5D1D" w14:textId="21BADEBE" w:rsidR="008E66DE" w:rsidRPr="003E5F2C" w:rsidRDefault="00AE5DA6" w:rsidP="008E66DE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584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2F262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97312" w14:textId="1CB8AF95" w:rsidR="008E66DE" w:rsidRPr="003E5F2C" w:rsidRDefault="008E66DE" w:rsidP="008E66D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0285E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98C24" w14:textId="17BA0209" w:rsidR="008E66DE" w:rsidRPr="003E5F2C" w:rsidRDefault="00AE5DA6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664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233CB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9D01C" w14:textId="336A6725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433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634</w:t>
            </w:r>
          </w:p>
        </w:tc>
      </w:tr>
      <w:tr w:rsidR="008E66DE" w:rsidRPr="003E5F2C" w14:paraId="0F88C0B5" w14:textId="77777777" w:rsidTr="002608BC">
        <w:trPr>
          <w:trHeight w:val="20"/>
        </w:trPr>
        <w:tc>
          <w:tcPr>
            <w:tcW w:w="3870" w:type="dxa"/>
          </w:tcPr>
          <w:p w14:paraId="3A985D82" w14:textId="77777777" w:rsidR="008E66DE" w:rsidRPr="003E5F2C" w:rsidRDefault="008E66DE" w:rsidP="008E66DE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82410" w14:textId="7190C95E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C3981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6CC7B" w14:textId="77E8956D" w:rsidR="008E66DE" w:rsidRPr="003E5F2C" w:rsidRDefault="008E66DE" w:rsidP="008E66DE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F4128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 w:right="17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37764" w14:textId="743496B5" w:rsidR="008E66DE" w:rsidRPr="003E5F2C" w:rsidRDefault="008E66DE" w:rsidP="008E66DE">
            <w:pPr>
              <w:tabs>
                <w:tab w:val="decimal" w:pos="464"/>
              </w:tabs>
              <w:spacing w:line="320" w:lineRule="exact"/>
              <w:ind w:left="-66" w:right="17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2BB2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10297" w14:textId="08BECEAB" w:rsidR="008E66DE" w:rsidRPr="003E5F2C" w:rsidRDefault="008E66DE" w:rsidP="008E66D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D13CC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D7B1D" w14:textId="7EFA80DB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</w:tr>
      <w:tr w:rsidR="008E66DE" w:rsidRPr="003E5F2C" w14:paraId="35188DB6" w14:textId="77777777" w:rsidTr="002608BC">
        <w:trPr>
          <w:trHeight w:val="20"/>
        </w:trPr>
        <w:tc>
          <w:tcPr>
            <w:tcW w:w="3870" w:type="dxa"/>
          </w:tcPr>
          <w:p w14:paraId="0C55A9F0" w14:textId="77777777" w:rsidR="008E66DE" w:rsidRPr="003E5F2C" w:rsidRDefault="008E66DE" w:rsidP="008E66DE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508EB" w14:textId="0379E613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757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40A12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32130" w14:textId="6A5F9F08" w:rsidR="008E66DE" w:rsidRPr="003E5F2C" w:rsidRDefault="00AE5DA6" w:rsidP="008E66DE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623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D27AD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7C76D" w14:textId="208684B5" w:rsidR="008E66DE" w:rsidRPr="003E5F2C" w:rsidRDefault="008E66DE" w:rsidP="008E66DE">
            <w:pPr>
              <w:tabs>
                <w:tab w:val="decimal" w:pos="46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A878D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EF5BB" w14:textId="1B0B269A" w:rsidR="008E66DE" w:rsidRPr="003E5F2C" w:rsidRDefault="008E66DE" w:rsidP="008E66D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C1AE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3F345" w14:textId="1254A9AE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381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211</w:t>
            </w:r>
          </w:p>
        </w:tc>
      </w:tr>
      <w:tr w:rsidR="008E66DE" w:rsidRPr="003E5F2C" w14:paraId="1ABF5C3C" w14:textId="77777777" w:rsidTr="00145918">
        <w:trPr>
          <w:trHeight w:val="20"/>
        </w:trPr>
        <w:tc>
          <w:tcPr>
            <w:tcW w:w="3870" w:type="dxa"/>
          </w:tcPr>
          <w:p w14:paraId="0A014B53" w14:textId="77777777" w:rsidR="008E66DE" w:rsidRPr="003E5F2C" w:rsidRDefault="008E66DE" w:rsidP="008E66DE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35836" w14:textId="46400481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629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BFE22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15B8F" w14:textId="558E801F" w:rsidR="008E66DE" w:rsidRPr="003E5F2C" w:rsidRDefault="00AE5DA6" w:rsidP="008E66DE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292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24482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F49C" w14:textId="639DDD68" w:rsidR="008E66DE" w:rsidRPr="003E5F2C" w:rsidRDefault="008E66DE" w:rsidP="008E66DE">
            <w:pPr>
              <w:tabs>
                <w:tab w:val="decimal" w:pos="46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6E628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84C11" w14:textId="15D4A96E" w:rsidR="008E66DE" w:rsidRPr="003E5F2C" w:rsidRDefault="008E66DE" w:rsidP="008E66D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B2993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6E0EB" w14:textId="6EC46AC8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922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571</w:t>
            </w:r>
          </w:p>
        </w:tc>
      </w:tr>
      <w:tr w:rsidR="008E66DE" w:rsidRPr="003E5F2C" w14:paraId="086F4111" w14:textId="77777777" w:rsidTr="00145918">
        <w:trPr>
          <w:trHeight w:val="20"/>
        </w:trPr>
        <w:tc>
          <w:tcPr>
            <w:tcW w:w="3870" w:type="dxa"/>
          </w:tcPr>
          <w:p w14:paraId="58340E89" w14:textId="6349FEF6" w:rsidR="008E66DE" w:rsidRPr="003E5F2C" w:rsidRDefault="008E66DE" w:rsidP="008E66DE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E956E" w14:textId="56F6581C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779E0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B42D9" w14:textId="023BF31C" w:rsidR="008E66DE" w:rsidRPr="003E5F2C" w:rsidRDefault="008E66DE" w:rsidP="008E66DE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0225A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28DEC" w14:textId="3A43CDD3" w:rsidR="008E66DE" w:rsidRPr="003E5F2C" w:rsidRDefault="008E66DE" w:rsidP="008E66D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B4531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A33F5" w14:textId="1A749F61" w:rsidR="008E66DE" w:rsidRPr="003E5F2C" w:rsidRDefault="008E66DE" w:rsidP="008E66D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7F89A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8E111" w14:textId="72F24193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8E66DE" w:rsidRPr="003E5F2C" w14:paraId="44AEE165" w14:textId="77777777" w:rsidTr="002608BC">
        <w:trPr>
          <w:trHeight w:val="20"/>
        </w:trPr>
        <w:tc>
          <w:tcPr>
            <w:tcW w:w="3870" w:type="dxa"/>
          </w:tcPr>
          <w:p w14:paraId="3A421A80" w14:textId="77777777" w:rsidR="008E66DE" w:rsidRPr="003E5F2C" w:rsidRDefault="008E66DE" w:rsidP="008E66DE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F7CE4" w14:textId="1DC13542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594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6E8E2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0E678" w14:textId="50EA1B30" w:rsidR="008E66DE" w:rsidRPr="003E5F2C" w:rsidRDefault="008E66DE" w:rsidP="008E66DE">
            <w:pPr>
              <w:spacing w:line="320" w:lineRule="exact"/>
              <w:ind w:left="-66" w:right="-9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63E32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CCB46" w14:textId="563BF8D5" w:rsidR="008E66DE" w:rsidRPr="003E5F2C" w:rsidRDefault="008E66DE" w:rsidP="008E66DE">
            <w:pPr>
              <w:tabs>
                <w:tab w:val="decimal" w:pos="46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EFE5E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12FFF" w14:textId="07130B7B" w:rsidR="008E66DE" w:rsidRPr="003E5F2C" w:rsidRDefault="008E66DE" w:rsidP="008E66D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B06ED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5A243" w14:textId="4DD58344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594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901</w:t>
            </w:r>
          </w:p>
        </w:tc>
      </w:tr>
      <w:tr w:rsidR="008E66DE" w:rsidRPr="003E5F2C" w14:paraId="4FF92E0B" w14:textId="77777777" w:rsidTr="002608BC">
        <w:trPr>
          <w:trHeight w:val="20"/>
        </w:trPr>
        <w:tc>
          <w:tcPr>
            <w:tcW w:w="3870" w:type="dxa"/>
          </w:tcPr>
          <w:p w14:paraId="2F91A15B" w14:textId="77777777" w:rsidR="008E66DE" w:rsidRPr="003E5F2C" w:rsidRDefault="008E66DE" w:rsidP="008E66DE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center"/>
          </w:tcPr>
          <w:p w14:paraId="00E7DE07" w14:textId="10F227D9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D6E56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center"/>
          </w:tcPr>
          <w:p w14:paraId="01BEB123" w14:textId="4021EC1D" w:rsidR="008E66DE" w:rsidRPr="003E5F2C" w:rsidRDefault="008E66DE" w:rsidP="008E66DE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E4D21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vAlign w:val="center"/>
          </w:tcPr>
          <w:p w14:paraId="5301B46B" w14:textId="55C5F3C5" w:rsidR="008E66DE" w:rsidRPr="003E5F2C" w:rsidRDefault="008E66DE" w:rsidP="008E66D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35E02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center"/>
          </w:tcPr>
          <w:p w14:paraId="7BEA218E" w14:textId="00AC2CDA" w:rsidR="008E66DE" w:rsidRPr="003E5F2C" w:rsidRDefault="008E66DE" w:rsidP="008E66D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63294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center"/>
          </w:tcPr>
          <w:p w14:paraId="4E9F4A7B" w14:textId="61AA1DE0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8E66DE" w:rsidRPr="003E5F2C" w14:paraId="720398CE" w14:textId="77777777" w:rsidTr="00595DC3">
        <w:trPr>
          <w:trHeight w:val="20"/>
        </w:trPr>
        <w:tc>
          <w:tcPr>
            <w:tcW w:w="3870" w:type="dxa"/>
          </w:tcPr>
          <w:p w14:paraId="25684246" w14:textId="77777777" w:rsidR="008E66DE" w:rsidRPr="003E5F2C" w:rsidRDefault="008E66DE" w:rsidP="008E66DE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C34EF3" w14:textId="05A2ACC6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879BE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237A71" w14:textId="379F3C6F" w:rsidR="008E66DE" w:rsidRPr="003E5F2C" w:rsidRDefault="00AE5DA6" w:rsidP="008E66DE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D03D1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281655" w14:textId="2625B817" w:rsidR="008E66DE" w:rsidRPr="003E5F2C" w:rsidRDefault="008E66DE" w:rsidP="008E66DE">
            <w:pPr>
              <w:tabs>
                <w:tab w:val="decimal" w:pos="4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D9791" w14:textId="77777777" w:rsidR="008E66DE" w:rsidRPr="003E5F2C" w:rsidRDefault="008E66DE" w:rsidP="008E66DE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DC6399" w14:textId="68415F64" w:rsidR="008E66DE" w:rsidRPr="003E5F2C" w:rsidRDefault="008E66DE" w:rsidP="008E66D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5E130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FCCAF9" w14:textId="201BB641" w:rsidR="008E66DE" w:rsidRPr="003E5F2C" w:rsidRDefault="00AE5DA6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494</w:t>
            </w:r>
            <w:r w:rsidR="008E66D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353</w:t>
            </w:r>
          </w:p>
        </w:tc>
      </w:tr>
      <w:tr w:rsidR="00F055A4" w:rsidRPr="003E5F2C" w14:paraId="66E8202C" w14:textId="77777777" w:rsidTr="00145918">
        <w:trPr>
          <w:trHeight w:val="20"/>
        </w:trPr>
        <w:tc>
          <w:tcPr>
            <w:tcW w:w="3870" w:type="dxa"/>
          </w:tcPr>
          <w:p w14:paraId="0F0A1BD6" w14:textId="77777777" w:rsidR="00F055A4" w:rsidRPr="003E5F2C" w:rsidRDefault="00F055A4" w:rsidP="00F055A4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DAA41B" w14:textId="3A8CADA2" w:rsidR="00F055A4" w:rsidRPr="003E5F2C" w:rsidRDefault="00AE5DA6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644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423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65E9A" w14:textId="77777777" w:rsidR="00F055A4" w:rsidRPr="003E5F2C" w:rsidRDefault="00F055A4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7F5AA" w14:textId="34B06C59" w:rsidR="00F055A4" w:rsidRPr="003E5F2C" w:rsidRDefault="00AE5DA6" w:rsidP="00F055A4">
            <w:pPr>
              <w:tabs>
                <w:tab w:val="decimal" w:pos="86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84BAD" w14:textId="77777777" w:rsidR="00F055A4" w:rsidRPr="003E5F2C" w:rsidRDefault="00F055A4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32A6" w14:textId="101416EF" w:rsidR="00F055A4" w:rsidRPr="003E5F2C" w:rsidRDefault="00F055A4" w:rsidP="00F055A4">
            <w:pPr>
              <w:tabs>
                <w:tab w:val="decimal" w:pos="46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FB516" w14:textId="77777777" w:rsidR="00F055A4" w:rsidRPr="003E5F2C" w:rsidRDefault="00F055A4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E30255" w14:textId="2EB8F64E" w:rsidR="00F055A4" w:rsidRPr="003E5F2C" w:rsidRDefault="00AE5DA6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664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D3B96" w14:textId="77777777" w:rsidR="00F055A4" w:rsidRPr="003E5F2C" w:rsidRDefault="00F055A4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43D8FD" w14:textId="627087FD" w:rsidR="00F055A4" w:rsidRPr="003E5F2C" w:rsidRDefault="00AE5DA6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992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524</w:t>
            </w:r>
          </w:p>
        </w:tc>
      </w:tr>
      <w:tr w:rsidR="008E66DE" w:rsidRPr="003E5F2C" w14:paraId="3D1AB725" w14:textId="77777777" w:rsidTr="007E29A1">
        <w:trPr>
          <w:trHeight w:val="20"/>
        </w:trPr>
        <w:tc>
          <w:tcPr>
            <w:tcW w:w="3870" w:type="dxa"/>
          </w:tcPr>
          <w:p w14:paraId="72273603" w14:textId="77777777" w:rsidR="008E66DE" w:rsidRPr="003E5F2C" w:rsidRDefault="008E66DE" w:rsidP="008E66DE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654FFEDC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48F11BCF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64C49E87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66028213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0944F55D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358597D3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611E457A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615C52A1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2DDAC740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E66DE" w:rsidRPr="003E5F2C" w14:paraId="13B13AA1" w14:textId="77777777" w:rsidTr="00312A6E">
        <w:trPr>
          <w:trHeight w:val="20"/>
        </w:trPr>
        <w:tc>
          <w:tcPr>
            <w:tcW w:w="3870" w:type="dxa"/>
          </w:tcPr>
          <w:p w14:paraId="44F0D890" w14:textId="77777777" w:rsidR="008E66DE" w:rsidRPr="003E5F2C" w:rsidRDefault="008E66DE" w:rsidP="008E66DE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8" w:type="dxa"/>
            <w:vAlign w:val="center"/>
          </w:tcPr>
          <w:p w14:paraId="66B0E926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BED32AB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vAlign w:val="center"/>
          </w:tcPr>
          <w:p w14:paraId="45BD981F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1581BA7A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2CDB8C4D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DA21F5D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vAlign w:val="center"/>
          </w:tcPr>
          <w:p w14:paraId="4F9A383B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6A6C1C9A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09232BC" w14:textId="77777777" w:rsidR="008E66DE" w:rsidRPr="003E5F2C" w:rsidRDefault="008E66DE" w:rsidP="008E66D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2B1EE0" w:rsidRPr="003E5F2C" w14:paraId="75DB318C" w14:textId="77777777" w:rsidTr="00595DC3">
        <w:trPr>
          <w:trHeight w:val="20"/>
        </w:trPr>
        <w:tc>
          <w:tcPr>
            <w:tcW w:w="3870" w:type="dxa"/>
          </w:tcPr>
          <w:p w14:paraId="7B80A520" w14:textId="521E55F6" w:rsidR="002B1EE0" w:rsidRPr="003E5F2C" w:rsidRDefault="002B1EE0" w:rsidP="002B1EE0">
            <w:pPr>
              <w:spacing w:line="320" w:lineRule="exact"/>
              <w:ind w:left="270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08" w:type="dxa"/>
            <w:vAlign w:val="center"/>
          </w:tcPr>
          <w:p w14:paraId="114BC705" w14:textId="1E8876CB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vAlign w:val="center"/>
          </w:tcPr>
          <w:p w14:paraId="231ED12D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vAlign w:val="center"/>
          </w:tcPr>
          <w:p w14:paraId="704B7453" w14:textId="07D272DA" w:rsidR="002B1EE0" w:rsidRPr="003E5F2C" w:rsidRDefault="002B1EE0" w:rsidP="002B1EE0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vAlign w:val="center"/>
          </w:tcPr>
          <w:p w14:paraId="19BA9136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25617E3D" w14:textId="128B1E22" w:rsidR="002B1EE0" w:rsidRPr="003E5F2C" w:rsidRDefault="002B1EE0" w:rsidP="002B1EE0">
            <w:pPr>
              <w:tabs>
                <w:tab w:val="decimal" w:pos="4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vAlign w:val="center"/>
          </w:tcPr>
          <w:p w14:paraId="2834B7CA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vAlign w:val="center"/>
          </w:tcPr>
          <w:p w14:paraId="097B7AC1" w14:textId="7E0FAED4" w:rsidR="002B1EE0" w:rsidRPr="003E5F2C" w:rsidRDefault="002B1EE0" w:rsidP="002B1EE0">
            <w:pPr>
              <w:tabs>
                <w:tab w:val="decimal" w:pos="459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vAlign w:val="center"/>
          </w:tcPr>
          <w:p w14:paraId="612104B2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4ABDFE8D" w14:textId="23B318D6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2B1EE0" w:rsidRPr="003E5F2C" w14:paraId="2FF52FA4" w14:textId="77777777" w:rsidTr="002608BC">
        <w:trPr>
          <w:trHeight w:val="20"/>
        </w:trPr>
        <w:tc>
          <w:tcPr>
            <w:tcW w:w="3870" w:type="dxa"/>
          </w:tcPr>
          <w:p w14:paraId="1122EE49" w14:textId="77777777" w:rsidR="002B1EE0" w:rsidRPr="003E5F2C" w:rsidRDefault="002B1EE0" w:rsidP="002B1EE0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C180D" w14:textId="46AAC3C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360AC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077EE" w14:textId="4B33F941" w:rsidR="002B1EE0" w:rsidRPr="003E5F2C" w:rsidRDefault="002B1EE0" w:rsidP="002B1EE0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5D04E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54170" w14:textId="3AB2E8DC" w:rsidR="002B1EE0" w:rsidRPr="003E5F2C" w:rsidRDefault="002B1EE0" w:rsidP="002B1EE0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C3E40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11E9" w14:textId="7C9C24D9" w:rsidR="002B1EE0" w:rsidRPr="003E5F2C" w:rsidRDefault="002B1EE0" w:rsidP="002B1EE0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510BB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F9DCA" w14:textId="7C32E8E6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2B1EE0" w:rsidRPr="003E5F2C" w14:paraId="2D19C3E8" w14:textId="77777777" w:rsidTr="002608BC">
        <w:trPr>
          <w:trHeight w:val="20"/>
        </w:trPr>
        <w:tc>
          <w:tcPr>
            <w:tcW w:w="3870" w:type="dxa"/>
          </w:tcPr>
          <w:p w14:paraId="6C317793" w14:textId="77777777" w:rsidR="002B1EE0" w:rsidRPr="003E5F2C" w:rsidRDefault="002B1EE0" w:rsidP="002B1EE0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529CE" w14:textId="3755529B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190C9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C5DC3" w14:textId="350ECB36" w:rsidR="002B1EE0" w:rsidRPr="003E5F2C" w:rsidRDefault="002B1EE0" w:rsidP="002B1EE0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5ED84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5952D" w14:textId="0D3E8C60" w:rsidR="002B1EE0" w:rsidRPr="003E5F2C" w:rsidRDefault="002B1EE0" w:rsidP="002B1EE0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8D057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D7026" w14:textId="339BF5F3" w:rsidR="002B1EE0" w:rsidRPr="003E5F2C" w:rsidRDefault="002B1EE0" w:rsidP="002B1EE0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433C7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32832" w14:textId="133F153F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2B1EE0" w:rsidRPr="003E5F2C" w14:paraId="3B0A0571" w14:textId="77777777" w:rsidTr="000A7F6D">
        <w:trPr>
          <w:trHeight w:val="117"/>
        </w:trPr>
        <w:tc>
          <w:tcPr>
            <w:tcW w:w="3870" w:type="dxa"/>
          </w:tcPr>
          <w:p w14:paraId="507D6888" w14:textId="77777777" w:rsidR="002B1EE0" w:rsidRPr="003E5F2C" w:rsidRDefault="002B1EE0" w:rsidP="002B1EE0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00DA8" w14:textId="6BA27D3D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8E795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91B37" w14:textId="1424C25E" w:rsidR="002B1EE0" w:rsidRPr="003E5F2C" w:rsidRDefault="002B1EE0" w:rsidP="002B1EE0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5EFE4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0A84F" w14:textId="0137322A" w:rsidR="002B1EE0" w:rsidRPr="003E5F2C" w:rsidRDefault="002B1EE0" w:rsidP="002B1EE0">
            <w:pPr>
              <w:tabs>
                <w:tab w:val="decimal" w:pos="46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5DE87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6B63C" w14:textId="3D8C224A" w:rsidR="002B1EE0" w:rsidRPr="003E5F2C" w:rsidRDefault="002B1EE0" w:rsidP="002B1EE0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A09CB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67D19" w14:textId="732ACAD8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2B1EE0" w:rsidRPr="003E5F2C" w14:paraId="10B88C60" w14:textId="77777777" w:rsidTr="002608BC">
        <w:trPr>
          <w:trHeight w:val="20"/>
        </w:trPr>
        <w:tc>
          <w:tcPr>
            <w:tcW w:w="3870" w:type="dxa"/>
          </w:tcPr>
          <w:p w14:paraId="0A7FA655" w14:textId="77777777" w:rsidR="002B1EE0" w:rsidRPr="003E5F2C" w:rsidRDefault="002B1EE0" w:rsidP="002B1EE0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BC08" w14:textId="4D2922D0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65EBE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D5EB6" w14:textId="54BC3E66" w:rsidR="002B1EE0" w:rsidRPr="003E5F2C" w:rsidRDefault="002B1EE0" w:rsidP="002B1EE0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75517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83F8D" w14:textId="440C5118" w:rsidR="002B1EE0" w:rsidRPr="003E5F2C" w:rsidRDefault="002B1EE0" w:rsidP="002B1EE0">
            <w:pPr>
              <w:tabs>
                <w:tab w:val="decimal" w:pos="46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AE926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F4A58" w14:textId="278FCD5A" w:rsidR="002B1EE0" w:rsidRPr="003E5F2C" w:rsidRDefault="002B1EE0" w:rsidP="002B1EE0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3EF42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E6FED" w14:textId="66875988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2B1EE0" w:rsidRPr="003E5F2C" w14:paraId="70DC69B0" w14:textId="77777777" w:rsidTr="002608BC">
        <w:trPr>
          <w:trHeight w:val="20"/>
        </w:trPr>
        <w:tc>
          <w:tcPr>
            <w:tcW w:w="3870" w:type="dxa"/>
          </w:tcPr>
          <w:p w14:paraId="3F20C46B" w14:textId="18C6EE96" w:rsidR="002B1EE0" w:rsidRPr="003E5F2C" w:rsidRDefault="002B1EE0" w:rsidP="002B1EE0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C1AD4" w14:textId="48966A14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E2EAD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17FC2" w14:textId="7C627991" w:rsidR="002B1EE0" w:rsidRPr="003E5F2C" w:rsidRDefault="002B1EE0" w:rsidP="002B1EE0">
            <w:pPr>
              <w:tabs>
                <w:tab w:val="decimal" w:pos="89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F184F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45894" w14:textId="5811301F" w:rsidR="002B1EE0" w:rsidRPr="003E5F2C" w:rsidRDefault="002B1EE0" w:rsidP="002B1EE0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7035A" w14:textId="77777777" w:rsidR="002B1EE0" w:rsidRPr="003E5F2C" w:rsidRDefault="002B1EE0" w:rsidP="002B1EE0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6883" w14:textId="266FECC8" w:rsidR="002B1EE0" w:rsidRPr="003E5F2C" w:rsidRDefault="002B1EE0" w:rsidP="002B1EE0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E5B1C" w14:textId="77777777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9FBC5" w14:textId="3C4E6B3E" w:rsidR="002B1EE0" w:rsidRPr="003E5F2C" w:rsidRDefault="002B1EE0" w:rsidP="002B1EE0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811AE" w:rsidRPr="003E5F2C" w14:paraId="316DD71B" w14:textId="77777777" w:rsidTr="002608BC">
        <w:trPr>
          <w:trHeight w:val="20"/>
        </w:trPr>
        <w:tc>
          <w:tcPr>
            <w:tcW w:w="3870" w:type="dxa"/>
          </w:tcPr>
          <w:p w14:paraId="5C140A5D" w14:textId="2AA1186D" w:rsidR="00E811AE" w:rsidRPr="003E5F2C" w:rsidRDefault="00E811AE" w:rsidP="00E811AE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E6B2E" w14:textId="5F03D74A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26B92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5B228" w14:textId="5E135202" w:rsidR="00E811AE" w:rsidRPr="003E5F2C" w:rsidRDefault="00E811AE" w:rsidP="00E811AE">
            <w:pPr>
              <w:tabs>
                <w:tab w:val="decimal" w:pos="89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07495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55FFB" w14:textId="52A72023" w:rsidR="00E811AE" w:rsidRPr="003E5F2C" w:rsidRDefault="00E811AE" w:rsidP="00E811AE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FF094" w14:textId="77777777" w:rsidR="00E811AE" w:rsidRPr="003E5F2C" w:rsidRDefault="00E811AE" w:rsidP="00E811AE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D5A26" w14:textId="7088D2AA" w:rsidR="00E811AE" w:rsidRPr="003E5F2C" w:rsidRDefault="00E811AE" w:rsidP="00E811A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82B5C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4542C" w14:textId="04017430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811AE" w:rsidRPr="003E5F2C" w14:paraId="39C7460C" w14:textId="77777777" w:rsidTr="002608BC">
        <w:trPr>
          <w:trHeight w:val="20"/>
        </w:trPr>
        <w:tc>
          <w:tcPr>
            <w:tcW w:w="3870" w:type="dxa"/>
          </w:tcPr>
          <w:p w14:paraId="19337B28" w14:textId="77777777" w:rsidR="00E811AE" w:rsidRPr="003E5F2C" w:rsidRDefault="00E811AE" w:rsidP="00E811AE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86D85" w14:textId="7C26811B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E65CD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4452F" w14:textId="72A2E74B" w:rsidR="00E811AE" w:rsidRPr="003E5F2C" w:rsidRDefault="00E811AE" w:rsidP="00E811A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F0281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FCDF4" w14:textId="2EDB6E21" w:rsidR="00E811AE" w:rsidRPr="003E5F2C" w:rsidRDefault="00E811AE" w:rsidP="00E811A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E13C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97B3C" w14:textId="331CA7AE" w:rsidR="00E811AE" w:rsidRPr="003E5F2C" w:rsidRDefault="00E811AE" w:rsidP="00E811A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98EBB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55EEC" w14:textId="1BA7AAA2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811AE" w:rsidRPr="003E5F2C" w14:paraId="69D5D4F9" w14:textId="77777777" w:rsidTr="00B13E64">
        <w:trPr>
          <w:trHeight w:val="20"/>
        </w:trPr>
        <w:tc>
          <w:tcPr>
            <w:tcW w:w="3870" w:type="dxa"/>
          </w:tcPr>
          <w:p w14:paraId="2CD70AAF" w14:textId="6740A59C" w:rsidR="00E811AE" w:rsidRPr="003E5F2C" w:rsidRDefault="00E811AE" w:rsidP="00E811AE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center"/>
          </w:tcPr>
          <w:p w14:paraId="50C1AA9F" w14:textId="7C00F362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87CE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center"/>
          </w:tcPr>
          <w:p w14:paraId="2555AED9" w14:textId="6E9026CC" w:rsidR="00E811AE" w:rsidRPr="003E5F2C" w:rsidRDefault="00E811AE" w:rsidP="00E811A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17978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vAlign w:val="center"/>
          </w:tcPr>
          <w:p w14:paraId="163DEB1B" w14:textId="6D5980D2" w:rsidR="00E811AE" w:rsidRPr="003E5F2C" w:rsidRDefault="00E811AE" w:rsidP="00E811A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11D9C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center"/>
          </w:tcPr>
          <w:p w14:paraId="6E89C95A" w14:textId="1DAFE47D" w:rsidR="00E811AE" w:rsidRPr="003E5F2C" w:rsidRDefault="00E811AE" w:rsidP="00E811A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E802D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center"/>
          </w:tcPr>
          <w:p w14:paraId="5C880933" w14:textId="5FE0A851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811AE" w:rsidRPr="003E5F2C" w14:paraId="576A8F7E" w14:textId="77777777" w:rsidTr="00B13E64">
        <w:trPr>
          <w:trHeight w:val="20"/>
        </w:trPr>
        <w:tc>
          <w:tcPr>
            <w:tcW w:w="3870" w:type="dxa"/>
          </w:tcPr>
          <w:p w14:paraId="4B58406E" w14:textId="3367423B" w:rsidR="00E811AE" w:rsidRPr="003E5F2C" w:rsidRDefault="00E811AE" w:rsidP="00E811AE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C8BFD" w14:textId="2732B033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31C16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D95428" w14:textId="4FCBDB95" w:rsidR="00E811AE" w:rsidRPr="003E5F2C" w:rsidRDefault="00E811AE" w:rsidP="00E811AE">
            <w:pPr>
              <w:tabs>
                <w:tab w:val="decimal" w:pos="89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E460A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51E0BA" w14:textId="7FDD4DF9" w:rsidR="00E811AE" w:rsidRPr="003E5F2C" w:rsidRDefault="00E811AE" w:rsidP="00E811AE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6F30C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6E509" w14:textId="68053CFF" w:rsidR="00E811AE" w:rsidRPr="003E5F2C" w:rsidRDefault="00E811AE" w:rsidP="00E811A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D3D4D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B55AD5" w14:textId="29418B60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811AE" w:rsidRPr="003E5F2C" w14:paraId="1DB290F2" w14:textId="77777777" w:rsidTr="00B13E64">
        <w:trPr>
          <w:trHeight w:val="20"/>
        </w:trPr>
        <w:tc>
          <w:tcPr>
            <w:tcW w:w="3870" w:type="dxa"/>
          </w:tcPr>
          <w:p w14:paraId="2E0FC71E" w14:textId="11A0AA0E" w:rsidR="00E811AE" w:rsidRPr="003E5F2C" w:rsidRDefault="00E811AE" w:rsidP="00E811AE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56846B" w14:textId="2EB1AFC4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2D164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C7BEF8" w14:textId="4F10C065" w:rsidR="00E811AE" w:rsidRPr="003E5F2C" w:rsidRDefault="00E811AE" w:rsidP="00E811AE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62189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15EE9" w14:textId="05EE560E" w:rsidR="00E811AE" w:rsidRPr="003E5F2C" w:rsidRDefault="00E811AE" w:rsidP="00E811AE">
            <w:pPr>
              <w:tabs>
                <w:tab w:val="decimal" w:pos="46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    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2D7D3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2EA8EC" w14:textId="1DD444BB" w:rsidR="00E811AE" w:rsidRPr="003E5F2C" w:rsidRDefault="00E811AE" w:rsidP="00E811A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33588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F98D67" w14:textId="781EFA49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F055A4" w:rsidRPr="003E5F2C" w14:paraId="5955AF13" w14:textId="77777777" w:rsidTr="002608BC">
        <w:trPr>
          <w:trHeight w:val="20"/>
        </w:trPr>
        <w:tc>
          <w:tcPr>
            <w:tcW w:w="3870" w:type="dxa"/>
          </w:tcPr>
          <w:p w14:paraId="666F564C" w14:textId="26D305FA" w:rsidR="00F055A4" w:rsidRPr="003E5F2C" w:rsidRDefault="00F055A4" w:rsidP="00F055A4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4E9F43" w14:textId="21B6CB8A" w:rsidR="00F055A4" w:rsidRPr="003E5F2C" w:rsidRDefault="00AE5DA6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948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0BEA1" w14:textId="77777777" w:rsidR="00F055A4" w:rsidRPr="003E5F2C" w:rsidRDefault="00F055A4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DE18E7" w14:textId="42C1E31D" w:rsidR="00F055A4" w:rsidRPr="003E5F2C" w:rsidRDefault="00AE5DA6" w:rsidP="00F055A4">
            <w:pPr>
              <w:tabs>
                <w:tab w:val="decimal" w:pos="89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688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110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E3DC5" w14:textId="77777777" w:rsidR="00F055A4" w:rsidRPr="003E5F2C" w:rsidRDefault="00F055A4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447EF8" w14:textId="13A0D51B" w:rsidR="00F055A4" w:rsidRPr="003E5F2C" w:rsidRDefault="00F055A4" w:rsidP="00F055A4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79FC0" w14:textId="77777777" w:rsidR="00F055A4" w:rsidRPr="003E5F2C" w:rsidRDefault="00F055A4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48504F" w14:textId="51C24761" w:rsidR="00F055A4" w:rsidRPr="003E5F2C" w:rsidRDefault="00F055A4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DAC16" w14:textId="77777777" w:rsidR="00F055A4" w:rsidRPr="003E5F2C" w:rsidRDefault="00F055A4" w:rsidP="00F055A4">
            <w:pPr>
              <w:tabs>
                <w:tab w:val="decimal" w:pos="816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FF831D" w14:textId="20166B01" w:rsidR="00F055A4" w:rsidRPr="003E5F2C" w:rsidRDefault="00AE5DA6" w:rsidP="00F055A4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167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311</w:t>
            </w:r>
            <w:r w:rsidR="00F055A4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233</w:t>
            </w:r>
          </w:p>
        </w:tc>
      </w:tr>
      <w:tr w:rsidR="00E811AE" w:rsidRPr="003E5F2C" w14:paraId="5E7F2011" w14:textId="77777777" w:rsidTr="00B13E64">
        <w:trPr>
          <w:trHeight w:val="20"/>
        </w:trPr>
        <w:tc>
          <w:tcPr>
            <w:tcW w:w="3870" w:type="dxa"/>
          </w:tcPr>
          <w:p w14:paraId="472A46F1" w14:textId="363EB3BA" w:rsidR="00E811AE" w:rsidRPr="003E5F2C" w:rsidRDefault="00E811AE" w:rsidP="00E811AE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F059A0" w14:textId="40EA1D28" w:rsidR="00E811AE" w:rsidRPr="003E5F2C" w:rsidRDefault="00AE5DA6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E811A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052</w:t>
            </w:r>
            <w:r w:rsidR="00E811A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830</w:t>
            </w:r>
            <w:r w:rsidR="00E811A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B334F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DC0B8E" w14:textId="10D1178C" w:rsidR="00E811AE" w:rsidRPr="003E5F2C" w:rsidRDefault="00E811AE" w:rsidP="00E811AE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426B9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3E3C67" w14:textId="40811D1E" w:rsidR="00E811AE" w:rsidRPr="003E5F2C" w:rsidRDefault="00E811AE" w:rsidP="00E811A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03A45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E856D6" w14:textId="3446D7C6" w:rsidR="00E811AE" w:rsidRPr="003E5F2C" w:rsidRDefault="00E811AE" w:rsidP="00E811AE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82D8E" w14:textId="77777777" w:rsidR="00E811AE" w:rsidRPr="003E5F2C" w:rsidRDefault="00E811AE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D863F2" w14:textId="2C380DF9" w:rsidR="00E811AE" w:rsidRPr="003E5F2C" w:rsidRDefault="00AE5DA6" w:rsidP="00E811AE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E811A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711</w:t>
            </w:r>
            <w:r w:rsidR="00E811A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438</w:t>
            </w:r>
            <w:r w:rsidR="00E811A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731</w:t>
            </w:r>
          </w:p>
        </w:tc>
      </w:tr>
    </w:tbl>
    <w:p w14:paraId="4CE47CDA" w14:textId="1459F25F" w:rsidR="002069BB" w:rsidRPr="003E5F2C" w:rsidRDefault="00CB775C" w:rsidP="00DA09AD">
      <w:pPr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3E5F2C">
        <w:rPr>
          <w:rFonts w:ascii="Angsana New" w:hAnsi="Angsana New" w:cs="Angsana New"/>
          <w:color w:val="000000" w:themeColor="text1"/>
          <w:sz w:val="24"/>
          <w:szCs w:val="24"/>
          <w:lang w:val="en-US"/>
        </w:rPr>
        <w:br w:type="page"/>
      </w:r>
      <w:r w:rsidR="002069BB"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lastRenderedPageBreak/>
        <w:t>ณ</w:t>
      </w:r>
      <w:r w:rsidR="002069BB" w:rsidRPr="003E5F2C">
        <w:rPr>
          <w:rFonts w:ascii="Angsana New" w:hAnsi="Angsana New" w:cs="Angsana New"/>
          <w:b/>
          <w:bCs/>
          <w:color w:val="000000" w:themeColor="text1"/>
          <w:sz w:val="12"/>
          <w:szCs w:val="12"/>
          <w:cs/>
          <w:lang w:val="en-US"/>
        </w:rPr>
        <w:t xml:space="preserve"> </w:t>
      </w:r>
      <w:r w:rsidR="002069BB"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วันที่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="002069BB"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="002069BB"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2567</w:t>
      </w:r>
    </w:p>
    <w:p w14:paraId="74968B0A" w14:textId="77777777" w:rsidR="00A175FE" w:rsidRPr="003E5F2C" w:rsidRDefault="006F7865" w:rsidP="00DA09AD">
      <w:pPr>
        <w:ind w:left="547" w:hanging="547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76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908"/>
        <w:gridCol w:w="87"/>
        <w:gridCol w:w="977"/>
        <w:gridCol w:w="87"/>
        <w:gridCol w:w="902"/>
        <w:gridCol w:w="87"/>
        <w:gridCol w:w="898"/>
        <w:gridCol w:w="57"/>
        <w:gridCol w:w="896"/>
      </w:tblGrid>
      <w:tr w:rsidR="00755C2D" w:rsidRPr="003E5F2C" w14:paraId="57252694" w14:textId="77777777" w:rsidTr="006A7CC7">
        <w:trPr>
          <w:trHeight w:val="20"/>
        </w:trPr>
        <w:tc>
          <w:tcPr>
            <w:tcW w:w="3870" w:type="dxa"/>
            <w:vAlign w:val="center"/>
          </w:tcPr>
          <w:p w14:paraId="0F202E89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899" w:type="dxa"/>
            <w:gridSpan w:val="9"/>
          </w:tcPr>
          <w:p w14:paraId="60A5E3E8" w14:textId="77777777" w:rsidR="00755C2D" w:rsidRPr="003E5F2C" w:rsidRDefault="00755C2D" w:rsidP="006A7CC7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55C2D" w:rsidRPr="003E5F2C" w14:paraId="54BE7D30" w14:textId="77777777" w:rsidTr="006A7CC7">
        <w:trPr>
          <w:trHeight w:val="20"/>
        </w:trPr>
        <w:tc>
          <w:tcPr>
            <w:tcW w:w="3870" w:type="dxa"/>
            <w:vAlign w:val="center"/>
          </w:tcPr>
          <w:p w14:paraId="4745D9CD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08" w:type="dxa"/>
          </w:tcPr>
          <w:p w14:paraId="5DC165BD" w14:textId="77777777" w:rsidR="00755C2D" w:rsidRPr="003E5F2C" w:rsidRDefault="00755C2D" w:rsidP="006A7CC7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5F68DC73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54DE0AFB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  <w:vAlign w:val="center"/>
          </w:tcPr>
          <w:p w14:paraId="65582BE7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02992C44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</w:p>
        </w:tc>
        <w:tc>
          <w:tcPr>
            <w:tcW w:w="87" w:type="dxa"/>
          </w:tcPr>
          <w:p w14:paraId="4943DD08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4B835BD1" w14:textId="77777777" w:rsidR="00755C2D" w:rsidRPr="003E5F2C" w:rsidRDefault="00755C2D" w:rsidP="006A7CC7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57" w:type="dxa"/>
          </w:tcPr>
          <w:p w14:paraId="09663E97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327BDC48" w14:textId="77777777" w:rsidR="00755C2D" w:rsidRPr="003E5F2C" w:rsidRDefault="00755C2D" w:rsidP="006A7CC7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755C2D" w:rsidRPr="003E5F2C" w14:paraId="26C62593" w14:textId="77777777" w:rsidTr="006A7CC7">
        <w:trPr>
          <w:trHeight w:val="20"/>
        </w:trPr>
        <w:tc>
          <w:tcPr>
            <w:tcW w:w="3870" w:type="dxa"/>
            <w:vAlign w:val="center"/>
          </w:tcPr>
          <w:p w14:paraId="2AD57BC5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5AFA0C88" w14:textId="77777777" w:rsidR="00755C2D" w:rsidRPr="003E5F2C" w:rsidRDefault="00755C2D" w:rsidP="006A7CC7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45BFA0B0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3844D43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vAlign w:val="center"/>
          </w:tcPr>
          <w:p w14:paraId="6594EE8F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1D90E162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</w:tcPr>
          <w:p w14:paraId="5A2322A0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10F42C8B" w14:textId="77777777" w:rsidR="00755C2D" w:rsidRPr="003E5F2C" w:rsidRDefault="00755C2D" w:rsidP="006A7CC7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025D90DD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5A8B22E2" w14:textId="77777777" w:rsidR="00755C2D" w:rsidRPr="003E5F2C" w:rsidRDefault="00755C2D" w:rsidP="006A7CC7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755C2D" w:rsidRPr="003E5F2C" w14:paraId="4AE20185" w14:textId="77777777" w:rsidTr="006A7CC7">
        <w:trPr>
          <w:trHeight w:val="20"/>
        </w:trPr>
        <w:tc>
          <w:tcPr>
            <w:tcW w:w="3870" w:type="dxa"/>
            <w:vAlign w:val="center"/>
          </w:tcPr>
          <w:p w14:paraId="1A9C5158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79E967BE" w14:textId="3839D77B" w:rsidR="00755C2D" w:rsidRPr="003E5F2C" w:rsidRDefault="00AE5DA6" w:rsidP="006A7CC7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755C2D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0A3DEEDF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05018475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vAlign w:val="center"/>
          </w:tcPr>
          <w:p w14:paraId="26432CC2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A18E76A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2872BEA7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5508CAEF" w14:textId="77777777" w:rsidR="00755C2D" w:rsidRPr="003E5F2C" w:rsidRDefault="00755C2D" w:rsidP="006A7CC7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4D5E0A7D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2BC54B2F" w14:textId="5A8CB1C9" w:rsidR="00755C2D" w:rsidRPr="003E5F2C" w:rsidRDefault="00AE5DA6" w:rsidP="006A7CC7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755C2D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55C2D" w:rsidRPr="003E5F2C" w14:paraId="2C09156B" w14:textId="77777777" w:rsidTr="006A7CC7">
        <w:trPr>
          <w:trHeight w:val="20"/>
        </w:trPr>
        <w:tc>
          <w:tcPr>
            <w:tcW w:w="3870" w:type="dxa"/>
            <w:vAlign w:val="center"/>
          </w:tcPr>
          <w:p w14:paraId="5B61350A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3B3CA5C9" w14:textId="017ED648" w:rsidR="00755C2D" w:rsidRPr="003E5F2C" w:rsidRDefault="00AE5DA6" w:rsidP="006A7CC7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</w:tcPr>
          <w:p w14:paraId="20B0F21A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3F44A05E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vAlign w:val="center"/>
          </w:tcPr>
          <w:p w14:paraId="46C91695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2B742334" w14:textId="77777777" w:rsidR="00755C2D" w:rsidRPr="003E5F2C" w:rsidRDefault="00755C2D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217749E6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785AC562" w14:textId="77777777" w:rsidR="00755C2D" w:rsidRPr="003E5F2C" w:rsidRDefault="00755C2D" w:rsidP="006A7CC7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4D532FB8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0B5A8E13" w14:textId="67846520" w:rsidR="00755C2D" w:rsidRPr="003E5F2C" w:rsidRDefault="00AE5DA6" w:rsidP="006A7CC7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755C2D" w:rsidRPr="003E5F2C" w14:paraId="3A143ACB" w14:textId="77777777" w:rsidTr="006A7CC7">
        <w:trPr>
          <w:trHeight w:val="20"/>
        </w:trPr>
        <w:tc>
          <w:tcPr>
            <w:tcW w:w="3870" w:type="dxa"/>
          </w:tcPr>
          <w:p w14:paraId="73876B48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8" w:type="dxa"/>
          </w:tcPr>
          <w:p w14:paraId="2D2B98F3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C977C6A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5A8CDC0D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68E2CE24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600B18BD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24C0E673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175590D0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</w:tcPr>
          <w:p w14:paraId="48A13688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6BB5D75F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755C2D" w:rsidRPr="003E5F2C" w14:paraId="2D1B329F" w14:textId="77777777" w:rsidTr="006A7CC7">
        <w:trPr>
          <w:trHeight w:val="20"/>
        </w:trPr>
        <w:tc>
          <w:tcPr>
            <w:tcW w:w="3870" w:type="dxa"/>
          </w:tcPr>
          <w:p w14:paraId="35204B26" w14:textId="77777777" w:rsidR="00755C2D" w:rsidRPr="003E5F2C" w:rsidRDefault="00755C2D" w:rsidP="006A7CC7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FBCA2" w14:textId="4E5937F6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465CC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21FDF" w14:textId="77777777" w:rsidR="00755C2D" w:rsidRPr="003E5F2C" w:rsidRDefault="00755C2D" w:rsidP="006A7CC7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D82E9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3D066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EDC41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4858D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44730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BFBE4" w14:textId="486867C1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755C2D" w:rsidRPr="003E5F2C" w14:paraId="50CC59B3" w14:textId="77777777" w:rsidTr="006A7CC7">
        <w:trPr>
          <w:trHeight w:val="20"/>
        </w:trPr>
        <w:tc>
          <w:tcPr>
            <w:tcW w:w="3870" w:type="dxa"/>
          </w:tcPr>
          <w:p w14:paraId="0771BA9B" w14:textId="77777777" w:rsidR="00755C2D" w:rsidRPr="003E5F2C" w:rsidRDefault="00755C2D" w:rsidP="006A7CC7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092AB" w14:textId="77777777" w:rsidR="00755C2D" w:rsidRPr="003E5F2C" w:rsidRDefault="00755C2D" w:rsidP="006A7CC7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77319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78323" w14:textId="71D9A6BE" w:rsidR="00755C2D" w:rsidRPr="003E5F2C" w:rsidRDefault="00AE5DA6" w:rsidP="006A7CC7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157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EB5A0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A81C9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1BA83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CF9CD" w14:textId="0E545068" w:rsidR="00755C2D" w:rsidRPr="003E5F2C" w:rsidRDefault="00AE5DA6" w:rsidP="006A7CC7">
            <w:pPr>
              <w:tabs>
                <w:tab w:val="left" w:pos="772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7E883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FEEE2" w14:textId="584A9591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940</w:t>
            </w:r>
          </w:p>
        </w:tc>
      </w:tr>
      <w:tr w:rsidR="00755C2D" w:rsidRPr="003E5F2C" w14:paraId="0D0C74AE" w14:textId="77777777" w:rsidTr="006A7CC7">
        <w:trPr>
          <w:trHeight w:val="20"/>
        </w:trPr>
        <w:tc>
          <w:tcPr>
            <w:tcW w:w="3870" w:type="dxa"/>
          </w:tcPr>
          <w:p w14:paraId="4A99FCC5" w14:textId="77777777" w:rsidR="00755C2D" w:rsidRPr="003E5F2C" w:rsidRDefault="00755C2D" w:rsidP="006A7CC7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2FC1E" w14:textId="236309CB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EC99E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96726" w14:textId="28F89AF1" w:rsidR="00755C2D" w:rsidRPr="003E5F2C" w:rsidRDefault="00AE5DA6" w:rsidP="006A7CC7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920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6F1D9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8F1E3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48C6C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BE7ED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D16A9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B27A3" w14:textId="7FC6301A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</w:tr>
      <w:tr w:rsidR="00755C2D" w:rsidRPr="003E5F2C" w14:paraId="11CDD7F1" w14:textId="77777777" w:rsidTr="006A7CC7">
        <w:trPr>
          <w:trHeight w:val="20"/>
        </w:trPr>
        <w:tc>
          <w:tcPr>
            <w:tcW w:w="3870" w:type="dxa"/>
          </w:tcPr>
          <w:p w14:paraId="31E4F03C" w14:textId="77777777" w:rsidR="00755C2D" w:rsidRPr="003E5F2C" w:rsidRDefault="00755C2D" w:rsidP="006A7CC7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0EA0A" w14:textId="598CA8DB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F5CF8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E800B" w14:textId="77777777" w:rsidR="00755C2D" w:rsidRPr="003E5F2C" w:rsidRDefault="00755C2D" w:rsidP="006A7CC7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2F9D8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 w:right="17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790C2" w14:textId="77777777" w:rsidR="00755C2D" w:rsidRPr="003E5F2C" w:rsidRDefault="00755C2D" w:rsidP="006A7CC7">
            <w:pPr>
              <w:tabs>
                <w:tab w:val="decimal" w:pos="464"/>
              </w:tabs>
              <w:spacing w:line="320" w:lineRule="exact"/>
              <w:ind w:left="-66" w:right="17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952A5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45A8F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2F8E3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30D9C" w14:textId="425EF849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</w:tr>
      <w:tr w:rsidR="00755C2D" w:rsidRPr="003E5F2C" w14:paraId="117B2F58" w14:textId="77777777" w:rsidTr="006A7CC7">
        <w:trPr>
          <w:trHeight w:val="20"/>
        </w:trPr>
        <w:tc>
          <w:tcPr>
            <w:tcW w:w="3870" w:type="dxa"/>
          </w:tcPr>
          <w:p w14:paraId="20E1E9DB" w14:textId="77777777" w:rsidR="00755C2D" w:rsidRPr="003E5F2C" w:rsidRDefault="00755C2D" w:rsidP="006A7CC7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53DF8" w14:textId="3D3B4B65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70A8B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C39DA" w14:textId="0441AE2A" w:rsidR="00755C2D" w:rsidRPr="003E5F2C" w:rsidRDefault="00AE5DA6" w:rsidP="006A7CC7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46BB6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50759" w14:textId="7825312E" w:rsidR="00755C2D" w:rsidRPr="003E5F2C" w:rsidRDefault="00755C2D" w:rsidP="006A7CC7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7C031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4EFFE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7B518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B410C" w14:textId="3B665500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757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762</w:t>
            </w:r>
          </w:p>
        </w:tc>
      </w:tr>
      <w:tr w:rsidR="00755C2D" w:rsidRPr="003E5F2C" w14:paraId="622FB5A5" w14:textId="77777777" w:rsidTr="006A7CC7">
        <w:trPr>
          <w:trHeight w:val="20"/>
        </w:trPr>
        <w:tc>
          <w:tcPr>
            <w:tcW w:w="3870" w:type="dxa"/>
          </w:tcPr>
          <w:p w14:paraId="3DD40F79" w14:textId="77777777" w:rsidR="00755C2D" w:rsidRPr="003E5F2C" w:rsidRDefault="00755C2D" w:rsidP="006A7CC7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259E5" w14:textId="0D1BCBC1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F5DDD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BF8C" w14:textId="72C5B4A9" w:rsidR="00755C2D" w:rsidRPr="003E5F2C" w:rsidRDefault="00AE5DA6" w:rsidP="006A7CC7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15D03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A1F4C" w14:textId="68E7CC2F" w:rsidR="00755C2D" w:rsidRPr="003E5F2C" w:rsidRDefault="00755C2D" w:rsidP="006A7CC7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F6CF7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42F13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EC298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C2120" w14:textId="1B976342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629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602</w:t>
            </w:r>
          </w:p>
        </w:tc>
      </w:tr>
      <w:tr w:rsidR="00755C2D" w:rsidRPr="003E5F2C" w14:paraId="6BDA6EA9" w14:textId="77777777" w:rsidTr="006A7CC7">
        <w:trPr>
          <w:trHeight w:val="20"/>
        </w:trPr>
        <w:tc>
          <w:tcPr>
            <w:tcW w:w="3870" w:type="dxa"/>
          </w:tcPr>
          <w:p w14:paraId="5B585FCB" w14:textId="77777777" w:rsidR="00755C2D" w:rsidRPr="003E5F2C" w:rsidRDefault="00755C2D" w:rsidP="006A7CC7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FDB51" w14:textId="556327E7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D93D5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D3150" w14:textId="77777777" w:rsidR="00755C2D" w:rsidRPr="003E5F2C" w:rsidRDefault="00755C2D" w:rsidP="006A7CC7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9A939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DBD68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8267B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92583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0CA90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7C417" w14:textId="0DA7CE76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755C2D" w:rsidRPr="003E5F2C" w14:paraId="51CD1C56" w14:textId="77777777" w:rsidTr="006A7CC7">
        <w:trPr>
          <w:trHeight w:val="20"/>
        </w:trPr>
        <w:tc>
          <w:tcPr>
            <w:tcW w:w="3870" w:type="dxa"/>
          </w:tcPr>
          <w:p w14:paraId="35D42E19" w14:textId="77777777" w:rsidR="00755C2D" w:rsidRPr="003E5F2C" w:rsidRDefault="00755C2D" w:rsidP="006A7CC7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953B8" w14:textId="4777A344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D7D22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6392C" w14:textId="442900D0" w:rsidR="00755C2D" w:rsidRPr="003E5F2C" w:rsidRDefault="00AE5DA6" w:rsidP="006A7CC7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C3330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488FD" w14:textId="6D982844" w:rsidR="00755C2D" w:rsidRPr="003E5F2C" w:rsidRDefault="00755C2D" w:rsidP="006A7CC7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80F81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7872D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9B5D9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1F9E9" w14:textId="7264889E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901</w:t>
            </w:r>
          </w:p>
        </w:tc>
      </w:tr>
      <w:tr w:rsidR="00755C2D" w:rsidRPr="003E5F2C" w14:paraId="3BEA8912" w14:textId="77777777" w:rsidTr="006A7CC7">
        <w:trPr>
          <w:trHeight w:val="20"/>
        </w:trPr>
        <w:tc>
          <w:tcPr>
            <w:tcW w:w="3870" w:type="dxa"/>
          </w:tcPr>
          <w:p w14:paraId="44C4EE07" w14:textId="77777777" w:rsidR="00755C2D" w:rsidRPr="003E5F2C" w:rsidRDefault="00755C2D" w:rsidP="006A7CC7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center"/>
          </w:tcPr>
          <w:p w14:paraId="51EC53C4" w14:textId="7099806E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65C25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center"/>
          </w:tcPr>
          <w:p w14:paraId="7619DE64" w14:textId="77777777" w:rsidR="00755C2D" w:rsidRPr="003E5F2C" w:rsidRDefault="00755C2D" w:rsidP="006A7CC7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59258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vAlign w:val="center"/>
          </w:tcPr>
          <w:p w14:paraId="0E7C2917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11924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center"/>
          </w:tcPr>
          <w:p w14:paraId="786E6659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9503B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center"/>
          </w:tcPr>
          <w:p w14:paraId="0367B07E" w14:textId="11D1E206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755C2D" w:rsidRPr="003E5F2C" w14:paraId="72FDC9FF" w14:textId="77777777" w:rsidTr="006A7CC7">
        <w:trPr>
          <w:trHeight w:val="20"/>
        </w:trPr>
        <w:tc>
          <w:tcPr>
            <w:tcW w:w="3870" w:type="dxa"/>
          </w:tcPr>
          <w:p w14:paraId="2F995354" w14:textId="77777777" w:rsidR="00755C2D" w:rsidRPr="003E5F2C" w:rsidRDefault="00755C2D" w:rsidP="006A7CC7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1E848D" w14:textId="42F3DF9C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FD031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72BFC5" w14:textId="77777777" w:rsidR="00755C2D" w:rsidRPr="003E5F2C" w:rsidRDefault="00755C2D" w:rsidP="006A7CC7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3A57C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605360" w14:textId="77777777" w:rsidR="00755C2D" w:rsidRPr="003E5F2C" w:rsidRDefault="00755C2D" w:rsidP="006A7CC7">
            <w:pPr>
              <w:tabs>
                <w:tab w:val="decimal" w:pos="4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B5A32" w14:textId="77777777" w:rsidR="00755C2D" w:rsidRPr="003E5F2C" w:rsidRDefault="00755C2D" w:rsidP="006A7CC7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702593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E6A85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293C5F" w14:textId="33446EE2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695</w:t>
            </w:r>
          </w:p>
        </w:tc>
      </w:tr>
      <w:tr w:rsidR="00755C2D" w:rsidRPr="003E5F2C" w14:paraId="14F9E8BA" w14:textId="77777777" w:rsidTr="006A7CC7">
        <w:trPr>
          <w:trHeight w:val="20"/>
        </w:trPr>
        <w:tc>
          <w:tcPr>
            <w:tcW w:w="3870" w:type="dxa"/>
          </w:tcPr>
          <w:p w14:paraId="0D3B3267" w14:textId="77777777" w:rsidR="00755C2D" w:rsidRPr="003E5F2C" w:rsidRDefault="00755C2D" w:rsidP="006A7CC7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094926" w14:textId="41A5AF56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80555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014F25" w14:textId="75B7D674" w:rsidR="00755C2D" w:rsidRPr="003E5F2C" w:rsidRDefault="00AE5DA6" w:rsidP="006A7CC7">
            <w:pPr>
              <w:tabs>
                <w:tab w:val="decimal" w:pos="86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168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5F9F0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922835" w14:textId="46F0AE21" w:rsidR="00755C2D" w:rsidRPr="003E5F2C" w:rsidRDefault="00755C2D" w:rsidP="006A7CC7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D3FB0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2112E3" w14:textId="3328AE28" w:rsidR="00755C2D" w:rsidRPr="003E5F2C" w:rsidRDefault="00AE5DA6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E6109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3D768E" w14:textId="4810015F" w:rsidR="00755C2D" w:rsidRPr="003E5F2C" w:rsidRDefault="00AE5DA6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644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423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442</w:t>
            </w:r>
          </w:p>
        </w:tc>
      </w:tr>
      <w:tr w:rsidR="00755C2D" w:rsidRPr="003E5F2C" w14:paraId="2067B4B6" w14:textId="77777777" w:rsidTr="006A7CC7">
        <w:trPr>
          <w:trHeight w:val="20"/>
        </w:trPr>
        <w:tc>
          <w:tcPr>
            <w:tcW w:w="3870" w:type="dxa"/>
          </w:tcPr>
          <w:p w14:paraId="5261D174" w14:textId="77777777" w:rsidR="00755C2D" w:rsidRPr="003E5F2C" w:rsidRDefault="00755C2D" w:rsidP="006A7CC7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0DAD3D97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4A20734A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59F3C8E1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86E4843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39D71B17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0C3718CD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38BF22FA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17AD94A2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792BCD16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5C2D" w:rsidRPr="003E5F2C" w14:paraId="19FA9D10" w14:textId="77777777" w:rsidTr="006A7CC7">
        <w:trPr>
          <w:trHeight w:val="20"/>
        </w:trPr>
        <w:tc>
          <w:tcPr>
            <w:tcW w:w="3870" w:type="dxa"/>
          </w:tcPr>
          <w:p w14:paraId="458C7D5D" w14:textId="77777777" w:rsidR="00755C2D" w:rsidRPr="003E5F2C" w:rsidRDefault="00755C2D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8" w:type="dxa"/>
            <w:vAlign w:val="center"/>
          </w:tcPr>
          <w:p w14:paraId="39B22B0F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032AA2DD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vAlign w:val="center"/>
          </w:tcPr>
          <w:p w14:paraId="15B6A58B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1AF99440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73B9220E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05C65E1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vAlign w:val="center"/>
          </w:tcPr>
          <w:p w14:paraId="13BD26B5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5A82A98C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1AF37C0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5C2D" w:rsidRPr="003E5F2C" w14:paraId="5010ABCB" w14:textId="77777777" w:rsidTr="006A7CC7">
        <w:trPr>
          <w:trHeight w:val="20"/>
        </w:trPr>
        <w:tc>
          <w:tcPr>
            <w:tcW w:w="3870" w:type="dxa"/>
          </w:tcPr>
          <w:p w14:paraId="3E684043" w14:textId="77777777" w:rsidR="00755C2D" w:rsidRPr="003E5F2C" w:rsidRDefault="00755C2D" w:rsidP="006A7CC7">
            <w:pPr>
              <w:spacing w:line="320" w:lineRule="exact"/>
              <w:ind w:left="270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08" w:type="dxa"/>
            <w:vAlign w:val="center"/>
          </w:tcPr>
          <w:p w14:paraId="40760ED3" w14:textId="77777777" w:rsidR="00755C2D" w:rsidRPr="003E5F2C" w:rsidRDefault="00755C2D" w:rsidP="006A7CC7">
            <w:pPr>
              <w:tabs>
                <w:tab w:val="decimal" w:pos="45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vAlign w:val="center"/>
          </w:tcPr>
          <w:p w14:paraId="0C238F3E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vAlign w:val="center"/>
          </w:tcPr>
          <w:p w14:paraId="4B3B0827" w14:textId="40959944" w:rsidR="00755C2D" w:rsidRPr="003E5F2C" w:rsidRDefault="00755C2D" w:rsidP="006A7CC7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vAlign w:val="center"/>
          </w:tcPr>
          <w:p w14:paraId="32B496B6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55069616" w14:textId="77777777" w:rsidR="00755C2D" w:rsidRPr="003E5F2C" w:rsidRDefault="00755C2D" w:rsidP="006A7CC7">
            <w:pPr>
              <w:tabs>
                <w:tab w:val="decimal" w:pos="4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vAlign w:val="center"/>
          </w:tcPr>
          <w:p w14:paraId="78B8BF40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vAlign w:val="center"/>
          </w:tcPr>
          <w:p w14:paraId="628E04B7" w14:textId="77777777" w:rsidR="00755C2D" w:rsidRPr="003E5F2C" w:rsidRDefault="00755C2D" w:rsidP="006A7CC7">
            <w:pPr>
              <w:tabs>
                <w:tab w:val="decimal" w:pos="459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vAlign w:val="center"/>
          </w:tcPr>
          <w:p w14:paraId="7D57D417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D7080F9" w14:textId="2983AA68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5C2D" w:rsidRPr="003E5F2C" w14:paraId="3CAA860D" w14:textId="77777777" w:rsidTr="006A7CC7">
        <w:trPr>
          <w:trHeight w:val="20"/>
        </w:trPr>
        <w:tc>
          <w:tcPr>
            <w:tcW w:w="3870" w:type="dxa"/>
          </w:tcPr>
          <w:p w14:paraId="2A9B74B2" w14:textId="77777777" w:rsidR="00755C2D" w:rsidRPr="003E5F2C" w:rsidRDefault="00755C2D" w:rsidP="006A7CC7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8A45C" w14:textId="63A146D2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63324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4BE20" w14:textId="4D826D34" w:rsidR="00755C2D" w:rsidRPr="003E5F2C" w:rsidRDefault="00755C2D" w:rsidP="006A7CC7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EA77E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C6CC2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51C2D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6D20D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4FF2F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E8C56" w14:textId="1828E42A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5C2D" w:rsidRPr="003E5F2C" w14:paraId="639BBD61" w14:textId="77777777" w:rsidTr="006A7CC7">
        <w:trPr>
          <w:trHeight w:val="20"/>
        </w:trPr>
        <w:tc>
          <w:tcPr>
            <w:tcW w:w="3870" w:type="dxa"/>
          </w:tcPr>
          <w:p w14:paraId="74E56D26" w14:textId="77777777" w:rsidR="00755C2D" w:rsidRPr="003E5F2C" w:rsidRDefault="00755C2D" w:rsidP="006A7CC7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92F23" w14:textId="4679D5E6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20D95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FEBFD" w14:textId="65058F92" w:rsidR="00755C2D" w:rsidRPr="003E5F2C" w:rsidRDefault="00755C2D" w:rsidP="006A7CC7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D211A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BB444" w14:textId="77777777" w:rsidR="00755C2D" w:rsidRPr="003E5F2C" w:rsidRDefault="00755C2D" w:rsidP="006A7CC7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F7C07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604E3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66B7C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6208D" w14:textId="3BC87D5E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5C2D" w:rsidRPr="003E5F2C" w14:paraId="3482C0FB" w14:textId="77777777" w:rsidTr="006A7CC7">
        <w:trPr>
          <w:trHeight w:val="117"/>
        </w:trPr>
        <w:tc>
          <w:tcPr>
            <w:tcW w:w="3870" w:type="dxa"/>
          </w:tcPr>
          <w:p w14:paraId="68BD0B53" w14:textId="77777777" w:rsidR="00755C2D" w:rsidRPr="003E5F2C" w:rsidRDefault="00755C2D" w:rsidP="006A7CC7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86E3B" w14:textId="57FD5BA8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053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9A9AC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EF5F6" w14:textId="248217BD" w:rsidR="00755C2D" w:rsidRPr="003E5F2C" w:rsidRDefault="00755C2D" w:rsidP="006A7CC7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ECD56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83675" w14:textId="47EC5E96" w:rsidR="00755C2D" w:rsidRPr="003E5F2C" w:rsidRDefault="00AE5DA6" w:rsidP="006A7CC7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DF4A7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F95D1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34305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F1DB0" w14:textId="27451890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5C2D" w:rsidRPr="003E5F2C" w14:paraId="2241AF80" w14:textId="77777777" w:rsidTr="006A7CC7">
        <w:trPr>
          <w:trHeight w:val="20"/>
        </w:trPr>
        <w:tc>
          <w:tcPr>
            <w:tcW w:w="3870" w:type="dxa"/>
          </w:tcPr>
          <w:p w14:paraId="17322112" w14:textId="77777777" w:rsidR="00755C2D" w:rsidRPr="003E5F2C" w:rsidRDefault="00755C2D" w:rsidP="006A7CC7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B78BE" w14:textId="4E402D1F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3FCA0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F334E" w14:textId="6F4C5ED2" w:rsidR="00755C2D" w:rsidRPr="003E5F2C" w:rsidRDefault="00755C2D" w:rsidP="006A7CC7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0257C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AB9F9" w14:textId="6E414A48" w:rsidR="00755C2D" w:rsidRPr="003E5F2C" w:rsidRDefault="00AE5DA6" w:rsidP="006A7CC7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D5A93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8A06E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F6C6F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FBB50" w14:textId="1FE3460E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5C2D" w:rsidRPr="003E5F2C" w14:paraId="7D39C4BF" w14:textId="77777777" w:rsidTr="006A7CC7">
        <w:trPr>
          <w:trHeight w:val="20"/>
        </w:trPr>
        <w:tc>
          <w:tcPr>
            <w:tcW w:w="3870" w:type="dxa"/>
          </w:tcPr>
          <w:p w14:paraId="0847B0B7" w14:textId="77777777" w:rsidR="00755C2D" w:rsidRPr="003E5F2C" w:rsidRDefault="00755C2D" w:rsidP="006A7CC7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30577" w14:textId="05D1B52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58DC8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D0C8B" w14:textId="1B8881AE" w:rsidR="00755C2D" w:rsidRPr="003E5F2C" w:rsidRDefault="00755C2D" w:rsidP="006A7CC7">
            <w:pPr>
              <w:tabs>
                <w:tab w:val="decimal" w:pos="89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716FF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A210F" w14:textId="77777777" w:rsidR="00755C2D" w:rsidRPr="003E5F2C" w:rsidRDefault="00755C2D" w:rsidP="006A7CC7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30FEB" w14:textId="77777777" w:rsidR="00755C2D" w:rsidRPr="003E5F2C" w:rsidRDefault="00755C2D" w:rsidP="006A7CC7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6918C" w14:textId="77777777" w:rsidR="00755C2D" w:rsidRPr="003E5F2C" w:rsidRDefault="00755C2D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A8646" w14:textId="77777777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DD9CF" w14:textId="45E56456" w:rsidR="00755C2D" w:rsidRPr="003E5F2C" w:rsidRDefault="00755C2D" w:rsidP="006A7CC7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F40776" w:rsidRPr="003E5F2C" w14:paraId="4C73FF4A" w14:textId="77777777" w:rsidTr="006A7CC7">
        <w:trPr>
          <w:trHeight w:val="20"/>
        </w:trPr>
        <w:tc>
          <w:tcPr>
            <w:tcW w:w="3870" w:type="dxa"/>
          </w:tcPr>
          <w:p w14:paraId="6D49FC2B" w14:textId="3AA5AFEE" w:rsidR="00F40776" w:rsidRPr="003E5F2C" w:rsidRDefault="00F40776" w:rsidP="00F40776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BE925" w14:textId="1E55B992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BFD18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95497" w14:textId="320416CE" w:rsidR="00F40776" w:rsidRPr="003E5F2C" w:rsidRDefault="00F40776" w:rsidP="00F40776">
            <w:pPr>
              <w:tabs>
                <w:tab w:val="decimal" w:pos="89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EFAA7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28B52" w14:textId="4B36F7EE" w:rsidR="00F40776" w:rsidRPr="003E5F2C" w:rsidRDefault="00AE5DA6" w:rsidP="00F40776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224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79A89" w14:textId="77777777" w:rsidR="00F40776" w:rsidRPr="003E5F2C" w:rsidRDefault="00F40776" w:rsidP="00F40776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05A21" w14:textId="1A365F92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E6E18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25AD9" w14:textId="5BD0121A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F40776" w:rsidRPr="003E5F2C" w14:paraId="23866EFE" w14:textId="77777777" w:rsidTr="006A7CC7">
        <w:trPr>
          <w:trHeight w:val="20"/>
        </w:trPr>
        <w:tc>
          <w:tcPr>
            <w:tcW w:w="3870" w:type="dxa"/>
          </w:tcPr>
          <w:p w14:paraId="2C3DCF8B" w14:textId="77777777" w:rsidR="00F40776" w:rsidRPr="003E5F2C" w:rsidRDefault="00F40776" w:rsidP="00F40776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FE096" w14:textId="61E27C61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7B335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2D47E" w14:textId="77777777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EB041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C7639" w14:textId="77777777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01C8F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4681A" w14:textId="77777777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A723A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D1188" w14:textId="1A841363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F40776" w:rsidRPr="003E5F2C" w14:paraId="64B93F0D" w14:textId="77777777" w:rsidTr="006A7CC7">
        <w:trPr>
          <w:trHeight w:val="20"/>
        </w:trPr>
        <w:tc>
          <w:tcPr>
            <w:tcW w:w="3870" w:type="dxa"/>
          </w:tcPr>
          <w:p w14:paraId="775CBEFE" w14:textId="77777777" w:rsidR="00F40776" w:rsidRPr="003E5F2C" w:rsidRDefault="00F40776" w:rsidP="00F40776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center"/>
          </w:tcPr>
          <w:p w14:paraId="3C18035F" w14:textId="77225E86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618F9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center"/>
          </w:tcPr>
          <w:p w14:paraId="1C38CA8C" w14:textId="77777777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F1847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vAlign w:val="center"/>
          </w:tcPr>
          <w:p w14:paraId="43134598" w14:textId="77777777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19DFA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center"/>
          </w:tcPr>
          <w:p w14:paraId="1CF65DC8" w14:textId="77777777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892F4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center"/>
          </w:tcPr>
          <w:p w14:paraId="56AA778D" w14:textId="62E39CD8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F40776" w:rsidRPr="003E5F2C" w14:paraId="38DDF1BC" w14:textId="77777777" w:rsidTr="006A7CC7">
        <w:trPr>
          <w:trHeight w:val="20"/>
        </w:trPr>
        <w:tc>
          <w:tcPr>
            <w:tcW w:w="3870" w:type="dxa"/>
          </w:tcPr>
          <w:p w14:paraId="31B4C5F7" w14:textId="77777777" w:rsidR="00F40776" w:rsidRPr="003E5F2C" w:rsidRDefault="00F40776" w:rsidP="00F40776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B7250" w14:textId="6DDEE43D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D623E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ED60A" w14:textId="47C24DD0" w:rsidR="00F40776" w:rsidRPr="003E5F2C" w:rsidRDefault="00F40776" w:rsidP="00F40776">
            <w:pPr>
              <w:tabs>
                <w:tab w:val="decimal" w:pos="89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61E97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E06259" w14:textId="77777777" w:rsidR="00F40776" w:rsidRPr="003E5F2C" w:rsidRDefault="00F40776" w:rsidP="00F40776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99B7F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EFC3A" w14:textId="77777777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F138A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D6022" w14:textId="42113224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F40776" w:rsidRPr="003E5F2C" w14:paraId="3575A1E0" w14:textId="77777777" w:rsidTr="006A7CC7">
        <w:trPr>
          <w:trHeight w:val="20"/>
        </w:trPr>
        <w:tc>
          <w:tcPr>
            <w:tcW w:w="3870" w:type="dxa"/>
          </w:tcPr>
          <w:p w14:paraId="358F9D07" w14:textId="77777777" w:rsidR="00F40776" w:rsidRPr="003E5F2C" w:rsidRDefault="00F40776" w:rsidP="00F40776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87E650" w14:textId="030D6C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B83EC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20CE0D" w14:textId="373FBAB2" w:rsidR="00F40776" w:rsidRPr="003E5F2C" w:rsidRDefault="00F40776" w:rsidP="00F40776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D8FFB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D9600F" w14:textId="2EDBFEEA" w:rsidR="00F40776" w:rsidRPr="003E5F2C" w:rsidRDefault="00AE5DA6" w:rsidP="00F40776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179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6EB0D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B43620" w14:textId="77777777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D52C0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AC6399" w14:textId="609C55C1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F40776" w:rsidRPr="003E5F2C" w14:paraId="1941F1AB" w14:textId="77777777" w:rsidTr="006A7CC7">
        <w:trPr>
          <w:trHeight w:val="20"/>
        </w:trPr>
        <w:tc>
          <w:tcPr>
            <w:tcW w:w="3870" w:type="dxa"/>
          </w:tcPr>
          <w:p w14:paraId="7CCFD82D" w14:textId="77777777" w:rsidR="00F40776" w:rsidRPr="003E5F2C" w:rsidRDefault="00F40776" w:rsidP="00F4077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A53354" w14:textId="5EDEFC02" w:rsidR="00F40776" w:rsidRPr="003E5F2C" w:rsidRDefault="00AE5DA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EF674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31B148" w14:textId="04624E34" w:rsidR="00F40776" w:rsidRPr="003E5F2C" w:rsidRDefault="00AE5DA6" w:rsidP="00F40776">
            <w:pPr>
              <w:tabs>
                <w:tab w:val="decimal" w:pos="89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231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404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AFBC8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4A25C2" w14:textId="77777777" w:rsidR="00F40776" w:rsidRPr="003E5F2C" w:rsidRDefault="00F40776" w:rsidP="00F40776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784A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EE8F8A" w14:textId="344ABD35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5871C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1D1F2E" w14:textId="461A3859" w:rsidR="00F40776" w:rsidRPr="003E5F2C" w:rsidRDefault="00AE5DA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481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948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265</w:t>
            </w:r>
          </w:p>
        </w:tc>
      </w:tr>
      <w:tr w:rsidR="00F40776" w:rsidRPr="003E5F2C" w14:paraId="5F43DDB2" w14:textId="77777777" w:rsidTr="006A7CC7">
        <w:trPr>
          <w:trHeight w:val="20"/>
        </w:trPr>
        <w:tc>
          <w:tcPr>
            <w:tcW w:w="3870" w:type="dxa"/>
          </w:tcPr>
          <w:p w14:paraId="11E0EB51" w14:textId="77777777" w:rsidR="00F40776" w:rsidRPr="003E5F2C" w:rsidRDefault="00F40776" w:rsidP="00F40776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B02CC2" w14:textId="543E7AC9" w:rsidR="00F40776" w:rsidRPr="003E5F2C" w:rsidRDefault="00AE5DA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846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206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2005F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C4F397" w14:textId="77777777" w:rsidR="00F40776" w:rsidRPr="003E5F2C" w:rsidRDefault="00F40776" w:rsidP="00F40776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18860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999E47" w14:textId="77777777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9A8C6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ACA51B" w14:textId="77777777" w:rsidR="00F40776" w:rsidRPr="003E5F2C" w:rsidRDefault="00F40776" w:rsidP="00F4077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70374" w14:textId="77777777" w:rsidR="00F40776" w:rsidRPr="003E5F2C" w:rsidRDefault="00F4077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5C62B7" w14:textId="5C336604" w:rsidR="00F40776" w:rsidRPr="003E5F2C" w:rsidRDefault="00AE5DA6" w:rsidP="00F40776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052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830</w:t>
            </w:r>
            <w:r w:rsidR="00F4077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788</w:t>
            </w:r>
          </w:p>
        </w:tc>
      </w:tr>
    </w:tbl>
    <w:p w14:paraId="4B410367" w14:textId="77777777" w:rsidR="00755C2D" w:rsidRPr="003E5F2C" w:rsidRDefault="00755C2D" w:rsidP="00DA09AD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12"/>
          <w:szCs w:val="12"/>
          <w:cs/>
          <w:lang w:val="en-US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6"/>
        <w:gridCol w:w="1072"/>
        <w:gridCol w:w="90"/>
        <w:gridCol w:w="1062"/>
        <w:gridCol w:w="90"/>
        <w:gridCol w:w="1080"/>
        <w:gridCol w:w="90"/>
        <w:gridCol w:w="1170"/>
        <w:gridCol w:w="90"/>
        <w:gridCol w:w="1110"/>
      </w:tblGrid>
      <w:tr w:rsidR="009E69E6" w:rsidRPr="003E5F2C" w14:paraId="1271F40A" w14:textId="77777777" w:rsidTr="00773660">
        <w:tc>
          <w:tcPr>
            <w:tcW w:w="2876" w:type="dxa"/>
          </w:tcPr>
          <w:p w14:paraId="7C96BEF3" w14:textId="77777777" w:rsidR="006F7865" w:rsidRPr="003E5F2C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3E286F22" w14:textId="77777777" w:rsidR="006F7865" w:rsidRPr="003E5F2C" w:rsidRDefault="006F7865" w:rsidP="00DA09AD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03C32C2" w14:textId="77777777" w:rsidR="006F7865" w:rsidRPr="003E5F2C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10741A4A" w14:textId="77777777" w:rsidR="006F7865" w:rsidRPr="003E5F2C" w:rsidRDefault="006F7865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1214C3E" w14:textId="77777777" w:rsidR="006F7865" w:rsidRPr="003E5F2C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576CBAE" w14:textId="77777777" w:rsidR="006F7865" w:rsidRPr="003E5F2C" w:rsidRDefault="006F7865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9708DEE" w14:textId="77777777" w:rsidR="006F7865" w:rsidRPr="003E5F2C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70" w:type="dxa"/>
            <w:gridSpan w:val="3"/>
            <w:hideMark/>
          </w:tcPr>
          <w:p w14:paraId="2E01B463" w14:textId="1981A9EB" w:rsidR="006F7865" w:rsidRPr="003E5F2C" w:rsidRDefault="006F7865" w:rsidP="00DA09AD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3E5F2C" w14:paraId="0A766B9B" w14:textId="77777777" w:rsidTr="00773660">
        <w:tc>
          <w:tcPr>
            <w:tcW w:w="2876" w:type="dxa"/>
          </w:tcPr>
          <w:p w14:paraId="38ABCE58" w14:textId="77777777" w:rsidR="006F7865" w:rsidRPr="003E5F2C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3217CDFA" w14:textId="77777777" w:rsidR="006F7865" w:rsidRPr="003E5F2C" w:rsidRDefault="006F7865" w:rsidP="00DA09AD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645B8A6" w14:textId="77777777" w:rsidR="006F7865" w:rsidRPr="003E5F2C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4BC9A76C" w14:textId="77777777" w:rsidR="006F7865" w:rsidRPr="003E5F2C" w:rsidRDefault="006F7865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228C263" w14:textId="77777777" w:rsidR="006F7865" w:rsidRPr="003E5F2C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0B615E0" w14:textId="77777777" w:rsidR="006F7865" w:rsidRPr="003E5F2C" w:rsidRDefault="006F7865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71F7E9" w14:textId="77777777" w:rsidR="006F7865" w:rsidRPr="003E5F2C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hideMark/>
          </w:tcPr>
          <w:p w14:paraId="43406EB3" w14:textId="638FB40C" w:rsidR="006F7865" w:rsidRPr="003E5F2C" w:rsidRDefault="00AE5DA6" w:rsidP="00DA09AD">
            <w:pPr>
              <w:spacing w:line="320" w:lineRule="exact"/>
              <w:ind w:right="-3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9E3A6B1" w14:textId="77777777" w:rsidR="006F7865" w:rsidRPr="003E5F2C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10" w:type="dxa"/>
            <w:hideMark/>
          </w:tcPr>
          <w:p w14:paraId="4D7E89B9" w14:textId="57EA481C" w:rsidR="006F7865" w:rsidRPr="003E5F2C" w:rsidRDefault="00AE5DA6" w:rsidP="00DA09AD">
            <w:pPr>
              <w:spacing w:line="320" w:lineRule="exact"/>
              <w:ind w:right="-3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755C2D" w:rsidRPr="003E5F2C" w14:paraId="3ABE24CC" w14:textId="77777777" w:rsidTr="00804933">
        <w:tc>
          <w:tcPr>
            <w:tcW w:w="2876" w:type="dxa"/>
            <w:hideMark/>
          </w:tcPr>
          <w:p w14:paraId="7C0AD446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072" w:type="dxa"/>
          </w:tcPr>
          <w:p w14:paraId="467E7FC2" w14:textId="77777777" w:rsidR="00755C2D" w:rsidRPr="003E5F2C" w:rsidRDefault="00755C2D" w:rsidP="00755C2D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DF818E7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31E0578C" w14:textId="77777777" w:rsidR="00755C2D" w:rsidRPr="003E5F2C" w:rsidRDefault="00755C2D" w:rsidP="00755C2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8B52A1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EDA9E1" w14:textId="77777777" w:rsidR="00755C2D" w:rsidRPr="003E5F2C" w:rsidRDefault="00755C2D" w:rsidP="00755C2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D9AE9D8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09B36C" w14:textId="3200DC25" w:rsidR="00755C2D" w:rsidRPr="003E5F2C" w:rsidRDefault="00AE5DA6" w:rsidP="00755C2D">
            <w:pPr>
              <w:tabs>
                <w:tab w:val="decimal" w:pos="980"/>
              </w:tabs>
              <w:spacing w:line="320" w:lineRule="exact"/>
              <w:ind w:left="-10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324</w:t>
            </w:r>
            <w:r w:rsidR="009D53F0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</w:p>
        </w:tc>
        <w:tc>
          <w:tcPr>
            <w:tcW w:w="90" w:type="dxa"/>
          </w:tcPr>
          <w:p w14:paraId="1E3519AB" w14:textId="77777777" w:rsidR="00755C2D" w:rsidRPr="003E5F2C" w:rsidRDefault="00755C2D" w:rsidP="00755C2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266A04" w14:textId="162ECF4D" w:rsidR="00755C2D" w:rsidRPr="003E5F2C" w:rsidRDefault="00AE5DA6" w:rsidP="00755C2D">
            <w:pPr>
              <w:tabs>
                <w:tab w:val="decimal" w:pos="102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946</w:t>
            </w:r>
            <w:r w:rsidR="00755C2D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279</w:t>
            </w:r>
          </w:p>
        </w:tc>
      </w:tr>
    </w:tbl>
    <w:p w14:paraId="476CA250" w14:textId="785F687F" w:rsidR="00666BDC" w:rsidRPr="003E5F2C" w:rsidRDefault="003A4FA4" w:rsidP="00666BDC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ณ 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2568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2567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บริษัทได้จดจำนองที่ดินซึ่งมีมูลค่าตามบัญชีจำนวน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</w:t>
      </w:r>
      <w:r w:rsidR="00C1247A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,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432</w:t>
      </w:r>
      <w:r w:rsidR="00C1247A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37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</w:t>
      </w:r>
      <w:r w:rsidR="00D41B29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รวมทั้งส่วนควบและส่วนต่อเติมของอาคารและสิ่งปลูกสร้างที่จะถูกสร้างในอนาคตเพื่อเป็นหลักทรัพย์ค้ำประกันการออกหุ้นกู้ระยะยาว</w:t>
      </w:r>
      <w:r w:rsidR="00340C3F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(</w:t>
      </w:r>
      <w:r w:rsidR="00397667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ดูหมายเหตุ</w:t>
      </w:r>
      <w:r w:rsidR="00EA0BAA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ข้อ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19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)</w:t>
      </w:r>
    </w:p>
    <w:p w14:paraId="7AA8BA32" w14:textId="77777777" w:rsidR="00666BDC" w:rsidRPr="003E5F2C" w:rsidRDefault="00666BDC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br w:type="page"/>
      </w:r>
    </w:p>
    <w:p w14:paraId="1B4AB48B" w14:textId="3F3C06C5" w:rsidR="00BE04D0" w:rsidRPr="003E5F2C" w:rsidRDefault="00BF537A" w:rsidP="00AD4753">
      <w:pPr>
        <w:spacing w:after="24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lastRenderedPageBreak/>
        <w:t xml:space="preserve">ณ 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2568</w:t>
      </w:r>
      <w:r w:rsidR="009648D5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2069BB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ราคาทุนของอาคารและอุปกรณ์ซึ่งหักค่าเสื่อมราคาทั้งจำนวนแล้ว แต่ยังคงใช้งานอยู่ในงบการเงิน</w:t>
      </w:r>
      <w:r w:rsidR="009E529B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รวมและงบการเงิน</w:t>
      </w:r>
      <w:r w:rsidR="002069BB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เฉพาะกิจการ 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เป็น</w:t>
      </w:r>
      <w:r w:rsidR="00DB020B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จำนวน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166</w:t>
      </w:r>
      <w:r w:rsidR="005E4F1C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72</w:t>
      </w:r>
      <w:r w:rsidR="00B1249A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DB020B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34</w:t>
      </w:r>
      <w:r w:rsidR="005E4F1C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03</w:t>
      </w:r>
      <w:r w:rsidR="00845C89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DB020B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ตามลำดับ และ </w:t>
      </w:r>
      <w:r w:rsidR="00DB5627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                </w:t>
      </w:r>
      <w:r w:rsidR="00E203C1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ณ 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="00E203C1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E203C1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2567</w:t>
      </w:r>
      <w:r w:rsidR="00E203C1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E203C1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ราคาทุนของอาคารและอุปกรณ์ซึ่งหักค่าเสื่อมราคาทั้งจำนวนแล้ว แต่ยังคงใช้งานอยู่ในงบการเงินรวมและงบการเงินเฉพาะกิจการ เป็นจำนวน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160</w:t>
      </w:r>
      <w:r w:rsidR="00845C89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93</w:t>
      </w:r>
      <w:r w:rsidR="00845C89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E203C1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30</w:t>
      </w:r>
      <w:r w:rsidR="00845C89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48</w:t>
      </w:r>
      <w:r w:rsidR="00845C89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</w:t>
      </w:r>
      <w:r w:rsidR="00E203C1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ตามลำดับ </w:t>
      </w:r>
    </w:p>
    <w:p w14:paraId="63175A50" w14:textId="33D92413" w:rsidR="001D5D30" w:rsidRPr="003E5F2C" w:rsidRDefault="00B10FF4" w:rsidP="00AD4753">
      <w:pPr>
        <w:spacing w:after="36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ณ 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="007A7D90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7A7D90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2568</w:t>
      </w:r>
      <w:r w:rsidR="007D3D6F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7D3D6F" w:rsidRPr="003E5F2C">
        <w:rPr>
          <w:rFonts w:ascii="Angsana New" w:hAnsi="Angsana New" w:cs="Angsana New" w:hint="cs"/>
          <w:snapToGrid w:val="0"/>
          <w:color w:val="000000" w:themeColor="text1"/>
          <w:spacing w:val="-12"/>
          <w:cs/>
          <w:lang w:val="en-US"/>
        </w:rPr>
        <w:t xml:space="preserve">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2567</w:t>
      </w:r>
      <w:r w:rsidR="007A7D90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บริษัทมียอดคงเหลือของอาคารระหว่างก่อสร้างในโครงการโรงเรียนและที่อยู่อาศัยจำนวน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</w:t>
      </w:r>
      <w:r w:rsidR="00CE2F60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,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167</w:t>
      </w:r>
      <w:r w:rsidR="00CE2F60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ล้านบาท </w:t>
      </w:r>
      <w:r w:rsidR="007D3D6F" w:rsidRPr="003E5F2C">
        <w:rPr>
          <w:rFonts w:ascii="Angsana New" w:hAnsi="Angsana New" w:cs="Angsana New" w:hint="cs"/>
          <w:snapToGrid w:val="0"/>
          <w:color w:val="000000" w:themeColor="text1"/>
          <w:spacing w:val="-12"/>
          <w:cs/>
          <w:lang w:val="en-US"/>
        </w:rPr>
        <w:t xml:space="preserve">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</w:t>
      </w:r>
      <w:r w:rsidR="00C04558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,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481</w:t>
      </w:r>
      <w:r w:rsidR="00C04558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95</w:t>
      </w:r>
      <w:r w:rsidR="00C04558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ล้านบาท </w:t>
      </w:r>
      <w:r w:rsidR="00C04558" w:rsidRPr="003E5F2C">
        <w:rPr>
          <w:rFonts w:ascii="Angsana New" w:hAnsi="Angsana New" w:cs="Angsana New" w:hint="cs"/>
          <w:snapToGrid w:val="0"/>
          <w:color w:val="000000" w:themeColor="text1"/>
          <w:spacing w:val="-12"/>
          <w:cs/>
          <w:lang w:val="en-US"/>
        </w:rPr>
        <w:t xml:space="preserve">ตามลำดับ 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ซึ่งในระหว่างปีสิ้นสุดวันที่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="007A7D90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7A7D90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2568</w:t>
      </w:r>
      <w:r w:rsidR="00C04558" w:rsidRPr="003E5F2C">
        <w:rPr>
          <w:rFonts w:ascii="Angsana New" w:hAnsi="Angsana New" w:cs="Angsana New" w:hint="cs"/>
          <w:snapToGrid w:val="0"/>
          <w:color w:val="000000" w:themeColor="text1"/>
          <w:spacing w:val="-12"/>
          <w:cs/>
          <w:lang w:val="en-US"/>
        </w:rPr>
        <w:t xml:space="preserve"> 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2567</w:t>
      </w:r>
      <w:r w:rsidR="007A7D90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บริษัทได้รวมต้นทุนการกู้ยืมจากแหล่งเงินทุนที่เกี่ยวข้องเข้าเป็นราคาทุนของอาคารระหว่างก่อสร้างดังกล่าวจำนวน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88</w:t>
      </w:r>
      <w:r w:rsidR="007A7D90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61</w:t>
      </w:r>
      <w:r w:rsidR="007A7D90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</w:t>
      </w:r>
      <w:r w:rsidR="002A2BD8" w:rsidRPr="003E5F2C">
        <w:rPr>
          <w:rFonts w:ascii="Angsana New" w:hAnsi="Angsana New" w:cs="Angsana New" w:hint="cs"/>
          <w:snapToGrid w:val="0"/>
          <w:color w:val="000000" w:themeColor="text1"/>
          <w:spacing w:val="-12"/>
          <w:cs/>
          <w:lang w:val="en-US"/>
        </w:rPr>
        <w:t xml:space="preserve">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30</w:t>
      </w:r>
      <w:r w:rsidR="002A2BD8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51</w:t>
      </w:r>
      <w:r w:rsidR="002A2BD8"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ล้านบาท </w:t>
      </w:r>
      <w:r w:rsidR="002A2BD8" w:rsidRPr="003E5F2C">
        <w:rPr>
          <w:rFonts w:ascii="Angsana New" w:hAnsi="Angsana New" w:cs="Angsana New" w:hint="cs"/>
          <w:snapToGrid w:val="0"/>
          <w:color w:val="000000" w:themeColor="text1"/>
          <w:spacing w:val="-12"/>
          <w:cs/>
          <w:lang w:val="en-US"/>
        </w:rPr>
        <w:t>ตามลำดับ</w:t>
      </w:r>
      <w:r w:rsidRPr="003E5F2C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โดยคำนวณจากอัตราการตั้งขึ้นเป็นทุนในอัตราร้อยละ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5</w:t>
      </w:r>
      <w:r w:rsidR="00095DC6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D81F82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-</w:t>
      </w:r>
      <w:r w:rsidR="00095DC6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6</w:t>
      </w:r>
      <w:r w:rsidR="00095DC6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5</w:t>
      </w:r>
      <w:r w:rsidR="00B509B2" w:rsidRPr="003E5F2C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B509B2" w:rsidRPr="003E5F2C">
        <w:rPr>
          <w:rFonts w:ascii="Angsana New" w:hAnsi="Angsana New" w:cs="Angsana New" w:hint="cs"/>
          <w:snapToGrid w:val="0"/>
          <w:color w:val="000000" w:themeColor="text1"/>
          <w:spacing w:val="-12"/>
          <w:cs/>
          <w:lang w:val="en-US"/>
        </w:rPr>
        <w:t>ต่อปี</w:t>
      </w:r>
    </w:p>
    <w:p w14:paraId="5737A97D" w14:textId="233B765A" w:rsidR="002069BB" w:rsidRPr="003E5F2C" w:rsidRDefault="00AE5DA6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AE5DA6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12</w:t>
      </w:r>
      <w:r w:rsidR="0061492A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61492A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7242C5" w:rsidRPr="003E5F2C">
        <w:rPr>
          <w:rFonts w:ascii="Angsana New" w:hAnsi="Angsana New" w:cs="Angsana New"/>
          <w:b/>
          <w:bCs/>
          <w:color w:val="000000" w:themeColor="text1"/>
          <w:cs/>
        </w:rPr>
        <w:t>สินทรัพย์ไม่มีตัวตนอื่นนอกจากค่าความนิยม</w:t>
      </w:r>
    </w:p>
    <w:p w14:paraId="0D6E1168" w14:textId="77777777" w:rsidR="002069BB" w:rsidRPr="003E5F2C" w:rsidRDefault="007242C5" w:rsidP="00DA09AD">
      <w:pPr>
        <w:ind w:left="547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สินทรัพย์ไม่มีตัวตนอื่นนอกจากค่าความนิยม </w:t>
      </w:r>
      <w:r w:rsidR="002069BB" w:rsidRPr="003E5F2C">
        <w:rPr>
          <w:rFonts w:ascii="Angsana New" w:hAnsi="Angsana New" w:cs="Angsana New"/>
          <w:color w:val="000000" w:themeColor="text1"/>
          <w:cs/>
        </w:rPr>
        <w:t>ประกอบด้วย</w:t>
      </w:r>
    </w:p>
    <w:p w14:paraId="529E72F6" w14:textId="4B996AA1" w:rsidR="000319FD" w:rsidRPr="003E5F2C" w:rsidRDefault="000319FD" w:rsidP="00DA09AD">
      <w:pPr>
        <w:spacing w:before="120"/>
        <w:ind w:left="547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2568</w:t>
      </w:r>
    </w:p>
    <w:p w14:paraId="23AD1957" w14:textId="77777777" w:rsidR="000319FD" w:rsidRPr="003E5F2C" w:rsidRDefault="000319FD" w:rsidP="00DA09AD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F9134C" w:rsidRPr="003E5F2C" w14:paraId="4AE26458" w14:textId="77777777" w:rsidTr="00D324E3">
        <w:tc>
          <w:tcPr>
            <w:tcW w:w="3240" w:type="dxa"/>
          </w:tcPr>
          <w:p w14:paraId="42B1ED81" w14:textId="77777777" w:rsidR="00F9134C" w:rsidRPr="003E5F2C" w:rsidRDefault="00F9134C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3EF151F8" w14:textId="6DD47E16" w:rsidR="00F9134C" w:rsidRPr="003E5F2C" w:rsidRDefault="00F9134C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1E2D3D" w:rsidRPr="003E5F2C" w14:paraId="2C752DF1" w14:textId="77777777" w:rsidTr="00D324E3">
        <w:tc>
          <w:tcPr>
            <w:tcW w:w="3240" w:type="dxa"/>
          </w:tcPr>
          <w:p w14:paraId="6A306838" w14:textId="77777777" w:rsidR="001E2D3D" w:rsidRPr="003E5F2C" w:rsidRDefault="001E2D3D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1B2DE5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53BC8634" w14:textId="77777777" w:rsidR="001E2D3D" w:rsidRPr="003E5F2C" w:rsidRDefault="001E2D3D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27554D5" w14:textId="77777777" w:rsidR="001E2D3D" w:rsidRPr="003E5F2C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6A441DFB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23F25A3" w14:textId="77777777" w:rsidR="001E2D3D" w:rsidRPr="003E5F2C" w:rsidRDefault="001E2D3D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6A6ADD52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0CC1CC2" w14:textId="6777287F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5B93CDEE" w14:textId="19ECE9A5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50501CFE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1E2D3D" w:rsidRPr="003E5F2C" w14:paraId="71725804" w14:textId="77777777" w:rsidTr="00D324E3">
        <w:tc>
          <w:tcPr>
            <w:tcW w:w="3240" w:type="dxa"/>
          </w:tcPr>
          <w:p w14:paraId="26703F15" w14:textId="77777777" w:rsidR="001E2D3D" w:rsidRPr="003E5F2C" w:rsidRDefault="001E2D3D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30DBE0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5C6FF2A5" w14:textId="77777777" w:rsidR="001E2D3D" w:rsidRPr="003E5F2C" w:rsidRDefault="001E2D3D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DBC8EB7" w14:textId="77777777" w:rsidR="001E2D3D" w:rsidRPr="003E5F2C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5BBD619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2117232" w14:textId="77777777" w:rsidR="001E2D3D" w:rsidRPr="003E5F2C" w:rsidRDefault="001E2D3D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1A9EBCBD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FEC7DFA" w14:textId="6159840D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1256BE56" w14:textId="31E16BAC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24D09860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1E2D3D" w:rsidRPr="003E5F2C" w14:paraId="67EA26C3" w14:textId="77777777" w:rsidTr="00D324E3">
        <w:tc>
          <w:tcPr>
            <w:tcW w:w="3240" w:type="dxa"/>
          </w:tcPr>
          <w:p w14:paraId="4AA773AF" w14:textId="77777777" w:rsidR="001E2D3D" w:rsidRPr="003E5F2C" w:rsidRDefault="001E2D3D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50DDF83" w14:textId="5E0ACBC9" w:rsidR="001E2D3D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E2D3D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50445D63" w14:textId="77777777" w:rsidR="001E2D3D" w:rsidRPr="003E5F2C" w:rsidRDefault="001E2D3D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9BF6CAA" w14:textId="77777777" w:rsidR="001E2D3D" w:rsidRPr="003E5F2C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FB89D75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87D7A55" w14:textId="77777777" w:rsidR="001E2D3D" w:rsidRPr="003E5F2C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36AEF5B2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C3381F8" w14:textId="43052025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20CAC6DA" w14:textId="234FEC93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1E3B66F9" w14:textId="1FB2B06C" w:rsidR="001E2D3D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E2D3D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E2D3D" w:rsidRPr="003E5F2C" w14:paraId="348D544D" w14:textId="77777777" w:rsidTr="00D324E3">
        <w:tc>
          <w:tcPr>
            <w:tcW w:w="3240" w:type="dxa"/>
          </w:tcPr>
          <w:p w14:paraId="1CDDEB8C" w14:textId="77777777" w:rsidR="001E2D3D" w:rsidRPr="003E5F2C" w:rsidRDefault="001E2D3D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A21222" w14:textId="262CB78C" w:rsidR="001E2D3D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9" w:type="dxa"/>
          </w:tcPr>
          <w:p w14:paraId="4C9E65A3" w14:textId="77777777" w:rsidR="001E2D3D" w:rsidRPr="003E5F2C" w:rsidRDefault="001E2D3D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3ADFC66" w14:textId="77777777" w:rsidR="001E2D3D" w:rsidRPr="003E5F2C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4B8BB41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DF4A386" w14:textId="77777777" w:rsidR="001E2D3D" w:rsidRPr="003E5F2C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AAB7999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4CC45DF" w14:textId="300F6BE8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5D322FB5" w14:textId="779FB413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95D1F79" w14:textId="2A51A911" w:rsidR="001E2D3D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</w:tr>
      <w:tr w:rsidR="001E2D3D" w:rsidRPr="003E5F2C" w14:paraId="1F8D5AE1" w14:textId="77777777" w:rsidTr="00D324E3">
        <w:tc>
          <w:tcPr>
            <w:tcW w:w="3240" w:type="dxa"/>
          </w:tcPr>
          <w:p w14:paraId="2CE7E4AB" w14:textId="77777777" w:rsidR="001E2D3D" w:rsidRPr="003E5F2C" w:rsidRDefault="001E2D3D" w:rsidP="00DA09AD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73C2DAA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AB0BFC7" w14:textId="77777777" w:rsidR="001E2D3D" w:rsidRPr="003E5F2C" w:rsidRDefault="001E2D3D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9BA1A26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89EA03" w14:textId="77777777" w:rsidR="001E2D3D" w:rsidRPr="003E5F2C" w:rsidRDefault="001E2D3D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CE3567F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098B2369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3F2BC24" w14:textId="0ED12BD4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87A2511" w14:textId="3764E004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0ED02B4" w14:textId="77777777" w:rsidR="001E2D3D" w:rsidRPr="003E5F2C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F0951" w:rsidRPr="003E5F2C" w14:paraId="22279A9B" w14:textId="77777777" w:rsidTr="00D324E3">
        <w:tc>
          <w:tcPr>
            <w:tcW w:w="3240" w:type="dxa"/>
          </w:tcPr>
          <w:p w14:paraId="0CE43904" w14:textId="77777777" w:rsidR="005F0951" w:rsidRPr="003E5F2C" w:rsidRDefault="005F0951" w:rsidP="005F0951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6C142D" w14:textId="255A38B2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956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025</w:t>
            </w:r>
          </w:p>
        </w:tc>
        <w:tc>
          <w:tcPr>
            <w:tcW w:w="69" w:type="dxa"/>
          </w:tcPr>
          <w:p w14:paraId="0F4EC9A5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9A7F1E" w14:textId="7CF8C78C" w:rsidR="005F0951" w:rsidRPr="003E5F2C" w:rsidRDefault="00AE5DA6" w:rsidP="000B3395">
            <w:pPr>
              <w:tabs>
                <w:tab w:val="decimal" w:pos="92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107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E0B7EA0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A057E52" w14:textId="65AA2E77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DFBF24F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521DE9" w14:textId="5EC07AE7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</w:p>
        </w:tc>
        <w:tc>
          <w:tcPr>
            <w:tcW w:w="69" w:type="dxa"/>
          </w:tcPr>
          <w:p w14:paraId="0FCBBA20" w14:textId="3EB2256A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15B02928" w14:textId="4515C819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372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621</w:t>
            </w:r>
          </w:p>
        </w:tc>
      </w:tr>
      <w:tr w:rsidR="005F0951" w:rsidRPr="003E5F2C" w14:paraId="46E89779" w14:textId="77777777" w:rsidTr="00D324E3">
        <w:tc>
          <w:tcPr>
            <w:tcW w:w="3240" w:type="dxa"/>
          </w:tcPr>
          <w:p w14:paraId="6462F330" w14:textId="77777777" w:rsidR="005F0951" w:rsidRPr="003E5F2C" w:rsidRDefault="005F0951" w:rsidP="005F0951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87232" w14:textId="0D57DCBD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956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025</w:t>
            </w:r>
          </w:p>
        </w:tc>
        <w:tc>
          <w:tcPr>
            <w:tcW w:w="69" w:type="dxa"/>
          </w:tcPr>
          <w:p w14:paraId="1BE1C860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FD0C70B" w14:textId="71A62E1C" w:rsidR="005F0951" w:rsidRPr="003E5F2C" w:rsidRDefault="00AE5DA6" w:rsidP="000B3395">
            <w:pPr>
              <w:tabs>
                <w:tab w:val="decimal" w:pos="92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107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770C55D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506EDB" w14:textId="2340B26E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5D41F0E" w14:textId="77777777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DCD559" w14:textId="38614CA0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</w:p>
        </w:tc>
        <w:tc>
          <w:tcPr>
            <w:tcW w:w="69" w:type="dxa"/>
          </w:tcPr>
          <w:p w14:paraId="44B99AE1" w14:textId="0F281C92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782FB" w14:textId="14546672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372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621</w:t>
            </w:r>
          </w:p>
        </w:tc>
      </w:tr>
      <w:tr w:rsidR="005F0951" w:rsidRPr="003E5F2C" w14:paraId="2749B2BE" w14:textId="77777777" w:rsidTr="00D324E3">
        <w:tc>
          <w:tcPr>
            <w:tcW w:w="3240" w:type="dxa"/>
          </w:tcPr>
          <w:p w14:paraId="6407D0F3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E7EBDF" w14:textId="77777777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E508B93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3075DC6" w14:textId="77777777" w:rsidR="005F0951" w:rsidRPr="003E5F2C" w:rsidRDefault="005F0951" w:rsidP="005F0951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A52076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5DB3D29" w14:textId="77777777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16BA42FC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2C8E0A" w14:textId="11A8E087" w:rsidR="005F0951" w:rsidRPr="003E5F2C" w:rsidRDefault="005F0951" w:rsidP="005F0951">
            <w:pPr>
              <w:tabs>
                <w:tab w:val="decimal" w:pos="745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6C64D1F" w14:textId="128F368E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30898896" w14:textId="77777777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0951" w:rsidRPr="003E5F2C" w14:paraId="7B728553" w14:textId="77777777" w:rsidTr="00D324E3">
        <w:tc>
          <w:tcPr>
            <w:tcW w:w="3240" w:type="dxa"/>
          </w:tcPr>
          <w:p w14:paraId="515AEB1B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27FA3A9C" w14:textId="77777777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5A7374E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3B0193DD" w14:textId="77777777" w:rsidR="005F0951" w:rsidRPr="003E5F2C" w:rsidRDefault="005F0951" w:rsidP="005F0951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9247AC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4D468C6" w14:textId="77777777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32647475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C8C7897" w14:textId="4CDF6CF9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13C46539" w14:textId="765DEE50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706C07C2" w14:textId="77777777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0951" w:rsidRPr="003E5F2C" w14:paraId="0981281E" w14:textId="77777777" w:rsidTr="00D324E3">
        <w:tc>
          <w:tcPr>
            <w:tcW w:w="3240" w:type="dxa"/>
          </w:tcPr>
          <w:p w14:paraId="7371B810" w14:textId="77777777" w:rsidR="005F0951" w:rsidRPr="003E5F2C" w:rsidRDefault="005F0951" w:rsidP="005F0951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CAF21D7" w14:textId="3BAD30AE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15B221D4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DC88B11" w14:textId="46025672" w:rsidR="005F0951" w:rsidRPr="003E5F2C" w:rsidRDefault="003E0BF5" w:rsidP="005F0951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696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18C0F33" w14:textId="77777777" w:rsidR="005F0951" w:rsidRPr="003E5F2C" w:rsidRDefault="005F0951" w:rsidP="005F0951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2FF377" w14:textId="268C6B6F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1DB3677D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1320D2" w14:textId="7402558A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0B9BF134" w14:textId="46BBAE1B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78810A9D" w14:textId="0BFB38BA" w:rsidR="005F0951" w:rsidRPr="003E5F2C" w:rsidRDefault="003E0BF5" w:rsidP="0082396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766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361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F0951" w:rsidRPr="003E5F2C" w14:paraId="3476049C" w14:textId="77777777" w:rsidTr="00D324E3">
        <w:tc>
          <w:tcPr>
            <w:tcW w:w="3240" w:type="dxa"/>
          </w:tcPr>
          <w:p w14:paraId="3AECBCC6" w14:textId="77777777" w:rsidR="005F0951" w:rsidRPr="003E5F2C" w:rsidRDefault="005F0951" w:rsidP="005F0951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C269" w14:textId="44AF46A9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15B8FEC1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1E5F6" w14:textId="31445A97" w:rsidR="005F0951" w:rsidRPr="003E5F2C" w:rsidRDefault="003E0BF5" w:rsidP="005F0951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696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AB002E1" w14:textId="77777777" w:rsidR="005F0951" w:rsidRPr="003E5F2C" w:rsidRDefault="005F0951" w:rsidP="005F0951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D6B5CF6" w14:textId="15B73416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1680E203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A27B7AE" w14:textId="3055F334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7ADA206E" w14:textId="068A13D6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B1EB7" w14:textId="35CB9A94" w:rsidR="005F0951" w:rsidRPr="003E5F2C" w:rsidRDefault="003E0BF5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766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361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F0951" w:rsidRPr="003E5F2C" w14:paraId="201B54C0" w14:textId="77777777" w:rsidTr="00E437EC">
        <w:tc>
          <w:tcPr>
            <w:tcW w:w="3240" w:type="dxa"/>
          </w:tcPr>
          <w:p w14:paraId="2E9B9C01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BCA935" w14:textId="7BAD92BE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</w:p>
        </w:tc>
        <w:tc>
          <w:tcPr>
            <w:tcW w:w="69" w:type="dxa"/>
          </w:tcPr>
          <w:p w14:paraId="3AB41DBC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E59A14" w14:textId="54D07511" w:rsidR="005F0951" w:rsidRPr="003E5F2C" w:rsidRDefault="005F0951" w:rsidP="005F0951">
            <w:pPr>
              <w:tabs>
                <w:tab w:val="decimal" w:pos="56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554B081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042A64" w14:textId="3212379A" w:rsidR="005F0951" w:rsidRPr="003E5F2C" w:rsidRDefault="005F0951" w:rsidP="005F0951">
            <w:pPr>
              <w:snapToGrid w:val="0"/>
              <w:spacing w:line="320" w:lineRule="exact"/>
              <w:ind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2E3551B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86991C4" w14:textId="12902121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03DB1CE4" w14:textId="4246279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07F01326" w14:textId="1B8E1027" w:rsidR="005F0951" w:rsidRPr="003E5F2C" w:rsidRDefault="005F0951" w:rsidP="005F0951">
            <w:pPr>
              <w:tabs>
                <w:tab w:val="decimal" w:pos="64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5F0951" w:rsidRPr="003E5F2C" w14:paraId="69DA958D" w14:textId="77777777" w:rsidTr="00D324E3">
        <w:tc>
          <w:tcPr>
            <w:tcW w:w="3240" w:type="dxa"/>
          </w:tcPr>
          <w:p w14:paraId="538F0937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61570D" w14:textId="79280128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304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956</w:t>
            </w:r>
          </w:p>
        </w:tc>
        <w:tc>
          <w:tcPr>
            <w:tcW w:w="69" w:type="dxa"/>
          </w:tcPr>
          <w:p w14:paraId="7E555FEA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4D9E2D" w14:textId="77777777" w:rsidR="005F0951" w:rsidRPr="003E5F2C" w:rsidRDefault="005F0951" w:rsidP="005F0951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8B9FC17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08CCBB" w14:textId="77777777" w:rsidR="005F0951" w:rsidRPr="003E5F2C" w:rsidRDefault="005F0951" w:rsidP="005F0951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5DEB4E77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C5F6ADD" w14:textId="3E8A6256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6A2FBA0" w14:textId="561B3224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BECDD" w14:textId="1B6498C7" w:rsidR="005F0951" w:rsidRPr="003E5F2C" w:rsidRDefault="00AE5DA6" w:rsidP="00F40776">
            <w:pPr>
              <w:tabs>
                <w:tab w:val="decimal" w:pos="10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606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260</w:t>
            </w:r>
          </w:p>
        </w:tc>
      </w:tr>
    </w:tbl>
    <w:p w14:paraId="241DF292" w14:textId="77777777" w:rsidR="00420253" w:rsidRPr="003E5F2C" w:rsidRDefault="0042025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br w:type="page"/>
      </w:r>
    </w:p>
    <w:p w14:paraId="01A83611" w14:textId="11D263ED" w:rsidR="002069BB" w:rsidRPr="003E5F2C" w:rsidRDefault="002069BB" w:rsidP="00DA09AD">
      <w:pPr>
        <w:spacing w:before="240"/>
        <w:ind w:left="540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lastRenderedPageBreak/>
        <w:t xml:space="preserve">ณ วันที่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2567</w:t>
      </w:r>
    </w:p>
    <w:p w14:paraId="2D2ED69C" w14:textId="77777777" w:rsidR="002069BB" w:rsidRPr="003E5F2C" w:rsidRDefault="002069BB" w:rsidP="00DA09AD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AD4753" w:rsidRPr="003E5F2C" w14:paraId="500EF241" w14:textId="77777777" w:rsidTr="006A7CC7">
        <w:tc>
          <w:tcPr>
            <w:tcW w:w="3240" w:type="dxa"/>
          </w:tcPr>
          <w:p w14:paraId="7BF78B60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62AADDE1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AD4753" w:rsidRPr="003E5F2C" w14:paraId="529786FF" w14:textId="77777777" w:rsidTr="006A7CC7">
        <w:tc>
          <w:tcPr>
            <w:tcW w:w="3240" w:type="dxa"/>
          </w:tcPr>
          <w:p w14:paraId="68708891" w14:textId="77777777" w:rsidR="00AD4753" w:rsidRPr="003E5F2C" w:rsidRDefault="00AD4753" w:rsidP="006A7CC7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342487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2B6A2091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1702621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66739674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B5FD181" w14:textId="77777777" w:rsidR="00AD4753" w:rsidRPr="003E5F2C" w:rsidRDefault="00AD4753" w:rsidP="006A7CC7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25F53B40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BEEC39E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21D3552C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3774B7B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AD4753" w:rsidRPr="003E5F2C" w14:paraId="4B15027F" w14:textId="77777777" w:rsidTr="006A7CC7">
        <w:tc>
          <w:tcPr>
            <w:tcW w:w="3240" w:type="dxa"/>
          </w:tcPr>
          <w:p w14:paraId="1A22D242" w14:textId="77777777" w:rsidR="00AD4753" w:rsidRPr="003E5F2C" w:rsidRDefault="00AD4753" w:rsidP="006A7CC7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4E8FDDA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395F5FCC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AEAF984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4372FFB7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DC8E340" w14:textId="77777777" w:rsidR="00AD4753" w:rsidRPr="003E5F2C" w:rsidRDefault="00AD4753" w:rsidP="006A7CC7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0EC2EAF1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6BBC71C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4CD279C7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196A3C1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AD4753" w:rsidRPr="003E5F2C" w14:paraId="67533019" w14:textId="77777777" w:rsidTr="006A7CC7">
        <w:tc>
          <w:tcPr>
            <w:tcW w:w="3240" w:type="dxa"/>
          </w:tcPr>
          <w:p w14:paraId="000DA4BF" w14:textId="77777777" w:rsidR="00AD4753" w:rsidRPr="003E5F2C" w:rsidRDefault="00AD4753" w:rsidP="006A7CC7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75E85D" w14:textId="312593A8" w:rsidR="00AD4753" w:rsidRPr="003E5F2C" w:rsidRDefault="00AE5DA6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AD4753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145FFB60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13B4CD8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AFFD270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338CF9A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15813AA3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9B34414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0D4763F9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6D2FD7C" w14:textId="1C4068D4" w:rsidR="00AD4753" w:rsidRPr="003E5F2C" w:rsidRDefault="00AE5DA6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AD4753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AD4753" w:rsidRPr="003E5F2C" w14:paraId="4FEFD344" w14:textId="77777777" w:rsidTr="006A7CC7">
        <w:tc>
          <w:tcPr>
            <w:tcW w:w="3240" w:type="dxa"/>
          </w:tcPr>
          <w:p w14:paraId="7D6915CE" w14:textId="77777777" w:rsidR="00AD4753" w:rsidRPr="003E5F2C" w:rsidRDefault="00AD4753" w:rsidP="006A7CC7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376812A" w14:textId="0DC36977" w:rsidR="00AD4753" w:rsidRPr="003E5F2C" w:rsidRDefault="00AE5DA6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69" w:type="dxa"/>
          </w:tcPr>
          <w:p w14:paraId="3445EF84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A026AD3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49C9129E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1DC1BE1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34265078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CE9DB3E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28CB695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1B4562E6" w14:textId="5287AA08" w:rsidR="00AD4753" w:rsidRPr="003E5F2C" w:rsidRDefault="00AE5DA6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AD4753" w:rsidRPr="003E5F2C" w14:paraId="7387FFF1" w14:textId="77777777" w:rsidTr="006A7CC7">
        <w:tc>
          <w:tcPr>
            <w:tcW w:w="3240" w:type="dxa"/>
          </w:tcPr>
          <w:p w14:paraId="3E88BD02" w14:textId="77777777" w:rsidR="00AD4753" w:rsidRPr="003E5F2C" w:rsidRDefault="00AD4753" w:rsidP="006A7CC7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1EC7BF62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005DB48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BBA3A57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25CE5B6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0E5433E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6519057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21B4C40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C48E348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53440531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D4753" w:rsidRPr="003E5F2C" w14:paraId="376321F4" w14:textId="77777777" w:rsidTr="006A7CC7">
        <w:tc>
          <w:tcPr>
            <w:tcW w:w="3240" w:type="dxa"/>
          </w:tcPr>
          <w:p w14:paraId="4372A3E8" w14:textId="77777777" w:rsidR="00AD4753" w:rsidRPr="003E5F2C" w:rsidRDefault="00AD4753" w:rsidP="006A7CC7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006CFBA" w14:textId="29EEF839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651</w:t>
            </w:r>
          </w:p>
        </w:tc>
        <w:tc>
          <w:tcPr>
            <w:tcW w:w="69" w:type="dxa"/>
          </w:tcPr>
          <w:p w14:paraId="405BE13F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DCFD17" w14:textId="4EEA3461" w:rsidR="00AD4753" w:rsidRPr="003E5F2C" w:rsidRDefault="00AE5DA6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374</w:t>
            </w:r>
          </w:p>
        </w:tc>
        <w:tc>
          <w:tcPr>
            <w:tcW w:w="90" w:type="dxa"/>
          </w:tcPr>
          <w:p w14:paraId="7BE60E9A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CB3370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65813583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EEDD06" w14:textId="77777777" w:rsidR="00AD4753" w:rsidRPr="003E5F2C" w:rsidRDefault="00AD4753" w:rsidP="006A7CC7">
            <w:pPr>
              <w:tabs>
                <w:tab w:val="decimal" w:pos="557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6EA20160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581BA3AE" w14:textId="7CA3A4A1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025</w:t>
            </w:r>
          </w:p>
        </w:tc>
      </w:tr>
      <w:tr w:rsidR="00AD4753" w:rsidRPr="003E5F2C" w14:paraId="59663125" w14:textId="77777777" w:rsidTr="006A7CC7">
        <w:tc>
          <w:tcPr>
            <w:tcW w:w="3240" w:type="dxa"/>
          </w:tcPr>
          <w:p w14:paraId="711A5C03" w14:textId="77777777" w:rsidR="00AD4753" w:rsidRPr="003E5F2C" w:rsidRDefault="00AD4753" w:rsidP="006A7CC7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DF25" w14:textId="00C33532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651</w:t>
            </w:r>
          </w:p>
        </w:tc>
        <w:tc>
          <w:tcPr>
            <w:tcW w:w="69" w:type="dxa"/>
          </w:tcPr>
          <w:p w14:paraId="55A55240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25149DA" w14:textId="2F493872" w:rsidR="00AD4753" w:rsidRPr="003E5F2C" w:rsidRDefault="00AE5DA6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374</w:t>
            </w:r>
          </w:p>
        </w:tc>
        <w:tc>
          <w:tcPr>
            <w:tcW w:w="90" w:type="dxa"/>
          </w:tcPr>
          <w:p w14:paraId="438AF98D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5946965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699C12FE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391892B" w14:textId="77777777" w:rsidR="00AD4753" w:rsidRPr="003E5F2C" w:rsidRDefault="00AD4753" w:rsidP="006A7CC7">
            <w:pPr>
              <w:tabs>
                <w:tab w:val="decimal" w:pos="557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214809DE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F5BEB" w14:textId="32C7F385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025</w:t>
            </w:r>
          </w:p>
        </w:tc>
      </w:tr>
      <w:tr w:rsidR="00AD4753" w:rsidRPr="003E5F2C" w14:paraId="02C466DD" w14:textId="77777777" w:rsidTr="006A7CC7">
        <w:tc>
          <w:tcPr>
            <w:tcW w:w="3240" w:type="dxa"/>
          </w:tcPr>
          <w:p w14:paraId="40782C10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3F3090" w14:textId="77777777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5C36DA7B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F68762D" w14:textId="77777777" w:rsidR="00AD4753" w:rsidRPr="003E5F2C" w:rsidRDefault="00AD4753" w:rsidP="006A7CC7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58A7FDB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57B06D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38182475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3B74B3" w14:textId="77777777" w:rsidR="00AD4753" w:rsidRPr="003E5F2C" w:rsidRDefault="00AD4753" w:rsidP="006A7CC7">
            <w:pPr>
              <w:tabs>
                <w:tab w:val="decimal" w:pos="745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0F8A27D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4D7E565F" w14:textId="77777777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AD4753" w:rsidRPr="003E5F2C" w14:paraId="069ADBA9" w14:textId="77777777" w:rsidTr="006A7CC7">
        <w:tc>
          <w:tcPr>
            <w:tcW w:w="3240" w:type="dxa"/>
          </w:tcPr>
          <w:p w14:paraId="43AAD26C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0B57648A" w14:textId="77777777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32B8AA72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16FA69C" w14:textId="77777777" w:rsidR="00AD4753" w:rsidRPr="003E5F2C" w:rsidRDefault="00AD4753" w:rsidP="006A7CC7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57AEA6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5D3F970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2014FD14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03DB55D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A63AD77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1D0291AA" w14:textId="77777777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AD4753" w:rsidRPr="003E5F2C" w14:paraId="4027954B" w14:textId="77777777" w:rsidTr="006A7CC7">
        <w:tc>
          <w:tcPr>
            <w:tcW w:w="3240" w:type="dxa"/>
          </w:tcPr>
          <w:p w14:paraId="7DE99F02" w14:textId="77777777" w:rsidR="00AD4753" w:rsidRPr="003E5F2C" w:rsidRDefault="00AD4753" w:rsidP="006A7CC7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6860DE9" w14:textId="187EE329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5FD0529F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5FE99B1" w14:textId="7BE38E51" w:rsidR="00AD4753" w:rsidRPr="003E5F2C" w:rsidRDefault="00AD4753" w:rsidP="006A7CC7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668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35B05C7" w14:textId="77777777" w:rsidR="00AD4753" w:rsidRPr="003E5F2C" w:rsidRDefault="00AD4753" w:rsidP="006A7CC7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F95B09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A266DDD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51B265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6C3590F3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5E06A653" w14:textId="042F1632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AD4753" w:rsidRPr="003E5F2C" w14:paraId="16102D29" w14:textId="77777777" w:rsidTr="006A7CC7">
        <w:tc>
          <w:tcPr>
            <w:tcW w:w="3240" w:type="dxa"/>
          </w:tcPr>
          <w:p w14:paraId="4997419A" w14:textId="77777777" w:rsidR="00AD4753" w:rsidRPr="003E5F2C" w:rsidRDefault="00AD4753" w:rsidP="006A7CC7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C853D" w14:textId="184A6BAA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3D505C43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04DC8" w14:textId="633BC6CA" w:rsidR="00AD4753" w:rsidRPr="003E5F2C" w:rsidRDefault="00AD4753" w:rsidP="006A7CC7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668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3E4CA85" w14:textId="77777777" w:rsidR="00AD4753" w:rsidRPr="003E5F2C" w:rsidRDefault="00AD4753" w:rsidP="006A7CC7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B3A3A7E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3E2B615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B703A50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7B7A0479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A8800" w14:textId="7E9E6278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AD4753" w:rsidRPr="003E5F2C" w14:paraId="333730DC" w14:textId="77777777" w:rsidTr="006A7CC7">
        <w:tc>
          <w:tcPr>
            <w:tcW w:w="3240" w:type="dxa"/>
          </w:tcPr>
          <w:p w14:paraId="05A14A7A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7B2CFDD" w14:textId="091BEBFE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</w:p>
        </w:tc>
        <w:tc>
          <w:tcPr>
            <w:tcW w:w="69" w:type="dxa"/>
          </w:tcPr>
          <w:p w14:paraId="41DD04D6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0F5E62" w14:textId="77777777" w:rsidR="00AD4753" w:rsidRPr="003E5F2C" w:rsidRDefault="00AD4753" w:rsidP="006A7CC7">
            <w:pPr>
              <w:tabs>
                <w:tab w:val="decimal" w:pos="56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3A4AAE0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3BFB9C" w14:textId="77777777" w:rsidR="00AD4753" w:rsidRPr="003E5F2C" w:rsidRDefault="00AD4753" w:rsidP="006A7CC7">
            <w:pPr>
              <w:snapToGrid w:val="0"/>
              <w:spacing w:line="320" w:lineRule="exact"/>
              <w:ind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1B307E45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E68D471" w14:textId="77777777" w:rsidR="00AD4753" w:rsidRPr="003E5F2C" w:rsidRDefault="00AD4753" w:rsidP="006A7CC7">
            <w:pPr>
              <w:tabs>
                <w:tab w:val="decimal" w:pos="558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06AAAF72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5D196B53" w14:textId="24998DC2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</w:p>
        </w:tc>
      </w:tr>
      <w:tr w:rsidR="00AD4753" w:rsidRPr="003E5F2C" w14:paraId="576B5460" w14:textId="77777777" w:rsidTr="006A7CC7">
        <w:tc>
          <w:tcPr>
            <w:tcW w:w="3240" w:type="dxa"/>
          </w:tcPr>
          <w:p w14:paraId="675A3C5D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AB0D4" w14:textId="27A69C2A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357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69" w:type="dxa"/>
          </w:tcPr>
          <w:p w14:paraId="79EE5DD9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8934DCF" w14:textId="77777777" w:rsidR="00AD4753" w:rsidRPr="003E5F2C" w:rsidRDefault="00AD4753" w:rsidP="006A7CC7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61CE154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FD3945" w14:textId="77777777" w:rsidR="00AD4753" w:rsidRPr="003E5F2C" w:rsidRDefault="00AD4753" w:rsidP="006A7CC7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098AD92C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EBA1CF1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4F5069E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0BB6A9" w14:textId="512F0CD6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956</w:t>
            </w:r>
          </w:p>
        </w:tc>
      </w:tr>
    </w:tbl>
    <w:p w14:paraId="275AC89F" w14:textId="77777777" w:rsidR="00AD4753" w:rsidRPr="003E5F2C" w:rsidRDefault="00AD4753" w:rsidP="00DA09AD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5"/>
        <w:gridCol w:w="1096"/>
        <w:gridCol w:w="136"/>
        <w:gridCol w:w="1093"/>
        <w:gridCol w:w="176"/>
        <w:gridCol w:w="1093"/>
        <w:gridCol w:w="159"/>
        <w:gridCol w:w="1093"/>
      </w:tblGrid>
      <w:tr w:rsidR="009E69E6" w:rsidRPr="003E5F2C" w14:paraId="1404B334" w14:textId="77777777" w:rsidTr="00317006">
        <w:tc>
          <w:tcPr>
            <w:tcW w:w="3875" w:type="dxa"/>
          </w:tcPr>
          <w:p w14:paraId="67752810" w14:textId="77777777" w:rsidR="00804933" w:rsidRPr="003E5F2C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6" w:type="dxa"/>
          </w:tcPr>
          <w:p w14:paraId="148EEA6C" w14:textId="77777777" w:rsidR="00804933" w:rsidRPr="003E5F2C" w:rsidRDefault="00804933" w:rsidP="00DA09AD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49C3E755" w14:textId="77777777" w:rsidR="00804933" w:rsidRPr="003E5F2C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7B8E8742" w14:textId="77777777" w:rsidR="00804933" w:rsidRPr="003E5F2C" w:rsidRDefault="00804933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25E7F7F3" w14:textId="77777777" w:rsidR="00804933" w:rsidRPr="003E5F2C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45" w:type="dxa"/>
            <w:gridSpan w:val="3"/>
          </w:tcPr>
          <w:p w14:paraId="4F1FDA40" w14:textId="52903BF6" w:rsidR="00804933" w:rsidRPr="003E5F2C" w:rsidRDefault="00804933" w:rsidP="00DA09AD">
            <w:pPr>
              <w:tabs>
                <w:tab w:val="decimal" w:pos="97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E69E6" w:rsidRPr="003E5F2C" w14:paraId="4859A952" w14:textId="77777777" w:rsidTr="00317006">
        <w:tc>
          <w:tcPr>
            <w:tcW w:w="3875" w:type="dxa"/>
          </w:tcPr>
          <w:p w14:paraId="135B7F3A" w14:textId="77777777" w:rsidR="00804933" w:rsidRPr="003E5F2C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6" w:type="dxa"/>
          </w:tcPr>
          <w:p w14:paraId="382C836D" w14:textId="77777777" w:rsidR="00804933" w:rsidRPr="003E5F2C" w:rsidRDefault="00804933" w:rsidP="00DA09AD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1EBABEA6" w14:textId="77777777" w:rsidR="00804933" w:rsidRPr="003E5F2C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7D3095CE" w14:textId="77777777" w:rsidR="00804933" w:rsidRPr="003E5F2C" w:rsidRDefault="00804933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4BF0062F" w14:textId="77777777" w:rsidR="00804933" w:rsidRPr="003E5F2C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14:paraId="522A06C6" w14:textId="49FC1D41" w:rsidR="00804933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9" w:type="dxa"/>
          </w:tcPr>
          <w:p w14:paraId="3152C1A2" w14:textId="77777777" w:rsidR="00804933" w:rsidRPr="003E5F2C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14:paraId="4EDB2650" w14:textId="25F42635" w:rsidR="00804933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AD4753" w:rsidRPr="003E5F2C" w14:paraId="70131DF3" w14:textId="77777777" w:rsidTr="00317006">
        <w:tc>
          <w:tcPr>
            <w:tcW w:w="3875" w:type="dxa"/>
          </w:tcPr>
          <w:p w14:paraId="32C19BF6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096" w:type="dxa"/>
          </w:tcPr>
          <w:p w14:paraId="4888F8CB" w14:textId="77777777" w:rsidR="00AD4753" w:rsidRPr="003E5F2C" w:rsidRDefault="00AD4753" w:rsidP="00AD4753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49BD6813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024E8310" w14:textId="77777777" w:rsidR="00AD4753" w:rsidRPr="003E5F2C" w:rsidRDefault="00AD4753" w:rsidP="00AD4753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1906AE58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305B1BEC" w14:textId="16DA65FF" w:rsidR="00AD4753" w:rsidRPr="003E5F2C" w:rsidRDefault="00AE5DA6" w:rsidP="00AD4753">
            <w:pPr>
              <w:tabs>
                <w:tab w:val="decimal" w:pos="98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805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696</w:t>
            </w:r>
          </w:p>
        </w:tc>
        <w:tc>
          <w:tcPr>
            <w:tcW w:w="159" w:type="dxa"/>
          </w:tcPr>
          <w:p w14:paraId="324AEED3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7FB8D011" w14:textId="7B349215" w:rsidR="00AD4753" w:rsidRPr="003E5F2C" w:rsidRDefault="00AE5DA6" w:rsidP="00AD4753">
            <w:pPr>
              <w:tabs>
                <w:tab w:val="decimal" w:pos="98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668</w:t>
            </w:r>
          </w:p>
        </w:tc>
      </w:tr>
    </w:tbl>
    <w:p w14:paraId="2870E432" w14:textId="50CC625D" w:rsidR="000319FD" w:rsidRPr="003E5F2C" w:rsidRDefault="000319FD" w:rsidP="00420253">
      <w:pPr>
        <w:spacing w:before="240"/>
        <w:ind w:left="547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2568</w:t>
      </w:r>
    </w:p>
    <w:p w14:paraId="0DEF21D1" w14:textId="77777777" w:rsidR="000319FD" w:rsidRPr="003E5F2C" w:rsidRDefault="000319FD" w:rsidP="00DA09AD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 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1A70DA" w:rsidRPr="003E5F2C" w14:paraId="23DE78A4" w14:textId="77777777" w:rsidTr="00B13E64">
        <w:tc>
          <w:tcPr>
            <w:tcW w:w="3240" w:type="dxa"/>
          </w:tcPr>
          <w:p w14:paraId="596D0B96" w14:textId="77777777" w:rsidR="001A70DA" w:rsidRPr="003E5F2C" w:rsidRDefault="001A70DA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47625EDF" w14:textId="1AF49019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1A70DA" w:rsidRPr="003E5F2C" w14:paraId="390BB421" w14:textId="77777777" w:rsidTr="00B13E64">
        <w:tc>
          <w:tcPr>
            <w:tcW w:w="3240" w:type="dxa"/>
          </w:tcPr>
          <w:p w14:paraId="28C6E713" w14:textId="77777777" w:rsidR="001A70DA" w:rsidRPr="003E5F2C" w:rsidRDefault="001A70DA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9B7FEB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7587472A" w14:textId="77777777" w:rsidR="001A70DA" w:rsidRPr="003E5F2C" w:rsidRDefault="001A70DA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1C20C91" w14:textId="77777777" w:rsidR="001A70DA" w:rsidRPr="003E5F2C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6C690FAF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58B93D4" w14:textId="77777777" w:rsidR="001A70DA" w:rsidRPr="003E5F2C" w:rsidRDefault="001A70DA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26B2EB2F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8F52245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2F3093C0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75A0E8B1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1A70DA" w:rsidRPr="003E5F2C" w14:paraId="50A82640" w14:textId="77777777" w:rsidTr="00B13E64">
        <w:tc>
          <w:tcPr>
            <w:tcW w:w="3240" w:type="dxa"/>
          </w:tcPr>
          <w:p w14:paraId="110A2A23" w14:textId="77777777" w:rsidR="001A70DA" w:rsidRPr="003E5F2C" w:rsidRDefault="001A70DA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FF3384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52682EA3" w14:textId="77777777" w:rsidR="001A70DA" w:rsidRPr="003E5F2C" w:rsidRDefault="001A70DA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1D1FB56" w14:textId="77777777" w:rsidR="001A70DA" w:rsidRPr="003E5F2C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FA3B6BB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6A60F61" w14:textId="77777777" w:rsidR="001A70DA" w:rsidRPr="003E5F2C" w:rsidRDefault="001A70DA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5BA8FF49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D5687E1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7BA7C64F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E6FC367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1A70DA" w:rsidRPr="003E5F2C" w14:paraId="067D056E" w14:textId="77777777" w:rsidTr="00B13E64">
        <w:tc>
          <w:tcPr>
            <w:tcW w:w="3240" w:type="dxa"/>
          </w:tcPr>
          <w:p w14:paraId="5DD04B60" w14:textId="77777777" w:rsidR="001A70DA" w:rsidRPr="003E5F2C" w:rsidRDefault="001A70DA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E891D2" w14:textId="213EFB04" w:rsidR="001A70DA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A70DA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672EE700" w14:textId="77777777" w:rsidR="001A70DA" w:rsidRPr="003E5F2C" w:rsidRDefault="001A70DA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D60D04E" w14:textId="77777777" w:rsidR="001A70DA" w:rsidRPr="003E5F2C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62409FD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FA01DF4" w14:textId="77777777" w:rsidR="001A70DA" w:rsidRPr="003E5F2C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CA9FAD2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0083AAF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6C010BB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14EC8E0" w14:textId="481D75FB" w:rsidR="001A70DA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A70DA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A70DA" w:rsidRPr="003E5F2C" w14:paraId="5C0C36D0" w14:textId="77777777" w:rsidTr="00B13E64">
        <w:tc>
          <w:tcPr>
            <w:tcW w:w="3240" w:type="dxa"/>
          </w:tcPr>
          <w:p w14:paraId="05460E74" w14:textId="77777777" w:rsidR="001A70DA" w:rsidRPr="003E5F2C" w:rsidRDefault="001A70DA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BA5222C" w14:textId="6C49B8DE" w:rsidR="001A70DA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9" w:type="dxa"/>
          </w:tcPr>
          <w:p w14:paraId="391CEE5E" w14:textId="77777777" w:rsidR="001A70DA" w:rsidRPr="003E5F2C" w:rsidRDefault="001A70DA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5F153B5" w14:textId="77777777" w:rsidR="001A70DA" w:rsidRPr="003E5F2C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6250C23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64F7C32" w14:textId="77777777" w:rsidR="001A70DA" w:rsidRPr="003E5F2C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25C7010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F441736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523B6721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BF04823" w14:textId="5FB6EC3C" w:rsidR="001A70DA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</w:tr>
      <w:tr w:rsidR="001A70DA" w:rsidRPr="003E5F2C" w14:paraId="403A06B4" w14:textId="77777777" w:rsidTr="00B13E64">
        <w:tc>
          <w:tcPr>
            <w:tcW w:w="3240" w:type="dxa"/>
          </w:tcPr>
          <w:p w14:paraId="5B9FAA12" w14:textId="77777777" w:rsidR="001A70DA" w:rsidRPr="003E5F2C" w:rsidRDefault="001A70DA" w:rsidP="00DA09AD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174C4C95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6522B403" w14:textId="77777777" w:rsidR="001A70DA" w:rsidRPr="003E5F2C" w:rsidRDefault="001A70D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F60C6A8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B206A1" w14:textId="77777777" w:rsidR="001A70DA" w:rsidRPr="003E5F2C" w:rsidRDefault="001A70D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EB52208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15E77B0E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C687C02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F6A5434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2D2D5C48" w14:textId="77777777" w:rsidR="001A70DA" w:rsidRPr="003E5F2C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F0951" w:rsidRPr="003E5F2C" w14:paraId="2F225CE4" w14:textId="77777777" w:rsidTr="00B13E64">
        <w:tc>
          <w:tcPr>
            <w:tcW w:w="3240" w:type="dxa"/>
          </w:tcPr>
          <w:p w14:paraId="0D200B59" w14:textId="77777777" w:rsidR="005F0951" w:rsidRPr="003E5F2C" w:rsidRDefault="005F0951" w:rsidP="005F0951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16014A6" w14:textId="7B9F4EEB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287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370</w:t>
            </w:r>
          </w:p>
        </w:tc>
        <w:tc>
          <w:tcPr>
            <w:tcW w:w="69" w:type="dxa"/>
          </w:tcPr>
          <w:p w14:paraId="7E04EA6F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A2A521" w14:textId="16005213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3A59FC2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EE94DF" w14:textId="70035197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2D1D5BF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701FD10" w14:textId="76CA27FA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  <w:tc>
          <w:tcPr>
            <w:tcW w:w="69" w:type="dxa"/>
          </w:tcPr>
          <w:p w14:paraId="2256589C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65920DA5" w14:textId="0CF621CB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="0078549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  <w:r w:rsidR="0078549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967</w:t>
            </w:r>
          </w:p>
        </w:tc>
      </w:tr>
      <w:tr w:rsidR="005F0951" w:rsidRPr="003E5F2C" w14:paraId="1AE44B29" w14:textId="77777777" w:rsidTr="00B13E64">
        <w:tc>
          <w:tcPr>
            <w:tcW w:w="3240" w:type="dxa"/>
          </w:tcPr>
          <w:p w14:paraId="54526A86" w14:textId="77777777" w:rsidR="005F0951" w:rsidRPr="003E5F2C" w:rsidRDefault="005F0951" w:rsidP="005F0951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D6C65" w14:textId="04669C1D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287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370</w:t>
            </w:r>
          </w:p>
        </w:tc>
        <w:tc>
          <w:tcPr>
            <w:tcW w:w="69" w:type="dxa"/>
          </w:tcPr>
          <w:p w14:paraId="7BC45719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64E5664" w14:textId="710E44FE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654FAFD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2DB2BF" w14:textId="29795FA8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52F2686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CE5B40D" w14:textId="3FA258DD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  <w:tc>
          <w:tcPr>
            <w:tcW w:w="69" w:type="dxa"/>
          </w:tcPr>
          <w:p w14:paraId="43393A9A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04BC" w14:textId="00F77444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="0078549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  <w:r w:rsidR="0078549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967</w:t>
            </w:r>
          </w:p>
        </w:tc>
      </w:tr>
      <w:tr w:rsidR="005F0951" w:rsidRPr="003E5F2C" w14:paraId="7B99F97B" w14:textId="77777777" w:rsidTr="00B13E64">
        <w:tc>
          <w:tcPr>
            <w:tcW w:w="3240" w:type="dxa"/>
          </w:tcPr>
          <w:p w14:paraId="43241379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A0BEFE8" w14:textId="77777777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16FF8727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3F09DE9" w14:textId="77777777" w:rsidR="005F0951" w:rsidRPr="003E5F2C" w:rsidRDefault="005F0951" w:rsidP="005F0951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E6DD12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BBC4D1" w14:textId="77777777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657A787D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6D4933" w14:textId="77777777" w:rsidR="005F0951" w:rsidRPr="003E5F2C" w:rsidRDefault="005F0951" w:rsidP="005F0951">
            <w:pPr>
              <w:tabs>
                <w:tab w:val="decimal" w:pos="745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499DF1AF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4B4D9D57" w14:textId="77777777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0951" w:rsidRPr="003E5F2C" w14:paraId="4E1D87FC" w14:textId="77777777" w:rsidTr="00B13E64">
        <w:tc>
          <w:tcPr>
            <w:tcW w:w="3240" w:type="dxa"/>
          </w:tcPr>
          <w:p w14:paraId="5D04CC95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1C29555C" w14:textId="77777777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78BC6D1B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6FB297F9" w14:textId="77777777" w:rsidR="005F0951" w:rsidRPr="003E5F2C" w:rsidRDefault="005F0951" w:rsidP="005F0951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7D0C57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54F3A34" w14:textId="77777777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6B789323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BB1930A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6629AB5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7FD5F4CE" w14:textId="77777777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0951" w:rsidRPr="003E5F2C" w14:paraId="538EB1BE" w14:textId="77777777" w:rsidTr="00B13E64">
        <w:tc>
          <w:tcPr>
            <w:tcW w:w="3240" w:type="dxa"/>
          </w:tcPr>
          <w:p w14:paraId="5DF69FD8" w14:textId="77777777" w:rsidR="005F0951" w:rsidRPr="003E5F2C" w:rsidRDefault="005F0951" w:rsidP="005F0951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95EFE61" w14:textId="56FCA074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2C51B212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529266B" w14:textId="11A93DEE" w:rsidR="005F0951" w:rsidRPr="003E5F2C" w:rsidRDefault="005F0951" w:rsidP="005F0951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802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443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6B3B475" w14:textId="77777777" w:rsidR="005F0951" w:rsidRPr="003E5F2C" w:rsidRDefault="005F0951" w:rsidP="005F0951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1EC152" w14:textId="5EFFBFA0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51EB584E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A7894B" w14:textId="146754B7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524ADDBC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1D2946D2" w14:textId="5BCE6D28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F0951" w:rsidRPr="003E5F2C" w14:paraId="199D0145" w14:textId="77777777" w:rsidTr="00B13E64">
        <w:tc>
          <w:tcPr>
            <w:tcW w:w="3240" w:type="dxa"/>
          </w:tcPr>
          <w:p w14:paraId="24459C7E" w14:textId="77777777" w:rsidR="005F0951" w:rsidRPr="003E5F2C" w:rsidRDefault="005F0951" w:rsidP="005F0951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58C7" w14:textId="0D61C63C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6C079D50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E9CA" w14:textId="2E7979E7" w:rsidR="005F0951" w:rsidRPr="003E5F2C" w:rsidRDefault="005F0951" w:rsidP="005F0951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802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443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857E198" w14:textId="77777777" w:rsidR="005F0951" w:rsidRPr="003E5F2C" w:rsidRDefault="005F0951" w:rsidP="005F0951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E765DC3" w14:textId="5E0FA6EC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DF7B7A4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4CD216" w14:textId="19838CD8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15248916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C478" w14:textId="15BAC48B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F0951" w:rsidRPr="003E5F2C" w14:paraId="25AD7198" w14:textId="77777777" w:rsidTr="00E437EC">
        <w:tc>
          <w:tcPr>
            <w:tcW w:w="3240" w:type="dxa"/>
          </w:tcPr>
          <w:p w14:paraId="37466718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EDD1F2" w14:textId="642502E4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  <w:tc>
          <w:tcPr>
            <w:tcW w:w="69" w:type="dxa"/>
          </w:tcPr>
          <w:p w14:paraId="189BFCAB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38F819" w14:textId="7BD1037D" w:rsidR="005F0951" w:rsidRPr="003E5F2C" w:rsidRDefault="005F0951" w:rsidP="005F0951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B92B7F7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A85340" w14:textId="522D1324" w:rsidR="005F0951" w:rsidRPr="003E5F2C" w:rsidRDefault="005F0951" w:rsidP="005F0951">
            <w:pPr>
              <w:snapToGrid w:val="0"/>
              <w:spacing w:line="320" w:lineRule="exact"/>
              <w:ind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28E93E4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CC8345" w14:textId="002F8E9A" w:rsidR="005F0951" w:rsidRPr="003E5F2C" w:rsidRDefault="005F0951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5AD4C834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30116070" w14:textId="57ADD8AC" w:rsidR="005F0951" w:rsidRPr="003E5F2C" w:rsidRDefault="005F0951" w:rsidP="005F0951">
            <w:pPr>
              <w:tabs>
                <w:tab w:val="decimal" w:pos="64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5F0951" w:rsidRPr="003E5F2C" w14:paraId="0A59FC2A" w14:textId="77777777" w:rsidTr="00B13E64">
        <w:tc>
          <w:tcPr>
            <w:tcW w:w="3240" w:type="dxa"/>
          </w:tcPr>
          <w:p w14:paraId="09EBA3F2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FD3895" w14:textId="7C176FC8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303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820</w:t>
            </w:r>
          </w:p>
        </w:tc>
        <w:tc>
          <w:tcPr>
            <w:tcW w:w="69" w:type="dxa"/>
          </w:tcPr>
          <w:p w14:paraId="2070726A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4E20E86" w14:textId="77777777" w:rsidR="005F0951" w:rsidRPr="003E5F2C" w:rsidRDefault="005F0951" w:rsidP="005F0951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F53DF21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A3D486" w14:textId="77777777" w:rsidR="005F0951" w:rsidRPr="003E5F2C" w:rsidRDefault="005F0951" w:rsidP="005F0951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1B1CE2DC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E37E505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0159B528" w14:textId="77777777" w:rsidR="005F0951" w:rsidRPr="003E5F2C" w:rsidRDefault="005F0951" w:rsidP="005F0951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8765D1" w14:textId="1B54E590" w:rsidR="005F0951" w:rsidRPr="003E5F2C" w:rsidRDefault="00AE5DA6" w:rsidP="005F0951">
            <w:pPr>
              <w:tabs>
                <w:tab w:val="decimal" w:pos="9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501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377</w:t>
            </w:r>
          </w:p>
        </w:tc>
      </w:tr>
    </w:tbl>
    <w:p w14:paraId="07896CED" w14:textId="77777777" w:rsidR="00420253" w:rsidRPr="003E5F2C" w:rsidRDefault="0042025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br w:type="page"/>
      </w:r>
    </w:p>
    <w:p w14:paraId="224B35C0" w14:textId="003DD714" w:rsidR="002069BB" w:rsidRPr="003E5F2C" w:rsidRDefault="002069BB" w:rsidP="00DA09AD">
      <w:pPr>
        <w:spacing w:before="240"/>
        <w:ind w:firstLine="547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lastRenderedPageBreak/>
        <w:t xml:space="preserve">ณ วันที่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2567</w:t>
      </w:r>
    </w:p>
    <w:p w14:paraId="3A59D055" w14:textId="77777777" w:rsidR="002069BB" w:rsidRPr="003E5F2C" w:rsidRDefault="002069BB" w:rsidP="00DA09AD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AD4753" w:rsidRPr="003E5F2C" w14:paraId="58A635E4" w14:textId="77777777" w:rsidTr="006A7CC7">
        <w:tc>
          <w:tcPr>
            <w:tcW w:w="3240" w:type="dxa"/>
          </w:tcPr>
          <w:p w14:paraId="7ACFDFA5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13C3C696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AD4753" w:rsidRPr="003E5F2C" w14:paraId="163D943B" w14:textId="77777777" w:rsidTr="006A7CC7">
        <w:tc>
          <w:tcPr>
            <w:tcW w:w="3240" w:type="dxa"/>
          </w:tcPr>
          <w:p w14:paraId="7B6E5E04" w14:textId="77777777" w:rsidR="00AD4753" w:rsidRPr="003E5F2C" w:rsidRDefault="00AD4753" w:rsidP="006A7CC7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19B8C3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79D1EDAC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597E1B7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2EBAD145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FFB08DA" w14:textId="77777777" w:rsidR="00AD4753" w:rsidRPr="003E5F2C" w:rsidRDefault="00AD4753" w:rsidP="006A7CC7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6C8F634B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3E114C1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7CE60827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1FD3AA6B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AD4753" w:rsidRPr="003E5F2C" w14:paraId="2B74E1EF" w14:textId="77777777" w:rsidTr="006A7CC7">
        <w:tc>
          <w:tcPr>
            <w:tcW w:w="3240" w:type="dxa"/>
          </w:tcPr>
          <w:p w14:paraId="536C483D" w14:textId="77777777" w:rsidR="00AD4753" w:rsidRPr="003E5F2C" w:rsidRDefault="00AD4753" w:rsidP="006A7CC7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C1C3DD3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627CB68B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573EC1A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2B359A15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264DC0A" w14:textId="77777777" w:rsidR="00AD4753" w:rsidRPr="003E5F2C" w:rsidRDefault="00AD4753" w:rsidP="006A7CC7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325A3F41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B396F5D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757218F3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5341E23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AD4753" w:rsidRPr="003E5F2C" w14:paraId="3C9BCA86" w14:textId="77777777" w:rsidTr="006A7CC7">
        <w:tc>
          <w:tcPr>
            <w:tcW w:w="3240" w:type="dxa"/>
          </w:tcPr>
          <w:p w14:paraId="3E0C50A9" w14:textId="77777777" w:rsidR="00AD4753" w:rsidRPr="003E5F2C" w:rsidRDefault="00AD4753" w:rsidP="006A7CC7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7F3E21" w14:textId="7760A5EE" w:rsidR="00AD4753" w:rsidRPr="003E5F2C" w:rsidRDefault="00AE5DA6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AD4753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217F76EB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201E3D2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D8DCFF3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46F5CE5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0F4B78D6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D6773B2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64CE5837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5B1B2D0A" w14:textId="61DCFBDE" w:rsidR="00AD4753" w:rsidRPr="003E5F2C" w:rsidRDefault="00AE5DA6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AD4753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AD4753" w:rsidRPr="003E5F2C" w14:paraId="1D6E8397" w14:textId="77777777" w:rsidTr="006A7CC7">
        <w:tc>
          <w:tcPr>
            <w:tcW w:w="3240" w:type="dxa"/>
          </w:tcPr>
          <w:p w14:paraId="3FB5541E" w14:textId="77777777" w:rsidR="00AD4753" w:rsidRPr="003E5F2C" w:rsidRDefault="00AD4753" w:rsidP="006A7CC7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A68C9C8" w14:textId="16A460C4" w:rsidR="00AD4753" w:rsidRPr="003E5F2C" w:rsidRDefault="00AE5DA6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69" w:type="dxa"/>
          </w:tcPr>
          <w:p w14:paraId="1111D10E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38DBFEE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2008EFFE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1EBB7B9" w14:textId="77777777" w:rsidR="00AD4753" w:rsidRPr="003E5F2C" w:rsidRDefault="00AD4753" w:rsidP="006A7CC7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1AF3DC85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85FA985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28F70692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27C3CBCF" w14:textId="03869B3D" w:rsidR="00AD4753" w:rsidRPr="003E5F2C" w:rsidRDefault="00AE5DA6" w:rsidP="006A7C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AD4753" w:rsidRPr="003E5F2C" w14:paraId="37037B73" w14:textId="77777777" w:rsidTr="006A7CC7">
        <w:tc>
          <w:tcPr>
            <w:tcW w:w="3240" w:type="dxa"/>
          </w:tcPr>
          <w:p w14:paraId="33BB04F5" w14:textId="77777777" w:rsidR="00AD4753" w:rsidRPr="003E5F2C" w:rsidRDefault="00AD4753" w:rsidP="006A7CC7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28BA0153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02D18A39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BB0619B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89D5A4A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79DB7B4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089D40BF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3C99663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79B13E1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53567641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D4753" w:rsidRPr="003E5F2C" w14:paraId="6546523D" w14:textId="77777777" w:rsidTr="006A7CC7">
        <w:tc>
          <w:tcPr>
            <w:tcW w:w="3240" w:type="dxa"/>
          </w:tcPr>
          <w:p w14:paraId="1BA3AA78" w14:textId="77777777" w:rsidR="00AD4753" w:rsidRPr="003E5F2C" w:rsidRDefault="00AD4753" w:rsidP="006A7CC7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0CF8034" w14:textId="318F1DEA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996</w:t>
            </w:r>
          </w:p>
        </w:tc>
        <w:tc>
          <w:tcPr>
            <w:tcW w:w="69" w:type="dxa"/>
          </w:tcPr>
          <w:p w14:paraId="63763716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92C2BEC" w14:textId="258E8BF0" w:rsidR="00AD4753" w:rsidRPr="003E5F2C" w:rsidRDefault="00AE5DA6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374</w:t>
            </w:r>
          </w:p>
        </w:tc>
        <w:tc>
          <w:tcPr>
            <w:tcW w:w="90" w:type="dxa"/>
          </w:tcPr>
          <w:p w14:paraId="3E9DC9E9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57CCEE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15DA5C5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AD5233" w14:textId="77777777" w:rsidR="00AD4753" w:rsidRPr="003E5F2C" w:rsidRDefault="00AD4753" w:rsidP="006A7CC7">
            <w:pPr>
              <w:tabs>
                <w:tab w:val="decimal" w:pos="557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44377459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1E77640F" w14:textId="2B41916C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370</w:t>
            </w:r>
          </w:p>
        </w:tc>
      </w:tr>
      <w:tr w:rsidR="00AD4753" w:rsidRPr="003E5F2C" w14:paraId="7E3EE1B6" w14:textId="77777777" w:rsidTr="006A7CC7">
        <w:tc>
          <w:tcPr>
            <w:tcW w:w="3240" w:type="dxa"/>
          </w:tcPr>
          <w:p w14:paraId="55CDD03E" w14:textId="77777777" w:rsidR="00AD4753" w:rsidRPr="003E5F2C" w:rsidRDefault="00AD4753" w:rsidP="006A7CC7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AAB72" w14:textId="78802C08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996</w:t>
            </w:r>
          </w:p>
        </w:tc>
        <w:tc>
          <w:tcPr>
            <w:tcW w:w="69" w:type="dxa"/>
          </w:tcPr>
          <w:p w14:paraId="3B5014D9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A3C99E8" w14:textId="01483DC0" w:rsidR="00AD4753" w:rsidRPr="003E5F2C" w:rsidRDefault="00AE5DA6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374</w:t>
            </w:r>
          </w:p>
        </w:tc>
        <w:tc>
          <w:tcPr>
            <w:tcW w:w="90" w:type="dxa"/>
          </w:tcPr>
          <w:p w14:paraId="51E92149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7AEDCB6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0A56213D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545E306" w14:textId="77777777" w:rsidR="00AD4753" w:rsidRPr="003E5F2C" w:rsidRDefault="00AD4753" w:rsidP="006A7CC7">
            <w:pPr>
              <w:tabs>
                <w:tab w:val="decimal" w:pos="557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05232A0F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142DD" w14:textId="16D44CF1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370</w:t>
            </w:r>
          </w:p>
        </w:tc>
      </w:tr>
      <w:tr w:rsidR="00AD4753" w:rsidRPr="003E5F2C" w14:paraId="47FAAE0B" w14:textId="77777777" w:rsidTr="006A7CC7">
        <w:tc>
          <w:tcPr>
            <w:tcW w:w="3240" w:type="dxa"/>
          </w:tcPr>
          <w:p w14:paraId="4D66039E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A5B204" w14:textId="77777777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38AB39B1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BD106E8" w14:textId="77777777" w:rsidR="00AD4753" w:rsidRPr="003E5F2C" w:rsidRDefault="00AD4753" w:rsidP="006A7CC7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D02B053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B3322EA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63CF3EC7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A834FB" w14:textId="77777777" w:rsidR="00AD4753" w:rsidRPr="003E5F2C" w:rsidRDefault="00AD4753" w:rsidP="006A7CC7">
            <w:pPr>
              <w:tabs>
                <w:tab w:val="decimal" w:pos="745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0054F1B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16B8BB6B" w14:textId="77777777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AD4753" w:rsidRPr="003E5F2C" w14:paraId="7F2762FF" w14:textId="77777777" w:rsidTr="006A7CC7">
        <w:tc>
          <w:tcPr>
            <w:tcW w:w="3240" w:type="dxa"/>
          </w:tcPr>
          <w:p w14:paraId="76F3C258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0073AED2" w14:textId="77777777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710663B6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1D2C2A84" w14:textId="77777777" w:rsidR="00AD4753" w:rsidRPr="003E5F2C" w:rsidRDefault="00AD4753" w:rsidP="006A7CC7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67D076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3B515C9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75118E77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D937240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5C92E760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0AC33DD2" w14:textId="77777777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AD4753" w:rsidRPr="003E5F2C" w14:paraId="4AE239F6" w14:textId="77777777" w:rsidTr="006A7CC7">
        <w:tc>
          <w:tcPr>
            <w:tcW w:w="3240" w:type="dxa"/>
          </w:tcPr>
          <w:p w14:paraId="250DDC4E" w14:textId="77777777" w:rsidR="00AD4753" w:rsidRPr="003E5F2C" w:rsidRDefault="00AD4753" w:rsidP="006A7CC7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FC965FE" w14:textId="1D5FC61C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0C5A89F5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6B36D4" w14:textId="72D52B65" w:rsidR="00AD4753" w:rsidRPr="003E5F2C" w:rsidRDefault="00AD4753" w:rsidP="006A7CC7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954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42306AF" w14:textId="77777777" w:rsidR="00AD4753" w:rsidRPr="003E5F2C" w:rsidRDefault="00AD4753" w:rsidP="006A7CC7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C42CBC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66F4F4DF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E630147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1734DAB6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61B72A64" w14:textId="3EE7D314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AD4753" w:rsidRPr="003E5F2C" w14:paraId="5F3AA86F" w14:textId="77777777" w:rsidTr="006A7CC7">
        <w:tc>
          <w:tcPr>
            <w:tcW w:w="3240" w:type="dxa"/>
          </w:tcPr>
          <w:p w14:paraId="63D660F7" w14:textId="77777777" w:rsidR="00AD4753" w:rsidRPr="003E5F2C" w:rsidRDefault="00AD4753" w:rsidP="006A7CC7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2D253" w14:textId="423BD8D3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2E5B97E4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EC239" w14:textId="6C3E1B6D" w:rsidR="00AD4753" w:rsidRPr="003E5F2C" w:rsidRDefault="00AD4753" w:rsidP="006A7CC7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954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ECDC79F" w14:textId="77777777" w:rsidR="00AD4753" w:rsidRPr="003E5F2C" w:rsidRDefault="00AD4753" w:rsidP="006A7CC7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76FDA1B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90F1240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3C164A" w14:textId="77777777" w:rsidR="00AD4753" w:rsidRPr="003E5F2C" w:rsidRDefault="00AD4753" w:rsidP="006A7CC7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662FE43B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392FC" w14:textId="4746CAB5" w:rsidR="00AD4753" w:rsidRPr="003E5F2C" w:rsidRDefault="00AD4753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AD4753" w:rsidRPr="003E5F2C" w14:paraId="627FF778" w14:textId="77777777" w:rsidTr="006A7CC7">
        <w:tc>
          <w:tcPr>
            <w:tcW w:w="3240" w:type="dxa"/>
          </w:tcPr>
          <w:p w14:paraId="685C90D3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22CDB13" w14:textId="2D149959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  <w:tc>
          <w:tcPr>
            <w:tcW w:w="69" w:type="dxa"/>
          </w:tcPr>
          <w:p w14:paraId="4DDD3B5F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3B92B0" w14:textId="77777777" w:rsidR="00AD4753" w:rsidRPr="003E5F2C" w:rsidRDefault="00AD4753" w:rsidP="006A7CC7">
            <w:pPr>
              <w:tabs>
                <w:tab w:val="decimal" w:pos="56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7774858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1F5314" w14:textId="77777777" w:rsidR="00AD4753" w:rsidRPr="003E5F2C" w:rsidRDefault="00AD4753" w:rsidP="006A7CC7">
            <w:pPr>
              <w:snapToGrid w:val="0"/>
              <w:spacing w:line="320" w:lineRule="exact"/>
              <w:ind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6AC2EA86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AC02BA" w14:textId="77777777" w:rsidR="00AD4753" w:rsidRPr="003E5F2C" w:rsidRDefault="00AD4753" w:rsidP="006A7CC7">
            <w:pPr>
              <w:tabs>
                <w:tab w:val="decimal" w:pos="557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2BF17090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687819BB" w14:textId="41F06D50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</w:tr>
      <w:tr w:rsidR="00AD4753" w:rsidRPr="003E5F2C" w14:paraId="153DA948" w14:textId="77777777" w:rsidTr="006A7CC7">
        <w:tc>
          <w:tcPr>
            <w:tcW w:w="3240" w:type="dxa"/>
          </w:tcPr>
          <w:p w14:paraId="62459CF2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A2CE67" w14:textId="04C05652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345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69" w:type="dxa"/>
          </w:tcPr>
          <w:p w14:paraId="37D4FAC5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0A517A2" w14:textId="77777777" w:rsidR="00AD4753" w:rsidRPr="003E5F2C" w:rsidRDefault="00AD4753" w:rsidP="006A7CC7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88860F1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FBD526" w14:textId="77777777" w:rsidR="00AD4753" w:rsidRPr="003E5F2C" w:rsidRDefault="00AD4753" w:rsidP="006A7CC7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122CB859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8A8E1E2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61EE8ABE" w14:textId="77777777" w:rsidR="00AD4753" w:rsidRPr="003E5F2C" w:rsidRDefault="00AD4753" w:rsidP="006A7CC7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4D8D97" w14:textId="3B1E0F44" w:rsidR="00AD4753" w:rsidRPr="003E5F2C" w:rsidRDefault="00AE5DA6" w:rsidP="006A7CC7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820</w:t>
            </w:r>
          </w:p>
        </w:tc>
      </w:tr>
    </w:tbl>
    <w:p w14:paraId="55CB7EE4" w14:textId="77777777" w:rsidR="00AD4753" w:rsidRPr="003E5F2C" w:rsidRDefault="00AD4753" w:rsidP="00DA09AD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7"/>
        <w:gridCol w:w="1103"/>
        <w:gridCol w:w="138"/>
        <w:gridCol w:w="1071"/>
        <w:gridCol w:w="145"/>
        <w:gridCol w:w="1104"/>
        <w:gridCol w:w="163"/>
        <w:gridCol w:w="1100"/>
      </w:tblGrid>
      <w:tr w:rsidR="009E69E6" w:rsidRPr="003E5F2C" w14:paraId="59520910" w14:textId="77777777" w:rsidTr="00B350CF">
        <w:tc>
          <w:tcPr>
            <w:tcW w:w="3897" w:type="dxa"/>
          </w:tcPr>
          <w:p w14:paraId="34E1C8E7" w14:textId="77777777" w:rsidR="00825D7A" w:rsidRPr="003E5F2C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03" w:type="dxa"/>
          </w:tcPr>
          <w:p w14:paraId="54E521B4" w14:textId="77777777" w:rsidR="00825D7A" w:rsidRPr="003E5F2C" w:rsidRDefault="00825D7A" w:rsidP="00DA09AD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754AE3C8" w14:textId="77777777" w:rsidR="00825D7A" w:rsidRPr="003E5F2C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5511775A" w14:textId="77777777" w:rsidR="00825D7A" w:rsidRPr="003E5F2C" w:rsidRDefault="00825D7A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1A1C8FBD" w14:textId="77777777" w:rsidR="00825D7A" w:rsidRPr="003E5F2C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</w:tcPr>
          <w:p w14:paraId="54C3098B" w14:textId="40E94018" w:rsidR="00825D7A" w:rsidRPr="003E5F2C" w:rsidRDefault="00825D7A" w:rsidP="00DA09AD">
            <w:pPr>
              <w:tabs>
                <w:tab w:val="decimal" w:pos="97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E69E6" w:rsidRPr="003E5F2C" w14:paraId="346DAEE8" w14:textId="77777777" w:rsidTr="00B350CF">
        <w:tc>
          <w:tcPr>
            <w:tcW w:w="3897" w:type="dxa"/>
          </w:tcPr>
          <w:p w14:paraId="3B329669" w14:textId="77777777" w:rsidR="00825D7A" w:rsidRPr="003E5F2C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03" w:type="dxa"/>
          </w:tcPr>
          <w:p w14:paraId="1EC10DB1" w14:textId="77777777" w:rsidR="00825D7A" w:rsidRPr="003E5F2C" w:rsidRDefault="00825D7A" w:rsidP="00DA09AD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6F370714" w14:textId="77777777" w:rsidR="00825D7A" w:rsidRPr="003E5F2C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D178AEB" w14:textId="77777777" w:rsidR="00825D7A" w:rsidRPr="003E5F2C" w:rsidRDefault="00825D7A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7B392E90" w14:textId="77777777" w:rsidR="00825D7A" w:rsidRPr="003E5F2C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14:paraId="5BBC384E" w14:textId="7316E52E" w:rsidR="00825D7A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3" w:type="dxa"/>
          </w:tcPr>
          <w:p w14:paraId="5EC8FB0D" w14:textId="77777777" w:rsidR="00825D7A" w:rsidRPr="003E5F2C" w:rsidRDefault="00825D7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</w:tcPr>
          <w:p w14:paraId="5F53FF15" w14:textId="0B23AC81" w:rsidR="00825D7A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AD4753" w:rsidRPr="003E5F2C" w14:paraId="1BC386A0" w14:textId="77777777" w:rsidTr="00B350CF">
        <w:tc>
          <w:tcPr>
            <w:tcW w:w="3897" w:type="dxa"/>
          </w:tcPr>
          <w:p w14:paraId="6EDBD1CC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103" w:type="dxa"/>
          </w:tcPr>
          <w:p w14:paraId="020C5EF2" w14:textId="77777777" w:rsidR="00AD4753" w:rsidRPr="003E5F2C" w:rsidRDefault="00AD4753" w:rsidP="00AD4753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2FA329AE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182C1CC" w14:textId="77777777" w:rsidR="00AD4753" w:rsidRPr="003E5F2C" w:rsidRDefault="00AD4753" w:rsidP="00AD4753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30516176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3D14C81B" w14:textId="01DF9FB1" w:rsidR="00AD4753" w:rsidRPr="003E5F2C" w:rsidRDefault="00AE5DA6" w:rsidP="00AD4753">
            <w:pPr>
              <w:tabs>
                <w:tab w:val="decimal" w:pos="95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802</w:t>
            </w:r>
            <w:r w:rsidR="005F095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443</w:t>
            </w:r>
          </w:p>
        </w:tc>
        <w:tc>
          <w:tcPr>
            <w:tcW w:w="163" w:type="dxa"/>
          </w:tcPr>
          <w:p w14:paraId="614D7E49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74F2A57C" w14:textId="27E02F3E" w:rsidR="00AD4753" w:rsidRPr="003E5F2C" w:rsidRDefault="00AE5DA6" w:rsidP="00AD4753">
            <w:pPr>
              <w:tabs>
                <w:tab w:val="decimal" w:pos="979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455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954</w:t>
            </w:r>
          </w:p>
        </w:tc>
      </w:tr>
    </w:tbl>
    <w:p w14:paraId="1C8A429C" w14:textId="1C139508" w:rsidR="00286729" w:rsidRPr="003E5F2C" w:rsidRDefault="00286729" w:rsidP="00286729">
      <w:pPr>
        <w:spacing w:before="240"/>
        <w:ind w:left="558" w:hanging="11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ราคาทุนของสินทรัพย์ไม่มีตัวตนอื่นนอกจากค่าความนิยมซึ่งหักค่าตัดจำหน่ายสะสมทั้งจำนวนแล้วแต่ยังคงใช้งานอยู่ในงบการเงินรวมและงบการเงินเฉพาะกิจการ ณ 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2568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มีจำนวน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40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ล้านบาท 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6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73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ล้านบาท ตามลำดับ</w:t>
      </w:r>
      <w:r w:rsidRPr="003E5F2C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และ ณ 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2567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มีจำนวน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39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ล้านบาท 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6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73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ล้านบาท ตามลำดับ</w:t>
      </w:r>
    </w:p>
    <w:p w14:paraId="0D964695" w14:textId="54612E82" w:rsidR="00F56A04" w:rsidRPr="003E5F2C" w:rsidRDefault="001E7F3A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AE5DA6" w:rsidRPr="00AE5DA6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13</w:t>
      </w:r>
      <w:r w:rsidR="00F56A04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F56A04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bookmarkStart w:id="5" w:name="_Hlk65231646"/>
      <w:r w:rsidR="00F56A04" w:rsidRPr="003E5F2C">
        <w:rPr>
          <w:rFonts w:ascii="Angsana New" w:hAnsi="Angsana New" w:cs="Angsana New"/>
          <w:b/>
          <w:bCs/>
          <w:color w:val="000000" w:themeColor="text1"/>
          <w:cs/>
        </w:rPr>
        <w:t>สินทรัพย์ (หนี้สิน) ภาษีเงินได้รอการตัดบัญชี/ภาษีเงินได้นิติบุคคล</w:t>
      </w:r>
      <w:bookmarkEnd w:id="5"/>
    </w:p>
    <w:p w14:paraId="591E6BDD" w14:textId="5005F296" w:rsidR="00F56A04" w:rsidRPr="003E5F2C" w:rsidRDefault="00F56A04" w:rsidP="00DA09AD">
      <w:pPr>
        <w:ind w:left="562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4"/>
          <w:cs/>
        </w:rPr>
        <w:t>รายการเคลื่อนไหวของสินทรัพย์และหนี้สินภาษีเงินได้รอการตัดบัญชีที่เกิดขึ้นระหว่าง</w:t>
      </w:r>
      <w:r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ปีสิ้นสุดวันที่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ธันวาคม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2568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และ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2567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มีดังนี้</w:t>
      </w:r>
    </w:p>
    <w:p w14:paraId="7F1CDDCA" w14:textId="77777777" w:rsidR="00825D7A" w:rsidRPr="003E5F2C" w:rsidRDefault="00F56A04" w:rsidP="00DA09AD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บาท)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10"/>
        <w:gridCol w:w="104"/>
        <w:gridCol w:w="1011"/>
        <w:gridCol w:w="105"/>
        <w:gridCol w:w="1011"/>
        <w:gridCol w:w="82"/>
        <w:gridCol w:w="988"/>
      </w:tblGrid>
      <w:tr w:rsidR="009E69E6" w:rsidRPr="003E5F2C" w14:paraId="4EB93124" w14:textId="77777777" w:rsidTr="00C16EFC">
        <w:trPr>
          <w:trHeight w:val="20"/>
        </w:trPr>
        <w:tc>
          <w:tcPr>
            <w:tcW w:w="4392" w:type="dxa"/>
          </w:tcPr>
          <w:p w14:paraId="11758CCA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11" w:type="dxa"/>
            <w:gridSpan w:val="7"/>
          </w:tcPr>
          <w:p w14:paraId="65A6E557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E69E6" w:rsidRPr="003E5F2C" w14:paraId="40DDEA6C" w14:textId="77777777" w:rsidTr="00C16EFC">
        <w:trPr>
          <w:trHeight w:val="20"/>
        </w:trPr>
        <w:tc>
          <w:tcPr>
            <w:tcW w:w="4392" w:type="dxa"/>
          </w:tcPr>
          <w:p w14:paraId="319F198E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</w:tcPr>
          <w:p w14:paraId="3FA43082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4" w:type="dxa"/>
          </w:tcPr>
          <w:p w14:paraId="18E5AF7D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3E8A1418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5" w:type="dxa"/>
          </w:tcPr>
          <w:p w14:paraId="5231B3B6" w14:textId="77777777" w:rsidR="00825D7A" w:rsidRPr="003E5F2C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57C82289" w14:textId="77777777" w:rsidR="00825D7A" w:rsidRPr="003E5F2C" w:rsidRDefault="00825D7A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82" w:type="dxa"/>
          </w:tcPr>
          <w:p w14:paraId="33E1BE4F" w14:textId="77777777" w:rsidR="00825D7A" w:rsidRPr="003E5F2C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764E9CAF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9E69E6" w:rsidRPr="003E5F2C" w14:paraId="664B1A1D" w14:textId="77777777" w:rsidTr="00C16EFC">
        <w:trPr>
          <w:trHeight w:val="20"/>
        </w:trPr>
        <w:tc>
          <w:tcPr>
            <w:tcW w:w="4392" w:type="dxa"/>
          </w:tcPr>
          <w:p w14:paraId="1C770D06" w14:textId="77777777" w:rsidR="00825D7A" w:rsidRPr="003E5F2C" w:rsidRDefault="00825D7A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</w:tcPr>
          <w:p w14:paraId="1E3B6637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4" w:type="dxa"/>
          </w:tcPr>
          <w:p w14:paraId="67CD06F2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3F90703E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105" w:type="dxa"/>
          </w:tcPr>
          <w:p w14:paraId="232EDDCE" w14:textId="77777777" w:rsidR="00825D7A" w:rsidRPr="003E5F2C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57FFF529" w14:textId="77777777" w:rsidR="00825D7A" w:rsidRPr="003E5F2C" w:rsidRDefault="00825D7A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82" w:type="dxa"/>
          </w:tcPr>
          <w:p w14:paraId="116D111F" w14:textId="77777777" w:rsidR="00825D7A" w:rsidRPr="003E5F2C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03682F8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9E69E6" w:rsidRPr="003E5F2C" w14:paraId="1B051906" w14:textId="77777777" w:rsidTr="00C16EFC">
        <w:trPr>
          <w:trHeight w:val="20"/>
        </w:trPr>
        <w:tc>
          <w:tcPr>
            <w:tcW w:w="4392" w:type="dxa"/>
          </w:tcPr>
          <w:p w14:paraId="6A35C950" w14:textId="77777777" w:rsidR="00825D7A" w:rsidRPr="003E5F2C" w:rsidRDefault="00825D7A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</w:tcPr>
          <w:p w14:paraId="2C78E8CA" w14:textId="1D954F44" w:rsidR="00825D7A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825D7A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25D7A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04" w:type="dxa"/>
          </w:tcPr>
          <w:p w14:paraId="35876859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26BAE571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05" w:type="dxa"/>
          </w:tcPr>
          <w:p w14:paraId="6B00E1FC" w14:textId="77777777" w:rsidR="00825D7A" w:rsidRPr="003E5F2C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1BEA7AC2" w14:textId="77777777" w:rsidR="00825D7A" w:rsidRPr="003E5F2C" w:rsidRDefault="00825D7A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2" w:type="dxa"/>
          </w:tcPr>
          <w:p w14:paraId="0D7421D9" w14:textId="77777777" w:rsidR="00825D7A" w:rsidRPr="003E5F2C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B432C3E" w14:textId="42CFA316" w:rsidR="00825D7A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825D7A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25D7A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9E69E6" w:rsidRPr="003E5F2C" w14:paraId="0F711393" w14:textId="77777777" w:rsidTr="00C16EFC">
        <w:trPr>
          <w:trHeight w:val="20"/>
        </w:trPr>
        <w:tc>
          <w:tcPr>
            <w:tcW w:w="4392" w:type="dxa"/>
          </w:tcPr>
          <w:p w14:paraId="2D9DAE22" w14:textId="77777777" w:rsidR="00825D7A" w:rsidRPr="003E5F2C" w:rsidRDefault="00825D7A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</w:tcPr>
          <w:p w14:paraId="152E159C" w14:textId="593DB23D" w:rsidR="00825D7A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4" w:type="dxa"/>
          </w:tcPr>
          <w:p w14:paraId="23FFD18C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2816B377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</w:tcPr>
          <w:p w14:paraId="09EF9A46" w14:textId="77777777" w:rsidR="00825D7A" w:rsidRPr="003E5F2C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47FE3231" w14:textId="77777777" w:rsidR="00825D7A" w:rsidRPr="003E5F2C" w:rsidRDefault="00825D7A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7DD85591" w14:textId="77777777" w:rsidR="00825D7A" w:rsidRPr="003E5F2C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F579EB9" w14:textId="7D79A080" w:rsidR="00825D7A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</w:tr>
      <w:tr w:rsidR="009E69E6" w:rsidRPr="003E5F2C" w14:paraId="1BAC469A" w14:textId="77777777" w:rsidTr="00C16EFC">
        <w:trPr>
          <w:trHeight w:val="20"/>
        </w:trPr>
        <w:tc>
          <w:tcPr>
            <w:tcW w:w="4392" w:type="dxa"/>
          </w:tcPr>
          <w:p w14:paraId="0008A554" w14:textId="77777777" w:rsidR="00825D7A" w:rsidRPr="003E5F2C" w:rsidRDefault="00825D7A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สินทรัพย์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หนี้สิน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10" w:type="dxa"/>
          </w:tcPr>
          <w:p w14:paraId="66BB4076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4" w:type="dxa"/>
          </w:tcPr>
          <w:p w14:paraId="38A4CA82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24F9A3F6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</w:tcPr>
          <w:p w14:paraId="1813D9D4" w14:textId="77777777" w:rsidR="00825D7A" w:rsidRPr="003E5F2C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4C985C1A" w14:textId="77777777" w:rsidR="00825D7A" w:rsidRPr="003E5F2C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0C12333B" w14:textId="77777777" w:rsidR="00825D7A" w:rsidRPr="003E5F2C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144137C" w14:textId="77777777" w:rsidR="00825D7A" w:rsidRPr="003E5F2C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131C98" w:rsidRPr="003E5F2C" w14:paraId="6B4890A8" w14:textId="77777777" w:rsidTr="00C16EFC">
        <w:trPr>
          <w:trHeight w:val="20"/>
        </w:trPr>
        <w:tc>
          <w:tcPr>
            <w:tcW w:w="4392" w:type="dxa"/>
          </w:tcPr>
          <w:p w14:paraId="52B610B0" w14:textId="7293613B" w:rsidR="00131C98" w:rsidRPr="003E5F2C" w:rsidRDefault="007022FD" w:rsidP="00131C98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ผลขาดทุนจากการ</w:t>
            </w:r>
            <w:r w:rsidR="004C50B4" w:rsidRPr="003E5F2C">
              <w:rPr>
                <w:rFonts w:ascii="Angsana New" w:hAnsi="Angsana New" w:cs="Angsana New" w:hint="cs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ขายสินทรัพย์ภายใต้สัญญาเช่า</w:t>
            </w:r>
          </w:p>
        </w:tc>
        <w:tc>
          <w:tcPr>
            <w:tcW w:w="1010" w:type="dxa"/>
          </w:tcPr>
          <w:p w14:paraId="2DAB1970" w14:textId="41F4D9E1" w:rsidR="00131C98" w:rsidRPr="003E5F2C" w:rsidRDefault="00AE5DA6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139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297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341</w:t>
            </w:r>
          </w:p>
        </w:tc>
        <w:tc>
          <w:tcPr>
            <w:tcW w:w="104" w:type="dxa"/>
          </w:tcPr>
          <w:p w14:paraId="17FBADF0" w14:textId="77777777" w:rsidR="00131C98" w:rsidRPr="003E5F2C" w:rsidRDefault="00131C98" w:rsidP="00131C98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2D4C9845" w14:textId="21135E3E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</w:tcPr>
          <w:p w14:paraId="6E7A5EDD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67962F48" w14:textId="212AB167" w:rsidR="00131C98" w:rsidRPr="003E5F2C" w:rsidRDefault="00131C98" w:rsidP="00131C9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07A0C5AF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DCC8CF6" w14:textId="6475229D" w:rsidR="00131C98" w:rsidRPr="003E5F2C" w:rsidRDefault="00AE5DA6" w:rsidP="00131C98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137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276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130</w:t>
            </w:r>
          </w:p>
        </w:tc>
      </w:tr>
      <w:tr w:rsidR="00131C98" w:rsidRPr="003E5F2C" w14:paraId="1914BD87" w14:textId="77777777" w:rsidTr="00C16EFC">
        <w:trPr>
          <w:trHeight w:val="20"/>
        </w:trPr>
        <w:tc>
          <w:tcPr>
            <w:tcW w:w="4392" w:type="dxa"/>
          </w:tcPr>
          <w:p w14:paraId="34899953" w14:textId="7B1716B2" w:rsidR="00131C98" w:rsidRPr="003E5F2C" w:rsidRDefault="00131C98" w:rsidP="00131C98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ค่าเสื่อมราคาอาคาร</w:t>
            </w:r>
          </w:p>
        </w:tc>
        <w:tc>
          <w:tcPr>
            <w:tcW w:w="1010" w:type="dxa"/>
          </w:tcPr>
          <w:p w14:paraId="1DCBE6B6" w14:textId="587D13A5" w:rsidR="00131C98" w:rsidRPr="003E5F2C" w:rsidRDefault="00AE5DA6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569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042</w:t>
            </w:r>
          </w:p>
        </w:tc>
        <w:tc>
          <w:tcPr>
            <w:tcW w:w="104" w:type="dxa"/>
          </w:tcPr>
          <w:p w14:paraId="325E9AA0" w14:textId="77777777" w:rsidR="00131C98" w:rsidRPr="003E5F2C" w:rsidRDefault="00131C98" w:rsidP="00131C98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725EC30A" w14:textId="0AB2D2C3" w:rsidR="00131C98" w:rsidRPr="003E5F2C" w:rsidRDefault="00AE5DA6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052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971</w:t>
            </w:r>
          </w:p>
        </w:tc>
        <w:tc>
          <w:tcPr>
            <w:tcW w:w="105" w:type="dxa"/>
          </w:tcPr>
          <w:p w14:paraId="386D4B72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53F43525" w14:textId="7DE47D9A" w:rsidR="00131C98" w:rsidRPr="003E5F2C" w:rsidRDefault="00131C98" w:rsidP="00131C9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5AA7B963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F7FE8D9" w14:textId="4BC6561A" w:rsidR="00131C98" w:rsidRPr="003E5F2C" w:rsidRDefault="00AE5DA6" w:rsidP="00131C98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622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013</w:t>
            </w:r>
          </w:p>
        </w:tc>
      </w:tr>
      <w:tr w:rsidR="00131C98" w:rsidRPr="003E5F2C" w14:paraId="7C5E313D" w14:textId="77777777" w:rsidTr="00C16EFC">
        <w:trPr>
          <w:trHeight w:val="20"/>
        </w:trPr>
        <w:tc>
          <w:tcPr>
            <w:tcW w:w="4392" w:type="dxa"/>
          </w:tcPr>
          <w:p w14:paraId="59E26E52" w14:textId="77777777" w:rsidR="00131C98" w:rsidRPr="003E5F2C" w:rsidRDefault="00131C98" w:rsidP="00131C98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0" w:type="dxa"/>
          </w:tcPr>
          <w:p w14:paraId="5EAF3234" w14:textId="3EB8D650" w:rsidR="00131C98" w:rsidRPr="003E5F2C" w:rsidRDefault="00AE5DA6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151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140</w:t>
            </w:r>
          </w:p>
        </w:tc>
        <w:tc>
          <w:tcPr>
            <w:tcW w:w="104" w:type="dxa"/>
          </w:tcPr>
          <w:p w14:paraId="0225DCBF" w14:textId="77777777" w:rsidR="00131C98" w:rsidRPr="003E5F2C" w:rsidRDefault="00131C98" w:rsidP="00131C98">
            <w:pPr>
              <w:tabs>
                <w:tab w:val="decimal" w:pos="81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0192356D" w14:textId="6E3C6AB0" w:rsidR="00131C98" w:rsidRPr="003E5F2C" w:rsidRDefault="00AE5DA6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783</w:t>
            </w:r>
          </w:p>
        </w:tc>
        <w:tc>
          <w:tcPr>
            <w:tcW w:w="105" w:type="dxa"/>
          </w:tcPr>
          <w:p w14:paraId="61184641" w14:textId="77777777" w:rsidR="00131C98" w:rsidRPr="003E5F2C" w:rsidRDefault="00131C98" w:rsidP="00131C98">
            <w:pPr>
              <w:tabs>
                <w:tab w:val="decimal" w:pos="108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7B4C0A2A" w14:textId="41B37E32" w:rsidR="00131C98" w:rsidRPr="003E5F2C" w:rsidRDefault="00131C98" w:rsidP="00131C9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2F2EE332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4CECB68" w14:textId="4C061083" w:rsidR="00131C98" w:rsidRPr="003E5F2C" w:rsidRDefault="00AE5DA6" w:rsidP="00131C98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152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923</w:t>
            </w:r>
          </w:p>
        </w:tc>
      </w:tr>
      <w:tr w:rsidR="00131C98" w:rsidRPr="003E5F2C" w14:paraId="6B93C25A" w14:textId="77777777" w:rsidTr="00C16EFC">
        <w:trPr>
          <w:trHeight w:val="20"/>
        </w:trPr>
        <w:tc>
          <w:tcPr>
            <w:tcW w:w="4392" w:type="dxa"/>
          </w:tcPr>
          <w:p w14:paraId="4493F6E8" w14:textId="77777777" w:rsidR="00131C98" w:rsidRPr="003E5F2C" w:rsidRDefault="00131C98" w:rsidP="00131C98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ต้นทุนของสัญญา</w:t>
            </w:r>
          </w:p>
        </w:tc>
        <w:tc>
          <w:tcPr>
            <w:tcW w:w="1010" w:type="dxa"/>
          </w:tcPr>
          <w:p w14:paraId="7B7404F5" w14:textId="6E72787E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060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402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4" w:type="dxa"/>
          </w:tcPr>
          <w:p w14:paraId="2CEF33AD" w14:textId="77777777" w:rsidR="00131C98" w:rsidRPr="003E5F2C" w:rsidRDefault="00131C98" w:rsidP="00131C98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6F9E334F" w14:textId="62DB1412" w:rsidR="00131C98" w:rsidRPr="003E5F2C" w:rsidRDefault="00AE5DA6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010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517</w:t>
            </w:r>
          </w:p>
        </w:tc>
        <w:tc>
          <w:tcPr>
            <w:tcW w:w="105" w:type="dxa"/>
          </w:tcPr>
          <w:p w14:paraId="23235822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1DF8E2B3" w14:textId="1DFD2ABE" w:rsidR="00131C98" w:rsidRPr="003E5F2C" w:rsidRDefault="00131C98" w:rsidP="00131C9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701DB867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F383D48" w14:textId="61D2D73C" w:rsidR="00131C98" w:rsidRPr="003E5F2C" w:rsidRDefault="00131C98" w:rsidP="00131C98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885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131C98" w:rsidRPr="003E5F2C" w14:paraId="6EEB4132" w14:textId="77777777" w:rsidTr="00C16EFC">
        <w:trPr>
          <w:trHeight w:val="20"/>
        </w:trPr>
        <w:tc>
          <w:tcPr>
            <w:tcW w:w="4392" w:type="dxa"/>
          </w:tcPr>
          <w:p w14:paraId="1E93F6AD" w14:textId="1056DAC9" w:rsidR="00131C98" w:rsidRPr="003E5F2C" w:rsidRDefault="00131C98" w:rsidP="00131C98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กำไรจากการขายอาคารชุดภายใต้สัญญาเช่า</w:t>
            </w:r>
          </w:p>
        </w:tc>
        <w:tc>
          <w:tcPr>
            <w:tcW w:w="1010" w:type="dxa"/>
          </w:tcPr>
          <w:p w14:paraId="2D6B079E" w14:textId="14D8F420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508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083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4" w:type="dxa"/>
          </w:tcPr>
          <w:p w14:paraId="7E0FF7C9" w14:textId="77777777" w:rsidR="00131C98" w:rsidRPr="003E5F2C" w:rsidRDefault="00131C98" w:rsidP="00131C98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45A1CD7C" w14:textId="31E02DDD" w:rsidR="00131C98" w:rsidRPr="003E5F2C" w:rsidRDefault="00AE5DA6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707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213</w:t>
            </w:r>
          </w:p>
        </w:tc>
        <w:tc>
          <w:tcPr>
            <w:tcW w:w="105" w:type="dxa"/>
          </w:tcPr>
          <w:p w14:paraId="6B54E470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32CC8716" w14:textId="145D880D" w:rsidR="00131C98" w:rsidRPr="003E5F2C" w:rsidRDefault="00131C98" w:rsidP="00131C9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6B672E22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7061B1B4" w14:textId="20B2E342" w:rsidR="00131C98" w:rsidRPr="003E5F2C" w:rsidRDefault="00131C98" w:rsidP="00131C98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494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375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836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131C98" w:rsidRPr="003E5F2C" w14:paraId="290D1D63" w14:textId="77777777" w:rsidTr="00C16EFC">
        <w:trPr>
          <w:trHeight w:val="20"/>
        </w:trPr>
        <w:tc>
          <w:tcPr>
            <w:tcW w:w="4392" w:type="dxa"/>
          </w:tcPr>
          <w:p w14:paraId="52311047" w14:textId="77777777" w:rsidR="00131C98" w:rsidRPr="003E5F2C" w:rsidRDefault="00131C98" w:rsidP="00131C98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ผลขาดทุน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จากเงินลงทุนในตราสารทุนที่กำหนดให้</w:t>
            </w:r>
          </w:p>
        </w:tc>
        <w:tc>
          <w:tcPr>
            <w:tcW w:w="1010" w:type="dxa"/>
          </w:tcPr>
          <w:p w14:paraId="3F4A4A09" w14:textId="77777777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4" w:type="dxa"/>
          </w:tcPr>
          <w:p w14:paraId="200717BC" w14:textId="77777777" w:rsidR="00131C98" w:rsidRPr="003E5F2C" w:rsidRDefault="00131C98" w:rsidP="00131C98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4B264051" w14:textId="77777777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" w:type="dxa"/>
          </w:tcPr>
          <w:p w14:paraId="157E4609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28517C3F" w14:textId="77777777" w:rsidR="00131C98" w:rsidRPr="003E5F2C" w:rsidRDefault="00131C98" w:rsidP="00131C98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2" w:type="dxa"/>
          </w:tcPr>
          <w:p w14:paraId="59184079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126E35A8" w14:textId="77777777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31C98" w:rsidRPr="003E5F2C" w14:paraId="4B76532F" w14:textId="77777777" w:rsidTr="00C16EFC">
        <w:trPr>
          <w:trHeight w:val="20"/>
        </w:trPr>
        <w:tc>
          <w:tcPr>
            <w:tcW w:w="4392" w:type="dxa"/>
          </w:tcPr>
          <w:p w14:paraId="772D3102" w14:textId="77777777" w:rsidR="00131C98" w:rsidRPr="003E5F2C" w:rsidRDefault="00131C98" w:rsidP="00131C98">
            <w:pPr>
              <w:ind w:left="344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10" w:type="dxa"/>
          </w:tcPr>
          <w:p w14:paraId="1BBE15F6" w14:textId="188F8038" w:rsidR="00131C98" w:rsidRPr="003E5F2C" w:rsidRDefault="00AE5DA6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139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049</w:t>
            </w:r>
          </w:p>
        </w:tc>
        <w:tc>
          <w:tcPr>
            <w:tcW w:w="104" w:type="dxa"/>
          </w:tcPr>
          <w:p w14:paraId="665D3823" w14:textId="77777777" w:rsidR="00131C98" w:rsidRPr="003E5F2C" w:rsidRDefault="00131C98" w:rsidP="00131C98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213F7248" w14:textId="7730C7B3" w:rsidR="00131C98" w:rsidRPr="003E5F2C" w:rsidRDefault="00131C98" w:rsidP="00131C9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5" w:type="dxa"/>
          </w:tcPr>
          <w:p w14:paraId="1A0FE649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6F0245D9" w14:textId="4F0ED214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351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82" w:type="dxa"/>
          </w:tcPr>
          <w:p w14:paraId="453E930A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C9BAE31" w14:textId="3872E2D6" w:rsidR="00131C98" w:rsidRPr="003E5F2C" w:rsidRDefault="00AE5DA6" w:rsidP="00131C98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27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809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698</w:t>
            </w:r>
          </w:p>
        </w:tc>
      </w:tr>
      <w:tr w:rsidR="00131C98" w:rsidRPr="003E5F2C" w14:paraId="1923E506" w14:textId="77777777" w:rsidTr="00C16EFC">
        <w:trPr>
          <w:trHeight w:val="20"/>
        </w:trPr>
        <w:tc>
          <w:tcPr>
            <w:tcW w:w="4392" w:type="dxa"/>
          </w:tcPr>
          <w:p w14:paraId="1562138F" w14:textId="77777777" w:rsidR="00131C98" w:rsidRPr="003E5F2C" w:rsidRDefault="00131C98" w:rsidP="00131C98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กำไรจากการวัดมูลค่ายุติธรรมของอสังหาริมทรัพย์เพื่อการลงทุน</w:t>
            </w:r>
          </w:p>
        </w:tc>
        <w:tc>
          <w:tcPr>
            <w:tcW w:w="1010" w:type="dxa"/>
          </w:tcPr>
          <w:p w14:paraId="6E95147C" w14:textId="566C9AFE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</w:tcPr>
          <w:p w14:paraId="683FDA72" w14:textId="77777777" w:rsidR="00131C98" w:rsidRPr="003E5F2C" w:rsidRDefault="00131C98" w:rsidP="00131C98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74AC3BED" w14:textId="7C9BDB2D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981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</w:tcPr>
          <w:p w14:paraId="0E83DE40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73F1E722" w14:textId="28851653" w:rsidR="00131C98" w:rsidRPr="003E5F2C" w:rsidRDefault="00131C98" w:rsidP="00131C98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223CF1CC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1714EF10" w14:textId="189806E3" w:rsidR="00131C98" w:rsidRPr="003E5F2C" w:rsidRDefault="00131C98" w:rsidP="00131C98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246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991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294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131C98" w:rsidRPr="003E5F2C" w14:paraId="0B5A2AB3" w14:textId="77777777" w:rsidTr="00C16EFC">
        <w:trPr>
          <w:trHeight w:val="20"/>
        </w:trPr>
        <w:tc>
          <w:tcPr>
            <w:tcW w:w="4392" w:type="dxa"/>
          </w:tcPr>
          <w:p w14:paraId="1115D11A" w14:textId="77777777" w:rsidR="00131C98" w:rsidRPr="003E5F2C" w:rsidRDefault="00131C98" w:rsidP="00131C98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0D039596" w14:textId="7331BCC9" w:rsidR="00131C98" w:rsidRPr="003E5F2C" w:rsidRDefault="00AE5DA6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543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296</w:t>
            </w:r>
          </w:p>
        </w:tc>
        <w:tc>
          <w:tcPr>
            <w:tcW w:w="104" w:type="dxa"/>
          </w:tcPr>
          <w:p w14:paraId="5D8E4560" w14:textId="77777777" w:rsidR="00131C98" w:rsidRPr="003E5F2C" w:rsidRDefault="00131C98" w:rsidP="00131C98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6086252" w14:textId="1A72B1A6" w:rsidR="00131C98" w:rsidRPr="003E5F2C" w:rsidRDefault="00AE5DA6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750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507</w:t>
            </w:r>
          </w:p>
        </w:tc>
        <w:tc>
          <w:tcPr>
            <w:tcW w:w="105" w:type="dxa"/>
          </w:tcPr>
          <w:p w14:paraId="7AB0B396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7E66C7D" w14:textId="1B0F7499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25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770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82" w:type="dxa"/>
          </w:tcPr>
          <w:p w14:paraId="0DDCDFF0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D87BC92" w14:textId="6AECB8FE" w:rsidR="00131C98" w:rsidRPr="003E5F2C" w:rsidRDefault="00AE5DA6" w:rsidP="00131C98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268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033</w:t>
            </w:r>
          </w:p>
        </w:tc>
      </w:tr>
      <w:tr w:rsidR="00131C98" w:rsidRPr="003E5F2C" w14:paraId="4980E0C1" w14:textId="77777777" w:rsidTr="00C16EFC">
        <w:trPr>
          <w:trHeight w:val="20"/>
        </w:trPr>
        <w:tc>
          <w:tcPr>
            <w:tcW w:w="4392" w:type="dxa"/>
          </w:tcPr>
          <w:p w14:paraId="1D24B9AB" w14:textId="1204F9BA" w:rsidR="00131C98" w:rsidRPr="003E5F2C" w:rsidRDefault="00131C98" w:rsidP="00131C98">
            <w:pPr>
              <w:ind w:firstLine="436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4F3A825" w14:textId="077795E5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543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453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377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4" w:type="dxa"/>
          </w:tcPr>
          <w:p w14:paraId="328650CF" w14:textId="77777777" w:rsidR="00131C98" w:rsidRPr="003E5F2C" w:rsidRDefault="00131C98" w:rsidP="00131C98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5D6E5F8" w14:textId="0E1FC055" w:rsidR="00131C98" w:rsidRPr="003E5F2C" w:rsidRDefault="00AE5DA6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520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280</w:t>
            </w:r>
          </w:p>
        </w:tc>
        <w:tc>
          <w:tcPr>
            <w:tcW w:w="105" w:type="dxa"/>
          </w:tcPr>
          <w:p w14:paraId="004153F5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53E90F4" w14:textId="423F4399" w:rsidR="00131C98" w:rsidRPr="003E5F2C" w:rsidRDefault="00131C98" w:rsidP="00131C98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355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121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82" w:type="dxa"/>
          </w:tcPr>
          <w:p w14:paraId="2C4BCE44" w14:textId="77777777" w:rsidR="00131C98" w:rsidRPr="003E5F2C" w:rsidRDefault="00131C98" w:rsidP="00131C98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34BE99" w14:textId="7268A594" w:rsidR="00131C98" w:rsidRPr="003E5F2C" w:rsidRDefault="00131C98" w:rsidP="00131C98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564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288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218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</w:tbl>
    <w:p w14:paraId="703B189D" w14:textId="77777777" w:rsidR="00F87519" w:rsidRPr="003E5F2C" w:rsidRDefault="00F56A04" w:rsidP="00AD4753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120"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>(</w:t>
      </w:r>
      <w:r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หน่วย</w:t>
      </w:r>
      <w:r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 xml:space="preserve"> </w:t>
      </w:r>
      <w:r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บาท)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10"/>
        <w:gridCol w:w="104"/>
        <w:gridCol w:w="1011"/>
        <w:gridCol w:w="105"/>
        <w:gridCol w:w="1011"/>
        <w:gridCol w:w="82"/>
        <w:gridCol w:w="988"/>
      </w:tblGrid>
      <w:tr w:rsidR="00AD4753" w:rsidRPr="003E5F2C" w14:paraId="1D050F5F" w14:textId="77777777" w:rsidTr="006A7CC7">
        <w:trPr>
          <w:trHeight w:val="20"/>
        </w:trPr>
        <w:tc>
          <w:tcPr>
            <w:tcW w:w="4392" w:type="dxa"/>
          </w:tcPr>
          <w:p w14:paraId="50BDAFBE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11" w:type="dxa"/>
            <w:gridSpan w:val="7"/>
          </w:tcPr>
          <w:p w14:paraId="180BF00E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D4753" w:rsidRPr="003E5F2C" w14:paraId="5B76510E" w14:textId="77777777" w:rsidTr="006A7CC7">
        <w:trPr>
          <w:trHeight w:val="20"/>
        </w:trPr>
        <w:tc>
          <w:tcPr>
            <w:tcW w:w="4392" w:type="dxa"/>
          </w:tcPr>
          <w:p w14:paraId="662B7186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</w:tcPr>
          <w:p w14:paraId="2BAEFC7F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4" w:type="dxa"/>
          </w:tcPr>
          <w:p w14:paraId="73194D4E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2CB799E1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5" w:type="dxa"/>
          </w:tcPr>
          <w:p w14:paraId="1A971FFC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32B2D8D2" w14:textId="77777777" w:rsidR="00AD4753" w:rsidRPr="003E5F2C" w:rsidRDefault="00AD4753" w:rsidP="006A7CC7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82" w:type="dxa"/>
          </w:tcPr>
          <w:p w14:paraId="1234B4B4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B050AA7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AD4753" w:rsidRPr="003E5F2C" w14:paraId="30E41475" w14:textId="77777777" w:rsidTr="006A7CC7">
        <w:trPr>
          <w:trHeight w:val="20"/>
        </w:trPr>
        <w:tc>
          <w:tcPr>
            <w:tcW w:w="4392" w:type="dxa"/>
          </w:tcPr>
          <w:p w14:paraId="65105C40" w14:textId="77777777" w:rsidR="00AD4753" w:rsidRPr="003E5F2C" w:rsidRDefault="00AD4753" w:rsidP="006A7CC7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</w:tcPr>
          <w:p w14:paraId="3FAFFF1B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4" w:type="dxa"/>
          </w:tcPr>
          <w:p w14:paraId="5DDA9250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252BE94C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105" w:type="dxa"/>
          </w:tcPr>
          <w:p w14:paraId="20A1C11C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787A00FF" w14:textId="77777777" w:rsidR="00AD4753" w:rsidRPr="003E5F2C" w:rsidRDefault="00AD4753" w:rsidP="006A7CC7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82" w:type="dxa"/>
          </w:tcPr>
          <w:p w14:paraId="7B852ED2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F62159E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AD4753" w:rsidRPr="003E5F2C" w14:paraId="081E54F5" w14:textId="77777777" w:rsidTr="006A7CC7">
        <w:trPr>
          <w:trHeight w:val="20"/>
        </w:trPr>
        <w:tc>
          <w:tcPr>
            <w:tcW w:w="4392" w:type="dxa"/>
          </w:tcPr>
          <w:p w14:paraId="38F19FFA" w14:textId="77777777" w:rsidR="00AD4753" w:rsidRPr="003E5F2C" w:rsidRDefault="00AD4753" w:rsidP="006A7CC7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</w:tcPr>
          <w:p w14:paraId="2892FAA3" w14:textId="50FAD1CA" w:rsidR="00AD4753" w:rsidRPr="003E5F2C" w:rsidRDefault="00AE5DA6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AD4753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AD4753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04" w:type="dxa"/>
          </w:tcPr>
          <w:p w14:paraId="29A5F743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5F0B9A15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05" w:type="dxa"/>
          </w:tcPr>
          <w:p w14:paraId="5B23022D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69175D6C" w14:textId="77777777" w:rsidR="00AD4753" w:rsidRPr="003E5F2C" w:rsidRDefault="00AD4753" w:rsidP="006A7CC7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2" w:type="dxa"/>
          </w:tcPr>
          <w:p w14:paraId="4067F9B6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FE39028" w14:textId="0EEB4B86" w:rsidR="00AD4753" w:rsidRPr="003E5F2C" w:rsidRDefault="00AE5DA6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AD4753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AD4753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AD4753" w:rsidRPr="003E5F2C" w14:paraId="4307CDBB" w14:textId="77777777" w:rsidTr="006A7CC7">
        <w:trPr>
          <w:trHeight w:val="20"/>
        </w:trPr>
        <w:tc>
          <w:tcPr>
            <w:tcW w:w="4392" w:type="dxa"/>
          </w:tcPr>
          <w:p w14:paraId="0EADE963" w14:textId="77777777" w:rsidR="00AD4753" w:rsidRPr="003E5F2C" w:rsidRDefault="00AD4753" w:rsidP="006A7CC7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</w:tcPr>
          <w:p w14:paraId="40DF3F26" w14:textId="5CB90162" w:rsidR="00AD4753" w:rsidRPr="003E5F2C" w:rsidRDefault="00AE5DA6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4" w:type="dxa"/>
          </w:tcPr>
          <w:p w14:paraId="4F8679E2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74FEAE36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</w:tcPr>
          <w:p w14:paraId="696E4906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46F44B50" w14:textId="77777777" w:rsidR="00AD4753" w:rsidRPr="003E5F2C" w:rsidRDefault="00AD4753" w:rsidP="006A7CC7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24FA17A0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9692D9E" w14:textId="456D51AA" w:rsidR="00AD4753" w:rsidRPr="003E5F2C" w:rsidRDefault="00AE5DA6" w:rsidP="006A7CC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</w:tr>
      <w:tr w:rsidR="00AD4753" w:rsidRPr="003E5F2C" w14:paraId="65B9D0FA" w14:textId="77777777" w:rsidTr="006A7CC7">
        <w:trPr>
          <w:trHeight w:val="20"/>
        </w:trPr>
        <w:tc>
          <w:tcPr>
            <w:tcW w:w="4392" w:type="dxa"/>
          </w:tcPr>
          <w:p w14:paraId="1D6C55C7" w14:textId="77777777" w:rsidR="00AD4753" w:rsidRPr="003E5F2C" w:rsidRDefault="00AD4753" w:rsidP="006A7CC7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สินทรัพย์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หนี้สิน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10" w:type="dxa"/>
          </w:tcPr>
          <w:p w14:paraId="60237AC6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4" w:type="dxa"/>
          </w:tcPr>
          <w:p w14:paraId="4C29E2B5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7DEB1F5A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</w:tcPr>
          <w:p w14:paraId="401ECB96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78751820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3F2B6D46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00BF4C5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AD4753" w:rsidRPr="003E5F2C" w14:paraId="3FC02283" w14:textId="77777777" w:rsidTr="006A7CC7">
        <w:trPr>
          <w:trHeight w:val="20"/>
        </w:trPr>
        <w:tc>
          <w:tcPr>
            <w:tcW w:w="4392" w:type="dxa"/>
          </w:tcPr>
          <w:p w14:paraId="2492F57E" w14:textId="39FD510E" w:rsidR="00AD4753" w:rsidRPr="003E5F2C" w:rsidRDefault="004C50B4" w:rsidP="006A7CC7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ผลขาดทุนจากการขายสินทรัพย์ภายใต้สัญญาเช่า</w:t>
            </w:r>
          </w:p>
        </w:tc>
        <w:tc>
          <w:tcPr>
            <w:tcW w:w="1010" w:type="dxa"/>
          </w:tcPr>
          <w:p w14:paraId="34E0AEC0" w14:textId="0A853DA4" w:rsidR="00AD4753" w:rsidRPr="003E5F2C" w:rsidRDefault="00AE5DA6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088</w:t>
            </w:r>
          </w:p>
        </w:tc>
        <w:tc>
          <w:tcPr>
            <w:tcW w:w="104" w:type="dxa"/>
          </w:tcPr>
          <w:p w14:paraId="2A9CDCA2" w14:textId="77777777" w:rsidR="00AD4753" w:rsidRPr="003E5F2C" w:rsidRDefault="00AD4753" w:rsidP="006A7CC7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5EC9075E" w14:textId="6D585A12" w:rsidR="00AD4753" w:rsidRPr="003E5F2C" w:rsidRDefault="00AD4753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026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747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5" w:type="dxa"/>
          </w:tcPr>
          <w:p w14:paraId="612C9D27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0795D29D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19BD84AA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16972702" w14:textId="02F1D761" w:rsidR="00AD4753" w:rsidRPr="003E5F2C" w:rsidRDefault="00AE5DA6" w:rsidP="006A7CC7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341</w:t>
            </w:r>
          </w:p>
        </w:tc>
      </w:tr>
      <w:tr w:rsidR="00AD4753" w:rsidRPr="003E5F2C" w14:paraId="7F3DA5EA" w14:textId="77777777" w:rsidTr="006A7CC7">
        <w:trPr>
          <w:trHeight w:val="20"/>
        </w:trPr>
        <w:tc>
          <w:tcPr>
            <w:tcW w:w="4392" w:type="dxa"/>
          </w:tcPr>
          <w:p w14:paraId="48F8CA90" w14:textId="77777777" w:rsidR="00AD4753" w:rsidRPr="003E5F2C" w:rsidRDefault="00AD4753" w:rsidP="006A7CC7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ค่าเสื่อมราคาอาคาร</w:t>
            </w:r>
          </w:p>
        </w:tc>
        <w:tc>
          <w:tcPr>
            <w:tcW w:w="1010" w:type="dxa"/>
          </w:tcPr>
          <w:p w14:paraId="0B7FE163" w14:textId="77777777" w:rsidR="00AD4753" w:rsidRPr="003E5F2C" w:rsidRDefault="00AD4753" w:rsidP="006A7CC7">
            <w:pPr>
              <w:tabs>
                <w:tab w:val="decimal" w:pos="54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4" w:type="dxa"/>
          </w:tcPr>
          <w:p w14:paraId="43F65C18" w14:textId="77777777" w:rsidR="00AD4753" w:rsidRPr="003E5F2C" w:rsidRDefault="00AD4753" w:rsidP="006A7CC7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5D37E959" w14:textId="411C557A" w:rsidR="00AD4753" w:rsidRPr="003E5F2C" w:rsidRDefault="00AE5DA6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042</w:t>
            </w:r>
          </w:p>
        </w:tc>
        <w:tc>
          <w:tcPr>
            <w:tcW w:w="105" w:type="dxa"/>
          </w:tcPr>
          <w:p w14:paraId="44FFD300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254E6E69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4CEE6997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7155AF94" w14:textId="0A14C612" w:rsidR="00AD4753" w:rsidRPr="003E5F2C" w:rsidRDefault="00AE5DA6" w:rsidP="006A7CC7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042</w:t>
            </w:r>
          </w:p>
        </w:tc>
      </w:tr>
      <w:tr w:rsidR="00AD4753" w:rsidRPr="003E5F2C" w14:paraId="29AD5D8F" w14:textId="77777777" w:rsidTr="006A7CC7">
        <w:trPr>
          <w:trHeight w:val="20"/>
        </w:trPr>
        <w:tc>
          <w:tcPr>
            <w:tcW w:w="4392" w:type="dxa"/>
          </w:tcPr>
          <w:p w14:paraId="7B130A99" w14:textId="77777777" w:rsidR="00AD4753" w:rsidRPr="003E5F2C" w:rsidRDefault="00AD4753" w:rsidP="006A7CC7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0" w:type="dxa"/>
          </w:tcPr>
          <w:p w14:paraId="248A94E2" w14:textId="2176A108" w:rsidR="00AD4753" w:rsidRPr="003E5F2C" w:rsidRDefault="00AE5DA6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</w:p>
        </w:tc>
        <w:tc>
          <w:tcPr>
            <w:tcW w:w="104" w:type="dxa"/>
          </w:tcPr>
          <w:p w14:paraId="737E5AF8" w14:textId="77777777" w:rsidR="00AD4753" w:rsidRPr="003E5F2C" w:rsidRDefault="00AD4753" w:rsidP="006A7CC7">
            <w:pPr>
              <w:tabs>
                <w:tab w:val="decimal" w:pos="81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5174D720" w14:textId="68222688" w:rsidR="00AD4753" w:rsidRPr="003E5F2C" w:rsidRDefault="00AE5DA6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</w:p>
        </w:tc>
        <w:tc>
          <w:tcPr>
            <w:tcW w:w="105" w:type="dxa"/>
          </w:tcPr>
          <w:p w14:paraId="0A6DCA5C" w14:textId="77777777" w:rsidR="00AD4753" w:rsidRPr="003E5F2C" w:rsidRDefault="00AD4753" w:rsidP="006A7CC7">
            <w:pPr>
              <w:tabs>
                <w:tab w:val="decimal" w:pos="108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30F8D5D5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55301EE0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21D50B1" w14:textId="6E1332C3" w:rsidR="00AD4753" w:rsidRPr="003E5F2C" w:rsidRDefault="00AE5DA6" w:rsidP="006A7CC7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140</w:t>
            </w:r>
          </w:p>
        </w:tc>
      </w:tr>
      <w:tr w:rsidR="00AD4753" w:rsidRPr="003E5F2C" w14:paraId="22A8DAC1" w14:textId="77777777" w:rsidTr="006A7CC7">
        <w:trPr>
          <w:trHeight w:val="20"/>
        </w:trPr>
        <w:tc>
          <w:tcPr>
            <w:tcW w:w="4392" w:type="dxa"/>
          </w:tcPr>
          <w:p w14:paraId="7AEB06D2" w14:textId="77777777" w:rsidR="00AD4753" w:rsidRPr="003E5F2C" w:rsidRDefault="00AD4753" w:rsidP="006A7CC7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ต้นทุนของสัญญา</w:t>
            </w:r>
          </w:p>
        </w:tc>
        <w:tc>
          <w:tcPr>
            <w:tcW w:w="1010" w:type="dxa"/>
          </w:tcPr>
          <w:p w14:paraId="25719842" w14:textId="70C01A39" w:rsidR="00AD4753" w:rsidRPr="003E5F2C" w:rsidRDefault="00AD4753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640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237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</w:tcPr>
          <w:p w14:paraId="11EADA18" w14:textId="77777777" w:rsidR="00AD4753" w:rsidRPr="003E5F2C" w:rsidRDefault="00AD4753" w:rsidP="006A7CC7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79BD9472" w14:textId="3D9F444F" w:rsidR="00AD4753" w:rsidRPr="003E5F2C" w:rsidRDefault="00AE5DA6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835</w:t>
            </w:r>
          </w:p>
        </w:tc>
        <w:tc>
          <w:tcPr>
            <w:tcW w:w="105" w:type="dxa"/>
          </w:tcPr>
          <w:p w14:paraId="78F4CF6C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62C665BB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7039AEBE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FF199DE" w14:textId="1CFB7448" w:rsidR="00AD4753" w:rsidRPr="003E5F2C" w:rsidRDefault="00AD4753" w:rsidP="006A7CC7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060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402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D4753" w:rsidRPr="003E5F2C" w14:paraId="6C729F9F" w14:textId="77777777" w:rsidTr="006A7CC7">
        <w:trPr>
          <w:trHeight w:val="20"/>
        </w:trPr>
        <w:tc>
          <w:tcPr>
            <w:tcW w:w="4392" w:type="dxa"/>
          </w:tcPr>
          <w:p w14:paraId="42DCD064" w14:textId="6F13F9DA" w:rsidR="00AD4753" w:rsidRPr="003E5F2C" w:rsidRDefault="00AD4753" w:rsidP="006A7CC7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กำไรจากการขายอาคารชุดภายใต้สัญญาเช่า</w:t>
            </w:r>
          </w:p>
        </w:tc>
        <w:tc>
          <w:tcPr>
            <w:tcW w:w="1010" w:type="dxa"/>
          </w:tcPr>
          <w:p w14:paraId="2C336199" w14:textId="20E67369" w:rsidR="00AD4753" w:rsidRPr="003E5F2C" w:rsidRDefault="00AD4753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407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616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186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</w:tcPr>
          <w:p w14:paraId="4A33F92E" w14:textId="77777777" w:rsidR="00AD4753" w:rsidRPr="003E5F2C" w:rsidRDefault="00AD4753" w:rsidP="006A7CC7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46EB484E" w14:textId="751D1D26" w:rsidR="00AD4753" w:rsidRPr="003E5F2C" w:rsidRDefault="00AD4753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466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863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5" w:type="dxa"/>
          </w:tcPr>
          <w:p w14:paraId="4B41B612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32F2B34C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23D52D86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44402906" w14:textId="513796BC" w:rsidR="00AD4753" w:rsidRPr="003E5F2C" w:rsidRDefault="00AD4753" w:rsidP="006A7CC7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508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083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D4753" w:rsidRPr="003E5F2C" w14:paraId="2C58B7BC" w14:textId="77777777" w:rsidTr="006A7CC7">
        <w:trPr>
          <w:trHeight w:val="20"/>
        </w:trPr>
        <w:tc>
          <w:tcPr>
            <w:tcW w:w="4392" w:type="dxa"/>
          </w:tcPr>
          <w:p w14:paraId="04628BCE" w14:textId="77777777" w:rsidR="00AD4753" w:rsidRPr="003E5F2C" w:rsidRDefault="00AD4753" w:rsidP="006A7CC7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ผลขาดทุน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จากเงินลงทุนในตราสารทุนที่กำหนดให้</w:t>
            </w:r>
          </w:p>
        </w:tc>
        <w:tc>
          <w:tcPr>
            <w:tcW w:w="1010" w:type="dxa"/>
          </w:tcPr>
          <w:p w14:paraId="539A06D2" w14:textId="77777777" w:rsidR="00AD4753" w:rsidRPr="003E5F2C" w:rsidRDefault="00AD4753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4" w:type="dxa"/>
          </w:tcPr>
          <w:p w14:paraId="57048DD7" w14:textId="77777777" w:rsidR="00AD4753" w:rsidRPr="003E5F2C" w:rsidRDefault="00AD4753" w:rsidP="006A7CC7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64C24BFE" w14:textId="77777777" w:rsidR="00AD4753" w:rsidRPr="003E5F2C" w:rsidRDefault="00AD4753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" w:type="dxa"/>
          </w:tcPr>
          <w:p w14:paraId="0CEA35C7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101DD95B" w14:textId="77777777" w:rsidR="00AD4753" w:rsidRPr="003E5F2C" w:rsidRDefault="00AD4753" w:rsidP="006A7CC7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2" w:type="dxa"/>
          </w:tcPr>
          <w:p w14:paraId="6428252A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7326A36E" w14:textId="77777777" w:rsidR="00AD4753" w:rsidRPr="003E5F2C" w:rsidRDefault="00AD4753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AD4753" w:rsidRPr="003E5F2C" w14:paraId="777F590D" w14:textId="77777777" w:rsidTr="006A7CC7">
        <w:trPr>
          <w:trHeight w:val="20"/>
        </w:trPr>
        <w:tc>
          <w:tcPr>
            <w:tcW w:w="4392" w:type="dxa"/>
          </w:tcPr>
          <w:p w14:paraId="628D7C0A" w14:textId="77777777" w:rsidR="00AD4753" w:rsidRPr="003E5F2C" w:rsidRDefault="00AD4753" w:rsidP="006A7CC7">
            <w:pPr>
              <w:ind w:left="344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10" w:type="dxa"/>
          </w:tcPr>
          <w:p w14:paraId="68DC762E" w14:textId="4676F8F3" w:rsidR="00AD4753" w:rsidRPr="003E5F2C" w:rsidRDefault="00AE5DA6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946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4" w:type="dxa"/>
          </w:tcPr>
          <w:p w14:paraId="6CAEA7C9" w14:textId="77777777" w:rsidR="00AD4753" w:rsidRPr="003E5F2C" w:rsidRDefault="00AD4753" w:rsidP="006A7CC7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0367CB80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5" w:type="dxa"/>
          </w:tcPr>
          <w:p w14:paraId="3FF69C2E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72D270C4" w14:textId="7CF4580A" w:rsidR="00AD4753" w:rsidRPr="003E5F2C" w:rsidRDefault="00AE5DA6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192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248</w:t>
            </w:r>
          </w:p>
        </w:tc>
        <w:tc>
          <w:tcPr>
            <w:tcW w:w="82" w:type="dxa"/>
          </w:tcPr>
          <w:p w14:paraId="0E3D0A2A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6BBA394" w14:textId="6B7B6A80" w:rsidR="00AD4753" w:rsidRPr="003E5F2C" w:rsidRDefault="00AE5DA6" w:rsidP="006A7CC7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049</w:t>
            </w:r>
          </w:p>
        </w:tc>
      </w:tr>
      <w:tr w:rsidR="00AD4753" w:rsidRPr="003E5F2C" w14:paraId="01CFFE00" w14:textId="77777777" w:rsidTr="006A7CC7">
        <w:trPr>
          <w:trHeight w:val="20"/>
        </w:trPr>
        <w:tc>
          <w:tcPr>
            <w:tcW w:w="4392" w:type="dxa"/>
          </w:tcPr>
          <w:p w14:paraId="6B884453" w14:textId="77777777" w:rsidR="00AD4753" w:rsidRPr="003E5F2C" w:rsidRDefault="00AD4753" w:rsidP="006A7CC7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กำไรจากการวัดมูลค่ายุติธรรมของอสังหาริมทรัพย์เพื่อการลงทุน</w:t>
            </w:r>
          </w:p>
        </w:tc>
        <w:tc>
          <w:tcPr>
            <w:tcW w:w="1010" w:type="dxa"/>
          </w:tcPr>
          <w:p w14:paraId="65B2270D" w14:textId="62ABF3D5" w:rsidR="00AD4753" w:rsidRPr="003E5F2C" w:rsidRDefault="00AD4753" w:rsidP="006A7CC7">
            <w:pPr>
              <w:ind w:right="-16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</w:tcPr>
          <w:p w14:paraId="7E910425" w14:textId="77777777" w:rsidR="00AD4753" w:rsidRPr="003E5F2C" w:rsidRDefault="00AD4753" w:rsidP="006A7CC7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</w:tcPr>
          <w:p w14:paraId="1C590B43" w14:textId="77777777" w:rsidR="00AD4753" w:rsidRPr="003E5F2C" w:rsidRDefault="00AD4753" w:rsidP="006A7CC7">
            <w:pPr>
              <w:tabs>
                <w:tab w:val="decimal" w:pos="502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  <w:lang w:val="en-US"/>
              </w:rPr>
              <w:t xml:space="preserve">   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5" w:type="dxa"/>
          </w:tcPr>
          <w:p w14:paraId="1F11BAB8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</w:tcPr>
          <w:p w14:paraId="0634F339" w14:textId="77777777" w:rsidR="00AD4753" w:rsidRPr="003E5F2C" w:rsidRDefault="00AD4753" w:rsidP="006A7CC7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</w:tcPr>
          <w:p w14:paraId="38638509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CF36E01" w14:textId="72B1B474" w:rsidR="00AD4753" w:rsidRPr="003E5F2C" w:rsidRDefault="00AD4753" w:rsidP="006A7CC7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AD4753" w:rsidRPr="003E5F2C" w14:paraId="0541ECEE" w14:textId="77777777" w:rsidTr="006A7CC7">
        <w:trPr>
          <w:trHeight w:val="20"/>
        </w:trPr>
        <w:tc>
          <w:tcPr>
            <w:tcW w:w="4392" w:type="dxa"/>
          </w:tcPr>
          <w:p w14:paraId="234FED1D" w14:textId="77777777" w:rsidR="00AD4753" w:rsidRPr="003E5F2C" w:rsidRDefault="00AD4753" w:rsidP="006A7CC7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4C484455" w14:textId="7EC461A2" w:rsidR="00AD4753" w:rsidRPr="003E5F2C" w:rsidRDefault="00AE5DA6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739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501</w:t>
            </w:r>
          </w:p>
        </w:tc>
        <w:tc>
          <w:tcPr>
            <w:tcW w:w="104" w:type="dxa"/>
          </w:tcPr>
          <w:p w14:paraId="0B7256B6" w14:textId="77777777" w:rsidR="00AD4753" w:rsidRPr="003E5F2C" w:rsidRDefault="00AD4753" w:rsidP="006A7CC7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C7531D3" w14:textId="09A04B8E" w:rsidR="00AD4753" w:rsidRPr="003E5F2C" w:rsidRDefault="00AE5DA6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744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625</w:t>
            </w:r>
          </w:p>
        </w:tc>
        <w:tc>
          <w:tcPr>
            <w:tcW w:w="105" w:type="dxa"/>
          </w:tcPr>
          <w:p w14:paraId="77053DD8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F2291A4" w14:textId="60D756F1" w:rsidR="00AD4753" w:rsidRPr="003E5F2C" w:rsidRDefault="00AE5DA6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170</w:t>
            </w:r>
          </w:p>
        </w:tc>
        <w:tc>
          <w:tcPr>
            <w:tcW w:w="82" w:type="dxa"/>
          </w:tcPr>
          <w:p w14:paraId="0C39F1F6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6041261" w14:textId="6E9029F4" w:rsidR="00AD4753" w:rsidRPr="003E5F2C" w:rsidRDefault="00AE5DA6" w:rsidP="006A7CC7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296</w:t>
            </w:r>
          </w:p>
        </w:tc>
      </w:tr>
      <w:tr w:rsidR="00AD4753" w:rsidRPr="003E5F2C" w14:paraId="0F375E7E" w14:textId="77777777" w:rsidTr="006A7CC7">
        <w:trPr>
          <w:trHeight w:val="20"/>
        </w:trPr>
        <w:tc>
          <w:tcPr>
            <w:tcW w:w="4392" w:type="dxa"/>
          </w:tcPr>
          <w:p w14:paraId="4D2B2A32" w14:textId="77777777" w:rsidR="00AD4753" w:rsidRPr="003E5F2C" w:rsidRDefault="00AD4753" w:rsidP="006A7CC7">
            <w:pPr>
              <w:ind w:firstLine="436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BFEA1CD" w14:textId="2ADB9E76" w:rsidR="00AD4753" w:rsidRPr="003E5F2C" w:rsidRDefault="00AD4753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173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696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</w:tcPr>
          <w:p w14:paraId="4291DC96" w14:textId="77777777" w:rsidR="00AD4753" w:rsidRPr="003E5F2C" w:rsidRDefault="00AD4753" w:rsidP="006A7CC7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70C83949" w14:textId="1DA9CCEB" w:rsidR="00AD4753" w:rsidRPr="003E5F2C" w:rsidRDefault="00AD4753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95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531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099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5" w:type="dxa"/>
          </w:tcPr>
          <w:p w14:paraId="4C4A9AB5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51DEEE3" w14:textId="21300556" w:rsidR="00AD4753" w:rsidRPr="003E5F2C" w:rsidRDefault="00AE5DA6" w:rsidP="006A7CC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251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418</w:t>
            </w:r>
          </w:p>
        </w:tc>
        <w:tc>
          <w:tcPr>
            <w:tcW w:w="82" w:type="dxa"/>
          </w:tcPr>
          <w:p w14:paraId="48627233" w14:textId="77777777" w:rsidR="00AD4753" w:rsidRPr="003E5F2C" w:rsidRDefault="00AD4753" w:rsidP="006A7CC7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3C3F269" w14:textId="2884C03D" w:rsidR="00AD4753" w:rsidRPr="003E5F2C" w:rsidRDefault="00AD4753" w:rsidP="006A7CC7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543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453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377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4A34811B" w14:textId="77777777" w:rsidR="00F56A04" w:rsidRPr="003E5F2C" w:rsidRDefault="005F3956" w:rsidP="00DA09AD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br w:type="page"/>
      </w:r>
      <w:r w:rsidR="00F56A04"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lastRenderedPageBreak/>
        <w:t xml:space="preserve">(หน่วย </w:t>
      </w:r>
      <w:r w:rsidR="00F56A04"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="00F56A04"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บาท)</w:t>
      </w:r>
    </w:p>
    <w:tbl>
      <w:tblPr>
        <w:tblW w:w="8781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60"/>
        <w:gridCol w:w="101"/>
        <w:gridCol w:w="999"/>
        <w:gridCol w:w="90"/>
        <w:gridCol w:w="1059"/>
        <w:gridCol w:w="92"/>
        <w:gridCol w:w="982"/>
        <w:gridCol w:w="6"/>
      </w:tblGrid>
      <w:tr w:rsidR="009E69E6" w:rsidRPr="003E5F2C" w14:paraId="6142041F" w14:textId="77777777" w:rsidTr="00204F3B">
        <w:trPr>
          <w:gridAfter w:val="1"/>
          <w:wAfter w:w="6" w:type="dxa"/>
          <w:trHeight w:val="20"/>
        </w:trPr>
        <w:tc>
          <w:tcPr>
            <w:tcW w:w="4392" w:type="dxa"/>
          </w:tcPr>
          <w:p w14:paraId="5B49CCFD" w14:textId="77777777" w:rsidR="00866321" w:rsidRPr="003E5F2C" w:rsidRDefault="00866321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83" w:type="dxa"/>
            <w:gridSpan w:val="7"/>
          </w:tcPr>
          <w:p w14:paraId="3949DA21" w14:textId="77777777" w:rsidR="00866321" w:rsidRPr="003E5F2C" w:rsidRDefault="00866321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9E6" w:rsidRPr="003E5F2C" w14:paraId="079186E4" w14:textId="77777777" w:rsidTr="00312A6E">
        <w:trPr>
          <w:trHeight w:val="20"/>
        </w:trPr>
        <w:tc>
          <w:tcPr>
            <w:tcW w:w="4392" w:type="dxa"/>
          </w:tcPr>
          <w:p w14:paraId="3CA4F4D3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1F511B25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1" w:type="dxa"/>
          </w:tcPr>
          <w:p w14:paraId="058B21C7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459B7FC6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79819668" w14:textId="77777777" w:rsidR="00204F3B" w:rsidRPr="003E5F2C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7B741EEB" w14:textId="77777777" w:rsidR="00204F3B" w:rsidRPr="003E5F2C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2" w:type="dxa"/>
          </w:tcPr>
          <w:p w14:paraId="30D3296A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2FE88DB8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9E69E6" w:rsidRPr="003E5F2C" w14:paraId="19629827" w14:textId="77777777" w:rsidTr="00312A6E">
        <w:trPr>
          <w:trHeight w:val="20"/>
        </w:trPr>
        <w:tc>
          <w:tcPr>
            <w:tcW w:w="4392" w:type="dxa"/>
          </w:tcPr>
          <w:p w14:paraId="74F09165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4C06D537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1" w:type="dxa"/>
          </w:tcPr>
          <w:p w14:paraId="3D2E6CD5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3911F6A7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14:paraId="01304541" w14:textId="77777777" w:rsidR="00204F3B" w:rsidRPr="003E5F2C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33DD8743" w14:textId="77777777" w:rsidR="00204F3B" w:rsidRPr="003E5F2C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2" w:type="dxa"/>
          </w:tcPr>
          <w:p w14:paraId="549AD51B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52EE41E4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9E69E6" w:rsidRPr="003E5F2C" w14:paraId="14FCF41C" w14:textId="77777777" w:rsidTr="00312A6E">
        <w:trPr>
          <w:trHeight w:val="20"/>
        </w:trPr>
        <w:tc>
          <w:tcPr>
            <w:tcW w:w="4392" w:type="dxa"/>
          </w:tcPr>
          <w:p w14:paraId="7673DF37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56473305" w14:textId="333AF478" w:rsidR="00204F3B" w:rsidRPr="003E5F2C" w:rsidRDefault="00AE5DA6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204F3B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14:paraId="047D3258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5201002E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14:paraId="0B70D6FB" w14:textId="77777777" w:rsidR="00204F3B" w:rsidRPr="003E5F2C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02F40EBD" w14:textId="77777777" w:rsidR="00204F3B" w:rsidRPr="003E5F2C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2" w:type="dxa"/>
          </w:tcPr>
          <w:p w14:paraId="67E61AEF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01A43E76" w14:textId="53B2D0A0" w:rsidR="00204F3B" w:rsidRPr="003E5F2C" w:rsidRDefault="00AE5DA6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204F3B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E69E6" w:rsidRPr="003E5F2C" w14:paraId="76211545" w14:textId="77777777" w:rsidTr="00312A6E">
        <w:trPr>
          <w:trHeight w:val="20"/>
        </w:trPr>
        <w:tc>
          <w:tcPr>
            <w:tcW w:w="4392" w:type="dxa"/>
          </w:tcPr>
          <w:p w14:paraId="472D9556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3AC6EE4E" w14:textId="44437F81" w:rsidR="00204F3B" w:rsidRPr="003E5F2C" w:rsidRDefault="00AE5DA6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1" w:type="dxa"/>
          </w:tcPr>
          <w:p w14:paraId="7CB0F143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2B2489C2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3C5990A" w14:textId="77777777" w:rsidR="00204F3B" w:rsidRPr="003E5F2C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3E8CEC00" w14:textId="77777777" w:rsidR="00204F3B" w:rsidRPr="003E5F2C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</w:tcPr>
          <w:p w14:paraId="3F468DE6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10BE787D" w14:textId="7DD4C73C" w:rsidR="00204F3B" w:rsidRPr="003E5F2C" w:rsidRDefault="00AE5DA6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</w:tr>
      <w:tr w:rsidR="009E69E6" w:rsidRPr="003E5F2C" w14:paraId="6F63EEF1" w14:textId="77777777" w:rsidTr="00312A6E">
        <w:trPr>
          <w:trHeight w:val="20"/>
        </w:trPr>
        <w:tc>
          <w:tcPr>
            <w:tcW w:w="4392" w:type="dxa"/>
          </w:tcPr>
          <w:p w14:paraId="6E39EB4E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 (หนี้สิน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60" w:type="dxa"/>
          </w:tcPr>
          <w:p w14:paraId="3F04F743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3C8E9CC8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46217D85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DD9417E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62B24102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</w:tcPr>
          <w:p w14:paraId="6B74D971" w14:textId="77777777" w:rsidR="00204F3B" w:rsidRPr="003E5F2C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7CC6BD95" w14:textId="77777777" w:rsidR="00204F3B" w:rsidRPr="003E5F2C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AD4753" w:rsidRPr="003E5F2C" w14:paraId="2C9C2084" w14:textId="77777777" w:rsidTr="003E5018">
        <w:trPr>
          <w:trHeight w:val="20"/>
        </w:trPr>
        <w:tc>
          <w:tcPr>
            <w:tcW w:w="4392" w:type="dxa"/>
          </w:tcPr>
          <w:p w14:paraId="67D29074" w14:textId="0C833231" w:rsidR="00AD4753" w:rsidRPr="003E5F2C" w:rsidRDefault="00AD4753" w:rsidP="00AD4753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ค่าเสื่อมราคาอาคาร</w:t>
            </w:r>
          </w:p>
        </w:tc>
        <w:tc>
          <w:tcPr>
            <w:tcW w:w="1060" w:type="dxa"/>
          </w:tcPr>
          <w:p w14:paraId="13FCAA8E" w14:textId="74834161" w:rsidR="00AD4753" w:rsidRPr="003E5F2C" w:rsidRDefault="00AE5DA6" w:rsidP="00AD4753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042</w:t>
            </w:r>
          </w:p>
        </w:tc>
        <w:tc>
          <w:tcPr>
            <w:tcW w:w="101" w:type="dxa"/>
          </w:tcPr>
          <w:p w14:paraId="5F27B917" w14:textId="77777777" w:rsidR="00AD4753" w:rsidRPr="003E5F2C" w:rsidRDefault="00AD4753" w:rsidP="00AD4753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9" w:type="dxa"/>
          </w:tcPr>
          <w:p w14:paraId="11F48757" w14:textId="6BCD2B61" w:rsidR="00AD4753" w:rsidRPr="003E5F2C" w:rsidRDefault="00AE5DA6" w:rsidP="00AD4753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052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971</w:t>
            </w:r>
          </w:p>
        </w:tc>
        <w:tc>
          <w:tcPr>
            <w:tcW w:w="90" w:type="dxa"/>
          </w:tcPr>
          <w:p w14:paraId="6CF8E23B" w14:textId="77777777" w:rsidR="00AD4753" w:rsidRPr="003E5F2C" w:rsidRDefault="00AD4753" w:rsidP="00AD4753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230BD22B" w14:textId="5F3C40AB" w:rsidR="00AD4753" w:rsidRPr="003E5F2C" w:rsidRDefault="00131C98" w:rsidP="00AD4753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</w:tcPr>
          <w:p w14:paraId="178A8248" w14:textId="77777777" w:rsidR="00AD4753" w:rsidRPr="003E5F2C" w:rsidRDefault="00AD4753" w:rsidP="00AD4753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37B4C2A6" w14:textId="312E5BE6" w:rsidR="00AD4753" w:rsidRPr="003E5F2C" w:rsidRDefault="00AE5DA6" w:rsidP="00AD4753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622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013</w:t>
            </w:r>
          </w:p>
        </w:tc>
      </w:tr>
      <w:tr w:rsidR="00AD4753" w:rsidRPr="003E5F2C" w14:paraId="5C388152" w14:textId="77777777" w:rsidTr="00312A6E">
        <w:trPr>
          <w:trHeight w:val="80"/>
        </w:trPr>
        <w:tc>
          <w:tcPr>
            <w:tcW w:w="4392" w:type="dxa"/>
          </w:tcPr>
          <w:p w14:paraId="7C9822FE" w14:textId="77777777" w:rsidR="00AD4753" w:rsidRPr="003E5F2C" w:rsidRDefault="00AD4753" w:rsidP="00AD4753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0" w:type="dxa"/>
          </w:tcPr>
          <w:p w14:paraId="73836F91" w14:textId="41D24433" w:rsidR="00AD4753" w:rsidRPr="003E5F2C" w:rsidRDefault="00AE5DA6" w:rsidP="00AD4753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140</w:t>
            </w:r>
          </w:p>
        </w:tc>
        <w:tc>
          <w:tcPr>
            <w:tcW w:w="101" w:type="dxa"/>
          </w:tcPr>
          <w:p w14:paraId="145C1347" w14:textId="77777777" w:rsidR="00AD4753" w:rsidRPr="003E5F2C" w:rsidRDefault="00AD4753" w:rsidP="00AD4753">
            <w:pPr>
              <w:tabs>
                <w:tab w:val="decimal" w:pos="81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2B5C392D" w14:textId="12600F40" w:rsidR="00AD4753" w:rsidRPr="003E5F2C" w:rsidRDefault="00AE5DA6" w:rsidP="00AD4753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783</w:t>
            </w:r>
          </w:p>
        </w:tc>
        <w:tc>
          <w:tcPr>
            <w:tcW w:w="90" w:type="dxa"/>
          </w:tcPr>
          <w:p w14:paraId="0C0A3789" w14:textId="77777777" w:rsidR="00AD4753" w:rsidRPr="003E5F2C" w:rsidRDefault="00AD4753" w:rsidP="00AD4753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7F01417B" w14:textId="2589CB1F" w:rsidR="00AD4753" w:rsidRPr="003E5F2C" w:rsidRDefault="00131C98" w:rsidP="00AD4753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</w:tcPr>
          <w:p w14:paraId="6E3A0D28" w14:textId="77777777" w:rsidR="00AD4753" w:rsidRPr="003E5F2C" w:rsidRDefault="00AD4753" w:rsidP="00AD4753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4417B2F0" w14:textId="39228D37" w:rsidR="00AD4753" w:rsidRPr="003E5F2C" w:rsidRDefault="00AE5DA6" w:rsidP="00AD4753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152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923</w:t>
            </w:r>
          </w:p>
        </w:tc>
      </w:tr>
      <w:tr w:rsidR="00AD4753" w:rsidRPr="003E5F2C" w14:paraId="1B82470E" w14:textId="77777777" w:rsidTr="00312A6E">
        <w:trPr>
          <w:trHeight w:val="20"/>
        </w:trPr>
        <w:tc>
          <w:tcPr>
            <w:tcW w:w="4392" w:type="dxa"/>
          </w:tcPr>
          <w:p w14:paraId="7EC60259" w14:textId="77777777" w:rsidR="00AD4753" w:rsidRPr="003E5F2C" w:rsidRDefault="00AD4753" w:rsidP="00AD4753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ขาดทุนจากเงินลงทุนในตราสารทุนที่กำหนดให้</w:t>
            </w:r>
          </w:p>
        </w:tc>
        <w:tc>
          <w:tcPr>
            <w:tcW w:w="1060" w:type="dxa"/>
          </w:tcPr>
          <w:p w14:paraId="0D550F30" w14:textId="77777777" w:rsidR="00AD4753" w:rsidRPr="003E5F2C" w:rsidRDefault="00AD4753" w:rsidP="00AD4753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</w:tcPr>
          <w:p w14:paraId="13346BD9" w14:textId="77777777" w:rsidR="00AD4753" w:rsidRPr="003E5F2C" w:rsidRDefault="00AD4753" w:rsidP="00AD4753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5D1A1B47" w14:textId="77777777" w:rsidR="00AD4753" w:rsidRPr="003E5F2C" w:rsidRDefault="00AD4753" w:rsidP="00AD4753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D955C84" w14:textId="77777777" w:rsidR="00AD4753" w:rsidRPr="003E5F2C" w:rsidRDefault="00AD4753" w:rsidP="00AD4753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760B191A" w14:textId="77777777" w:rsidR="00AD4753" w:rsidRPr="003E5F2C" w:rsidRDefault="00AD4753" w:rsidP="00AD4753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2" w:type="dxa"/>
          </w:tcPr>
          <w:p w14:paraId="22CF02E4" w14:textId="77777777" w:rsidR="00AD4753" w:rsidRPr="003E5F2C" w:rsidRDefault="00AD4753" w:rsidP="00AD4753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7AAEB5D3" w14:textId="77777777" w:rsidR="00AD4753" w:rsidRPr="003E5F2C" w:rsidRDefault="00AD4753" w:rsidP="00AD4753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AD4753" w:rsidRPr="003E5F2C" w14:paraId="6455296D" w14:textId="77777777" w:rsidTr="00312A6E">
        <w:trPr>
          <w:trHeight w:val="20"/>
        </w:trPr>
        <w:tc>
          <w:tcPr>
            <w:tcW w:w="4392" w:type="dxa"/>
          </w:tcPr>
          <w:p w14:paraId="6FECB109" w14:textId="77777777" w:rsidR="00AD4753" w:rsidRPr="003E5F2C" w:rsidRDefault="00AD4753" w:rsidP="00AD4753">
            <w:pPr>
              <w:spacing w:line="280" w:lineRule="exact"/>
              <w:ind w:left="34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60" w:type="dxa"/>
          </w:tcPr>
          <w:p w14:paraId="66509503" w14:textId="70957F84" w:rsidR="00AD4753" w:rsidRPr="003E5F2C" w:rsidRDefault="00AE5DA6" w:rsidP="00AD4753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049</w:t>
            </w:r>
          </w:p>
        </w:tc>
        <w:tc>
          <w:tcPr>
            <w:tcW w:w="101" w:type="dxa"/>
          </w:tcPr>
          <w:p w14:paraId="3C717FEA" w14:textId="77777777" w:rsidR="00AD4753" w:rsidRPr="003E5F2C" w:rsidRDefault="00AD4753" w:rsidP="00AD4753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6944F618" w14:textId="6E1DD1C1" w:rsidR="00AD4753" w:rsidRPr="003E5F2C" w:rsidRDefault="00F92685" w:rsidP="00AD4753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5A1D881" w14:textId="77777777" w:rsidR="00AD4753" w:rsidRPr="003E5F2C" w:rsidRDefault="00AD4753" w:rsidP="00AD4753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7CFB81E9" w14:textId="54AD5EDE" w:rsidR="00AD4753" w:rsidRPr="003E5F2C" w:rsidRDefault="00131C98" w:rsidP="00AD4753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351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2" w:type="dxa"/>
          </w:tcPr>
          <w:p w14:paraId="57B3B88F" w14:textId="77777777" w:rsidR="00AD4753" w:rsidRPr="003E5F2C" w:rsidRDefault="00AD4753" w:rsidP="00AD4753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24BC3BF7" w14:textId="254CB2D6" w:rsidR="00AD4753" w:rsidRPr="003E5F2C" w:rsidRDefault="00AE5DA6" w:rsidP="00AD4753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27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809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698</w:t>
            </w:r>
          </w:p>
        </w:tc>
      </w:tr>
      <w:tr w:rsidR="00131C98" w:rsidRPr="003E5F2C" w14:paraId="5953CCFF" w14:textId="77777777" w:rsidTr="00312A6E">
        <w:trPr>
          <w:trHeight w:val="20"/>
        </w:trPr>
        <w:tc>
          <w:tcPr>
            <w:tcW w:w="4392" w:type="dxa"/>
          </w:tcPr>
          <w:p w14:paraId="32232B5E" w14:textId="77777777" w:rsidR="00131C98" w:rsidRPr="003E5F2C" w:rsidRDefault="00131C98" w:rsidP="00131C98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</w:t>
            </w: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การ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วัดมูลค่ายุติธรรมของอสังหาริมทรัพย์เพื่อการลงทุน</w:t>
            </w:r>
          </w:p>
        </w:tc>
        <w:tc>
          <w:tcPr>
            <w:tcW w:w="1060" w:type="dxa"/>
          </w:tcPr>
          <w:p w14:paraId="0A4376CA" w14:textId="0CF4DE0F" w:rsidR="00131C98" w:rsidRPr="003E5F2C" w:rsidRDefault="00131C98" w:rsidP="00131C98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1" w:type="dxa"/>
          </w:tcPr>
          <w:p w14:paraId="5930DB5A" w14:textId="77777777" w:rsidR="00131C98" w:rsidRPr="003E5F2C" w:rsidRDefault="00131C98" w:rsidP="00131C98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425BFFD6" w14:textId="3C6DBC62" w:rsidR="00131C98" w:rsidRPr="003E5F2C" w:rsidRDefault="00131C98" w:rsidP="00131C98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981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E727D0C" w14:textId="77777777" w:rsidR="00131C98" w:rsidRPr="003E5F2C" w:rsidRDefault="00131C98" w:rsidP="00131C98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69341A10" w14:textId="5E652D86" w:rsidR="00131C98" w:rsidRPr="003E5F2C" w:rsidRDefault="00131C98" w:rsidP="00131C98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</w:tcPr>
          <w:p w14:paraId="0ED8B673" w14:textId="77777777" w:rsidR="00131C98" w:rsidRPr="003E5F2C" w:rsidRDefault="00131C98" w:rsidP="00131C98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2ADC1D11" w14:textId="68058789" w:rsidR="00131C98" w:rsidRPr="003E5F2C" w:rsidRDefault="00131C98" w:rsidP="00131C98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246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991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294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131C98" w:rsidRPr="003E5F2C" w14:paraId="7EBA38AE" w14:textId="77777777" w:rsidTr="00312A6E">
        <w:trPr>
          <w:trHeight w:val="20"/>
        </w:trPr>
        <w:tc>
          <w:tcPr>
            <w:tcW w:w="4392" w:type="dxa"/>
          </w:tcPr>
          <w:p w14:paraId="7EEC38D6" w14:textId="77777777" w:rsidR="00131C98" w:rsidRPr="003E5F2C" w:rsidRDefault="00131C98" w:rsidP="00131C98">
            <w:pPr>
              <w:spacing w:line="280" w:lineRule="exact"/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60" w:type="dxa"/>
          </w:tcPr>
          <w:p w14:paraId="474D60A7" w14:textId="170B8FC2" w:rsidR="00131C98" w:rsidRPr="003E5F2C" w:rsidRDefault="00AE5DA6" w:rsidP="00131C98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199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663</w:t>
            </w:r>
          </w:p>
        </w:tc>
        <w:tc>
          <w:tcPr>
            <w:tcW w:w="101" w:type="dxa"/>
          </w:tcPr>
          <w:p w14:paraId="7E81CAB2" w14:textId="77777777" w:rsidR="00131C98" w:rsidRPr="003E5F2C" w:rsidRDefault="00131C98" w:rsidP="00131C98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5449FB4F" w14:textId="7D4DE54D" w:rsidR="00131C98" w:rsidRPr="003E5F2C" w:rsidRDefault="00AE5DA6" w:rsidP="00131C98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655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497</w:t>
            </w:r>
          </w:p>
        </w:tc>
        <w:tc>
          <w:tcPr>
            <w:tcW w:w="90" w:type="dxa"/>
          </w:tcPr>
          <w:p w14:paraId="353AEE3A" w14:textId="77777777" w:rsidR="00131C98" w:rsidRPr="003E5F2C" w:rsidRDefault="00131C98" w:rsidP="00131C98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30D1E975" w14:textId="6A904C50" w:rsidR="00131C98" w:rsidRPr="003E5F2C" w:rsidRDefault="00131C98" w:rsidP="00131C98">
            <w:pPr>
              <w:tabs>
                <w:tab w:val="decimal" w:pos="54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</w:tcPr>
          <w:p w14:paraId="7FF604CB" w14:textId="77777777" w:rsidR="00131C98" w:rsidRPr="003E5F2C" w:rsidRDefault="00131C98" w:rsidP="00131C98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1C22D10A" w14:textId="55FF330C" w:rsidR="00131C98" w:rsidRPr="003E5F2C" w:rsidRDefault="00AE5DA6" w:rsidP="00131C98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855</w:t>
            </w:r>
            <w:r w:rsidR="00131C98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160</w:t>
            </w:r>
          </w:p>
        </w:tc>
      </w:tr>
      <w:tr w:rsidR="00131C98" w:rsidRPr="003E5F2C" w14:paraId="4C01F834" w14:textId="77777777" w:rsidTr="00312A6E">
        <w:trPr>
          <w:trHeight w:val="20"/>
        </w:trPr>
        <w:tc>
          <w:tcPr>
            <w:tcW w:w="4392" w:type="dxa"/>
          </w:tcPr>
          <w:p w14:paraId="491D796D" w14:textId="7A58A6B9" w:rsidR="00131C98" w:rsidRPr="003E5F2C" w:rsidRDefault="00131C98" w:rsidP="00131C98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AC81B26" w14:textId="159C27DA" w:rsidR="00131C98" w:rsidRPr="003E5F2C" w:rsidRDefault="00131C98" w:rsidP="00131C98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950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900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1" w:type="dxa"/>
          </w:tcPr>
          <w:p w14:paraId="39C63E65" w14:textId="77777777" w:rsidR="00131C98" w:rsidRPr="003E5F2C" w:rsidRDefault="00131C98" w:rsidP="00131C98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5548E5F" w14:textId="102C3AF6" w:rsidR="00131C98" w:rsidRPr="003E5F2C" w:rsidRDefault="00131C98" w:rsidP="00131C98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271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7E698A6" w14:textId="77777777" w:rsidR="00131C98" w:rsidRPr="003E5F2C" w:rsidRDefault="00131C98" w:rsidP="00131C98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047ACC62" w14:textId="78089F67" w:rsidR="00131C98" w:rsidRPr="003E5F2C" w:rsidRDefault="00131C98" w:rsidP="00131C98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351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2" w:type="dxa"/>
          </w:tcPr>
          <w:p w14:paraId="75FF884A" w14:textId="77777777" w:rsidR="00131C98" w:rsidRPr="003E5F2C" w:rsidRDefault="00131C98" w:rsidP="00131C98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1C8407" w14:textId="2EF82584" w:rsidR="00131C98" w:rsidRPr="003E5F2C" w:rsidRDefault="00131C98" w:rsidP="00131C98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206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551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</w:tbl>
    <w:p w14:paraId="029BBFCE" w14:textId="77777777" w:rsidR="00F87519" w:rsidRPr="003E5F2C" w:rsidRDefault="00F56A04" w:rsidP="00DA09AD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120"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781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60"/>
        <w:gridCol w:w="101"/>
        <w:gridCol w:w="999"/>
        <w:gridCol w:w="90"/>
        <w:gridCol w:w="1059"/>
        <w:gridCol w:w="92"/>
        <w:gridCol w:w="982"/>
        <w:gridCol w:w="6"/>
      </w:tblGrid>
      <w:tr w:rsidR="00AD4753" w:rsidRPr="003E5F2C" w14:paraId="1E1E436D" w14:textId="77777777" w:rsidTr="006A7CC7">
        <w:trPr>
          <w:gridAfter w:val="1"/>
          <w:wAfter w:w="6" w:type="dxa"/>
          <w:trHeight w:val="20"/>
        </w:trPr>
        <w:tc>
          <w:tcPr>
            <w:tcW w:w="4392" w:type="dxa"/>
          </w:tcPr>
          <w:p w14:paraId="4249698E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83" w:type="dxa"/>
            <w:gridSpan w:val="7"/>
          </w:tcPr>
          <w:p w14:paraId="156350C5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D4753" w:rsidRPr="003E5F2C" w14:paraId="3B9A9F64" w14:textId="77777777" w:rsidTr="006A7CC7">
        <w:trPr>
          <w:trHeight w:val="20"/>
        </w:trPr>
        <w:tc>
          <w:tcPr>
            <w:tcW w:w="4392" w:type="dxa"/>
          </w:tcPr>
          <w:p w14:paraId="0A0D665F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3F1CFFB6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1" w:type="dxa"/>
          </w:tcPr>
          <w:p w14:paraId="568AC19B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24324501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378E0E35" w14:textId="77777777" w:rsidR="00AD4753" w:rsidRPr="003E5F2C" w:rsidRDefault="00AD4753" w:rsidP="006A7CC7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5FC3CEBC" w14:textId="77777777" w:rsidR="00AD4753" w:rsidRPr="003E5F2C" w:rsidRDefault="00AD4753" w:rsidP="006A7CC7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2" w:type="dxa"/>
          </w:tcPr>
          <w:p w14:paraId="75DEE713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0353A982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AD4753" w:rsidRPr="003E5F2C" w14:paraId="32524C11" w14:textId="77777777" w:rsidTr="006A7CC7">
        <w:trPr>
          <w:trHeight w:val="20"/>
        </w:trPr>
        <w:tc>
          <w:tcPr>
            <w:tcW w:w="4392" w:type="dxa"/>
          </w:tcPr>
          <w:p w14:paraId="35E19DE4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2B730726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1" w:type="dxa"/>
          </w:tcPr>
          <w:p w14:paraId="76E6160B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73E88AA5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14:paraId="3B1BD673" w14:textId="77777777" w:rsidR="00AD4753" w:rsidRPr="003E5F2C" w:rsidRDefault="00AD4753" w:rsidP="006A7CC7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35FED305" w14:textId="77777777" w:rsidR="00AD4753" w:rsidRPr="003E5F2C" w:rsidRDefault="00AD4753" w:rsidP="006A7CC7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2" w:type="dxa"/>
          </w:tcPr>
          <w:p w14:paraId="0BF2271C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63D30ACD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AD4753" w:rsidRPr="003E5F2C" w14:paraId="41ED9272" w14:textId="77777777" w:rsidTr="006A7CC7">
        <w:trPr>
          <w:trHeight w:val="20"/>
        </w:trPr>
        <w:tc>
          <w:tcPr>
            <w:tcW w:w="4392" w:type="dxa"/>
          </w:tcPr>
          <w:p w14:paraId="1A3CE9BE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2DDFCF07" w14:textId="21424401" w:rsidR="00AD4753" w:rsidRPr="003E5F2C" w:rsidRDefault="00AE5DA6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AD4753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14:paraId="7E161170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2FA7E3FC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14:paraId="56E1FC68" w14:textId="77777777" w:rsidR="00AD4753" w:rsidRPr="003E5F2C" w:rsidRDefault="00AD4753" w:rsidP="006A7CC7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369D1506" w14:textId="77777777" w:rsidR="00AD4753" w:rsidRPr="003E5F2C" w:rsidRDefault="00AD4753" w:rsidP="006A7CC7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2" w:type="dxa"/>
          </w:tcPr>
          <w:p w14:paraId="433C4898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7AB9B8A5" w14:textId="1DB6525B" w:rsidR="00AD4753" w:rsidRPr="003E5F2C" w:rsidRDefault="00AE5DA6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AD4753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D4753" w:rsidRPr="003E5F2C" w14:paraId="7E6E0358" w14:textId="77777777" w:rsidTr="006A7CC7">
        <w:trPr>
          <w:trHeight w:val="20"/>
        </w:trPr>
        <w:tc>
          <w:tcPr>
            <w:tcW w:w="4392" w:type="dxa"/>
          </w:tcPr>
          <w:p w14:paraId="5217E6AC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79F9245B" w14:textId="437E3908" w:rsidR="00AD4753" w:rsidRPr="003E5F2C" w:rsidRDefault="00AE5DA6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1" w:type="dxa"/>
          </w:tcPr>
          <w:p w14:paraId="65F4A906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76052FA8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0023020" w14:textId="77777777" w:rsidR="00AD4753" w:rsidRPr="003E5F2C" w:rsidRDefault="00AD4753" w:rsidP="006A7CC7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2EFD0B46" w14:textId="77777777" w:rsidR="00AD4753" w:rsidRPr="003E5F2C" w:rsidRDefault="00AD4753" w:rsidP="006A7CC7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</w:tcPr>
          <w:p w14:paraId="3CA6597E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54C4012D" w14:textId="0C881A53" w:rsidR="00AD4753" w:rsidRPr="003E5F2C" w:rsidRDefault="00AE5DA6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</w:tr>
      <w:tr w:rsidR="00AD4753" w:rsidRPr="003E5F2C" w14:paraId="1B6A0743" w14:textId="77777777" w:rsidTr="006A7CC7">
        <w:trPr>
          <w:trHeight w:val="20"/>
        </w:trPr>
        <w:tc>
          <w:tcPr>
            <w:tcW w:w="4392" w:type="dxa"/>
          </w:tcPr>
          <w:p w14:paraId="5D834BAA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 (หนี้สิน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60" w:type="dxa"/>
          </w:tcPr>
          <w:p w14:paraId="10FAACFA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7BCA9BBA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26C53585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6A2E809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62AC8E5D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</w:tcPr>
          <w:p w14:paraId="10DE719C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40B92FC2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AD4753" w:rsidRPr="003E5F2C" w14:paraId="57B5C19E" w14:textId="77777777" w:rsidTr="006A7CC7">
        <w:trPr>
          <w:trHeight w:val="20"/>
        </w:trPr>
        <w:tc>
          <w:tcPr>
            <w:tcW w:w="4392" w:type="dxa"/>
          </w:tcPr>
          <w:p w14:paraId="4DA54A63" w14:textId="77777777" w:rsidR="00AD4753" w:rsidRPr="003E5F2C" w:rsidRDefault="00AD4753" w:rsidP="006A7C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ค่าเสื่อมราคาอาคาร</w:t>
            </w:r>
          </w:p>
        </w:tc>
        <w:tc>
          <w:tcPr>
            <w:tcW w:w="1060" w:type="dxa"/>
          </w:tcPr>
          <w:p w14:paraId="5923A8E1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1" w:type="dxa"/>
          </w:tcPr>
          <w:p w14:paraId="4812B5AD" w14:textId="77777777" w:rsidR="00AD4753" w:rsidRPr="003E5F2C" w:rsidRDefault="00AD4753" w:rsidP="006A7CC7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9" w:type="dxa"/>
          </w:tcPr>
          <w:p w14:paraId="10D083F2" w14:textId="6A852AA5" w:rsidR="00AD4753" w:rsidRPr="003E5F2C" w:rsidRDefault="00AE5DA6" w:rsidP="006A7CC7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042</w:t>
            </w:r>
          </w:p>
        </w:tc>
        <w:tc>
          <w:tcPr>
            <w:tcW w:w="90" w:type="dxa"/>
          </w:tcPr>
          <w:p w14:paraId="2A628314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204B5788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</w:tcPr>
          <w:p w14:paraId="0569B7E7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43C0D4F0" w14:textId="5A09E814" w:rsidR="00AD4753" w:rsidRPr="003E5F2C" w:rsidRDefault="00AE5DA6" w:rsidP="006A7CC7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042</w:t>
            </w:r>
          </w:p>
        </w:tc>
      </w:tr>
      <w:tr w:rsidR="00AD4753" w:rsidRPr="003E5F2C" w14:paraId="71B905A8" w14:textId="77777777" w:rsidTr="006A7CC7">
        <w:trPr>
          <w:trHeight w:val="80"/>
        </w:trPr>
        <w:tc>
          <w:tcPr>
            <w:tcW w:w="4392" w:type="dxa"/>
          </w:tcPr>
          <w:p w14:paraId="72D1C0B5" w14:textId="77777777" w:rsidR="00AD4753" w:rsidRPr="003E5F2C" w:rsidRDefault="00AD4753" w:rsidP="006A7C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0" w:type="dxa"/>
          </w:tcPr>
          <w:p w14:paraId="73DAD8AF" w14:textId="17E2A5C3" w:rsidR="00AD4753" w:rsidRPr="003E5F2C" w:rsidRDefault="00AE5DA6" w:rsidP="006A7CC7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</w:p>
        </w:tc>
        <w:tc>
          <w:tcPr>
            <w:tcW w:w="101" w:type="dxa"/>
          </w:tcPr>
          <w:p w14:paraId="2DB7B85F" w14:textId="77777777" w:rsidR="00AD4753" w:rsidRPr="003E5F2C" w:rsidRDefault="00AD4753" w:rsidP="006A7CC7">
            <w:pPr>
              <w:tabs>
                <w:tab w:val="decimal" w:pos="81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7C28E5A8" w14:textId="4C75A682" w:rsidR="00AD4753" w:rsidRPr="003E5F2C" w:rsidRDefault="00AE5DA6" w:rsidP="006A7CC7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</w:p>
        </w:tc>
        <w:tc>
          <w:tcPr>
            <w:tcW w:w="90" w:type="dxa"/>
          </w:tcPr>
          <w:p w14:paraId="47FF535E" w14:textId="77777777" w:rsidR="00AD4753" w:rsidRPr="003E5F2C" w:rsidRDefault="00AD4753" w:rsidP="006A7CC7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292E285F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</w:tcPr>
          <w:p w14:paraId="6ACF9B93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39905927" w14:textId="5BEA3A1C" w:rsidR="00AD4753" w:rsidRPr="003E5F2C" w:rsidRDefault="00AE5DA6" w:rsidP="006A7CC7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140</w:t>
            </w:r>
          </w:p>
        </w:tc>
      </w:tr>
      <w:tr w:rsidR="00AD4753" w:rsidRPr="003E5F2C" w14:paraId="0CC19019" w14:textId="77777777" w:rsidTr="006A7CC7">
        <w:trPr>
          <w:trHeight w:val="20"/>
        </w:trPr>
        <w:tc>
          <w:tcPr>
            <w:tcW w:w="4392" w:type="dxa"/>
          </w:tcPr>
          <w:p w14:paraId="621AEBB9" w14:textId="77777777" w:rsidR="00AD4753" w:rsidRPr="003E5F2C" w:rsidRDefault="00AD4753" w:rsidP="006A7C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ขาดทุนจากเงินลงทุนในตราสารทุนที่กำหนดให้</w:t>
            </w:r>
          </w:p>
        </w:tc>
        <w:tc>
          <w:tcPr>
            <w:tcW w:w="1060" w:type="dxa"/>
          </w:tcPr>
          <w:p w14:paraId="3DD2156A" w14:textId="77777777" w:rsidR="00AD4753" w:rsidRPr="003E5F2C" w:rsidRDefault="00AD4753" w:rsidP="006A7CC7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</w:tcPr>
          <w:p w14:paraId="3F8C4AFD" w14:textId="77777777" w:rsidR="00AD4753" w:rsidRPr="003E5F2C" w:rsidRDefault="00AD4753" w:rsidP="006A7CC7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0425B0B1" w14:textId="77777777" w:rsidR="00AD4753" w:rsidRPr="003E5F2C" w:rsidRDefault="00AD4753" w:rsidP="006A7CC7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4F8358B" w14:textId="77777777" w:rsidR="00AD4753" w:rsidRPr="003E5F2C" w:rsidRDefault="00AD4753" w:rsidP="006A7CC7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312AD4A9" w14:textId="77777777" w:rsidR="00AD4753" w:rsidRPr="003E5F2C" w:rsidRDefault="00AD4753" w:rsidP="006A7CC7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2" w:type="dxa"/>
          </w:tcPr>
          <w:p w14:paraId="532D35F4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087BB453" w14:textId="77777777" w:rsidR="00AD4753" w:rsidRPr="003E5F2C" w:rsidRDefault="00AD4753" w:rsidP="006A7CC7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AD4753" w:rsidRPr="003E5F2C" w14:paraId="00FEE853" w14:textId="77777777" w:rsidTr="006A7CC7">
        <w:trPr>
          <w:trHeight w:val="20"/>
        </w:trPr>
        <w:tc>
          <w:tcPr>
            <w:tcW w:w="4392" w:type="dxa"/>
          </w:tcPr>
          <w:p w14:paraId="78C1CE8B" w14:textId="77777777" w:rsidR="00AD4753" w:rsidRPr="003E5F2C" w:rsidRDefault="00AD4753" w:rsidP="006A7CC7">
            <w:pPr>
              <w:spacing w:line="280" w:lineRule="exact"/>
              <w:ind w:left="34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60" w:type="dxa"/>
          </w:tcPr>
          <w:p w14:paraId="3E1DA4EE" w14:textId="03AC6E92" w:rsidR="00AD4753" w:rsidRPr="003E5F2C" w:rsidRDefault="00AE5DA6" w:rsidP="006A7CC7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946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1" w:type="dxa"/>
          </w:tcPr>
          <w:p w14:paraId="124D10CF" w14:textId="77777777" w:rsidR="00AD4753" w:rsidRPr="003E5F2C" w:rsidRDefault="00AD4753" w:rsidP="006A7CC7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318AA094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E3F1D44" w14:textId="77777777" w:rsidR="00AD4753" w:rsidRPr="003E5F2C" w:rsidRDefault="00AD4753" w:rsidP="006A7CC7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465288D4" w14:textId="5B5A6EF3" w:rsidR="00AD4753" w:rsidRPr="003E5F2C" w:rsidRDefault="00AE5DA6" w:rsidP="006A7CC7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192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248</w:t>
            </w:r>
          </w:p>
        </w:tc>
        <w:tc>
          <w:tcPr>
            <w:tcW w:w="92" w:type="dxa"/>
          </w:tcPr>
          <w:p w14:paraId="6757FFA9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35F7DDA6" w14:textId="2984BE0A" w:rsidR="00AD4753" w:rsidRPr="003E5F2C" w:rsidRDefault="00AE5DA6" w:rsidP="006A7CC7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049</w:t>
            </w:r>
          </w:p>
        </w:tc>
      </w:tr>
      <w:tr w:rsidR="00AD4753" w:rsidRPr="003E5F2C" w14:paraId="39E19B0C" w14:textId="77777777" w:rsidTr="006A7CC7">
        <w:trPr>
          <w:trHeight w:val="20"/>
        </w:trPr>
        <w:tc>
          <w:tcPr>
            <w:tcW w:w="4392" w:type="dxa"/>
          </w:tcPr>
          <w:p w14:paraId="4E236269" w14:textId="77777777" w:rsidR="00AD4753" w:rsidRPr="003E5F2C" w:rsidRDefault="00AD4753" w:rsidP="006A7C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</w:t>
            </w: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การ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วัดมูลค่ายุติธรรมของอสังหาริมทรัพย์เพื่อการลงทุน</w:t>
            </w:r>
          </w:p>
        </w:tc>
        <w:tc>
          <w:tcPr>
            <w:tcW w:w="1060" w:type="dxa"/>
          </w:tcPr>
          <w:p w14:paraId="3E834112" w14:textId="57229DCB" w:rsidR="00AD4753" w:rsidRPr="003E5F2C" w:rsidRDefault="00AD4753" w:rsidP="006A7CC7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1" w:type="dxa"/>
          </w:tcPr>
          <w:p w14:paraId="4C641632" w14:textId="77777777" w:rsidR="00AD4753" w:rsidRPr="003E5F2C" w:rsidRDefault="00AD4753" w:rsidP="006A7CC7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36B46105" w14:textId="77777777" w:rsidR="00AD4753" w:rsidRPr="003E5F2C" w:rsidRDefault="00AD4753" w:rsidP="006A7CC7">
            <w:pPr>
              <w:tabs>
                <w:tab w:val="decimal" w:pos="547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0FAC306" w14:textId="77777777" w:rsidR="00AD4753" w:rsidRPr="003E5F2C" w:rsidRDefault="00AD4753" w:rsidP="006A7CC7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6F189E95" w14:textId="77777777" w:rsidR="00AD4753" w:rsidRPr="003E5F2C" w:rsidRDefault="00AD4753" w:rsidP="006A7C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</w:tcPr>
          <w:p w14:paraId="1E88BF6E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7F2497D4" w14:textId="1DAB61F0" w:rsidR="00AD4753" w:rsidRPr="003E5F2C" w:rsidRDefault="00AD4753" w:rsidP="006A7CC7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AD4753" w:rsidRPr="003E5F2C" w14:paraId="734E7ECF" w14:textId="77777777" w:rsidTr="006A7CC7">
        <w:trPr>
          <w:trHeight w:val="20"/>
        </w:trPr>
        <w:tc>
          <w:tcPr>
            <w:tcW w:w="4392" w:type="dxa"/>
          </w:tcPr>
          <w:p w14:paraId="1F05FF17" w14:textId="77777777" w:rsidR="00AD4753" w:rsidRPr="003E5F2C" w:rsidRDefault="00AD4753" w:rsidP="006A7CC7">
            <w:pPr>
              <w:spacing w:line="280" w:lineRule="exact"/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60" w:type="dxa"/>
          </w:tcPr>
          <w:p w14:paraId="4417E621" w14:textId="6E24365F" w:rsidR="00AD4753" w:rsidRPr="003E5F2C" w:rsidRDefault="00AE5DA6" w:rsidP="006A7CC7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511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572</w:t>
            </w:r>
          </w:p>
        </w:tc>
        <w:tc>
          <w:tcPr>
            <w:tcW w:w="101" w:type="dxa"/>
          </w:tcPr>
          <w:p w14:paraId="63E4527C" w14:textId="77777777" w:rsidR="00AD4753" w:rsidRPr="003E5F2C" w:rsidRDefault="00AD4753" w:rsidP="006A7CC7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493D385C" w14:textId="65C93B9A" w:rsidR="00AD4753" w:rsidRPr="003E5F2C" w:rsidRDefault="00AE5DA6" w:rsidP="006A7CC7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663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019</w:t>
            </w:r>
          </w:p>
        </w:tc>
        <w:tc>
          <w:tcPr>
            <w:tcW w:w="90" w:type="dxa"/>
          </w:tcPr>
          <w:p w14:paraId="4CA80F0B" w14:textId="77777777" w:rsidR="00AD4753" w:rsidRPr="003E5F2C" w:rsidRDefault="00AD4753" w:rsidP="006A7CC7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</w:tcPr>
          <w:p w14:paraId="6655E8DE" w14:textId="7B1F9FD1" w:rsidR="00AD4753" w:rsidRPr="003E5F2C" w:rsidRDefault="00AE5DA6" w:rsidP="006A7CC7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25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072</w:t>
            </w:r>
          </w:p>
        </w:tc>
        <w:tc>
          <w:tcPr>
            <w:tcW w:w="92" w:type="dxa"/>
          </w:tcPr>
          <w:p w14:paraId="08D37E9E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34AD3171" w14:textId="29DCD122" w:rsidR="00AD4753" w:rsidRPr="003E5F2C" w:rsidRDefault="00AE5DA6" w:rsidP="006A7CC7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199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663</w:t>
            </w:r>
          </w:p>
        </w:tc>
      </w:tr>
      <w:tr w:rsidR="00AD4753" w:rsidRPr="003E5F2C" w14:paraId="46C2C23D" w14:textId="77777777" w:rsidTr="006A7CC7">
        <w:trPr>
          <w:trHeight w:val="20"/>
        </w:trPr>
        <w:tc>
          <w:tcPr>
            <w:tcW w:w="4392" w:type="dxa"/>
          </w:tcPr>
          <w:p w14:paraId="2563C556" w14:textId="77777777" w:rsidR="00AD4753" w:rsidRPr="003E5F2C" w:rsidRDefault="00AD4753" w:rsidP="006A7CC7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F962AB6" w14:textId="5F0A6FAA" w:rsidR="00AD4753" w:rsidRPr="003E5F2C" w:rsidRDefault="00AD4753" w:rsidP="006A7CC7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469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1" w:type="dxa"/>
          </w:tcPr>
          <w:p w14:paraId="3EF18A58" w14:textId="77777777" w:rsidR="00AD4753" w:rsidRPr="003E5F2C" w:rsidRDefault="00AD4753" w:rsidP="006A7CC7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355201E" w14:textId="31D97865" w:rsidR="00AD4753" w:rsidRPr="003E5F2C" w:rsidRDefault="00AE5DA6" w:rsidP="006A7CC7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301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070</w:t>
            </w:r>
          </w:p>
        </w:tc>
        <w:tc>
          <w:tcPr>
            <w:tcW w:w="90" w:type="dxa"/>
          </w:tcPr>
          <w:p w14:paraId="03BE0A0D" w14:textId="77777777" w:rsidR="00AD4753" w:rsidRPr="003E5F2C" w:rsidRDefault="00AD4753" w:rsidP="006A7CC7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2C943E76" w14:textId="52283850" w:rsidR="00AD4753" w:rsidRPr="003E5F2C" w:rsidRDefault="00AE5DA6" w:rsidP="006A7CC7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320</w:t>
            </w:r>
          </w:p>
        </w:tc>
        <w:tc>
          <w:tcPr>
            <w:tcW w:w="92" w:type="dxa"/>
          </w:tcPr>
          <w:p w14:paraId="4E2CEF03" w14:textId="77777777" w:rsidR="00AD4753" w:rsidRPr="003E5F2C" w:rsidRDefault="00AD4753" w:rsidP="006A7CC7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DA1E22" w14:textId="54BD77B9" w:rsidR="00AD4753" w:rsidRPr="003E5F2C" w:rsidRDefault="00AD4753" w:rsidP="006A7CC7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172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950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900</w:t>
            </w: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</w:tbl>
    <w:p w14:paraId="30DEBFF9" w14:textId="77D3AA14" w:rsidR="00F56A04" w:rsidRPr="003E5F2C" w:rsidRDefault="00F56A04" w:rsidP="00DA09AD">
      <w:pPr>
        <w:spacing w:before="120"/>
        <w:ind w:left="547" w:hanging="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ณ วันที่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ธันวาคม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2568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และ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2567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กลุ่มบริษัทและบริษัทมีขาดทุนทางภาษีที่ยังไม่ได้ใช้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ซึ่ง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มีรายละเอียดดังต่อไปนี้</w:t>
      </w:r>
    </w:p>
    <w:p w14:paraId="6C779131" w14:textId="77777777" w:rsidR="00F56A04" w:rsidRPr="003E5F2C" w:rsidRDefault="00F56A04" w:rsidP="00DA09AD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9E69E6" w:rsidRPr="003E5F2C" w14:paraId="6C424B6F" w14:textId="77777777" w:rsidTr="006A6FCD">
        <w:trPr>
          <w:trHeight w:val="20"/>
        </w:trPr>
        <w:tc>
          <w:tcPr>
            <w:tcW w:w="3762" w:type="dxa"/>
          </w:tcPr>
          <w:p w14:paraId="4209E78E" w14:textId="77777777" w:rsidR="00F56A04" w:rsidRPr="003E5F2C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1051C03" w14:textId="77777777" w:rsidR="00F56A04" w:rsidRPr="003E5F2C" w:rsidRDefault="00F56A04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3"/>
          </w:tcPr>
          <w:p w14:paraId="0C106860" w14:textId="77777777" w:rsidR="00F56A04" w:rsidRPr="003E5F2C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C80D0B6" w14:textId="77777777" w:rsidR="00F56A04" w:rsidRPr="003E5F2C" w:rsidRDefault="00F56A04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</w:tcPr>
          <w:p w14:paraId="24D3CBE8" w14:textId="77777777" w:rsidR="00F56A04" w:rsidRPr="003E5F2C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9E6" w:rsidRPr="003E5F2C" w14:paraId="0B71EA9C" w14:textId="77777777" w:rsidTr="006A6FCD">
        <w:trPr>
          <w:trHeight w:val="20"/>
        </w:trPr>
        <w:tc>
          <w:tcPr>
            <w:tcW w:w="3762" w:type="dxa"/>
          </w:tcPr>
          <w:p w14:paraId="4654DE74" w14:textId="77777777" w:rsidR="00F56A04" w:rsidRPr="003E5F2C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0E6EF2B" w14:textId="77777777" w:rsidR="00F56A04" w:rsidRPr="003E5F2C" w:rsidRDefault="00F56A04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6721517" w14:textId="77777777" w:rsidR="00F56A04" w:rsidRPr="003E5F2C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1A016B5" w14:textId="77777777" w:rsidR="00F56A04" w:rsidRPr="003E5F2C" w:rsidRDefault="00F56A04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93E144" w14:textId="77777777" w:rsidR="00F56A04" w:rsidRPr="003E5F2C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35BA6E" w14:textId="77777777" w:rsidR="00F56A04" w:rsidRPr="003E5F2C" w:rsidRDefault="00F56A04" w:rsidP="00DA09AD">
            <w:pPr>
              <w:spacing w:line="32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93DE7CE" w14:textId="77777777" w:rsidR="00F56A04" w:rsidRPr="003E5F2C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6F27525" w14:textId="77777777" w:rsidR="00F56A04" w:rsidRPr="003E5F2C" w:rsidRDefault="00F56A04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E84E5D5" w14:textId="77777777" w:rsidR="00F56A04" w:rsidRPr="003E5F2C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9E69E6" w:rsidRPr="003E5F2C" w14:paraId="33564C02" w14:textId="77777777" w:rsidTr="006A6FCD">
        <w:trPr>
          <w:trHeight w:val="20"/>
        </w:trPr>
        <w:tc>
          <w:tcPr>
            <w:tcW w:w="3762" w:type="dxa"/>
          </w:tcPr>
          <w:p w14:paraId="2C420810" w14:textId="77777777" w:rsidR="00F56A04" w:rsidRPr="003E5F2C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C3C19C9" w14:textId="77777777" w:rsidR="00F56A04" w:rsidRPr="003E5F2C" w:rsidRDefault="00F56A04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8B63B44" w14:textId="5F5228A5" w:rsidR="00F56A04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20C744B" w14:textId="77777777" w:rsidR="00F56A04" w:rsidRPr="003E5F2C" w:rsidRDefault="00F56A04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2D66438" w14:textId="6569F9C5" w:rsidR="00F56A04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5CFA5AA" w14:textId="77777777" w:rsidR="00F56A04" w:rsidRPr="003E5F2C" w:rsidRDefault="00F56A04" w:rsidP="00DA09AD">
            <w:pPr>
              <w:spacing w:line="32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A134520" w14:textId="6C2237B8" w:rsidR="00F56A04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04F9259" w14:textId="77777777" w:rsidR="00F56A04" w:rsidRPr="003E5F2C" w:rsidRDefault="00F56A04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7AE433D" w14:textId="3132F2D0" w:rsidR="00F56A04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3E5F2C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187D9F" w:rsidRPr="003E5F2C" w14:paraId="75A96F19" w14:textId="77777777" w:rsidTr="006A6FCD">
        <w:trPr>
          <w:trHeight w:val="20"/>
        </w:trPr>
        <w:tc>
          <w:tcPr>
            <w:tcW w:w="3762" w:type="dxa"/>
          </w:tcPr>
          <w:p w14:paraId="10AEC232" w14:textId="77777777" w:rsidR="00187D9F" w:rsidRPr="003E5F2C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B5CA6FF" w14:textId="77777777" w:rsidR="00187D9F" w:rsidRPr="003E5F2C" w:rsidRDefault="00187D9F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C7F4C45" w14:textId="7CCBE92C" w:rsidR="00187D9F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4A9DBF6B" w14:textId="77777777" w:rsidR="00187D9F" w:rsidRPr="003E5F2C" w:rsidRDefault="00187D9F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0C5493C" w14:textId="3ED7FE4E" w:rsidR="00187D9F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4B9742B6" w14:textId="77777777" w:rsidR="00187D9F" w:rsidRPr="003E5F2C" w:rsidRDefault="00187D9F" w:rsidP="00DA09AD">
            <w:pPr>
              <w:spacing w:line="320" w:lineRule="exact"/>
              <w:ind w:left="-108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4E717A3" w14:textId="35EFE2A2" w:rsidR="00187D9F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308281B0" w14:textId="77777777" w:rsidR="00187D9F" w:rsidRPr="003E5F2C" w:rsidRDefault="00187D9F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9B5FCA1" w14:textId="69596BB7" w:rsidR="00187D9F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</w:tr>
      <w:tr w:rsidR="00AD4753" w:rsidRPr="003E5F2C" w14:paraId="601FF37F" w14:textId="77777777" w:rsidTr="006A6FCD">
        <w:trPr>
          <w:trHeight w:val="20"/>
        </w:trPr>
        <w:tc>
          <w:tcPr>
            <w:tcW w:w="3762" w:type="dxa"/>
          </w:tcPr>
          <w:p w14:paraId="0017FE48" w14:textId="77777777" w:rsidR="00AD4753" w:rsidRPr="003E5F2C" w:rsidRDefault="00AD4753" w:rsidP="00AD4753">
            <w:pPr>
              <w:spacing w:line="320" w:lineRule="exact"/>
              <w:ind w:left="158" w:hanging="15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90" w:type="dxa"/>
          </w:tcPr>
          <w:p w14:paraId="3382CEB9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C415C63" w14:textId="7D43525D" w:rsidR="00AD4753" w:rsidRPr="003E5F2C" w:rsidRDefault="00AE5DA6" w:rsidP="00AD4753">
            <w:pPr>
              <w:tabs>
                <w:tab w:val="decimal" w:pos="108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086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633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487</w:t>
            </w:r>
          </w:p>
        </w:tc>
        <w:tc>
          <w:tcPr>
            <w:tcW w:w="90" w:type="dxa"/>
          </w:tcPr>
          <w:p w14:paraId="32820686" w14:textId="77777777" w:rsidR="00AD4753" w:rsidRPr="003E5F2C" w:rsidRDefault="00AD4753" w:rsidP="00AD4753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4141243D" w14:textId="2CEC86E7" w:rsidR="00AD4753" w:rsidRPr="003E5F2C" w:rsidRDefault="00AE5DA6" w:rsidP="00AD4753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584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147</w:t>
            </w:r>
          </w:p>
        </w:tc>
        <w:tc>
          <w:tcPr>
            <w:tcW w:w="90" w:type="dxa"/>
          </w:tcPr>
          <w:p w14:paraId="7B17FEAA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291BD09" w14:textId="3135B44B" w:rsidR="00AD4753" w:rsidRPr="003E5F2C" w:rsidRDefault="00AE5DA6" w:rsidP="00AD4753">
            <w:pPr>
              <w:tabs>
                <w:tab w:val="decimal" w:pos="108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767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</w:p>
        </w:tc>
        <w:tc>
          <w:tcPr>
            <w:tcW w:w="90" w:type="dxa"/>
          </w:tcPr>
          <w:p w14:paraId="0C0DF716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ECCC14A" w14:textId="714A82B8" w:rsidR="00AD4753" w:rsidRPr="003E5F2C" w:rsidRDefault="00AE5DA6" w:rsidP="00AD4753">
            <w:pPr>
              <w:tabs>
                <w:tab w:val="decimal" w:pos="108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764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012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657</w:t>
            </w:r>
          </w:p>
        </w:tc>
      </w:tr>
    </w:tbl>
    <w:p w14:paraId="44CD3125" w14:textId="78B8784A" w:rsidR="00871009" w:rsidRPr="003E5F2C" w:rsidRDefault="00F56A04" w:rsidP="00DA09AD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อย่างไรก็ตาม กลุ่มบริษัทและบริษัทไม่ได้บันทึกสินทรัพย์ภาษีเงินได้รอการตัดบัญชีสำหรับขาดทุนทางภาษีที่ยังไม่ได้ใช้ เนื่องจาก</w:t>
      </w:r>
      <w:r w:rsidR="00DE3C03" w:rsidRPr="003E5F2C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ยังไม่เป็นไปตามเงื่อนไขการบันทึกของมาตรฐานการบัญชี</w:t>
      </w:r>
    </w:p>
    <w:p w14:paraId="0EE32266" w14:textId="41F64CCD" w:rsidR="00A34CB4" w:rsidRPr="003E5F2C" w:rsidRDefault="00C639B1" w:rsidP="00DA09AD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ทั้งนี้ </w:t>
      </w:r>
      <w:r w:rsidR="00A34CB4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ผลขาดทุนทางภาษีที่ยังไม่ได้ใช้</w:t>
      </w:r>
      <w:r w:rsidRPr="003E5F2C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ดังกล่าว</w:t>
      </w:r>
      <w:r w:rsidR="00A34CB4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จะทยอยสิ้นสุดระยะเวลาการให้ประโยชน์ภายในปี </w:t>
      </w:r>
      <w:r w:rsidRPr="003E5F2C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  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256</w:t>
      </w:r>
      <w:r w:rsidR="00AA4B01">
        <w:rPr>
          <w:rFonts w:ascii="Angsana New" w:hAnsi="Angsana New" w:cs="Angsana New"/>
          <w:snapToGrid w:val="0"/>
          <w:color w:val="000000" w:themeColor="text1"/>
          <w:lang w:val="en-US"/>
        </w:rPr>
        <w:t>9</w:t>
      </w:r>
      <w:r w:rsidR="00A34CB4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-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257</w:t>
      </w:r>
      <w:r w:rsidR="00AA4B01">
        <w:rPr>
          <w:rFonts w:ascii="Angsana New" w:hAnsi="Angsana New" w:cs="Angsana New"/>
          <w:snapToGrid w:val="0"/>
          <w:color w:val="000000" w:themeColor="text1"/>
          <w:lang w:val="en-US"/>
        </w:rPr>
        <w:t>3</w:t>
      </w:r>
    </w:p>
    <w:p w14:paraId="3AAB613F" w14:textId="1B9A006B" w:rsidR="00A30128" w:rsidRPr="003E5F2C" w:rsidRDefault="002E0A74" w:rsidP="00DA09AD">
      <w:pPr>
        <w:ind w:firstLine="533"/>
        <w:jc w:val="both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4"/>
          <w:cs/>
        </w:rPr>
        <w:br w:type="page"/>
      </w:r>
      <w:r w:rsidR="00A30128" w:rsidRPr="003E5F2C">
        <w:rPr>
          <w:rFonts w:ascii="Angsana New" w:hAnsi="Angsana New" w:cs="Angsana New"/>
          <w:color w:val="000000" w:themeColor="text1"/>
          <w:spacing w:val="4"/>
          <w:cs/>
        </w:rPr>
        <w:lastRenderedPageBreak/>
        <w:t>ภาษีเงินได้ที่รับรู้ในกำไรขาดทุน</w:t>
      </w:r>
      <w:r w:rsidR="00A30128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สำหรับปี</w:t>
      </w:r>
      <w:r w:rsidR="00A30128" w:rsidRPr="003E5F2C">
        <w:rPr>
          <w:rFonts w:ascii="Angsana New" w:hAnsi="Angsana New" w:cs="Angsana New"/>
          <w:color w:val="000000" w:themeColor="text1"/>
          <w:spacing w:val="4"/>
          <w:cs/>
        </w:rPr>
        <w:t xml:space="preserve">สิ้นสุดวันที่ </w:t>
      </w:r>
      <w:r w:rsidR="00AE5DA6" w:rsidRPr="00AE5DA6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="00A30128" w:rsidRPr="003E5F2C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A30128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ธันวาคม</w:t>
      </w:r>
      <w:r w:rsidR="00A30128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A30128" w:rsidRPr="003E5F2C">
        <w:rPr>
          <w:rFonts w:ascii="Angsana New" w:hAnsi="Angsana New" w:cs="Angsana New"/>
          <w:color w:val="000000" w:themeColor="text1"/>
          <w:cs/>
        </w:rPr>
        <w:t>ประกอบด้วย</w:t>
      </w:r>
    </w:p>
    <w:p w14:paraId="5BBE7E95" w14:textId="77777777" w:rsidR="00A30128" w:rsidRPr="003E5F2C" w:rsidRDefault="00A30128" w:rsidP="00DA09AD">
      <w:pPr>
        <w:pStyle w:val="Header"/>
        <w:tabs>
          <w:tab w:val="clear" w:pos="4153"/>
          <w:tab w:val="clear" w:pos="8306"/>
          <w:tab w:val="left" w:pos="5760"/>
        </w:tabs>
        <w:overflowPunct/>
        <w:autoSpaceDE/>
        <w:autoSpaceDN/>
        <w:adjustRightInd/>
        <w:ind w:left="346" w:firstLine="187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>(หน่วย : บาท)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083"/>
        <w:gridCol w:w="144"/>
        <w:gridCol w:w="1082"/>
        <w:gridCol w:w="144"/>
        <w:gridCol w:w="1082"/>
        <w:gridCol w:w="144"/>
        <w:gridCol w:w="1082"/>
      </w:tblGrid>
      <w:tr w:rsidR="00187D9F" w:rsidRPr="003E5F2C" w14:paraId="7B440365" w14:textId="77777777" w:rsidTr="00B13E64">
        <w:trPr>
          <w:trHeight w:val="144"/>
        </w:trPr>
        <w:tc>
          <w:tcPr>
            <w:tcW w:w="4059" w:type="dxa"/>
            <w:tcBorders>
              <w:left w:val="nil"/>
              <w:bottom w:val="nil"/>
              <w:right w:val="nil"/>
            </w:tcBorders>
          </w:tcPr>
          <w:p w14:paraId="0376B671" w14:textId="77777777" w:rsidR="00187D9F" w:rsidRPr="003E5F2C" w:rsidRDefault="00187D9F" w:rsidP="00DA09AD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left w:val="nil"/>
              <w:right w:val="nil"/>
            </w:tcBorders>
          </w:tcPr>
          <w:p w14:paraId="151C7005" w14:textId="64322E17" w:rsidR="00187D9F" w:rsidRPr="003E5F2C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F021C06" w14:textId="77777777" w:rsidR="00187D9F" w:rsidRPr="003E5F2C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08" w:type="dxa"/>
            <w:gridSpan w:val="3"/>
            <w:tcBorders>
              <w:left w:val="nil"/>
              <w:right w:val="nil"/>
            </w:tcBorders>
          </w:tcPr>
          <w:p w14:paraId="59570ABE" w14:textId="5A75E34B" w:rsidR="00187D9F" w:rsidRPr="003E5F2C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87D9F" w:rsidRPr="003E5F2C" w14:paraId="5C6ADE3A" w14:textId="77777777" w:rsidTr="00187D9F">
        <w:trPr>
          <w:trHeight w:val="144"/>
        </w:trPr>
        <w:tc>
          <w:tcPr>
            <w:tcW w:w="4059" w:type="dxa"/>
            <w:tcBorders>
              <w:left w:val="nil"/>
              <w:bottom w:val="nil"/>
              <w:right w:val="nil"/>
            </w:tcBorders>
          </w:tcPr>
          <w:p w14:paraId="704ED773" w14:textId="77777777" w:rsidR="00187D9F" w:rsidRPr="003E5F2C" w:rsidRDefault="00187D9F" w:rsidP="00DA09AD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1BAC5AA7" w14:textId="09C81F0B" w:rsidR="00187D9F" w:rsidRPr="003E5F2C" w:rsidRDefault="00AE5DA6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E1E8685" w14:textId="77777777" w:rsidR="00187D9F" w:rsidRPr="003E5F2C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41B6B97" w14:textId="5D176CCF" w:rsidR="00187D9F" w:rsidRPr="003E5F2C" w:rsidRDefault="00AE5DA6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AFB6071" w14:textId="77777777" w:rsidR="00187D9F" w:rsidRPr="003E5F2C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8AF87B3" w14:textId="1F4AE729" w:rsidR="00187D9F" w:rsidRPr="003E5F2C" w:rsidRDefault="00AE5DA6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0F59DCB" w14:textId="77777777" w:rsidR="00187D9F" w:rsidRPr="003E5F2C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9B33E54" w14:textId="729447AC" w:rsidR="00187D9F" w:rsidRPr="003E5F2C" w:rsidRDefault="00AE5DA6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AD4753" w:rsidRPr="003E5F2C" w14:paraId="3F94D0F8" w14:textId="77777777" w:rsidTr="00187D9F">
        <w:trPr>
          <w:trHeight w:val="144"/>
        </w:trPr>
        <w:tc>
          <w:tcPr>
            <w:tcW w:w="4059" w:type="dxa"/>
            <w:tcBorders>
              <w:left w:val="nil"/>
              <w:bottom w:val="nil"/>
              <w:right w:val="nil"/>
            </w:tcBorders>
          </w:tcPr>
          <w:p w14:paraId="7B433ADD" w14:textId="77777777" w:rsidR="00AD4753" w:rsidRPr="003E5F2C" w:rsidRDefault="00AD4753" w:rsidP="00AD4753">
            <w:pPr>
              <w:spacing w:line="280" w:lineRule="exact"/>
              <w:ind w:left="-1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ภาษีเงินได้ใน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ปี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ปัจจุบัน 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5D36362E" w14:textId="76F5E74E" w:rsidR="00AD4753" w:rsidRPr="003E5F2C" w:rsidRDefault="00AE5DA6" w:rsidP="009459C4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274</w:t>
            </w:r>
            <w:r w:rsidR="009459C4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843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3C97355" w14:textId="77777777" w:rsidR="00AD4753" w:rsidRPr="003E5F2C" w:rsidRDefault="00AD4753" w:rsidP="00AD4753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25A3794" w14:textId="7C322211" w:rsidR="00AD4753" w:rsidRPr="003E5F2C" w:rsidRDefault="00AD4753" w:rsidP="00AD4753">
            <w:pPr>
              <w:tabs>
                <w:tab w:val="decimal" w:pos="60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A130F58" w14:textId="77777777" w:rsidR="00AD4753" w:rsidRPr="003E5F2C" w:rsidRDefault="00AD4753" w:rsidP="00AD475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8407000" w14:textId="04E95C18" w:rsidR="00AD4753" w:rsidRPr="003E5F2C" w:rsidRDefault="009459C4" w:rsidP="00AD4753">
            <w:pPr>
              <w:spacing w:line="280" w:lineRule="exact"/>
              <w:ind w:left="-10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2B1558FD" w14:textId="77777777" w:rsidR="00AD4753" w:rsidRPr="003E5F2C" w:rsidRDefault="00AD4753" w:rsidP="00AD4753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D03A318" w14:textId="39B2A90B" w:rsidR="00AD4753" w:rsidRPr="003E5F2C" w:rsidRDefault="00AD4753" w:rsidP="00AD4753">
            <w:pPr>
              <w:spacing w:line="280" w:lineRule="exact"/>
              <w:ind w:left="-10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D4753" w:rsidRPr="003E5F2C" w14:paraId="0FC20F5E" w14:textId="77777777" w:rsidTr="00187D9F">
        <w:trPr>
          <w:trHeight w:val="144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B21A0AC" w14:textId="77777777" w:rsidR="00AD4753" w:rsidRPr="003E5F2C" w:rsidRDefault="00AD4753" w:rsidP="00AD4753">
            <w:pPr>
              <w:spacing w:line="280" w:lineRule="exact"/>
              <w:ind w:left="-24" w:hanging="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ภาษีเงินได้รอการตัดบัญชีที่เกี่ยวข้องกับผลแตกต่างชั่วคราว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DB382" w14:textId="69D6A34B" w:rsidR="00AD4753" w:rsidRPr="003E5F2C" w:rsidRDefault="009459C4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27C77F0" w14:textId="77777777" w:rsidR="00AD4753" w:rsidRPr="003E5F2C" w:rsidRDefault="00AD4753" w:rsidP="00AD4753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219BD" w14:textId="02AE0EF4" w:rsidR="00AD4753" w:rsidRPr="003E5F2C" w:rsidRDefault="00AE5DA6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531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D72428C" w14:textId="77777777" w:rsidR="00AD4753" w:rsidRPr="003E5F2C" w:rsidRDefault="00AD4753" w:rsidP="00AD475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FDB5C" w14:textId="5980FD66" w:rsidR="00AD4753" w:rsidRPr="003E5F2C" w:rsidRDefault="000F2811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553F44D8" w14:textId="77777777" w:rsidR="00AD4753" w:rsidRPr="003E5F2C" w:rsidRDefault="00AD4753" w:rsidP="00AD4753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0E5F0" w14:textId="61BAFA9C" w:rsidR="00AD4753" w:rsidRPr="003E5F2C" w:rsidRDefault="00AD4753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AD4753" w:rsidRPr="003E5F2C" w14:paraId="2C9A0F09" w14:textId="77777777" w:rsidTr="00187D9F">
        <w:trPr>
          <w:trHeight w:val="144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D44146" w14:textId="652643F7" w:rsidR="00AD4753" w:rsidRPr="003E5F2C" w:rsidRDefault="00AD4753" w:rsidP="00AD4753">
            <w:pPr>
              <w:spacing w:line="280" w:lineRule="exact"/>
              <w:ind w:left="252" w:hanging="25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</w:tcPr>
          <w:p w14:paraId="43D8CFC7" w14:textId="77777777" w:rsidR="00AD4753" w:rsidRPr="003E5F2C" w:rsidRDefault="00AD4753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FA7EBB8" w14:textId="77777777" w:rsidR="00AD4753" w:rsidRPr="003E5F2C" w:rsidRDefault="00AD4753" w:rsidP="00AD4753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180AD74D" w14:textId="77777777" w:rsidR="00AD4753" w:rsidRPr="003E5F2C" w:rsidRDefault="00AD4753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2F25659" w14:textId="77777777" w:rsidR="00AD4753" w:rsidRPr="003E5F2C" w:rsidRDefault="00AD4753" w:rsidP="00AD475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55E78912" w14:textId="77777777" w:rsidR="00AD4753" w:rsidRPr="003E5F2C" w:rsidRDefault="00AD4753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2E825161" w14:textId="77777777" w:rsidR="00AD4753" w:rsidRPr="003E5F2C" w:rsidRDefault="00AD4753" w:rsidP="00AD4753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5878C7E9" w14:textId="77777777" w:rsidR="00AD4753" w:rsidRPr="003E5F2C" w:rsidRDefault="00AD4753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AD4753" w:rsidRPr="003E5F2C" w14:paraId="0B833F43" w14:textId="77777777" w:rsidTr="00187D9F">
        <w:trPr>
          <w:trHeight w:val="144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D3F9A7F" w14:textId="77777777" w:rsidR="00AD4753" w:rsidRPr="003E5F2C" w:rsidRDefault="00AD4753" w:rsidP="00AD4753">
            <w:pPr>
              <w:spacing w:line="280" w:lineRule="exact"/>
              <w:ind w:left="13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83" w:type="dxa"/>
            <w:tcBorders>
              <w:left w:val="nil"/>
              <w:bottom w:val="double" w:sz="4" w:space="0" w:color="auto"/>
              <w:right w:val="nil"/>
            </w:tcBorders>
          </w:tcPr>
          <w:p w14:paraId="7C16C5E3" w14:textId="2414F176" w:rsidR="00AD4753" w:rsidRPr="003E5F2C" w:rsidRDefault="000F2811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0B287CF" w14:textId="77777777" w:rsidR="00AD4753" w:rsidRPr="003E5F2C" w:rsidRDefault="00AD4753" w:rsidP="00AD4753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2C10CADF" w14:textId="1C5C1512" w:rsidR="00AD4753" w:rsidRPr="003E5F2C" w:rsidRDefault="00AE5DA6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531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099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B43891B" w14:textId="77777777" w:rsidR="00AD4753" w:rsidRPr="003E5F2C" w:rsidRDefault="00AD4753" w:rsidP="00AD475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08EF9E37" w14:textId="263A77BC" w:rsidR="00AD4753" w:rsidRPr="003E5F2C" w:rsidRDefault="00AE5DA6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271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249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B954971" w14:textId="77777777" w:rsidR="00AD4753" w:rsidRPr="003E5F2C" w:rsidRDefault="00AD4753" w:rsidP="00AD4753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592F6D5C" w14:textId="2A804CE0" w:rsidR="00AD4753" w:rsidRPr="003E5F2C" w:rsidRDefault="00AD4753" w:rsidP="00AD4753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</w:tbl>
    <w:p w14:paraId="451EA2D7" w14:textId="35B6A60B" w:rsidR="00A30128" w:rsidRPr="003E5F2C" w:rsidRDefault="00A30128" w:rsidP="00DA09AD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</w:rPr>
        <w:t>ภาษีเงินได้ที่รับรู้ในกำไรขาดทุนเบ็ดเสร็จอื่น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สำหรับปี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สิ้นสุดวันที่</w:t>
      </w:r>
      <w:r w:rsidRPr="003E5F2C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ธันวาคม </w:t>
      </w:r>
      <w:r w:rsidRPr="003E5F2C">
        <w:rPr>
          <w:rFonts w:ascii="Angsana New" w:hAnsi="Angsana New" w:cs="Angsana New"/>
          <w:color w:val="000000" w:themeColor="text1"/>
          <w:cs/>
        </w:rPr>
        <w:t>ประกอบด้วย</w:t>
      </w:r>
    </w:p>
    <w:p w14:paraId="4359E01B" w14:textId="77777777" w:rsidR="00A30128" w:rsidRPr="003E5F2C" w:rsidRDefault="00A30128" w:rsidP="00DA09AD">
      <w:pPr>
        <w:ind w:firstLine="72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 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2"/>
        <w:gridCol w:w="972"/>
        <w:gridCol w:w="93"/>
        <w:gridCol w:w="972"/>
        <w:gridCol w:w="94"/>
        <w:gridCol w:w="973"/>
        <w:gridCol w:w="89"/>
        <w:gridCol w:w="973"/>
        <w:gridCol w:w="94"/>
        <w:gridCol w:w="973"/>
        <w:gridCol w:w="94"/>
        <w:gridCol w:w="973"/>
      </w:tblGrid>
      <w:tr w:rsidR="009E69E6" w:rsidRPr="003E5F2C" w14:paraId="2EA0674A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69F74904" w14:textId="77777777" w:rsidR="00A30128" w:rsidRPr="003E5F2C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00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4EB91D28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3E5F2C" w14:paraId="7478838F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5AA760F7" w14:textId="77777777" w:rsidR="00A30128" w:rsidRPr="003E5F2C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nil"/>
            </w:tcBorders>
          </w:tcPr>
          <w:p w14:paraId="623FD0D3" w14:textId="358CF758" w:rsidR="00A30128" w:rsidRPr="003E5F2C" w:rsidRDefault="00AE5DA6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right w:val="nil"/>
            </w:tcBorders>
          </w:tcPr>
          <w:p w14:paraId="453B1A79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07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07737C69" w14:textId="25F70555" w:rsidR="00A30128" w:rsidRPr="003E5F2C" w:rsidRDefault="00AE5DA6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4B0447" w:rsidRPr="003E5F2C" w14:paraId="5DC399C0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4E5C06B9" w14:textId="77777777" w:rsidR="004B0447" w:rsidRPr="003E5F2C" w:rsidRDefault="004B0447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B7AD820" w14:textId="77777777" w:rsidR="004B0447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2C21332" w14:textId="77777777" w:rsidR="004B0447" w:rsidRPr="003E5F2C" w:rsidRDefault="004B0447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A67619F" w14:textId="77CB428E" w:rsidR="004B0447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421F7"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B18DF5D" w14:textId="77777777" w:rsidR="004B0447" w:rsidRPr="003E5F2C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</w:tcPr>
          <w:p w14:paraId="543DBB04" w14:textId="77777777" w:rsidR="004B0447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5F3C6630" w14:textId="77777777" w:rsidR="004B0447" w:rsidRPr="003E5F2C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B292232" w14:textId="77777777" w:rsidR="004B0447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64119B13" w14:textId="77777777" w:rsidR="004B0447" w:rsidRPr="003E5F2C" w:rsidRDefault="004B0447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277099D" w14:textId="2928F328" w:rsidR="004B0447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A81606"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7BB87A1D" w14:textId="77777777" w:rsidR="004B0447" w:rsidRPr="003E5F2C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6F319F92" w14:textId="77777777" w:rsidR="004B0447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</w:tr>
      <w:tr w:rsidR="004B0447" w:rsidRPr="003E5F2C" w14:paraId="6C55A065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33EE4260" w14:textId="77777777" w:rsidR="004B0447" w:rsidRPr="003E5F2C" w:rsidRDefault="004B0447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56753EBB" w14:textId="77777777" w:rsidR="004B0447" w:rsidRPr="003E5F2C" w:rsidRDefault="004B0447" w:rsidP="00DA09AD">
            <w:pPr>
              <w:spacing w:line="280" w:lineRule="exact"/>
              <w:ind w:left="-1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AF46E50" w14:textId="77777777" w:rsidR="004B0447" w:rsidRPr="003E5F2C" w:rsidRDefault="004B0447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E38DFDC" w14:textId="77777777" w:rsidR="004B0447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6F0CADF" w14:textId="77777777" w:rsidR="004B0447" w:rsidRPr="003E5F2C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</w:tcPr>
          <w:p w14:paraId="7EA39F94" w14:textId="77777777" w:rsidR="004B0447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62DF769" w14:textId="77777777" w:rsidR="004B0447" w:rsidRPr="003E5F2C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0C7960B9" w14:textId="77777777" w:rsidR="004B0447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7804A10" w14:textId="77777777" w:rsidR="004B0447" w:rsidRPr="003E5F2C" w:rsidRDefault="004B0447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7FA60BC5" w14:textId="77777777" w:rsidR="004B0447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01E7B1B" w14:textId="77777777" w:rsidR="004B0447" w:rsidRPr="003E5F2C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4C657C12" w14:textId="77777777" w:rsidR="004B0447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</w:tr>
      <w:tr w:rsidR="004B0447" w:rsidRPr="003E5F2C" w14:paraId="2F3D841D" w14:textId="77777777" w:rsidTr="006C2415">
        <w:trPr>
          <w:trHeight w:val="6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BF72513" w14:textId="7EA3393F" w:rsidR="004B0447" w:rsidRPr="003E5F2C" w:rsidRDefault="004B0447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ผลขาดทุน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จากการปรับมูลค่า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43561069" w14:textId="77777777" w:rsidR="004B0447" w:rsidRPr="003E5F2C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7C0630F" w14:textId="77777777" w:rsidR="004B0447" w:rsidRPr="003E5F2C" w:rsidRDefault="004B0447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0AA52B44" w14:textId="77777777" w:rsidR="004B0447" w:rsidRPr="003E5F2C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7D7989FE" w14:textId="77777777" w:rsidR="004B0447" w:rsidRPr="003E5F2C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</w:tcPr>
          <w:p w14:paraId="3AAFE19D" w14:textId="77777777" w:rsidR="004B0447" w:rsidRPr="003E5F2C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086F261F" w14:textId="77777777" w:rsidR="004B0447" w:rsidRPr="003E5F2C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B161DD3" w14:textId="77777777" w:rsidR="004B0447" w:rsidRPr="003E5F2C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A82E1BA" w14:textId="77777777" w:rsidR="004B0447" w:rsidRPr="003E5F2C" w:rsidRDefault="004B0447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5A1A4747" w14:textId="77777777" w:rsidR="004B0447" w:rsidRPr="003E5F2C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3D2D5D2A" w14:textId="77777777" w:rsidR="004B0447" w:rsidRPr="003E5F2C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05BDD17" w14:textId="77777777" w:rsidR="004B0447" w:rsidRPr="003E5F2C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4B0447" w:rsidRPr="003E5F2C" w14:paraId="20F9B559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66020E52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จากเงินลงทุนในตราสารทุนที่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7EC4C0F" w14:textId="77777777" w:rsidR="004B0447" w:rsidRPr="003E5F2C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3F2EC759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0A26A64" w14:textId="77777777" w:rsidR="004B0447" w:rsidRPr="003E5F2C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71D8359F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  <w:vAlign w:val="bottom"/>
          </w:tcPr>
          <w:p w14:paraId="0E8E16EB" w14:textId="77777777" w:rsidR="004B0447" w:rsidRPr="003E5F2C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7C11E1A6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550AAAEB" w14:textId="77777777" w:rsidR="004B0447" w:rsidRPr="003E5F2C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154BDEE7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1AB2FC1E" w14:textId="77777777" w:rsidR="004B0447" w:rsidRPr="003E5F2C" w:rsidRDefault="004B0447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5F7EC737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1DAD6B4A" w14:textId="77777777" w:rsidR="004B0447" w:rsidRPr="003E5F2C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0447" w:rsidRPr="003E5F2C" w14:paraId="4BE1AD8B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26AEEB67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กำหนดให้วัดมูลค่ายุติธรรมผ่านกำไร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F89A09E" w14:textId="77777777" w:rsidR="004B0447" w:rsidRPr="003E5F2C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7DE38AD6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D5231D9" w14:textId="77777777" w:rsidR="004B0447" w:rsidRPr="003E5F2C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754F2047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  <w:vAlign w:val="bottom"/>
          </w:tcPr>
          <w:p w14:paraId="77964AD0" w14:textId="77777777" w:rsidR="004B0447" w:rsidRPr="003E5F2C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5BC0F3B0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145196F5" w14:textId="77777777" w:rsidR="004B0447" w:rsidRPr="003E5F2C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1918FDB0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6EC903C1" w14:textId="77777777" w:rsidR="004B0447" w:rsidRPr="003E5F2C" w:rsidRDefault="004B0447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30A1F382" w14:textId="77777777" w:rsidR="004B0447" w:rsidRPr="003E5F2C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50078762" w14:textId="77777777" w:rsidR="004B0447" w:rsidRPr="003E5F2C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F2811" w:rsidRPr="003E5F2C" w14:paraId="466E87C4" w14:textId="77777777" w:rsidTr="0022355E">
        <w:tc>
          <w:tcPr>
            <w:tcW w:w="2412" w:type="dxa"/>
            <w:tcBorders>
              <w:left w:val="nil"/>
              <w:right w:val="nil"/>
            </w:tcBorders>
          </w:tcPr>
          <w:p w14:paraId="2BCB7966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D17F8" w14:textId="251FF4C3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D5DBD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1CA90" w14:textId="34E98E70" w:rsidR="000F2811" w:rsidRPr="003E5F2C" w:rsidRDefault="00AE5DA6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254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648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4EB47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2CB07" w14:textId="092DCEBA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B4382EA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center"/>
          </w:tcPr>
          <w:p w14:paraId="28022DC4" w14:textId="34B3B9AA" w:rsidR="000F2811" w:rsidRPr="003E5F2C" w:rsidRDefault="000F2811" w:rsidP="000F2811">
            <w:pPr>
              <w:tabs>
                <w:tab w:val="decimal" w:pos="859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center"/>
          </w:tcPr>
          <w:p w14:paraId="76A27B1C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center"/>
          </w:tcPr>
          <w:p w14:paraId="5259E93E" w14:textId="3ED9D55A" w:rsidR="000F2811" w:rsidRPr="003E5F2C" w:rsidRDefault="00AE5DA6" w:rsidP="000F2811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192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248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center"/>
          </w:tcPr>
          <w:p w14:paraId="5E55C3F7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center"/>
          </w:tcPr>
          <w:p w14:paraId="1B4BCFC5" w14:textId="48D89A20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0F2811" w:rsidRPr="003E5F2C" w14:paraId="54969097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195B43D2" w14:textId="77777777" w:rsidR="000F2811" w:rsidRPr="003E5F2C" w:rsidRDefault="000F2811" w:rsidP="000F2811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ผลต่างของอัตราแลกเปลี่ยนจาก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D458C0E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501ADAD7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14A3735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0734C293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3" w:type="dxa"/>
            <w:tcBorders>
              <w:left w:val="nil"/>
            </w:tcBorders>
            <w:vAlign w:val="bottom"/>
          </w:tcPr>
          <w:p w14:paraId="0E193E79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797E5CDA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7FBD2089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15962607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3C3D9091" w14:textId="77777777" w:rsidR="000F2811" w:rsidRPr="003E5F2C" w:rsidRDefault="000F2811" w:rsidP="000F2811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20DFE318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4817D015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F2811" w:rsidRPr="003E5F2C" w14:paraId="3A7CC563" w14:textId="77777777" w:rsidTr="0022355E">
        <w:tc>
          <w:tcPr>
            <w:tcW w:w="2412" w:type="dxa"/>
            <w:tcBorders>
              <w:left w:val="nil"/>
              <w:right w:val="nil"/>
            </w:tcBorders>
          </w:tcPr>
          <w:p w14:paraId="2F35DE54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การแปลงค่างบการเงินต่างประเทศ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EFE74" w14:textId="2B83A40F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47BFD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5634" w14:textId="41F3E4E7" w:rsidR="000F2811" w:rsidRPr="003E5F2C" w:rsidRDefault="000F2811" w:rsidP="000F2811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8D2B1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7CD49" w14:textId="61A8DCC1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1A7B1C19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center"/>
          </w:tcPr>
          <w:p w14:paraId="7FF1B5DB" w14:textId="663699CD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center"/>
          </w:tcPr>
          <w:p w14:paraId="76DA9D66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3BD54239" w14:textId="0B30E1BE" w:rsidR="000F2811" w:rsidRPr="003E5F2C" w:rsidRDefault="000F2811" w:rsidP="000F2811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center"/>
          </w:tcPr>
          <w:p w14:paraId="7F5A5B65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center"/>
          </w:tcPr>
          <w:p w14:paraId="487137F6" w14:textId="2DFAD9B8" w:rsidR="000F2811" w:rsidRPr="003E5F2C" w:rsidRDefault="000F2811" w:rsidP="000F2811">
            <w:pPr>
              <w:tabs>
                <w:tab w:val="decimal" w:pos="90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0F2811" w:rsidRPr="003E5F2C" w14:paraId="02FC7700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5FAD4BD1" w14:textId="5423E95F" w:rsidR="000F2811" w:rsidRPr="003E5F2C" w:rsidRDefault="000F2811" w:rsidP="000F2811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ผลกำไรจากการวัดมูลค่าใหม่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6427D80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0FD5528C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5CC7D6F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10F4C420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3" w:type="dxa"/>
            <w:tcBorders>
              <w:left w:val="nil"/>
            </w:tcBorders>
            <w:vAlign w:val="bottom"/>
          </w:tcPr>
          <w:p w14:paraId="1914A6F7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8561311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29265C01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3FA44A43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1CC1B326" w14:textId="77777777" w:rsidR="000F2811" w:rsidRPr="003E5F2C" w:rsidRDefault="000F2811" w:rsidP="000F2811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4E02853B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51BE0CC3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F2811" w:rsidRPr="003E5F2C" w14:paraId="239A67FB" w14:textId="77777777" w:rsidTr="0022355E">
        <w:tc>
          <w:tcPr>
            <w:tcW w:w="2412" w:type="dxa"/>
            <w:tcBorders>
              <w:left w:val="nil"/>
              <w:right w:val="nil"/>
            </w:tcBorders>
          </w:tcPr>
          <w:p w14:paraId="2A6DEC87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7D35B" w14:textId="06C7827F" w:rsidR="000F2811" w:rsidRPr="003E5F2C" w:rsidRDefault="00AE5DA6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128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43282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E28703" w14:textId="18E578C2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23338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539682" w14:textId="49599F32" w:rsidR="000F2811" w:rsidRPr="003E5F2C" w:rsidRDefault="00AE5DA6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103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082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20C1A9D2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9C9C0B" w14:textId="295A66C7" w:rsidR="000F2811" w:rsidRPr="003E5F2C" w:rsidRDefault="000F2811" w:rsidP="000F2811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center"/>
          </w:tcPr>
          <w:p w14:paraId="531B1D69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442B59" w14:textId="1DCD02C0" w:rsidR="000F2811" w:rsidRPr="003E5F2C" w:rsidRDefault="00AE5DA6" w:rsidP="000F2811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170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center"/>
          </w:tcPr>
          <w:p w14:paraId="1C3FC5E2" w14:textId="77777777" w:rsidR="000F2811" w:rsidRPr="003E5F2C" w:rsidRDefault="000F2811" w:rsidP="000F2811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972CB1" w14:textId="7039372C" w:rsidR="000F2811" w:rsidRPr="003E5F2C" w:rsidRDefault="000F2811" w:rsidP="000F2811">
            <w:pPr>
              <w:tabs>
                <w:tab w:val="decimal" w:pos="90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0F2811" w:rsidRPr="003E5F2C" w14:paraId="3F110BB9" w14:textId="77777777" w:rsidTr="0022355E">
        <w:tc>
          <w:tcPr>
            <w:tcW w:w="2412" w:type="dxa"/>
            <w:tcBorders>
              <w:top w:val="nil"/>
              <w:left w:val="nil"/>
              <w:right w:val="nil"/>
            </w:tcBorders>
          </w:tcPr>
          <w:p w14:paraId="7593CE50" w14:textId="77777777" w:rsidR="000F2811" w:rsidRPr="003E5F2C" w:rsidRDefault="000F2811" w:rsidP="000F2811">
            <w:pPr>
              <w:spacing w:line="280" w:lineRule="exact"/>
              <w:ind w:left="3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5ED3DD" w14:textId="62DA23B8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2A86A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33D042" w14:textId="7A36A25B" w:rsidR="000F2811" w:rsidRPr="003E5F2C" w:rsidRDefault="00AE5DA6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228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878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96772" w14:textId="77777777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2305F" w14:textId="4150A759" w:rsidR="000F2811" w:rsidRPr="003E5F2C" w:rsidRDefault="000F2811" w:rsidP="000F2811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059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18566995" w14:textId="77777777" w:rsidR="000F2811" w:rsidRPr="003E5F2C" w:rsidRDefault="000F2811" w:rsidP="000F281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1D2E07" w14:textId="24F558D3" w:rsidR="000F2811" w:rsidRPr="003E5F2C" w:rsidRDefault="000F2811" w:rsidP="000F2811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center"/>
          </w:tcPr>
          <w:p w14:paraId="687BA585" w14:textId="77777777" w:rsidR="000F2811" w:rsidRPr="003E5F2C" w:rsidRDefault="000F2811" w:rsidP="000F281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89DD7E" w14:textId="6166D251" w:rsidR="000F2811" w:rsidRPr="003E5F2C" w:rsidRDefault="00AE5DA6" w:rsidP="000F2811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251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418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center"/>
          </w:tcPr>
          <w:p w14:paraId="4603267B" w14:textId="77777777" w:rsidR="000F2811" w:rsidRPr="003E5F2C" w:rsidRDefault="000F2811" w:rsidP="000F281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E81241" w14:textId="3A79E39E" w:rsidR="000F2811" w:rsidRPr="003E5F2C" w:rsidRDefault="000F2811" w:rsidP="000F2811">
            <w:pPr>
              <w:tabs>
                <w:tab w:val="decimal" w:pos="90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</w:tbl>
    <w:p w14:paraId="0BFB9653" w14:textId="77777777" w:rsidR="00A30128" w:rsidRPr="003E5F2C" w:rsidRDefault="00A30128" w:rsidP="00DA09AD">
      <w:pPr>
        <w:spacing w:before="240"/>
        <w:ind w:firstLine="72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 (หน่วย : บาท)</w:t>
      </w:r>
    </w:p>
    <w:tbl>
      <w:tblPr>
        <w:tblW w:w="86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964"/>
        <w:gridCol w:w="92"/>
        <w:gridCol w:w="965"/>
        <w:gridCol w:w="93"/>
        <w:gridCol w:w="965"/>
        <w:gridCol w:w="89"/>
        <w:gridCol w:w="965"/>
        <w:gridCol w:w="93"/>
        <w:gridCol w:w="965"/>
        <w:gridCol w:w="93"/>
        <w:gridCol w:w="965"/>
      </w:tblGrid>
      <w:tr w:rsidR="009E69E6" w:rsidRPr="003E5F2C" w14:paraId="06834DD4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4DC297A9" w14:textId="77777777" w:rsidR="00A30128" w:rsidRPr="003E5F2C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6249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3D41205C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3E5F2C" w14:paraId="41B01B9F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764D80C6" w14:textId="77777777" w:rsidR="00A30128" w:rsidRPr="003E5F2C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3079" w:type="dxa"/>
            <w:gridSpan w:val="5"/>
            <w:tcBorders>
              <w:top w:val="single" w:sz="4" w:space="0" w:color="auto"/>
              <w:left w:val="nil"/>
            </w:tcBorders>
          </w:tcPr>
          <w:p w14:paraId="16522611" w14:textId="23ACDE7E" w:rsidR="00A30128" w:rsidRPr="003E5F2C" w:rsidRDefault="00AE5DA6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right w:val="nil"/>
            </w:tcBorders>
          </w:tcPr>
          <w:p w14:paraId="688B10A6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3A0A8C2B" w14:textId="2CF986BD" w:rsidR="00A30128" w:rsidRPr="003E5F2C" w:rsidRDefault="00AE5DA6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E69E6" w:rsidRPr="003E5F2C" w14:paraId="4C7888FD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1C207FFA" w14:textId="77777777" w:rsidR="00A30128" w:rsidRPr="003E5F2C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25DA4BCD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29AB0DE" w14:textId="77777777" w:rsidR="00A30128" w:rsidRPr="003E5F2C" w:rsidRDefault="00A30128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38013BC" w14:textId="060DB910" w:rsidR="00A30128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30128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F093A"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A30128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381DA08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47962A5D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6E41A3C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7CF5194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779762E" w14:textId="77777777" w:rsidR="00A30128" w:rsidRPr="003E5F2C" w:rsidRDefault="00A30128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9B78D44" w14:textId="57815C13" w:rsidR="00A30128" w:rsidRPr="003E5F2C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30128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F093A"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A30128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1B33947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3A92EE3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</w:tr>
      <w:tr w:rsidR="009E69E6" w:rsidRPr="003E5F2C" w14:paraId="7BAA7CA0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472C3989" w14:textId="77777777" w:rsidR="00A30128" w:rsidRPr="003E5F2C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06A81EA1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AABC281" w14:textId="77777777" w:rsidR="00A30128" w:rsidRPr="003E5F2C" w:rsidRDefault="00A30128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A51BBA9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C991258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37618C8A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4596A6B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5544E01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E4172F9" w14:textId="77777777" w:rsidR="00A30128" w:rsidRPr="003E5F2C" w:rsidRDefault="00A30128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FE4A8E6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23075DD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8269837" w14:textId="77777777" w:rsidR="00A30128" w:rsidRPr="003E5F2C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</w:tr>
      <w:tr w:rsidR="009E69E6" w:rsidRPr="003E5F2C" w14:paraId="0C1E9BA7" w14:textId="77777777" w:rsidTr="006C2415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67BEFB3" w14:textId="06912804" w:rsidR="00A30128" w:rsidRPr="003E5F2C" w:rsidRDefault="00A30128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ผลขาดทุน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จากการปรับมูลค่า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6BA77D51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37F7DB8" w14:textId="77777777" w:rsidR="00A30128" w:rsidRPr="003E5F2C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D06C7E6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82F840B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41E96A65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2A37AB6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4A75FAC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40E353B" w14:textId="77777777" w:rsidR="00A30128" w:rsidRPr="003E5F2C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01CF9EB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2AC6BE9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BB4A4AE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3E5F2C" w14:paraId="107C8576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0D4613A3" w14:textId="77777777" w:rsidR="00A30128" w:rsidRPr="003E5F2C" w:rsidRDefault="00A30128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จากเงินลงทุนในตราสารทุนที่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46C1002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0AEF49E" w14:textId="77777777" w:rsidR="00A30128" w:rsidRPr="003E5F2C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2EB2DB5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3457090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49FC2F29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AAA12A1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999A96B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7053C2C" w14:textId="77777777" w:rsidR="00A30128" w:rsidRPr="003E5F2C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EE236B4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759859D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06792EE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3E5F2C" w14:paraId="69B5389E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1418C0E8" w14:textId="77777777" w:rsidR="00A30128" w:rsidRPr="003E5F2C" w:rsidRDefault="00A30128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กำหนดให้วัดมูลค่ายุติธรรมผ่านกำไร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4AD513C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812332D" w14:textId="77777777" w:rsidR="00A30128" w:rsidRPr="003E5F2C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D423105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F5F6754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0A0BEB8B" w14:textId="77777777" w:rsidR="00A30128" w:rsidRPr="003E5F2C" w:rsidRDefault="00A30128" w:rsidP="00DA09AD">
            <w:pPr>
              <w:tabs>
                <w:tab w:val="decimal" w:pos="876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0657E7E0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5672E93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272B212" w14:textId="77777777" w:rsidR="00A30128" w:rsidRPr="003E5F2C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52608F8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F330748" w14:textId="77777777" w:rsidR="00A30128" w:rsidRPr="003E5F2C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3AB324B" w14:textId="77777777" w:rsidR="00A30128" w:rsidRPr="003E5F2C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0F2C6CDE" w14:textId="77777777" w:rsidTr="0022355E">
        <w:tc>
          <w:tcPr>
            <w:tcW w:w="2411" w:type="dxa"/>
            <w:tcBorders>
              <w:left w:val="nil"/>
              <w:right w:val="nil"/>
            </w:tcBorders>
          </w:tcPr>
          <w:p w14:paraId="6849E947" w14:textId="77777777" w:rsidR="00AD4753" w:rsidRPr="003E5F2C" w:rsidRDefault="00AD4753" w:rsidP="00AD4753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72780" w14:textId="14AC523F" w:rsidR="00AD4753" w:rsidRPr="003E5F2C" w:rsidRDefault="000F2811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34A1E" w14:textId="77777777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F3B0A" w14:textId="6ECBA430" w:rsidR="00AD4753" w:rsidRPr="003E5F2C" w:rsidRDefault="00AE5DA6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254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8B5D1" w14:textId="77777777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3DBD5" w14:textId="655EDE8E" w:rsidR="00AD4753" w:rsidRPr="003E5F2C" w:rsidRDefault="000F2811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7454A1A" w14:textId="77777777" w:rsidR="00AD4753" w:rsidRPr="003E5F2C" w:rsidRDefault="00AD4753" w:rsidP="00AD475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</w:tcPr>
          <w:p w14:paraId="6838AB79" w14:textId="4CBF9BC4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61172D9A" w14:textId="77777777" w:rsidR="00AD4753" w:rsidRPr="003E5F2C" w:rsidRDefault="00AD4753" w:rsidP="00AD4753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</w:tcPr>
          <w:p w14:paraId="513D5552" w14:textId="1C6FCC03" w:rsidR="00AD4753" w:rsidRPr="003E5F2C" w:rsidRDefault="00AE5DA6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248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38FF059A" w14:textId="77777777" w:rsidR="00AD4753" w:rsidRPr="003E5F2C" w:rsidRDefault="00AD4753" w:rsidP="00AD475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</w:tcPr>
          <w:p w14:paraId="2A86C47B" w14:textId="4CC75572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AD4753" w:rsidRPr="003E5F2C" w14:paraId="1D14F6A1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36592D62" w14:textId="767B705A" w:rsidR="00AD4753" w:rsidRPr="003E5F2C" w:rsidRDefault="00AD4753" w:rsidP="00AD4753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ผลกำไร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จ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ากการวัดมูลค่าใหม่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162ECCF0" w14:textId="77777777" w:rsidR="00AD4753" w:rsidRPr="003E5F2C" w:rsidRDefault="00AD4753" w:rsidP="00AD4753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  <w:vAlign w:val="bottom"/>
          </w:tcPr>
          <w:p w14:paraId="1C78DFD7" w14:textId="77777777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64300DF9" w14:textId="77777777" w:rsidR="00AD4753" w:rsidRPr="003E5F2C" w:rsidRDefault="00AD4753" w:rsidP="00AD4753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2295059E" w14:textId="77777777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tcBorders>
              <w:left w:val="nil"/>
            </w:tcBorders>
            <w:vAlign w:val="bottom"/>
          </w:tcPr>
          <w:p w14:paraId="4A05310D" w14:textId="77777777" w:rsidR="00AD4753" w:rsidRPr="003E5F2C" w:rsidRDefault="00AD4753" w:rsidP="00AD4753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4379178" w14:textId="77777777" w:rsidR="00AD4753" w:rsidRPr="003E5F2C" w:rsidRDefault="00AD4753" w:rsidP="00AD475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22D488F4" w14:textId="77777777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4E96C2BF" w14:textId="77777777" w:rsidR="00AD4753" w:rsidRPr="003E5F2C" w:rsidRDefault="00AD4753" w:rsidP="00AD4753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08B9E584" w14:textId="77777777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5EA6C168" w14:textId="77777777" w:rsidR="00AD4753" w:rsidRPr="003E5F2C" w:rsidRDefault="00AD4753" w:rsidP="00AD475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3E56A56C" w14:textId="77777777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D4753" w:rsidRPr="003E5F2C" w14:paraId="29D7D54E" w14:textId="77777777" w:rsidTr="0022355E">
        <w:tc>
          <w:tcPr>
            <w:tcW w:w="2411" w:type="dxa"/>
            <w:tcBorders>
              <w:left w:val="nil"/>
              <w:right w:val="nil"/>
            </w:tcBorders>
          </w:tcPr>
          <w:p w14:paraId="48464286" w14:textId="77777777" w:rsidR="00AD4753" w:rsidRPr="003E5F2C" w:rsidRDefault="00AD4753" w:rsidP="00AD4753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72E5D2" w14:textId="320AB832" w:rsidR="00AD4753" w:rsidRPr="003E5F2C" w:rsidRDefault="000F2811" w:rsidP="000F2811">
            <w:pPr>
              <w:tabs>
                <w:tab w:val="decimal" w:pos="109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78CA5" w14:textId="77777777" w:rsidR="00AD4753" w:rsidRPr="003E5F2C" w:rsidRDefault="00AD4753" w:rsidP="000F2811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B6A3D" w14:textId="604914BA" w:rsidR="00AD4753" w:rsidRPr="003E5F2C" w:rsidRDefault="000F2811" w:rsidP="000F2811">
            <w:pPr>
              <w:spacing w:line="280" w:lineRule="exact"/>
              <w:ind w:left="-142" w:right="-25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766E5" w14:textId="77777777" w:rsidR="00AD4753" w:rsidRPr="003E5F2C" w:rsidRDefault="00AD4753" w:rsidP="000F2811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335D00" w14:textId="015C6A76" w:rsidR="00AD4753" w:rsidRPr="003E5F2C" w:rsidRDefault="000F2811" w:rsidP="000F2811">
            <w:pPr>
              <w:spacing w:line="280" w:lineRule="exact"/>
              <w:ind w:left="-142" w:right="-18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D837B93" w14:textId="6EAD171B" w:rsidR="00AD4753" w:rsidRPr="003E5F2C" w:rsidRDefault="000F2811" w:rsidP="00AD4753">
            <w:pPr>
              <w:tabs>
                <w:tab w:val="decimal" w:pos="870"/>
                <w:tab w:val="decimal" w:pos="1062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28A78C" w14:textId="04DF64B0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5AB0725C" w14:textId="77777777" w:rsidR="00AD4753" w:rsidRPr="003E5F2C" w:rsidRDefault="00AD4753" w:rsidP="00AD4753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201EB8" w14:textId="4AA69ACA" w:rsidR="00AD4753" w:rsidRPr="003E5F2C" w:rsidRDefault="00AE5DA6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072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714756E0" w14:textId="77777777" w:rsidR="00AD4753" w:rsidRPr="003E5F2C" w:rsidRDefault="00AD4753" w:rsidP="00AD4753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DCCE01" w14:textId="472B5753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AD4753" w:rsidRPr="003E5F2C" w14:paraId="60FA7EC2" w14:textId="77777777" w:rsidTr="0022355E">
        <w:tc>
          <w:tcPr>
            <w:tcW w:w="2411" w:type="dxa"/>
            <w:tcBorders>
              <w:left w:val="nil"/>
              <w:right w:val="nil"/>
            </w:tcBorders>
          </w:tcPr>
          <w:p w14:paraId="581EDC1D" w14:textId="77777777" w:rsidR="00AD4753" w:rsidRPr="003E5F2C" w:rsidRDefault="00AD4753" w:rsidP="00AD4753">
            <w:pPr>
              <w:spacing w:line="280" w:lineRule="exact"/>
              <w:ind w:left="3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EF2904" w14:textId="62E0491E" w:rsidR="00AD4753" w:rsidRPr="003E5F2C" w:rsidRDefault="000F2811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5482F" w14:textId="77777777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AF02BA" w14:textId="1951C51B" w:rsidR="00AD4753" w:rsidRPr="003E5F2C" w:rsidRDefault="00AE5DA6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254</w:t>
            </w:r>
            <w:r w:rsidR="000F2811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85046" w14:textId="77777777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FC3179" w14:textId="13EA3F46" w:rsidR="00AD4753" w:rsidRPr="003E5F2C" w:rsidRDefault="000F2811" w:rsidP="00AD4753">
            <w:pPr>
              <w:tabs>
                <w:tab w:val="decimal" w:pos="876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593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D02B099" w14:textId="77777777" w:rsidR="00AD4753" w:rsidRPr="003E5F2C" w:rsidRDefault="00AD4753" w:rsidP="00AD475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3DAC8E" w14:textId="57146B51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0811AEAA" w14:textId="77777777" w:rsidR="00AD4753" w:rsidRPr="003E5F2C" w:rsidRDefault="00AD4753" w:rsidP="00AD4753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66529A" w14:textId="36F6BA1F" w:rsidR="00AD4753" w:rsidRPr="003E5F2C" w:rsidRDefault="00AE5DA6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557BA32E" w14:textId="77777777" w:rsidR="00AD4753" w:rsidRPr="003E5F2C" w:rsidRDefault="00AD4753" w:rsidP="00AD475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32FEF43" w14:textId="2E379C07" w:rsidR="00AD4753" w:rsidRPr="003E5F2C" w:rsidRDefault="00AD4753" w:rsidP="00AD4753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</w:tbl>
    <w:p w14:paraId="04DDB2C5" w14:textId="694D1EAA" w:rsidR="00F56A04" w:rsidRPr="003E5F2C" w:rsidRDefault="00A30128" w:rsidP="00DA09AD">
      <w:pPr>
        <w:ind w:left="540" w:hanging="7"/>
        <w:jc w:val="thaiDistribute"/>
        <w:rPr>
          <w:rFonts w:ascii="Angsana New" w:hAnsi="Angsana New" w:cs="Angsana New"/>
          <w:color w:val="000000" w:themeColor="text1"/>
          <w:lang w:val="en-US" w:eastAsia="x-none"/>
        </w:rPr>
      </w:pPr>
      <w:r w:rsidRPr="003E5F2C">
        <w:rPr>
          <w:rFonts w:ascii="Angsana New" w:hAnsi="Angsana New" w:cs="Angsana New"/>
          <w:color w:val="000000" w:themeColor="text1"/>
          <w:spacing w:val="4"/>
          <w:cs/>
        </w:rPr>
        <w:br w:type="page"/>
      </w:r>
      <w:r w:rsidR="00F56A04" w:rsidRPr="003E5F2C">
        <w:rPr>
          <w:rFonts w:ascii="Angsana New" w:hAnsi="Angsana New" w:cs="Angsana New"/>
          <w:color w:val="000000" w:themeColor="text1"/>
          <w:spacing w:val="-6"/>
          <w:cs/>
        </w:rPr>
        <w:lastRenderedPageBreak/>
        <w:t>รายการ</w:t>
      </w:r>
      <w:r w:rsidR="00F56A04" w:rsidRPr="003E5F2C">
        <w:rPr>
          <w:rFonts w:ascii="Angsana New" w:hAnsi="Angsana New" w:cs="Angsana New"/>
          <w:color w:val="000000" w:themeColor="text1"/>
          <w:cs/>
          <w:lang w:val="en-US"/>
        </w:rPr>
        <w:t>กระทบยอดจำนวนเงินระหว่างภาษีเงินได้กับผลคูณของกำไรสุทธิทางบัญชีกับอัตราภาษีที่ใช้</w:t>
      </w:r>
      <w:r w:rsidR="00F56A04" w:rsidRPr="003E5F2C">
        <w:rPr>
          <w:rFonts w:ascii="Angsana New" w:hAnsi="Angsana New" w:cs="Angsana New"/>
          <w:color w:val="000000" w:themeColor="text1"/>
          <w:cs/>
        </w:rPr>
        <w:t xml:space="preserve">สำหรับปีสิ้นสุดวันที่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31</w:t>
      </w:r>
      <w:r w:rsidR="00F56A04" w:rsidRPr="003E5F2C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F56A04" w:rsidRPr="003E5F2C">
        <w:rPr>
          <w:rFonts w:ascii="Angsana New" w:hAnsi="Angsana New" w:cs="Angsana New"/>
          <w:color w:val="000000" w:themeColor="text1"/>
          <w:cs/>
          <w:lang w:val="en-US"/>
        </w:rPr>
        <w:t>สามารถแสดงได้ดังนี้</w:t>
      </w: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9E69E6" w:rsidRPr="003E5F2C" w14:paraId="38CEDCD5" w14:textId="77777777" w:rsidTr="006A6FCD">
        <w:tc>
          <w:tcPr>
            <w:tcW w:w="5154" w:type="dxa"/>
            <w:tcBorders>
              <w:top w:val="nil"/>
              <w:left w:val="nil"/>
              <w:right w:val="nil"/>
            </w:tcBorders>
          </w:tcPr>
          <w:p w14:paraId="481FF553" w14:textId="77777777" w:rsidR="00F56A04" w:rsidRPr="003E5F2C" w:rsidRDefault="00F56A04" w:rsidP="00DA09AD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0D134F1E" w14:textId="77777777" w:rsidR="00F56A04" w:rsidRPr="003E5F2C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3E5F2C" w14:paraId="5D556D6F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72FAB44A" w14:textId="77777777" w:rsidR="00F56A04" w:rsidRPr="003E5F2C" w:rsidRDefault="00F56A04" w:rsidP="00DA09AD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6E35DB7" w14:textId="7E8D1A0E" w:rsidR="00F56A04" w:rsidRPr="003E5F2C" w:rsidRDefault="00AE5DA6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8EFF70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27EA29E1" w14:textId="457287EE" w:rsidR="00F56A04" w:rsidRPr="003E5F2C" w:rsidRDefault="00AE5DA6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E69E6" w:rsidRPr="003E5F2C" w14:paraId="63DDA8F1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31542D37" w14:textId="77777777" w:rsidR="00F56A04" w:rsidRPr="003E5F2C" w:rsidRDefault="00F56A04" w:rsidP="00DA09AD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557746C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19F3C2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A90683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6B896F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8449DB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122AEE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605B42B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อัตราภาษี</w:t>
            </w:r>
          </w:p>
        </w:tc>
      </w:tr>
      <w:tr w:rsidR="009E69E6" w:rsidRPr="003E5F2C" w14:paraId="3EEEC22F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9A6FECA" w14:textId="77777777" w:rsidR="00F56A04" w:rsidRPr="003E5F2C" w:rsidRDefault="00F56A04" w:rsidP="00DA09AD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6897209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E89745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FFD6EE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E55064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749D455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63B013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6691A9" w14:textId="77777777" w:rsidR="00F56A04" w:rsidRPr="003E5F2C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</w:tr>
      <w:tr w:rsidR="00AD4753" w:rsidRPr="003E5F2C" w14:paraId="2D4B1F5E" w14:textId="77777777" w:rsidTr="006A6FCD">
        <w:tc>
          <w:tcPr>
            <w:tcW w:w="5154" w:type="dxa"/>
            <w:tcBorders>
              <w:left w:val="nil"/>
              <w:right w:val="nil"/>
            </w:tcBorders>
          </w:tcPr>
          <w:p w14:paraId="689C4AFB" w14:textId="3146CBC5" w:rsidR="00AD4753" w:rsidRPr="003E5F2C" w:rsidRDefault="00AD4753" w:rsidP="00AD4753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EF56B14" w14:textId="7594B52D" w:rsidR="00AD4753" w:rsidRPr="003E5F2C" w:rsidRDefault="001675DB" w:rsidP="00AD4753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19CDAF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0F4903C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4E2995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E9E2686" w14:textId="5DB0E39B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38C403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C47F0F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2EF0250B" w14:textId="77777777" w:rsidTr="00BE2508">
        <w:tc>
          <w:tcPr>
            <w:tcW w:w="5154" w:type="dxa"/>
            <w:tcBorders>
              <w:left w:val="nil"/>
              <w:right w:val="nil"/>
            </w:tcBorders>
          </w:tcPr>
          <w:p w14:paraId="35FF267A" w14:textId="73B83F29" w:rsidR="00AD4753" w:rsidRPr="003E5F2C" w:rsidRDefault="00AD4753" w:rsidP="00AD4753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ค่าใช้จ่าย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ภาษีเงินได้คำนวณในอัตรา ณ วันที่ในรายงาน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1873DB2F" w14:textId="23CEE7EF" w:rsidR="00AD4753" w:rsidRPr="003E5F2C" w:rsidRDefault="001675DB" w:rsidP="00AD4753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AC4AC7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FBD90AD" w14:textId="297AD6DD" w:rsidR="00AD4753" w:rsidRPr="003E5F2C" w:rsidRDefault="00AE5DA6" w:rsidP="00AD475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643BA1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6E504FD9" w14:textId="590906AC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143929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4E1A127" w14:textId="38F09C34" w:rsidR="00AD4753" w:rsidRPr="003E5F2C" w:rsidRDefault="00AE5DA6" w:rsidP="00AD475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</w:tr>
      <w:tr w:rsidR="00AD4753" w:rsidRPr="003E5F2C" w14:paraId="4CB61D4B" w14:textId="77777777" w:rsidTr="0022355E">
        <w:tc>
          <w:tcPr>
            <w:tcW w:w="5154" w:type="dxa"/>
            <w:tcBorders>
              <w:left w:val="nil"/>
              <w:right w:val="nil"/>
            </w:tcBorders>
          </w:tcPr>
          <w:p w14:paraId="4DC9E299" w14:textId="77777777" w:rsidR="00AD4753" w:rsidRPr="003E5F2C" w:rsidRDefault="00AD4753" w:rsidP="00AD4753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506EBFC" w14:textId="6FFAE011" w:rsidR="00AD4753" w:rsidRPr="003E5F2C" w:rsidRDefault="00AE5DA6" w:rsidP="00AD4753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395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980BAD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5049941" w14:textId="77777777" w:rsidR="00AD4753" w:rsidRPr="003E5F2C" w:rsidRDefault="00AD4753" w:rsidP="00AD475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782F4E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BB6AE5" w14:textId="2B55B022" w:rsidR="00AD4753" w:rsidRPr="003E5F2C" w:rsidRDefault="00AE5DA6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00CFCD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30A1A6" w14:textId="77777777" w:rsidR="00AD4753" w:rsidRPr="003E5F2C" w:rsidRDefault="00AD4753" w:rsidP="00AD475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D4753" w:rsidRPr="003E5F2C" w14:paraId="4726F614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18EA4BC" w14:textId="77777777" w:rsidR="00AD4753" w:rsidRPr="003E5F2C" w:rsidRDefault="00AD4753" w:rsidP="00AD4753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85275A5" w14:textId="242755C9" w:rsidR="00AD4753" w:rsidRPr="003E5F2C" w:rsidRDefault="00AE5DA6" w:rsidP="00AD4753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760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8215E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A50412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99CFD4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1C6AEB6" w14:textId="57479DA2" w:rsidR="00AD4753" w:rsidRPr="003E5F2C" w:rsidRDefault="00AE5DA6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296CE4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643191B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05A1D1A4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3CBB2BDE" w14:textId="77777777" w:rsidR="00AD4753" w:rsidRPr="003E5F2C" w:rsidRDefault="00AD4753" w:rsidP="00AD4753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ผลกระทบทางภาษีของรายได้ที่ได้รับยกเว้นทางภาษีและค่าใช้จ่ายที่หักได้เพิ่มขึ้น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38EABE0" w14:textId="00116BF1" w:rsidR="00AD4753" w:rsidRPr="003E5F2C" w:rsidRDefault="001675DB" w:rsidP="00AD4753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4B479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6C68CB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CD744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DB02EC" w14:textId="5A937ADE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0C12EB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3E8C87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016510C9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2BF435B4" w14:textId="77777777" w:rsidR="00AD4753" w:rsidRPr="003E5F2C" w:rsidRDefault="00AD4753" w:rsidP="00AD4753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BD0BE9" w14:textId="77777777" w:rsidR="00AD4753" w:rsidRPr="003E5F2C" w:rsidRDefault="00AD4753" w:rsidP="00AD4753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7EDB76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B61455" w14:textId="77777777" w:rsidR="00AD4753" w:rsidRPr="003E5F2C" w:rsidRDefault="00AD4753" w:rsidP="00AD475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36F23F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F82DE9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060103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61A0DE" w14:textId="77777777" w:rsidR="00AD4753" w:rsidRPr="003E5F2C" w:rsidRDefault="00AD4753" w:rsidP="00AD475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651B5671" w14:textId="77777777" w:rsidTr="00B761F7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1D41A1F9" w14:textId="77777777" w:rsidR="00AD4753" w:rsidRPr="003E5F2C" w:rsidRDefault="00AD4753" w:rsidP="00AD4753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EF94B6" w14:textId="77777777" w:rsidR="00AD4753" w:rsidRPr="003E5F2C" w:rsidRDefault="00AD4753" w:rsidP="00AD4753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290BDA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CB8AAD8" w14:textId="77777777" w:rsidR="00AD4753" w:rsidRPr="003E5F2C" w:rsidRDefault="00AD4753" w:rsidP="00AD475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7F1C06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630040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0D6A92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8BE3C47" w14:textId="77777777" w:rsidR="00AD4753" w:rsidRPr="003E5F2C" w:rsidRDefault="00AD4753" w:rsidP="00AD475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29710E39" w14:textId="77777777" w:rsidTr="00B761F7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64D02768" w14:textId="77777777" w:rsidR="00AD4753" w:rsidRPr="003E5F2C" w:rsidRDefault="00AD4753" w:rsidP="00AD4753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84B260" w14:textId="51BD088A" w:rsidR="00AD4753" w:rsidRPr="003E5F2C" w:rsidRDefault="00AE5DA6" w:rsidP="00AD4753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118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520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BBCE71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8EB760E" w14:textId="77777777" w:rsidR="00AD4753" w:rsidRPr="003E5F2C" w:rsidRDefault="00AD4753" w:rsidP="00AD475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1CC8FC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7337A" w14:textId="1DA3234D" w:rsidR="00AD4753" w:rsidRPr="003E5F2C" w:rsidRDefault="00AE5DA6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574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5EB78B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B442BD" w14:textId="77777777" w:rsidR="00AD4753" w:rsidRPr="003E5F2C" w:rsidRDefault="00AD4753" w:rsidP="00AD475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7E72746F" w14:textId="77777777" w:rsidTr="00B761F7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DAA9C45" w14:textId="0CDF8C3E" w:rsidR="00AD4753" w:rsidRPr="003E5F2C" w:rsidRDefault="00AD4753" w:rsidP="00AD4753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ค่าใช้จ่าย</w:t>
            </w:r>
            <w:r w:rsidR="000B68FF" w:rsidRPr="003E5F2C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</w:t>
            </w:r>
            <w:r w:rsidR="009638DE" w:rsidRPr="003E5F2C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(</w:t>
            </w:r>
            <w:r w:rsidR="009638DE" w:rsidRPr="003E5F2C">
              <w:rPr>
                <w:rFonts w:ascii="Angsana New" w:hAnsi="Angsana New" w:cs="Angsana New" w:hint="cs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รายได้</w:t>
            </w:r>
            <w:r w:rsidR="009638DE" w:rsidRPr="003E5F2C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>)</w:t>
            </w:r>
            <w:r w:rsidR="000B68FF" w:rsidRPr="003E5F2C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ภาษีเงินได้ที่แสดงในงบกำไรขาดทุนและกำไรขาดทุนเบ็ดเสร็จอื่น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9DEDB" w14:textId="656C64B4" w:rsidR="00AD4753" w:rsidRPr="003E5F2C" w:rsidRDefault="001675DB" w:rsidP="00AD4753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437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273E97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990830" w14:textId="47ACC8FC" w:rsidR="00AD4753" w:rsidRPr="003E5F2C" w:rsidRDefault="00AE5DA6" w:rsidP="00AD475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DBF168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8DFB3" w14:textId="6539D7E0" w:rsidR="00AD4753" w:rsidRPr="003E5F2C" w:rsidRDefault="00AE5DA6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3AA35B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6999EEA" w14:textId="602C82D5" w:rsidR="00AD4753" w:rsidRPr="003E5F2C" w:rsidRDefault="00AD4753" w:rsidP="00AD475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</w:tbl>
    <w:p w14:paraId="07E9C93A" w14:textId="77777777" w:rsidR="00F56A04" w:rsidRPr="003E5F2C" w:rsidRDefault="00F56A04" w:rsidP="00DA09AD">
      <w:pPr>
        <w:ind w:left="547" w:hanging="7"/>
        <w:jc w:val="thaiDistribute"/>
        <w:rPr>
          <w:rFonts w:ascii="Angsana New" w:eastAsia="Calibri" w:hAnsi="Angsana New" w:cs="Angsana New"/>
          <w:color w:val="000000" w:themeColor="text1"/>
          <w:spacing w:val="-8"/>
          <w:sz w:val="2"/>
          <w:szCs w:val="2"/>
          <w:cs/>
        </w:rPr>
      </w:pPr>
    </w:p>
    <w:p w14:paraId="2ED97623" w14:textId="77777777" w:rsidR="00F56A04" w:rsidRPr="003E5F2C" w:rsidRDefault="00F56A04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z w:val="24"/>
          <w:szCs w:val="24"/>
          <w:cs/>
          <w:lang w:val="en-US" w:eastAsia="x-none"/>
        </w:rPr>
      </w:pPr>
    </w:p>
    <w:p w14:paraId="6795DBCD" w14:textId="77777777" w:rsidR="00F56A04" w:rsidRPr="003E5F2C" w:rsidRDefault="00F56A04" w:rsidP="00DA09AD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ind w:left="547"/>
        <w:jc w:val="right"/>
        <w:textAlignment w:val="auto"/>
        <w:rPr>
          <w:rFonts w:ascii="Angsana New" w:hAnsi="Angsana New" w:cs="Angsana New"/>
          <w:color w:val="000000" w:themeColor="text1"/>
          <w:sz w:val="2"/>
          <w:szCs w:val="2"/>
          <w:lang w:val="en-US"/>
        </w:rPr>
      </w:pP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9E69E6" w:rsidRPr="003E5F2C" w14:paraId="4A5823FC" w14:textId="77777777" w:rsidTr="006A6FCD">
        <w:tc>
          <w:tcPr>
            <w:tcW w:w="5154" w:type="dxa"/>
            <w:tcBorders>
              <w:top w:val="nil"/>
              <w:left w:val="nil"/>
              <w:right w:val="nil"/>
            </w:tcBorders>
          </w:tcPr>
          <w:p w14:paraId="7B1E456D" w14:textId="77777777" w:rsidR="00F56A04" w:rsidRPr="003E5F2C" w:rsidRDefault="00F56A04" w:rsidP="00DA09AD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535A4D66" w14:textId="77777777" w:rsidR="00F56A04" w:rsidRPr="003E5F2C" w:rsidRDefault="00F56A04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3E5F2C" w14:paraId="0B342DE8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326963E6" w14:textId="77777777" w:rsidR="00BF511C" w:rsidRPr="003E5F2C" w:rsidRDefault="00BF511C" w:rsidP="00DA09AD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02A30DF" w14:textId="016540C3" w:rsidR="00BF511C" w:rsidRPr="003E5F2C" w:rsidRDefault="00AE5DA6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A184F9" w14:textId="77777777" w:rsidR="00BF511C" w:rsidRPr="003E5F2C" w:rsidRDefault="00BF511C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78771381" w14:textId="282978F3" w:rsidR="00BF511C" w:rsidRPr="003E5F2C" w:rsidRDefault="00AE5DA6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E69E6" w:rsidRPr="003E5F2C" w14:paraId="0AC859F0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6BD1E270" w14:textId="77777777" w:rsidR="00F56A04" w:rsidRPr="003E5F2C" w:rsidRDefault="00F56A04" w:rsidP="00DA09AD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E8D5A0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584D8B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A38F10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B409D1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E968D3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672E95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E72F25B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อัตราภาษี</w:t>
            </w:r>
          </w:p>
        </w:tc>
      </w:tr>
      <w:tr w:rsidR="009E69E6" w:rsidRPr="003E5F2C" w14:paraId="4283C91B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32F0D9A" w14:textId="77777777" w:rsidR="00F56A04" w:rsidRPr="003E5F2C" w:rsidRDefault="00F56A04" w:rsidP="00DA09AD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F29965F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7ABB03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654FB5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AFC910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BC163D3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569E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E4AB161" w14:textId="77777777" w:rsidR="00F56A04" w:rsidRPr="003E5F2C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</w:tr>
      <w:tr w:rsidR="00AD4753" w:rsidRPr="003E5F2C" w14:paraId="1CF3BE57" w14:textId="77777777" w:rsidTr="006A6FCD">
        <w:tc>
          <w:tcPr>
            <w:tcW w:w="5154" w:type="dxa"/>
            <w:tcBorders>
              <w:left w:val="nil"/>
              <w:right w:val="nil"/>
            </w:tcBorders>
          </w:tcPr>
          <w:p w14:paraId="54C6D5D1" w14:textId="77777777" w:rsidR="00AD4753" w:rsidRPr="003E5F2C" w:rsidRDefault="00AD4753" w:rsidP="00AD4753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B0597ED" w14:textId="76788297" w:rsidR="00AD4753" w:rsidRPr="003E5F2C" w:rsidRDefault="001675DB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A2599B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F54688B" w14:textId="10384FAB" w:rsidR="00AD4753" w:rsidRPr="003E5F2C" w:rsidRDefault="00AD4753" w:rsidP="00042DC1">
            <w:pPr>
              <w:spacing w:line="320" w:lineRule="exact"/>
              <w:ind w:left="-9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3BA982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5FE2DABC" w14:textId="7A7969CA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49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EE3777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D2898C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2F1D3D8E" w14:textId="77777777" w:rsidTr="006A6FCD">
        <w:trPr>
          <w:trHeight w:val="195"/>
        </w:trPr>
        <w:tc>
          <w:tcPr>
            <w:tcW w:w="5154" w:type="dxa"/>
            <w:tcBorders>
              <w:left w:val="nil"/>
              <w:right w:val="nil"/>
            </w:tcBorders>
          </w:tcPr>
          <w:p w14:paraId="4DD9DA75" w14:textId="77777777" w:rsidR="00AD4753" w:rsidRPr="003E5F2C" w:rsidRDefault="00AD4753" w:rsidP="00AD4753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รายได้ภาษีเงินได้คำนวณในอัตรา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ณ วันที่ในรายงาน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99EA5F4" w14:textId="4C993FE6" w:rsidR="00AD4753" w:rsidRPr="00BD51D6" w:rsidRDefault="001675DB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D51D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BD51D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280</w:t>
            </w:r>
            <w:r w:rsidRPr="00BD51D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444</w:t>
            </w:r>
            <w:r w:rsidRPr="00BD51D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514740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7273246" w14:textId="0EB06D4B" w:rsidR="00AD4753" w:rsidRPr="003E5F2C" w:rsidRDefault="00AE5DA6" w:rsidP="00AD475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987B4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C080F8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5208642" w14:textId="240B5555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CB557D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9B6923" w14:textId="1B01916A" w:rsidR="00AD4753" w:rsidRPr="003E5F2C" w:rsidRDefault="00AE5DA6" w:rsidP="00AD475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</w:tr>
      <w:tr w:rsidR="00AD4753" w:rsidRPr="003E5F2C" w14:paraId="002C8A63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FCF4243" w14:textId="77777777" w:rsidR="00AD4753" w:rsidRPr="003E5F2C" w:rsidRDefault="00AD4753" w:rsidP="00AD4753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 w:eastAsia="en-AU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D2DB75E" w14:textId="087353EF" w:rsidR="00AD4753" w:rsidRPr="00BD51D6" w:rsidRDefault="00AE5DA6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</w:t>
            </w:r>
            <w:r w:rsidR="001675DB" w:rsidRPr="00BD51D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798</w:t>
            </w:r>
            <w:r w:rsidR="001675DB" w:rsidRPr="00BD51D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E05F5F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3B7B1A1" w14:textId="77777777" w:rsidR="00AD4753" w:rsidRPr="003E5F2C" w:rsidRDefault="00AD4753" w:rsidP="00AD4753">
            <w:pPr>
              <w:spacing w:line="320" w:lineRule="exact"/>
              <w:ind w:left="-9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26398A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A7A4AFC" w14:textId="6613BE21" w:rsidR="00AD4753" w:rsidRPr="003E5F2C" w:rsidRDefault="00AE5DA6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655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9B75F2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7089AEE" w14:textId="77777777" w:rsidR="00AD4753" w:rsidRPr="003E5F2C" w:rsidRDefault="00AD4753" w:rsidP="00AD4753">
            <w:pPr>
              <w:spacing w:line="320" w:lineRule="exact"/>
              <w:ind w:left="-9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D4753" w:rsidRPr="003E5F2C" w14:paraId="6AB0237D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47C596FC" w14:textId="77777777" w:rsidR="00AD4753" w:rsidRPr="003E5F2C" w:rsidRDefault="00AD4753" w:rsidP="00AD4753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ผลกระทบทางภาษีของรายได้ที่ได้รับยกเว้นทางภาษี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3E2309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D2B7D5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2E33CA0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99933A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B1EE62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132F65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40E1107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7290B1C2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24E6C79" w14:textId="77777777" w:rsidR="00AD4753" w:rsidRPr="003E5F2C" w:rsidRDefault="00AD4753" w:rsidP="00AD4753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และค่าใช้จ่ายที่หักได้เพิ่มขึ้น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5A40D51" w14:textId="3B3ACC5B" w:rsidR="00AD4753" w:rsidRPr="003E5F2C" w:rsidRDefault="001675DB" w:rsidP="001675DB">
            <w:pPr>
              <w:tabs>
                <w:tab w:val="decimal" w:pos="537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9F881C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035870A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8A87EA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8CEA75" w14:textId="12BBDEF6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0B6B29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B1AEA06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7554C305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3400478E" w14:textId="77777777" w:rsidR="00AD4753" w:rsidRPr="003E5F2C" w:rsidRDefault="00AD4753" w:rsidP="00AD4753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9C5D19B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06D192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1A29299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DED925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3D00BC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521126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E68CB86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736EEFFB" w14:textId="77777777" w:rsidTr="0037722C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4FCA93DF" w14:textId="77777777" w:rsidR="00AD4753" w:rsidRPr="003E5F2C" w:rsidRDefault="00AD4753" w:rsidP="00AD4753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97B1FF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945143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3FE5813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85977D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114DEF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E79428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2B7D33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D4753" w:rsidRPr="003E5F2C" w14:paraId="039DE173" w14:textId="77777777" w:rsidTr="0037722C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1F963F4" w14:textId="77777777" w:rsidR="00AD4753" w:rsidRPr="003E5F2C" w:rsidRDefault="00AD4753" w:rsidP="00AD4753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7C2D2E" w14:textId="10FDB69F" w:rsidR="00AD4753" w:rsidRPr="003E5F2C" w:rsidRDefault="00AE5DA6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753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DE17A0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03D44C4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8405C4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DE25FE" w14:textId="628B217F" w:rsidR="00AD4753" w:rsidRPr="003E5F2C" w:rsidRDefault="00AE5DA6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64496E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B61D7BA" w14:textId="77777777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AD4753" w:rsidRPr="003E5F2C" w14:paraId="5E9915E8" w14:textId="77777777" w:rsidTr="0037722C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5ADEBB50" w14:textId="3E538350" w:rsidR="00AD4753" w:rsidRPr="003E5F2C" w:rsidRDefault="00AD4753" w:rsidP="00E840A5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ค่าใช้จ่าย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(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รายได้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)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ภาษีเงินได้ที่แสดงในงบกำไรขาดทุนและกำไรขาดทุนเบ็ดเสร็จอื่น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4D14B" w14:textId="6AB2215B" w:rsidR="001675DB" w:rsidRPr="003E5F2C" w:rsidRDefault="00AE5DA6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271</w:t>
            </w:r>
            <w:r w:rsidR="001675DB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9DECEE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F9759A1" w14:textId="1E53B39A" w:rsidR="00AD4753" w:rsidRPr="003E5F2C" w:rsidRDefault="001C1523" w:rsidP="00AD475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563002" w14:textId="77777777" w:rsidR="00AD4753" w:rsidRPr="003E5F2C" w:rsidRDefault="00AD4753" w:rsidP="00AD4753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C913E" w14:textId="7364D194" w:rsidR="00AD4753" w:rsidRPr="003E5F2C" w:rsidRDefault="00AD4753" w:rsidP="00AD4753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070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DCF387" w14:textId="77777777" w:rsidR="00AD4753" w:rsidRPr="003E5F2C" w:rsidRDefault="00AD4753" w:rsidP="00AD4753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1777390" w14:textId="4C4C3D3F" w:rsidR="00AD4753" w:rsidRPr="003E5F2C" w:rsidRDefault="00AE5DA6" w:rsidP="00AD475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</w:tr>
    </w:tbl>
    <w:p w14:paraId="31EA40C5" w14:textId="132B0946" w:rsidR="00F56A04" w:rsidRPr="003E5F2C" w:rsidRDefault="00F56A04" w:rsidP="00DA09AD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3E5F2C">
        <w:rPr>
          <w:rFonts w:ascii="Angsana New" w:eastAsia="Calibri" w:hAnsi="Angsana New" w:cs="Angsana New"/>
          <w:color w:val="000000" w:themeColor="text1"/>
          <w:spacing w:val="-4"/>
          <w:cs/>
        </w:rPr>
        <w:t>กลุ่มบริษัท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และบริษัท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>ใช้อัตราภาษีเงินได้ร้อย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ละ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20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ในการคำนวณภาษีเงินได้และภาษีเงินได้รอการตัดบัญชี สำหรับปีสิ้นสุดวันที่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ธันวาคม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2568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และ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2567</w:t>
      </w:r>
    </w:p>
    <w:p w14:paraId="2E8F945B" w14:textId="6CC39B9B" w:rsidR="00AD2105" w:rsidRPr="003E5F2C" w:rsidRDefault="00AD2105" w:rsidP="00AD2105">
      <w:pPr>
        <w:spacing w:before="120"/>
        <w:ind w:left="547"/>
        <w:jc w:val="thaiDistribute"/>
        <w:rPr>
          <w:rFonts w:ascii="Angsana New" w:eastAsia="Calibri" w:hAnsi="Angsana New" w:cs="Angsana New"/>
          <w:color w:val="000000" w:themeColor="text1"/>
          <w:spacing w:val="-14"/>
        </w:rPr>
      </w:pPr>
      <w:r w:rsidRPr="003E5F2C">
        <w:rPr>
          <w:rFonts w:ascii="Angsana New" w:eastAsia="Calibri" w:hAnsi="Angsana New" w:cs="Angsana New"/>
          <w:color w:val="000000" w:themeColor="text1"/>
          <w:spacing w:val="-14"/>
          <w:cs/>
        </w:rPr>
        <w:t>พระราชกำหนดภาษีส่วนเพิ่ม พ.ศ.</w:t>
      </w:r>
      <w:r w:rsidR="00AE5DA6" w:rsidRPr="00AE5DA6">
        <w:rPr>
          <w:rFonts w:ascii="Angsana New" w:eastAsia="Calibri" w:hAnsi="Angsana New" w:cs="Angsana New"/>
          <w:color w:val="000000" w:themeColor="text1"/>
          <w:spacing w:val="-14"/>
          <w:lang w:val="en-US"/>
        </w:rPr>
        <w:t>2567</w:t>
      </w:r>
      <w:r w:rsidRPr="003E5F2C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 ได้ประกาศในราชกิจจานุเบกษาแล้วเมื่อวันที่ </w:t>
      </w:r>
      <w:r w:rsidR="00AE5DA6" w:rsidRPr="00AE5DA6">
        <w:rPr>
          <w:rFonts w:ascii="Angsana New" w:eastAsia="Calibri" w:hAnsi="Angsana New" w:cs="Angsana New"/>
          <w:color w:val="000000" w:themeColor="text1"/>
          <w:spacing w:val="-14"/>
          <w:lang w:val="en-US"/>
        </w:rPr>
        <w:t>26</w:t>
      </w:r>
      <w:r w:rsidRPr="003E5F2C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 ธันวาคม </w:t>
      </w:r>
      <w:r w:rsidR="00AE5DA6" w:rsidRPr="00AE5DA6">
        <w:rPr>
          <w:rFonts w:ascii="Angsana New" w:eastAsia="Calibri" w:hAnsi="Angsana New" w:cs="Angsana New"/>
          <w:color w:val="000000" w:themeColor="text1"/>
          <w:spacing w:val="-14"/>
          <w:lang w:val="en-US"/>
        </w:rPr>
        <w:t>2567</w:t>
      </w:r>
      <w:r w:rsidRPr="003E5F2C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 ซึ่งเกี่ยวข้องกับมาตรการทางภาษีอากรระหว่างประเทศ (</w:t>
      </w:r>
      <w:r w:rsidRPr="003E5F2C">
        <w:rPr>
          <w:rFonts w:ascii="Angsana New" w:eastAsia="Calibri" w:hAnsi="Angsana New" w:cs="Angsana New"/>
          <w:color w:val="000000" w:themeColor="text1"/>
          <w:spacing w:val="-14"/>
        </w:rPr>
        <w:t xml:space="preserve">Pillar Two) </w:t>
      </w:r>
      <w:r w:rsidRPr="003E5F2C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และจะเริ่มมีผลบังคับตั้งแต่วันที่ </w:t>
      </w:r>
      <w:r w:rsidR="00AE5DA6" w:rsidRPr="00AE5DA6">
        <w:rPr>
          <w:rFonts w:ascii="Angsana New" w:eastAsia="Calibri" w:hAnsi="Angsana New" w:cs="Angsana New"/>
          <w:color w:val="000000" w:themeColor="text1"/>
          <w:spacing w:val="-14"/>
          <w:lang w:val="en-US"/>
        </w:rPr>
        <w:t>1</w:t>
      </w:r>
      <w:r w:rsidRPr="003E5F2C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 มกราคม </w:t>
      </w:r>
      <w:r w:rsidR="00AE5DA6" w:rsidRPr="00AE5DA6">
        <w:rPr>
          <w:rFonts w:ascii="Angsana New" w:eastAsia="Calibri" w:hAnsi="Angsana New" w:cs="Angsana New"/>
          <w:color w:val="000000" w:themeColor="text1"/>
          <w:spacing w:val="-14"/>
          <w:lang w:val="en-US"/>
        </w:rPr>
        <w:t>2568</w:t>
      </w:r>
      <w:r w:rsidRPr="003E5F2C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 เป็นต้นไป</w:t>
      </w:r>
    </w:p>
    <w:p w14:paraId="38264222" w14:textId="0F456ED8" w:rsidR="00AD2105" w:rsidRPr="003E5F2C" w:rsidRDefault="00AD2105" w:rsidP="00AD2105">
      <w:pPr>
        <w:spacing w:before="240"/>
        <w:ind w:left="547"/>
        <w:jc w:val="thaiDistribute"/>
        <w:rPr>
          <w:rFonts w:ascii="Angsana New" w:eastAsia="Calibri" w:hAnsi="Angsana New" w:cs="Angsana New"/>
          <w:color w:val="000000" w:themeColor="text1"/>
          <w:spacing w:val="-10"/>
        </w:rPr>
      </w:pPr>
      <w:r w:rsidRPr="003E5F2C">
        <w:rPr>
          <w:rFonts w:ascii="Angsana New" w:eastAsia="Calibri" w:hAnsi="Angsana New" w:cs="Angsana New"/>
          <w:color w:val="000000" w:themeColor="text1"/>
          <w:spacing w:val="-10"/>
          <w:cs/>
        </w:rPr>
        <w:t xml:space="preserve">ทั้งนี้ ผู้บริหารของกลุ่มบริษัทได้ประเมินข้อกำหนดตามหลักเกณฑ์ของพระราชกำหนดฉบับดังกล่าว และพบว่ากลุ่มบริษัทไม่เข้าหลักเกณฑ์การเก็บภาษีส่วนเพิ่ม เนื่องจากกลุ่มบริษัทมีรายได้รวมต่ำกว่า </w:t>
      </w:r>
      <w:r w:rsidR="00AE5DA6" w:rsidRPr="00AE5DA6">
        <w:rPr>
          <w:rFonts w:ascii="Angsana New" w:eastAsia="Calibri" w:hAnsi="Angsana New" w:cs="Angsana New"/>
          <w:color w:val="000000" w:themeColor="text1"/>
          <w:spacing w:val="-10"/>
          <w:lang w:val="en-US"/>
        </w:rPr>
        <w:t>750</w:t>
      </w:r>
      <w:r w:rsidRPr="003E5F2C">
        <w:rPr>
          <w:rFonts w:ascii="Angsana New" w:eastAsia="Calibri" w:hAnsi="Angsana New" w:cs="Angsana New"/>
          <w:color w:val="000000" w:themeColor="text1"/>
          <w:spacing w:val="-10"/>
        </w:rPr>
        <w:t xml:space="preserve"> </w:t>
      </w:r>
      <w:r w:rsidRPr="003E5F2C">
        <w:rPr>
          <w:rFonts w:ascii="Angsana New" w:eastAsia="Calibri" w:hAnsi="Angsana New" w:cs="Angsana New"/>
          <w:color w:val="000000" w:themeColor="text1"/>
          <w:spacing w:val="-10"/>
          <w:cs/>
        </w:rPr>
        <w:t>ล้านยูโร ในงบการเงินรวมของบริษัทใหญ่ในอันดับสูงสุด (</w:t>
      </w:r>
      <w:r w:rsidRPr="003E5F2C">
        <w:rPr>
          <w:rFonts w:ascii="Angsana New" w:eastAsia="Calibri" w:hAnsi="Angsana New" w:cs="Angsana New"/>
          <w:color w:val="000000" w:themeColor="text1"/>
          <w:spacing w:val="-10"/>
        </w:rPr>
        <w:t xml:space="preserve">UPE) </w:t>
      </w:r>
      <w:r w:rsidRPr="003E5F2C">
        <w:rPr>
          <w:rFonts w:ascii="Angsana New" w:eastAsia="Calibri" w:hAnsi="Angsana New" w:cs="Angsana New"/>
          <w:color w:val="000000" w:themeColor="text1"/>
          <w:spacing w:val="-10"/>
          <w:cs/>
        </w:rPr>
        <w:t>ในอย่างน้อยสองรอบระยะเวลาบัญชีในช่วงสี่รอบระยะเวลาบัญชีก่อนหน้ารอบระยะเวลาบัญชีปัจจุบัน</w:t>
      </w:r>
    </w:p>
    <w:p w14:paraId="02C3A28E" w14:textId="21EAA082" w:rsidR="009720B8" w:rsidRPr="003E5F2C" w:rsidRDefault="00172E73" w:rsidP="000A25DC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3E5F2C">
        <w:rPr>
          <w:rFonts w:ascii="Angsana New" w:eastAsia="Calibri" w:hAnsi="Angsana New" w:cs="Angsana New"/>
          <w:color w:val="000000" w:themeColor="text1"/>
          <w:spacing w:val="-8"/>
        </w:rPr>
        <w:br w:type="page"/>
      </w:r>
      <w:r w:rsidR="00AE5DA6" w:rsidRPr="00AE5DA6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14</w:t>
      </w:r>
      <w:r w:rsidR="009720B8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9720B8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  <w:t>เจ้าหนี้การค้าและเจ้าหนี้</w:t>
      </w:r>
      <w:r w:rsidR="00EA4FB1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หมุนเวียน</w:t>
      </w:r>
      <w:r w:rsidR="009720B8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อื่น</w:t>
      </w:r>
    </w:p>
    <w:p w14:paraId="263FE506" w14:textId="77777777" w:rsidR="00D45E8C" w:rsidRPr="003E5F2C" w:rsidRDefault="009720B8" w:rsidP="00DA09AD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color w:val="000000" w:themeColor="text1"/>
          <w:szCs w:val="32"/>
          <w:lang w:val="en-US"/>
        </w:rPr>
      </w:pPr>
      <w:r w:rsidRPr="003E5F2C">
        <w:rPr>
          <w:rFonts w:ascii="Angsana New" w:hAnsi="Angsana New" w:cs="Angsana New"/>
          <w:color w:val="000000" w:themeColor="text1"/>
          <w:szCs w:val="32"/>
          <w:cs/>
          <w:lang w:val="en-US"/>
        </w:rPr>
        <w:t>เจ้าหนี้การค้าและเจ้าหนี้</w:t>
      </w:r>
      <w:r w:rsidR="00EA4FB1" w:rsidRPr="003E5F2C">
        <w:rPr>
          <w:rFonts w:ascii="Angsana New" w:hAnsi="Angsana New" w:cs="Angsana New"/>
          <w:color w:val="000000" w:themeColor="text1"/>
          <w:szCs w:val="32"/>
          <w:cs/>
          <w:lang w:val="en-US"/>
        </w:rPr>
        <w:t>หมุนเวียน</w:t>
      </w:r>
      <w:r w:rsidRPr="003E5F2C">
        <w:rPr>
          <w:rFonts w:ascii="Angsana New" w:hAnsi="Angsana New" w:cs="Angsana New"/>
          <w:color w:val="000000" w:themeColor="text1"/>
          <w:szCs w:val="32"/>
          <w:cs/>
          <w:lang w:val="en-US"/>
        </w:rPr>
        <w:t>อื่น ประกอบด้วย</w:t>
      </w:r>
      <w:r w:rsidR="00A269E8" w:rsidRPr="003E5F2C">
        <w:rPr>
          <w:rFonts w:ascii="Angsana New" w:hAnsi="Angsana New" w:cs="Angsana New"/>
          <w:color w:val="000000" w:themeColor="text1"/>
          <w:szCs w:val="32"/>
          <w:lang w:val="en-US"/>
        </w:rPr>
        <w:t xml:space="preserve"> </w:t>
      </w:r>
    </w:p>
    <w:p w14:paraId="7C41DCF0" w14:textId="77777777" w:rsidR="003609A8" w:rsidRPr="003E5F2C" w:rsidRDefault="003609A8" w:rsidP="00DA09AD">
      <w:pPr>
        <w:ind w:left="547" w:right="-25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  <w:t>(หน่วย : บาท)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8"/>
        <w:gridCol w:w="1169"/>
        <w:gridCol w:w="90"/>
        <w:gridCol w:w="1166"/>
        <w:gridCol w:w="110"/>
        <w:gridCol w:w="1169"/>
        <w:gridCol w:w="98"/>
        <w:gridCol w:w="1162"/>
      </w:tblGrid>
      <w:tr w:rsidR="009E69E6" w:rsidRPr="003E5F2C" w14:paraId="14EE4E45" w14:textId="77777777" w:rsidTr="00B17E17">
        <w:trPr>
          <w:trHeight w:val="144"/>
        </w:trPr>
        <w:tc>
          <w:tcPr>
            <w:tcW w:w="4018" w:type="dxa"/>
          </w:tcPr>
          <w:p w14:paraId="05C5D828" w14:textId="77777777" w:rsidR="003609A8" w:rsidRPr="003E5F2C" w:rsidRDefault="003609A8" w:rsidP="00DA09AD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</w:tcPr>
          <w:p w14:paraId="1202187A" w14:textId="77777777" w:rsidR="003609A8" w:rsidRPr="003E5F2C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7571BEA8" w14:textId="77777777" w:rsidR="003609A8" w:rsidRPr="003E5F2C" w:rsidRDefault="003609A8" w:rsidP="00DA09AD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3"/>
          </w:tcPr>
          <w:p w14:paraId="27AC3808" w14:textId="77777777" w:rsidR="003609A8" w:rsidRPr="003E5F2C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9E6" w:rsidRPr="003E5F2C" w14:paraId="457EB934" w14:textId="77777777" w:rsidTr="00B17E17">
        <w:trPr>
          <w:trHeight w:val="144"/>
        </w:trPr>
        <w:tc>
          <w:tcPr>
            <w:tcW w:w="4018" w:type="dxa"/>
          </w:tcPr>
          <w:p w14:paraId="153D6BDC" w14:textId="77777777" w:rsidR="003609A8" w:rsidRPr="003E5F2C" w:rsidRDefault="003609A8" w:rsidP="00DA09AD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705F92A3" w14:textId="77777777" w:rsidR="003609A8" w:rsidRPr="003E5F2C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D896E81" w14:textId="77777777" w:rsidR="003609A8" w:rsidRPr="003E5F2C" w:rsidRDefault="003609A8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3C6104EF" w14:textId="77777777" w:rsidR="003609A8" w:rsidRPr="003E5F2C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710715E5" w14:textId="77777777" w:rsidR="003609A8" w:rsidRPr="003E5F2C" w:rsidRDefault="003609A8" w:rsidP="00DA09AD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7DFE090" w14:textId="77777777" w:rsidR="003609A8" w:rsidRPr="003E5F2C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22B6BD38" w14:textId="77777777" w:rsidR="003609A8" w:rsidRPr="003E5F2C" w:rsidRDefault="003609A8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5785DD11" w14:textId="77777777" w:rsidR="003609A8" w:rsidRPr="003E5F2C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E69E6" w:rsidRPr="003E5F2C" w14:paraId="0DD4CA4A" w14:textId="77777777" w:rsidTr="00B17E17">
        <w:trPr>
          <w:trHeight w:val="144"/>
        </w:trPr>
        <w:tc>
          <w:tcPr>
            <w:tcW w:w="4018" w:type="dxa"/>
          </w:tcPr>
          <w:p w14:paraId="2993EC8A" w14:textId="77777777" w:rsidR="003609A8" w:rsidRPr="003E5F2C" w:rsidRDefault="003609A8" w:rsidP="00DA09AD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AE62C25" w14:textId="4BB07B22" w:rsidR="003609A8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B386241" w14:textId="77777777" w:rsidR="003609A8" w:rsidRPr="003E5F2C" w:rsidRDefault="003609A8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1D1E3726" w14:textId="194ED62E" w:rsidR="003609A8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2B3676FC" w14:textId="77777777" w:rsidR="003609A8" w:rsidRPr="003E5F2C" w:rsidRDefault="003609A8" w:rsidP="00DA09AD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37F74A4" w14:textId="1941231C" w:rsidR="003609A8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BAAA247" w14:textId="77777777" w:rsidR="003609A8" w:rsidRPr="003E5F2C" w:rsidRDefault="003609A8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4C204A72" w14:textId="7AA42514" w:rsidR="003609A8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D4753" w:rsidRPr="003E5F2C" w14:paraId="2BF8D15A" w14:textId="77777777" w:rsidTr="00B17E17">
        <w:trPr>
          <w:trHeight w:val="144"/>
        </w:trPr>
        <w:tc>
          <w:tcPr>
            <w:tcW w:w="4018" w:type="dxa"/>
          </w:tcPr>
          <w:p w14:paraId="37612850" w14:textId="77777777" w:rsidR="00AD4753" w:rsidRPr="003E5F2C" w:rsidRDefault="00AD4753" w:rsidP="00AD4753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5545E14" w14:textId="4B1A41A6" w:rsidR="00AD4753" w:rsidRPr="003E5F2C" w:rsidRDefault="00AE5DA6" w:rsidP="00AD475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0A9F703" w14:textId="77777777" w:rsidR="00AD4753" w:rsidRPr="003E5F2C" w:rsidRDefault="00AD4753" w:rsidP="00AD475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03760E74" w14:textId="7FB25F58" w:rsidR="00AD4753" w:rsidRPr="003E5F2C" w:rsidRDefault="00AE5DA6" w:rsidP="00AD475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0" w:type="dxa"/>
          </w:tcPr>
          <w:p w14:paraId="63151BE1" w14:textId="77777777" w:rsidR="00AD4753" w:rsidRPr="003E5F2C" w:rsidRDefault="00AD4753" w:rsidP="00AD4753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BDB793B" w14:textId="69701E73" w:rsidR="00AD4753" w:rsidRPr="003E5F2C" w:rsidRDefault="00AE5DA6" w:rsidP="00AD475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8" w:type="dxa"/>
          </w:tcPr>
          <w:p w14:paraId="6DC694E3" w14:textId="77777777" w:rsidR="00AD4753" w:rsidRPr="003E5F2C" w:rsidRDefault="00AD4753" w:rsidP="00AD475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764ABB1A" w14:textId="2D19D762" w:rsidR="00AD4753" w:rsidRPr="003E5F2C" w:rsidRDefault="00AE5DA6" w:rsidP="00AD475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9E69E6" w:rsidRPr="003E5F2C" w14:paraId="798B04DF" w14:textId="77777777" w:rsidTr="00B17E17">
        <w:trPr>
          <w:trHeight w:val="144"/>
        </w:trPr>
        <w:tc>
          <w:tcPr>
            <w:tcW w:w="4018" w:type="dxa"/>
          </w:tcPr>
          <w:p w14:paraId="03843BBF" w14:textId="77777777" w:rsidR="003609A8" w:rsidRPr="003E5F2C" w:rsidRDefault="003609A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02F4BDE5" w14:textId="77777777" w:rsidR="003609A8" w:rsidRPr="003E5F2C" w:rsidRDefault="003609A8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225B3D1" w14:textId="77777777" w:rsidR="003609A8" w:rsidRPr="003E5F2C" w:rsidRDefault="003609A8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7B700030" w14:textId="77777777" w:rsidR="003609A8" w:rsidRPr="003E5F2C" w:rsidRDefault="003609A8" w:rsidP="00DA09AD">
            <w:pPr>
              <w:spacing w:line="320" w:lineRule="exact"/>
              <w:ind w:right="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12C4292C" w14:textId="77777777" w:rsidR="003609A8" w:rsidRPr="003E5F2C" w:rsidRDefault="003609A8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0A6C3303" w14:textId="77777777" w:rsidR="003609A8" w:rsidRPr="003E5F2C" w:rsidRDefault="003609A8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</w:tcPr>
          <w:p w14:paraId="73EDAC24" w14:textId="77777777" w:rsidR="003609A8" w:rsidRPr="003E5F2C" w:rsidRDefault="003609A8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14:paraId="7FF1C7CD" w14:textId="77777777" w:rsidR="003609A8" w:rsidRPr="003E5F2C" w:rsidRDefault="003609A8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0699C" w:rsidRPr="003E5F2C" w14:paraId="0FCC9C5F" w14:textId="77777777" w:rsidTr="00B17E17">
        <w:trPr>
          <w:trHeight w:val="144"/>
        </w:trPr>
        <w:tc>
          <w:tcPr>
            <w:tcW w:w="4018" w:type="dxa"/>
          </w:tcPr>
          <w:p w14:paraId="6546D386" w14:textId="7125CCF6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เจ้าหนี้ค่าก่อสร้าง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(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A6E6" w14:textId="5ED07D63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left="1047" w:right="-57" w:hanging="104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484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651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122</w:t>
            </w:r>
          </w:p>
        </w:tc>
        <w:tc>
          <w:tcPr>
            <w:tcW w:w="90" w:type="dxa"/>
            <w:vAlign w:val="center"/>
          </w:tcPr>
          <w:p w14:paraId="1768C2FD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90D19EF" w14:textId="31EFFFD8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484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651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122</w:t>
            </w:r>
          </w:p>
        </w:tc>
        <w:tc>
          <w:tcPr>
            <w:tcW w:w="110" w:type="dxa"/>
          </w:tcPr>
          <w:p w14:paraId="76A8BE3D" w14:textId="77777777" w:rsidR="00B0699C" w:rsidRPr="003E5F2C" w:rsidRDefault="00B0699C" w:rsidP="00B0699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center"/>
          </w:tcPr>
          <w:p w14:paraId="429710E3" w14:textId="4B7360E5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386FAF81" w14:textId="77777777" w:rsidR="00B0699C" w:rsidRPr="003E5F2C" w:rsidRDefault="00B0699C" w:rsidP="00B0699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center"/>
          </w:tcPr>
          <w:p w14:paraId="2FACB5F1" w14:textId="2EA6E4C6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0699C" w:rsidRPr="003E5F2C" w14:paraId="115FDB13" w14:textId="77777777" w:rsidTr="00B17E17">
        <w:trPr>
          <w:trHeight w:val="144"/>
        </w:trPr>
        <w:tc>
          <w:tcPr>
            <w:tcW w:w="4018" w:type="dxa"/>
          </w:tcPr>
          <w:p w14:paraId="3797965E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เจ้าหนี้การค้าในประเทศ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07448" w14:textId="1C005C3B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left="1047" w:right="-57" w:hanging="104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</w:t>
            </w:r>
            <w:r w:rsidR="009D0755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739</w:t>
            </w:r>
            <w:r w:rsidR="009D0755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293</w:t>
            </w:r>
          </w:p>
        </w:tc>
        <w:tc>
          <w:tcPr>
            <w:tcW w:w="90" w:type="dxa"/>
            <w:vAlign w:val="center"/>
          </w:tcPr>
          <w:p w14:paraId="6E29C9B7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42C7055" w14:textId="08B03A73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790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016</w:t>
            </w:r>
          </w:p>
        </w:tc>
        <w:tc>
          <w:tcPr>
            <w:tcW w:w="110" w:type="dxa"/>
          </w:tcPr>
          <w:p w14:paraId="47DE5AA6" w14:textId="77777777" w:rsidR="00B0699C" w:rsidRPr="003E5F2C" w:rsidRDefault="00B0699C" w:rsidP="00B0699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center"/>
          </w:tcPr>
          <w:p w14:paraId="3848701E" w14:textId="74254B65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543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035</w:t>
            </w:r>
          </w:p>
        </w:tc>
        <w:tc>
          <w:tcPr>
            <w:tcW w:w="98" w:type="dxa"/>
            <w:vAlign w:val="center"/>
          </w:tcPr>
          <w:p w14:paraId="4E01F242" w14:textId="77777777" w:rsidR="00B0699C" w:rsidRPr="003E5F2C" w:rsidRDefault="00B0699C" w:rsidP="00B0699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center"/>
          </w:tcPr>
          <w:p w14:paraId="3BB7B321" w14:textId="601443AD" w:rsidR="00B0699C" w:rsidRPr="003E5F2C" w:rsidRDefault="00AE5DA6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716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699</w:t>
            </w:r>
          </w:p>
        </w:tc>
      </w:tr>
      <w:tr w:rsidR="00B0699C" w:rsidRPr="003E5F2C" w14:paraId="59A4028F" w14:textId="77777777" w:rsidTr="00B17E17">
        <w:trPr>
          <w:trHeight w:val="144"/>
        </w:trPr>
        <w:tc>
          <w:tcPr>
            <w:tcW w:w="4018" w:type="dxa"/>
          </w:tcPr>
          <w:p w14:paraId="25641277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เจ้าหนี้การค้าต่างประเทศ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5194E" w14:textId="00F87AE3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left="1047" w:right="-57" w:hanging="104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103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120</w:t>
            </w:r>
          </w:p>
        </w:tc>
        <w:tc>
          <w:tcPr>
            <w:tcW w:w="90" w:type="dxa"/>
            <w:vAlign w:val="center"/>
          </w:tcPr>
          <w:p w14:paraId="2948700C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AFF445D" w14:textId="0064DFAC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757</w:t>
            </w:r>
          </w:p>
        </w:tc>
        <w:tc>
          <w:tcPr>
            <w:tcW w:w="110" w:type="dxa"/>
          </w:tcPr>
          <w:p w14:paraId="0DEE92FB" w14:textId="77777777" w:rsidR="00B0699C" w:rsidRPr="003E5F2C" w:rsidRDefault="00B0699C" w:rsidP="00B0699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4896FF1" w14:textId="04E9BC06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  <w:vAlign w:val="center"/>
          </w:tcPr>
          <w:p w14:paraId="77983256" w14:textId="77777777" w:rsidR="00B0699C" w:rsidRPr="003E5F2C" w:rsidRDefault="00B0699C" w:rsidP="00B0699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4CFF984" w14:textId="3CD18B13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0699C" w:rsidRPr="003E5F2C" w14:paraId="54ED556F" w14:textId="77777777" w:rsidTr="00B17E17">
        <w:trPr>
          <w:trHeight w:val="144"/>
        </w:trPr>
        <w:tc>
          <w:tcPr>
            <w:tcW w:w="4018" w:type="dxa"/>
          </w:tcPr>
          <w:p w14:paraId="04031E57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FA2C9" w14:textId="1C28F8CD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9D0755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500</w:t>
            </w:r>
            <w:r w:rsidR="009D0755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493</w:t>
            </w:r>
            <w:r w:rsidR="009D0755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535</w:t>
            </w:r>
          </w:p>
        </w:tc>
        <w:tc>
          <w:tcPr>
            <w:tcW w:w="90" w:type="dxa"/>
            <w:vAlign w:val="center"/>
          </w:tcPr>
          <w:p w14:paraId="1B04AED2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371CD" w14:textId="51E4B2E0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504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756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895</w:t>
            </w:r>
          </w:p>
        </w:tc>
        <w:tc>
          <w:tcPr>
            <w:tcW w:w="110" w:type="dxa"/>
          </w:tcPr>
          <w:p w14:paraId="08219234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2885F" w14:textId="672476E1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543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035</w:t>
            </w:r>
          </w:p>
        </w:tc>
        <w:tc>
          <w:tcPr>
            <w:tcW w:w="98" w:type="dxa"/>
          </w:tcPr>
          <w:p w14:paraId="15664FD3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104AF" w14:textId="0529022D" w:rsidR="00B0699C" w:rsidRPr="003E5F2C" w:rsidRDefault="00AE5DA6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716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699</w:t>
            </w:r>
          </w:p>
        </w:tc>
      </w:tr>
      <w:tr w:rsidR="00B0699C" w:rsidRPr="003E5F2C" w14:paraId="3BE0A256" w14:textId="77777777" w:rsidTr="00B17E17">
        <w:trPr>
          <w:trHeight w:val="144"/>
        </w:trPr>
        <w:tc>
          <w:tcPr>
            <w:tcW w:w="4018" w:type="dxa"/>
          </w:tcPr>
          <w:p w14:paraId="2FF37571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D3C08" w14:textId="77777777" w:rsidR="00B0699C" w:rsidRPr="003E5F2C" w:rsidRDefault="00B0699C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0D24B96E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4EA5F1E" w14:textId="77777777" w:rsidR="00B0699C" w:rsidRPr="003E5F2C" w:rsidRDefault="00B0699C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3E4FD78B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180CBA94" w14:textId="77777777" w:rsidR="00B0699C" w:rsidRPr="003E5F2C" w:rsidRDefault="00B0699C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</w:tcPr>
          <w:p w14:paraId="3B5E7364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317DA2F0" w14:textId="77777777" w:rsidR="00B0699C" w:rsidRPr="003E5F2C" w:rsidRDefault="00B0699C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0699C" w:rsidRPr="003E5F2C" w14:paraId="46A2C491" w14:textId="77777777" w:rsidTr="00B17E17">
        <w:trPr>
          <w:trHeight w:val="144"/>
        </w:trPr>
        <w:tc>
          <w:tcPr>
            <w:tcW w:w="4018" w:type="dxa"/>
          </w:tcPr>
          <w:p w14:paraId="33C08C38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69" w:type="dxa"/>
            <w:vAlign w:val="center"/>
          </w:tcPr>
          <w:p w14:paraId="7CD0050D" w14:textId="77777777" w:rsidR="00B0699C" w:rsidRPr="003E5F2C" w:rsidRDefault="00B0699C" w:rsidP="00B0699C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535EB337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30E299B" w14:textId="77777777" w:rsidR="00B0699C" w:rsidRPr="003E5F2C" w:rsidRDefault="00B0699C" w:rsidP="00B0699C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015F1D58" w14:textId="77777777" w:rsidR="00B0699C" w:rsidRPr="003E5F2C" w:rsidRDefault="00B0699C" w:rsidP="00B0699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center"/>
          </w:tcPr>
          <w:p w14:paraId="38F55A2A" w14:textId="77777777" w:rsidR="00B0699C" w:rsidRPr="003E5F2C" w:rsidRDefault="00B0699C" w:rsidP="00B0699C">
            <w:pPr>
              <w:tabs>
                <w:tab w:val="decimal" w:pos="990"/>
                <w:tab w:val="decimal" w:pos="1053"/>
              </w:tabs>
              <w:spacing w:line="320" w:lineRule="exact"/>
              <w:ind w:right="-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3790C2A5" w14:textId="77777777" w:rsidR="00B0699C" w:rsidRPr="003E5F2C" w:rsidRDefault="00B0699C" w:rsidP="00B0699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center"/>
          </w:tcPr>
          <w:p w14:paraId="4787FA86" w14:textId="77777777" w:rsidR="00B0699C" w:rsidRPr="003E5F2C" w:rsidRDefault="00B0699C" w:rsidP="00B0699C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0699C" w:rsidRPr="003E5F2C" w14:paraId="722199EB" w14:textId="77777777" w:rsidTr="00B17E17">
        <w:trPr>
          <w:trHeight w:val="144"/>
        </w:trPr>
        <w:tc>
          <w:tcPr>
            <w:tcW w:w="4018" w:type="dxa"/>
          </w:tcPr>
          <w:p w14:paraId="6D5BB901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เจ้าหนี้อื่น</w:t>
            </w:r>
            <w:r w:rsidRPr="003E5F2C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>จาก</w:t>
            </w: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บริษัทที่เกี่ยวข้องกัน</w:t>
            </w:r>
            <w:r w:rsidRPr="003E5F2C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  <w:t xml:space="preserve">- </w:t>
            </w:r>
            <w:r w:rsidRPr="003E5F2C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>เงินทดรองรับ</w:t>
            </w: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72D53C65" w14:textId="77777777" w:rsidR="00B0699C" w:rsidRPr="003E5F2C" w:rsidRDefault="00B0699C" w:rsidP="00B0699C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797AD138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7B94C26" w14:textId="77777777" w:rsidR="00B0699C" w:rsidRPr="003E5F2C" w:rsidRDefault="00B0699C" w:rsidP="00B0699C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1AAB42EC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733079D" w14:textId="77777777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3BB7EE7F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A455D86" w14:textId="77777777" w:rsidR="00B0699C" w:rsidRPr="003E5F2C" w:rsidRDefault="00B0699C" w:rsidP="00B0699C">
            <w:pPr>
              <w:tabs>
                <w:tab w:val="decimal" w:pos="1063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0699C" w:rsidRPr="003E5F2C" w14:paraId="07EE15C2" w14:textId="77777777" w:rsidTr="00B17E17">
        <w:trPr>
          <w:trHeight w:val="144"/>
        </w:trPr>
        <w:tc>
          <w:tcPr>
            <w:tcW w:w="4018" w:type="dxa"/>
          </w:tcPr>
          <w:p w14:paraId="0E1ACE13" w14:textId="26500815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="00843618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35607290" w14:textId="60DD8EAD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017D8FA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DEBC06B" w14:textId="0FF2BAEB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18419B4C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27EF5E98" w14:textId="725E7A13" w:rsidR="00B0699C" w:rsidRPr="003E5F2C" w:rsidRDefault="00AE5DA6" w:rsidP="00F02163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</w:t>
            </w:r>
            <w:r w:rsidR="00F02163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854</w:t>
            </w:r>
            <w:r w:rsidR="00F02163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388</w:t>
            </w:r>
          </w:p>
        </w:tc>
        <w:tc>
          <w:tcPr>
            <w:tcW w:w="98" w:type="dxa"/>
            <w:vAlign w:val="center"/>
          </w:tcPr>
          <w:p w14:paraId="250CB899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4129514" w14:textId="595D1E2E" w:rsidR="00B0699C" w:rsidRPr="003E5F2C" w:rsidRDefault="00AE5DA6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945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676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216</w:t>
            </w:r>
          </w:p>
        </w:tc>
      </w:tr>
      <w:tr w:rsidR="00B0699C" w:rsidRPr="003E5F2C" w14:paraId="600C3749" w14:textId="77777777" w:rsidTr="00B17E17">
        <w:trPr>
          <w:trHeight w:val="144"/>
        </w:trPr>
        <w:tc>
          <w:tcPr>
            <w:tcW w:w="4018" w:type="dxa"/>
          </w:tcPr>
          <w:p w14:paraId="53C55FC2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36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เจ้าหนี้อื่น</w:t>
            </w: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  <w:t xml:space="preserve"> - </w:t>
            </w: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บริษัทที่เกี่ยวข้องกัน</w:t>
            </w:r>
            <w:r w:rsidRPr="003E5F2C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  <w:t xml:space="preserve">  </w:t>
            </w:r>
          </w:p>
        </w:tc>
        <w:tc>
          <w:tcPr>
            <w:tcW w:w="1169" w:type="dxa"/>
            <w:vAlign w:val="center"/>
          </w:tcPr>
          <w:p w14:paraId="55F77CBA" w14:textId="77777777" w:rsidR="00B0699C" w:rsidRPr="003E5F2C" w:rsidRDefault="00B0699C" w:rsidP="00B0699C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278D0F4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FF4CAE7" w14:textId="77777777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2D18C47B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2A365DE1" w14:textId="77777777" w:rsidR="00B0699C" w:rsidRPr="003E5F2C" w:rsidRDefault="00B0699C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</w:tcPr>
          <w:p w14:paraId="02BC4740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C0612CF" w14:textId="77777777" w:rsidR="00B0699C" w:rsidRPr="003E5F2C" w:rsidRDefault="00B0699C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0699C" w:rsidRPr="003E5F2C" w14:paraId="65FB8C27" w14:textId="77777777" w:rsidTr="00B17E17">
        <w:trPr>
          <w:trHeight w:val="144"/>
        </w:trPr>
        <w:tc>
          <w:tcPr>
            <w:tcW w:w="4018" w:type="dxa"/>
          </w:tcPr>
          <w:p w14:paraId="4FB1E32C" w14:textId="2B57204D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="00843618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7664DC9B" w14:textId="4A995B7D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10</w:t>
            </w:r>
            <w:r w:rsidR="00093928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146</w:t>
            </w:r>
            <w:r w:rsidR="00093928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642</w:t>
            </w:r>
          </w:p>
        </w:tc>
        <w:tc>
          <w:tcPr>
            <w:tcW w:w="90" w:type="dxa"/>
            <w:vAlign w:val="center"/>
          </w:tcPr>
          <w:p w14:paraId="16702D68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88AB570" w14:textId="74176EB5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580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386</w:t>
            </w:r>
          </w:p>
        </w:tc>
        <w:tc>
          <w:tcPr>
            <w:tcW w:w="110" w:type="dxa"/>
            <w:vAlign w:val="center"/>
          </w:tcPr>
          <w:p w14:paraId="2C5F6E8B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42090B4" w14:textId="24402BC5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32</w:t>
            </w:r>
            <w:r w:rsidR="008C08D6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688</w:t>
            </w:r>
            <w:r w:rsidR="008C08D6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919</w:t>
            </w:r>
          </w:p>
        </w:tc>
        <w:tc>
          <w:tcPr>
            <w:tcW w:w="98" w:type="dxa"/>
          </w:tcPr>
          <w:p w14:paraId="505C2ACC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AE2B30A" w14:textId="1C3582F4" w:rsidR="00B0699C" w:rsidRPr="003E5F2C" w:rsidRDefault="00AE5DA6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507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084</w:t>
            </w:r>
          </w:p>
        </w:tc>
      </w:tr>
      <w:tr w:rsidR="00B0699C" w:rsidRPr="003E5F2C" w14:paraId="3335E9A0" w14:textId="77777777" w:rsidTr="00B17E17">
        <w:trPr>
          <w:trHeight w:val="144"/>
        </w:trPr>
        <w:tc>
          <w:tcPr>
            <w:tcW w:w="4018" w:type="dxa"/>
          </w:tcPr>
          <w:p w14:paraId="7E3CA861" w14:textId="7E0C3F5A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เจ้าหนี้อื่น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B509B2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–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69" w:type="dxa"/>
            <w:vAlign w:val="center"/>
          </w:tcPr>
          <w:p w14:paraId="781486DF" w14:textId="2CDBA30D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16</w:t>
            </w:r>
            <w:r w:rsidR="00093928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721</w:t>
            </w:r>
            <w:r w:rsidR="00093928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494</w:t>
            </w:r>
          </w:p>
        </w:tc>
        <w:tc>
          <w:tcPr>
            <w:tcW w:w="90" w:type="dxa"/>
            <w:vAlign w:val="center"/>
          </w:tcPr>
          <w:p w14:paraId="4687201B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48E798D4" w14:textId="1E2A21C6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895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028</w:t>
            </w:r>
          </w:p>
        </w:tc>
        <w:tc>
          <w:tcPr>
            <w:tcW w:w="110" w:type="dxa"/>
            <w:vAlign w:val="center"/>
          </w:tcPr>
          <w:p w14:paraId="77DEE1DE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C8BEE38" w14:textId="3B99C429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458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080</w:t>
            </w:r>
          </w:p>
        </w:tc>
        <w:tc>
          <w:tcPr>
            <w:tcW w:w="98" w:type="dxa"/>
          </w:tcPr>
          <w:p w14:paraId="5F3EBBD3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4B8738F" w14:textId="2BD5416A" w:rsidR="00B0699C" w:rsidRPr="003E5F2C" w:rsidRDefault="00AE5DA6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10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519</w:t>
            </w:r>
          </w:p>
        </w:tc>
      </w:tr>
      <w:tr w:rsidR="00B0699C" w:rsidRPr="003E5F2C" w14:paraId="029D5182" w14:textId="77777777" w:rsidTr="00B17E17">
        <w:trPr>
          <w:trHeight w:val="144"/>
        </w:trPr>
        <w:tc>
          <w:tcPr>
            <w:tcW w:w="4018" w:type="dxa"/>
          </w:tcPr>
          <w:p w14:paraId="36506D34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เจ้าหนี้ค่าซื้อสินทรัพย์ถาว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</w:t>
            </w:r>
          </w:p>
        </w:tc>
        <w:tc>
          <w:tcPr>
            <w:tcW w:w="1169" w:type="dxa"/>
            <w:vAlign w:val="center"/>
          </w:tcPr>
          <w:p w14:paraId="467A21B5" w14:textId="602F3D6E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98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896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981</w:t>
            </w:r>
          </w:p>
        </w:tc>
        <w:tc>
          <w:tcPr>
            <w:tcW w:w="90" w:type="dxa"/>
            <w:vAlign w:val="center"/>
          </w:tcPr>
          <w:p w14:paraId="566BF0F9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6086098" w14:textId="0CEC07B6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172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623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703</w:t>
            </w:r>
          </w:p>
        </w:tc>
        <w:tc>
          <w:tcPr>
            <w:tcW w:w="110" w:type="dxa"/>
            <w:vAlign w:val="center"/>
          </w:tcPr>
          <w:p w14:paraId="0A6E5C6C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6DC4D5C" w14:textId="46551E74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659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189</w:t>
            </w:r>
          </w:p>
        </w:tc>
        <w:tc>
          <w:tcPr>
            <w:tcW w:w="98" w:type="dxa"/>
          </w:tcPr>
          <w:p w14:paraId="0C90B01F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5C145BE" w14:textId="1F576B48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172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608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455</w:t>
            </w:r>
          </w:p>
        </w:tc>
      </w:tr>
      <w:tr w:rsidR="00B0699C" w:rsidRPr="003E5F2C" w14:paraId="51F608CE" w14:textId="77777777" w:rsidTr="006A7CC7">
        <w:trPr>
          <w:trHeight w:val="144"/>
        </w:trPr>
        <w:tc>
          <w:tcPr>
            <w:tcW w:w="4018" w:type="dxa"/>
          </w:tcPr>
          <w:p w14:paraId="47A54CF0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</w:rPr>
              <w:t>ภาษีขายที่ยังไม่ถึงกำหนดชำระ</w:t>
            </w:r>
          </w:p>
        </w:tc>
        <w:tc>
          <w:tcPr>
            <w:tcW w:w="1169" w:type="dxa"/>
            <w:vAlign w:val="center"/>
          </w:tcPr>
          <w:p w14:paraId="2B857EF0" w14:textId="62803C26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435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946</w:t>
            </w:r>
          </w:p>
        </w:tc>
        <w:tc>
          <w:tcPr>
            <w:tcW w:w="90" w:type="dxa"/>
            <w:vAlign w:val="center"/>
          </w:tcPr>
          <w:p w14:paraId="3B63784E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20B2E3C" w14:textId="7B8183F3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089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303</w:t>
            </w:r>
          </w:p>
        </w:tc>
        <w:tc>
          <w:tcPr>
            <w:tcW w:w="110" w:type="dxa"/>
            <w:vAlign w:val="center"/>
          </w:tcPr>
          <w:p w14:paraId="31F9B533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33AD" w14:textId="166D59FC" w:rsidR="00B0699C" w:rsidRPr="003E5F2C" w:rsidRDefault="00B0699C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092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089</w:t>
            </w:r>
          </w:p>
        </w:tc>
        <w:tc>
          <w:tcPr>
            <w:tcW w:w="98" w:type="dxa"/>
          </w:tcPr>
          <w:p w14:paraId="1D305EFF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63B92CBC" w14:textId="41DB3947" w:rsidR="00B0699C" w:rsidRPr="003E5F2C" w:rsidRDefault="00B0699C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            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812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438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</w:tr>
      <w:tr w:rsidR="00B0699C" w:rsidRPr="003E5F2C" w14:paraId="011380FD" w14:textId="77777777" w:rsidTr="006A7CC7">
        <w:trPr>
          <w:trHeight w:val="144"/>
        </w:trPr>
        <w:tc>
          <w:tcPr>
            <w:tcW w:w="4018" w:type="dxa"/>
          </w:tcPr>
          <w:p w14:paraId="66BC9EE0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ภาษีหัก ณ ที่จ่ายค้างจ่าย</w:t>
            </w:r>
          </w:p>
        </w:tc>
        <w:tc>
          <w:tcPr>
            <w:tcW w:w="1169" w:type="dxa"/>
            <w:vAlign w:val="center"/>
          </w:tcPr>
          <w:p w14:paraId="6D27E19F" w14:textId="26C5121F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621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727</w:t>
            </w:r>
          </w:p>
        </w:tc>
        <w:tc>
          <w:tcPr>
            <w:tcW w:w="90" w:type="dxa"/>
            <w:vAlign w:val="center"/>
          </w:tcPr>
          <w:p w14:paraId="2E078055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0D3022F" w14:textId="3829AD84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722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497</w:t>
            </w:r>
          </w:p>
        </w:tc>
        <w:tc>
          <w:tcPr>
            <w:tcW w:w="110" w:type="dxa"/>
            <w:vAlign w:val="center"/>
          </w:tcPr>
          <w:p w14:paraId="6A07C5F3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E54D" w14:textId="3CCB2186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928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711</w:t>
            </w:r>
          </w:p>
        </w:tc>
        <w:tc>
          <w:tcPr>
            <w:tcW w:w="98" w:type="dxa"/>
          </w:tcPr>
          <w:p w14:paraId="460695A3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5A75FD1" w14:textId="2B6D5D2E" w:rsidR="00B0699C" w:rsidRPr="003E5F2C" w:rsidRDefault="00B0699C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         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035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980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</w:tr>
      <w:tr w:rsidR="00B0699C" w:rsidRPr="003E5F2C" w14:paraId="0602254D" w14:textId="77777777" w:rsidTr="006A7CC7">
        <w:trPr>
          <w:trHeight w:val="144"/>
        </w:trPr>
        <w:tc>
          <w:tcPr>
            <w:tcW w:w="4018" w:type="dxa"/>
          </w:tcPr>
          <w:p w14:paraId="644815E4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ต้นทุนโครงการค้างจ่าย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CBD92" w14:textId="1612200A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328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349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021</w:t>
            </w:r>
          </w:p>
        </w:tc>
        <w:tc>
          <w:tcPr>
            <w:tcW w:w="90" w:type="dxa"/>
            <w:vAlign w:val="center"/>
          </w:tcPr>
          <w:p w14:paraId="18816501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70C9E79" w14:textId="1BCC002F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320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143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830</w:t>
            </w:r>
          </w:p>
        </w:tc>
        <w:tc>
          <w:tcPr>
            <w:tcW w:w="110" w:type="dxa"/>
            <w:vAlign w:val="center"/>
          </w:tcPr>
          <w:p w14:paraId="7A2849E4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6A7AA08" w14:textId="72A246B8" w:rsidR="00B0699C" w:rsidRPr="003E5F2C" w:rsidRDefault="00B0699C" w:rsidP="00B0699C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1932FF00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46D73D9" w14:textId="546BB95A" w:rsidR="00B0699C" w:rsidRPr="003E5F2C" w:rsidRDefault="00B0699C" w:rsidP="00B0699C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0699C" w:rsidRPr="003E5F2C" w14:paraId="2AA0BEAC" w14:textId="77777777" w:rsidTr="00B17E17">
        <w:trPr>
          <w:trHeight w:val="144"/>
        </w:trPr>
        <w:tc>
          <w:tcPr>
            <w:tcW w:w="4018" w:type="dxa"/>
          </w:tcPr>
          <w:p w14:paraId="1B5DA9CE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0B77" w14:textId="4F8B4EF0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247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440</w:t>
            </w:r>
          </w:p>
        </w:tc>
        <w:tc>
          <w:tcPr>
            <w:tcW w:w="90" w:type="dxa"/>
            <w:vAlign w:val="center"/>
          </w:tcPr>
          <w:p w14:paraId="2DECC6F2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F990F59" w14:textId="22A653D3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895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141</w:t>
            </w:r>
          </w:p>
        </w:tc>
        <w:tc>
          <w:tcPr>
            <w:tcW w:w="110" w:type="dxa"/>
            <w:vAlign w:val="center"/>
          </w:tcPr>
          <w:p w14:paraId="5DEEB693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29DF1F50" w14:textId="7D4597F5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23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371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857</w:t>
            </w:r>
          </w:p>
        </w:tc>
        <w:tc>
          <w:tcPr>
            <w:tcW w:w="98" w:type="dxa"/>
          </w:tcPr>
          <w:p w14:paraId="6FC107D7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B56C3C2" w14:textId="354B4377" w:rsidR="00B0699C" w:rsidRPr="003E5F2C" w:rsidRDefault="00AE5DA6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017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465</w:t>
            </w:r>
          </w:p>
        </w:tc>
      </w:tr>
      <w:tr w:rsidR="00B0699C" w:rsidRPr="003E5F2C" w14:paraId="21F760D5" w14:textId="77777777" w:rsidTr="00B17E17">
        <w:trPr>
          <w:trHeight w:val="144"/>
        </w:trPr>
        <w:tc>
          <w:tcPr>
            <w:tcW w:w="4018" w:type="dxa"/>
          </w:tcPr>
          <w:p w14:paraId="7CB0D5A5" w14:textId="2198479D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right="-45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ประมาณการหนี้สินสำหรับบัญชีทุนสำรอง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12AE" w14:textId="77777777" w:rsidR="00B0699C" w:rsidRPr="003E5F2C" w:rsidRDefault="00B0699C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F365AE0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3493006" w14:textId="77777777" w:rsidR="00B0699C" w:rsidRPr="003E5F2C" w:rsidRDefault="00B0699C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79C41857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2E6AA5A" w14:textId="77777777" w:rsidR="00B0699C" w:rsidRPr="003E5F2C" w:rsidRDefault="00B0699C" w:rsidP="00B0699C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</w:tcPr>
          <w:p w14:paraId="16223C81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3A77D371" w14:textId="77777777" w:rsidR="00B0699C" w:rsidRPr="003E5F2C" w:rsidRDefault="00B0699C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0699C" w:rsidRPr="003E5F2C" w14:paraId="4473783A" w14:textId="77777777" w:rsidTr="00017969">
        <w:trPr>
          <w:trHeight w:val="144"/>
        </w:trPr>
        <w:tc>
          <w:tcPr>
            <w:tcW w:w="4018" w:type="dxa"/>
          </w:tcPr>
          <w:p w14:paraId="3AC2BC5D" w14:textId="7846D4CF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BC1194B" w14:textId="332EEE0B" w:rsidR="00B0699C" w:rsidRPr="003E5F2C" w:rsidRDefault="00B0699C" w:rsidP="00B0699C">
            <w:pPr>
              <w:tabs>
                <w:tab w:val="decimal" w:pos="575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19F44676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B3FEC24" w14:textId="0031FF3E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197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438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356</w:t>
            </w:r>
          </w:p>
        </w:tc>
        <w:tc>
          <w:tcPr>
            <w:tcW w:w="110" w:type="dxa"/>
            <w:vAlign w:val="center"/>
          </w:tcPr>
          <w:p w14:paraId="6E5301A8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1738F68" w14:textId="308AC8F6" w:rsidR="00B0699C" w:rsidRPr="003E5F2C" w:rsidRDefault="00B0699C" w:rsidP="00B0699C">
            <w:pPr>
              <w:tabs>
                <w:tab w:val="decimal" w:pos="645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8" w:type="dxa"/>
          </w:tcPr>
          <w:p w14:paraId="4951488C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14:paraId="4E58EC71" w14:textId="33BF7705" w:rsidR="00B0699C" w:rsidRPr="003E5F2C" w:rsidRDefault="00B0699C" w:rsidP="00B0699C">
            <w:pPr>
              <w:tabs>
                <w:tab w:val="decimal" w:pos="641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B0699C" w:rsidRPr="003E5F2C" w14:paraId="28AA060F" w14:textId="77777777" w:rsidTr="006A7CC7">
        <w:trPr>
          <w:trHeight w:val="144"/>
        </w:trPr>
        <w:tc>
          <w:tcPr>
            <w:tcW w:w="4018" w:type="dxa"/>
          </w:tcPr>
          <w:p w14:paraId="73BF941D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20F41" w14:textId="08F17B47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438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219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046</w:t>
            </w:r>
          </w:p>
        </w:tc>
        <w:tc>
          <w:tcPr>
            <w:tcW w:w="90" w:type="dxa"/>
            <w:vAlign w:val="center"/>
          </w:tcPr>
          <w:p w14:paraId="3F2FE7B0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BD811D2" w14:textId="1EA700E5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996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885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358</w:t>
            </w:r>
          </w:p>
        </w:tc>
        <w:tc>
          <w:tcPr>
            <w:tcW w:w="110" w:type="dxa"/>
            <w:vAlign w:val="center"/>
          </w:tcPr>
          <w:p w14:paraId="1B3078B0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B1C9" w14:textId="06BBEF18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30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309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494</w:t>
            </w:r>
          </w:p>
        </w:tc>
        <w:tc>
          <w:tcPr>
            <w:tcW w:w="98" w:type="dxa"/>
          </w:tcPr>
          <w:p w14:paraId="6FBB282F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7A018DCE" w14:textId="32A0517D" w:rsidR="00B0699C" w:rsidRPr="003E5F2C" w:rsidRDefault="00AE5DA6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037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695</w:t>
            </w:r>
          </w:p>
        </w:tc>
      </w:tr>
      <w:tr w:rsidR="00B0699C" w:rsidRPr="003E5F2C" w14:paraId="283A090B" w14:textId="77777777" w:rsidTr="00B17E17">
        <w:trPr>
          <w:trHeight w:val="144"/>
        </w:trPr>
        <w:tc>
          <w:tcPr>
            <w:tcW w:w="4018" w:type="dxa"/>
          </w:tcPr>
          <w:p w14:paraId="1DB7286C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ดอกเบี้ยค้างจ่าย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169668D7" w14:textId="77777777" w:rsidR="00B0699C" w:rsidRPr="003E5F2C" w:rsidRDefault="00B0699C" w:rsidP="00B0699C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340BD06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5A05C82" w14:textId="77777777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7409AC15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21B9F0F" w14:textId="79478A3E" w:rsidR="00B0699C" w:rsidRPr="003E5F2C" w:rsidRDefault="00B0699C" w:rsidP="00B0699C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68B1DEFC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AC44FE7" w14:textId="77777777" w:rsidR="00B0699C" w:rsidRPr="003E5F2C" w:rsidRDefault="00B0699C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0699C" w:rsidRPr="003E5F2C" w14:paraId="6D60F777" w14:textId="77777777" w:rsidTr="006A7CC7">
        <w:trPr>
          <w:trHeight w:val="234"/>
        </w:trPr>
        <w:tc>
          <w:tcPr>
            <w:tcW w:w="4018" w:type="dxa"/>
          </w:tcPr>
          <w:p w14:paraId="5579A058" w14:textId="2D2F8765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="00843618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36093666" w14:textId="19FE832E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A78A626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218AB109" w14:textId="4A9666F8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60B666B5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508F0FAF" w14:textId="618DEDAB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619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422</w:t>
            </w:r>
          </w:p>
        </w:tc>
        <w:tc>
          <w:tcPr>
            <w:tcW w:w="98" w:type="dxa"/>
          </w:tcPr>
          <w:p w14:paraId="1B5995ED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56D96768" w14:textId="688B5AB6" w:rsidR="00B0699C" w:rsidRPr="003E5F2C" w:rsidRDefault="00B0699C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     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285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167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077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</w:tr>
      <w:tr w:rsidR="00B0699C" w:rsidRPr="003E5F2C" w14:paraId="13F06C03" w14:textId="77777777" w:rsidTr="00B17E17">
        <w:trPr>
          <w:trHeight w:val="144"/>
        </w:trPr>
        <w:tc>
          <w:tcPr>
            <w:tcW w:w="4018" w:type="dxa"/>
          </w:tcPr>
          <w:p w14:paraId="3C0285A5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เงินประกัน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th-TH"/>
              </w:rPr>
              <w:t>ผลงาน</w:t>
            </w:r>
          </w:p>
        </w:tc>
        <w:tc>
          <w:tcPr>
            <w:tcW w:w="1169" w:type="dxa"/>
            <w:vAlign w:val="center"/>
          </w:tcPr>
          <w:p w14:paraId="47CDD6B2" w14:textId="648656A3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524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559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585</w:t>
            </w:r>
          </w:p>
        </w:tc>
        <w:tc>
          <w:tcPr>
            <w:tcW w:w="90" w:type="dxa"/>
            <w:vAlign w:val="center"/>
          </w:tcPr>
          <w:p w14:paraId="3EB236A4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5E71276" w14:textId="477CA057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506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961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745</w:t>
            </w:r>
          </w:p>
        </w:tc>
        <w:tc>
          <w:tcPr>
            <w:tcW w:w="110" w:type="dxa"/>
            <w:vAlign w:val="center"/>
          </w:tcPr>
          <w:p w14:paraId="1CBC0D64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55A649B" w14:textId="5A40FA35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556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883</w:t>
            </w:r>
          </w:p>
        </w:tc>
        <w:tc>
          <w:tcPr>
            <w:tcW w:w="98" w:type="dxa"/>
          </w:tcPr>
          <w:p w14:paraId="27D27FC0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17BC2E3" w14:textId="080628BB" w:rsidR="00B0699C" w:rsidRPr="003E5F2C" w:rsidRDefault="00AE5DA6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52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317</w:t>
            </w:r>
          </w:p>
        </w:tc>
      </w:tr>
      <w:tr w:rsidR="00B0699C" w:rsidRPr="003E5F2C" w14:paraId="5CDD23FF" w14:textId="77777777" w:rsidTr="00B17E17">
        <w:trPr>
          <w:trHeight w:val="144"/>
        </w:trPr>
        <w:tc>
          <w:tcPr>
            <w:tcW w:w="4018" w:type="dxa"/>
          </w:tcPr>
          <w:p w14:paraId="096C7800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169" w:type="dxa"/>
            <w:vAlign w:val="center"/>
          </w:tcPr>
          <w:p w14:paraId="2144415D" w14:textId="79F39D40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39</w:t>
            </w:r>
            <w:r w:rsidR="008C08D6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389</w:t>
            </w:r>
            <w:r w:rsidR="008C08D6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893</w:t>
            </w:r>
          </w:p>
        </w:tc>
        <w:tc>
          <w:tcPr>
            <w:tcW w:w="90" w:type="dxa"/>
            <w:vAlign w:val="center"/>
          </w:tcPr>
          <w:p w14:paraId="528C4A73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B110A6C" w14:textId="7AE9F986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42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979</w:t>
            </w:r>
          </w:p>
        </w:tc>
        <w:tc>
          <w:tcPr>
            <w:tcW w:w="110" w:type="dxa"/>
            <w:vAlign w:val="center"/>
          </w:tcPr>
          <w:p w14:paraId="07C9B99D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0E2708F" w14:textId="374BB237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6A050473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D889C32" w14:textId="64A29ECE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0699C" w:rsidRPr="003E5F2C" w14:paraId="75D5D008" w14:textId="77777777" w:rsidTr="00B17E17">
        <w:trPr>
          <w:trHeight w:val="144"/>
        </w:trPr>
        <w:tc>
          <w:tcPr>
            <w:tcW w:w="4018" w:type="dxa"/>
          </w:tcPr>
          <w:p w14:paraId="2ABAD4D1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</w:rPr>
              <w:t xml:space="preserve">รายได้รับล่วงหน้า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</w:rPr>
              <w:t>-</w:t>
            </w: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169" w:type="dxa"/>
            <w:vAlign w:val="center"/>
          </w:tcPr>
          <w:p w14:paraId="5C830DF9" w14:textId="77777777" w:rsidR="00B0699C" w:rsidRPr="003E5F2C" w:rsidRDefault="00B0699C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ABBDE34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4483514" w14:textId="26CBE97F" w:rsidR="00B0699C" w:rsidRPr="003E5F2C" w:rsidRDefault="00B0699C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128FEFB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CCABE4B" w14:textId="77777777" w:rsidR="00B0699C" w:rsidRPr="003E5F2C" w:rsidRDefault="00B0699C" w:rsidP="00B0699C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8" w:type="dxa"/>
          </w:tcPr>
          <w:p w14:paraId="08F33EA8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6B76CCC" w14:textId="77777777" w:rsidR="00B0699C" w:rsidRPr="003E5F2C" w:rsidRDefault="00B0699C" w:rsidP="00B0699C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0699C" w:rsidRPr="003E5F2C" w14:paraId="48022902" w14:textId="77777777" w:rsidTr="00B17E17">
        <w:trPr>
          <w:trHeight w:val="144"/>
        </w:trPr>
        <w:tc>
          <w:tcPr>
            <w:tcW w:w="4018" w:type="dxa"/>
          </w:tcPr>
          <w:p w14:paraId="269AC1E9" w14:textId="6241D10A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="00843618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1A0DDCFE" w14:textId="7A6EFAFA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831</w:t>
            </w:r>
          </w:p>
        </w:tc>
        <w:tc>
          <w:tcPr>
            <w:tcW w:w="90" w:type="dxa"/>
            <w:vAlign w:val="center"/>
          </w:tcPr>
          <w:p w14:paraId="20E3AB7B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93651CB" w14:textId="3FE97A93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445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925</w:t>
            </w:r>
          </w:p>
        </w:tc>
        <w:tc>
          <w:tcPr>
            <w:tcW w:w="110" w:type="dxa"/>
            <w:vAlign w:val="center"/>
          </w:tcPr>
          <w:p w14:paraId="13ECB6DC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B2FCECA" w14:textId="6E00B335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741D166A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AF1C43D" w14:textId="4DB33A53" w:rsidR="00B0699C" w:rsidRPr="003E5F2C" w:rsidRDefault="00B0699C" w:rsidP="00B0699C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0699C" w:rsidRPr="003E5F2C" w14:paraId="02718609" w14:textId="77777777" w:rsidTr="00B17E17">
        <w:trPr>
          <w:trHeight w:val="144"/>
        </w:trPr>
        <w:tc>
          <w:tcPr>
            <w:tcW w:w="4018" w:type="dxa"/>
          </w:tcPr>
          <w:p w14:paraId="15EC0B32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อื่น ๆ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B762BFF" w14:textId="0E0F3062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38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622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746</w:t>
            </w:r>
          </w:p>
        </w:tc>
        <w:tc>
          <w:tcPr>
            <w:tcW w:w="90" w:type="dxa"/>
            <w:vAlign w:val="center"/>
          </w:tcPr>
          <w:p w14:paraId="1F829D45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70D82C6A" w14:textId="0C7DBC84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43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390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669</w:t>
            </w:r>
          </w:p>
        </w:tc>
        <w:tc>
          <w:tcPr>
            <w:tcW w:w="110" w:type="dxa"/>
            <w:vAlign w:val="center"/>
          </w:tcPr>
          <w:p w14:paraId="302CE23C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4EFD7DC" w14:textId="2D12AB42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559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232</w:t>
            </w:r>
          </w:p>
        </w:tc>
        <w:tc>
          <w:tcPr>
            <w:tcW w:w="98" w:type="dxa"/>
          </w:tcPr>
          <w:p w14:paraId="4038F860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49D5277" w14:textId="16450A1A" w:rsidR="00B0699C" w:rsidRPr="003E5F2C" w:rsidRDefault="00AE5DA6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733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681</w:t>
            </w:r>
          </w:p>
        </w:tc>
      </w:tr>
      <w:tr w:rsidR="00B0699C" w:rsidRPr="003E5F2C" w14:paraId="066409E5" w14:textId="77777777" w:rsidTr="00B17E17">
        <w:trPr>
          <w:trHeight w:val="144"/>
        </w:trPr>
        <w:tc>
          <w:tcPr>
            <w:tcW w:w="4018" w:type="dxa"/>
          </w:tcPr>
          <w:p w14:paraId="582FC2D6" w14:textId="77777777" w:rsidR="00B0699C" w:rsidRPr="003E5F2C" w:rsidRDefault="00B0699C" w:rsidP="00B069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27518" w14:textId="7B58BB4F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7A3CE9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089</w:t>
            </w:r>
            <w:r w:rsidR="007A3CE9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729</w:t>
            </w:r>
            <w:r w:rsidR="007A3CE9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887</w:t>
            </w:r>
          </w:p>
        </w:tc>
        <w:tc>
          <w:tcPr>
            <w:tcW w:w="90" w:type="dxa"/>
            <w:vAlign w:val="center"/>
          </w:tcPr>
          <w:p w14:paraId="6562F308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126787" w14:textId="70276AD1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929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343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815</w:t>
            </w:r>
          </w:p>
        </w:tc>
        <w:tc>
          <w:tcPr>
            <w:tcW w:w="110" w:type="dxa"/>
            <w:vAlign w:val="center"/>
          </w:tcPr>
          <w:p w14:paraId="7D1A75EA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2A83F8" w14:textId="6C821716" w:rsidR="00B0699C" w:rsidRPr="003E5F2C" w:rsidRDefault="00AE5DA6" w:rsidP="00B0699C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910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168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299</w:t>
            </w:r>
          </w:p>
        </w:tc>
        <w:tc>
          <w:tcPr>
            <w:tcW w:w="98" w:type="dxa"/>
            <w:vAlign w:val="center"/>
          </w:tcPr>
          <w:p w14:paraId="2915CBF0" w14:textId="77777777" w:rsidR="00B0699C" w:rsidRPr="003E5F2C" w:rsidRDefault="00B0699C" w:rsidP="00B0699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D7FFE" w14:textId="2ECEA966" w:rsidR="00B0699C" w:rsidRPr="003E5F2C" w:rsidRDefault="00AE5DA6" w:rsidP="00B0699C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511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138</w:t>
            </w:r>
            <w:r w:rsidR="00B0699C" w:rsidRPr="003E5F2C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626</w:t>
            </w:r>
          </w:p>
        </w:tc>
      </w:tr>
    </w:tbl>
    <w:p w14:paraId="46DC48C5" w14:textId="778338EE" w:rsidR="00F17016" w:rsidRPr="003E5F2C" w:rsidRDefault="00250FE7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  <w:r w:rsidR="00AE5DA6" w:rsidRPr="00AE5DA6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15</w:t>
      </w:r>
      <w:r w:rsidR="00F17016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F17016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bookmarkStart w:id="6" w:name="_Hlk65231693"/>
      <w:r w:rsidR="00F17016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เงินกู้ยืมระยะสั้น</w:t>
      </w:r>
      <w:bookmarkEnd w:id="6"/>
    </w:p>
    <w:p w14:paraId="0BE07859" w14:textId="0814350D" w:rsidR="00250FE7" w:rsidRPr="003E5F2C" w:rsidRDefault="00250FE7" w:rsidP="00DA09AD">
      <w:pPr>
        <w:ind w:left="547" w:hanging="25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เงินกู้ยืมระยะสั้น ณ วันที่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 w:hint="cs"/>
          <w:color w:val="000000" w:themeColor="text1"/>
          <w:cs/>
          <w:lang w:val="en-US"/>
        </w:rPr>
        <w:t>ธันวาคม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2568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77018E" w:rsidRPr="003E5F2C">
        <w:rPr>
          <w:rFonts w:ascii="Angsana New" w:hAnsi="Angsana New" w:cs="Angsana New"/>
          <w:color w:val="000000" w:themeColor="text1"/>
          <w:cs/>
          <w:lang w:val="en-US"/>
        </w:rPr>
        <w:t>และ</w:t>
      </w:r>
      <w:r w:rsidR="0077018E"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2567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ประกอบด้วย</w:t>
      </w:r>
    </w:p>
    <w:tbl>
      <w:tblPr>
        <w:tblW w:w="501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8"/>
        <w:gridCol w:w="1337"/>
        <w:gridCol w:w="71"/>
        <w:gridCol w:w="1325"/>
        <w:gridCol w:w="78"/>
        <w:gridCol w:w="1277"/>
        <w:gridCol w:w="69"/>
        <w:gridCol w:w="1173"/>
      </w:tblGrid>
      <w:tr w:rsidR="00187D9F" w:rsidRPr="003E5F2C" w14:paraId="56163D69" w14:textId="77777777" w:rsidTr="00187D9F">
        <w:trPr>
          <w:trHeight w:val="20"/>
          <w:jc w:val="center"/>
        </w:trPr>
        <w:tc>
          <w:tcPr>
            <w:tcW w:w="2128" w:type="pct"/>
          </w:tcPr>
          <w:p w14:paraId="2B0AA6E7" w14:textId="77777777" w:rsidR="00187D9F" w:rsidRPr="003E5F2C" w:rsidRDefault="00187D9F" w:rsidP="00DA09AD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72" w:type="pct"/>
            <w:gridSpan w:val="7"/>
          </w:tcPr>
          <w:p w14:paraId="12E77F95" w14:textId="2D5BE03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5F6AEF"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และ</w:t>
            </w:r>
            <w:r w:rsidR="005F6AE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7D9F" w:rsidRPr="003E5F2C" w14:paraId="582C40E3" w14:textId="77777777" w:rsidTr="00187D9F">
        <w:trPr>
          <w:trHeight w:val="20"/>
          <w:jc w:val="center"/>
        </w:trPr>
        <w:tc>
          <w:tcPr>
            <w:tcW w:w="2128" w:type="pct"/>
          </w:tcPr>
          <w:p w14:paraId="1EC1354D" w14:textId="77777777" w:rsidR="00187D9F" w:rsidRPr="003E5F2C" w:rsidRDefault="00187D9F" w:rsidP="00DA09AD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3" w:type="pct"/>
            <w:gridSpan w:val="3"/>
          </w:tcPr>
          <w:p w14:paraId="08052754" w14:textId="6D1FDDA2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42" w:type="pct"/>
          </w:tcPr>
          <w:p w14:paraId="48C27285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8" w:type="pct"/>
            <w:gridSpan w:val="3"/>
          </w:tcPr>
          <w:p w14:paraId="15E39DDF" w14:textId="1338EE68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187D9F" w:rsidRPr="003E5F2C" w14:paraId="51679979" w14:textId="77777777" w:rsidTr="00187D9F">
        <w:trPr>
          <w:trHeight w:val="20"/>
          <w:jc w:val="center"/>
        </w:trPr>
        <w:tc>
          <w:tcPr>
            <w:tcW w:w="2128" w:type="pct"/>
          </w:tcPr>
          <w:p w14:paraId="0B85D149" w14:textId="77777777" w:rsidR="00187D9F" w:rsidRPr="003E5F2C" w:rsidRDefault="00187D9F" w:rsidP="00DA09AD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1" w:type="pct"/>
          </w:tcPr>
          <w:p w14:paraId="27BA871B" w14:textId="704D5353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8" w:type="pct"/>
          </w:tcPr>
          <w:p w14:paraId="39DDE961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114F0E86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20ECEDD1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3C6C3B2D" w14:textId="618298A0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" w:type="pct"/>
          </w:tcPr>
          <w:p w14:paraId="1F26F56E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2" w:type="pct"/>
          </w:tcPr>
          <w:p w14:paraId="34A24CC3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</w:tr>
      <w:tr w:rsidR="00187D9F" w:rsidRPr="003E5F2C" w14:paraId="6535A4A0" w14:textId="77777777" w:rsidTr="00187D9F">
        <w:trPr>
          <w:trHeight w:val="20"/>
          <w:jc w:val="center"/>
        </w:trPr>
        <w:tc>
          <w:tcPr>
            <w:tcW w:w="2128" w:type="pct"/>
          </w:tcPr>
          <w:p w14:paraId="2E3ECD85" w14:textId="77777777" w:rsidR="00187D9F" w:rsidRPr="003E5F2C" w:rsidRDefault="00187D9F" w:rsidP="00DA09AD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1" w:type="pct"/>
          </w:tcPr>
          <w:p w14:paraId="3A5F4221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8" w:type="pct"/>
          </w:tcPr>
          <w:p w14:paraId="7378CB85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7C249DDB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42" w:type="pct"/>
          </w:tcPr>
          <w:p w14:paraId="23C8D42B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6A8047F7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7" w:type="pct"/>
          </w:tcPr>
          <w:p w14:paraId="5655C078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2" w:type="pct"/>
          </w:tcPr>
          <w:p w14:paraId="32C5B175" w14:textId="77777777" w:rsidR="00187D9F" w:rsidRPr="003E5F2C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AD4753" w:rsidRPr="003E5F2C" w14:paraId="17BE4ADE" w14:textId="77777777" w:rsidTr="00187D9F">
        <w:trPr>
          <w:trHeight w:val="20"/>
          <w:jc w:val="center"/>
        </w:trPr>
        <w:tc>
          <w:tcPr>
            <w:tcW w:w="2128" w:type="pct"/>
          </w:tcPr>
          <w:p w14:paraId="55F98722" w14:textId="77777777" w:rsidR="00AD4753" w:rsidRPr="003E5F2C" w:rsidRDefault="00AD4753" w:rsidP="00AD4753">
            <w:pPr>
              <w:snapToGrid w:val="0"/>
              <w:spacing w:line="340" w:lineRule="exact"/>
              <w:ind w:left="825" w:right="2" w:hanging="18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1" w:type="pct"/>
          </w:tcPr>
          <w:p w14:paraId="60C20A9A" w14:textId="41053F4F" w:rsidR="00AD4753" w:rsidRPr="003E5F2C" w:rsidRDefault="00AE5DA6" w:rsidP="00AD4753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6049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6049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6049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38" w:type="pct"/>
          </w:tcPr>
          <w:p w14:paraId="0F1D9B54" w14:textId="77777777" w:rsidR="00AD4753" w:rsidRPr="003E5F2C" w:rsidRDefault="00AD4753" w:rsidP="00AD4753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7DDC8FC6" w14:textId="623020E9" w:rsidR="00AD4753" w:rsidRPr="003E5F2C" w:rsidRDefault="00AE5DA6" w:rsidP="00AD4753">
            <w:pPr>
              <w:tabs>
                <w:tab w:val="decimal" w:pos="1184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</w:t>
            </w:r>
            <w:r w:rsidR="006049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6049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42" w:type="pct"/>
          </w:tcPr>
          <w:p w14:paraId="118489DB" w14:textId="77777777" w:rsidR="00AD4753" w:rsidRPr="003E5F2C" w:rsidRDefault="00AD4753" w:rsidP="00AD4753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24A951D4" w14:textId="09D55294" w:rsidR="00AD4753" w:rsidRPr="003E5F2C" w:rsidRDefault="00AE5DA6" w:rsidP="00AD4753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37" w:type="pct"/>
          </w:tcPr>
          <w:p w14:paraId="0EB4FF7F" w14:textId="77777777" w:rsidR="00AD4753" w:rsidRPr="003E5F2C" w:rsidRDefault="00AD4753" w:rsidP="00AD4753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2" w:type="pct"/>
          </w:tcPr>
          <w:p w14:paraId="50BA5792" w14:textId="4FF3DC4A" w:rsidR="00AD4753" w:rsidRPr="003E5F2C" w:rsidRDefault="00AE5DA6" w:rsidP="00AD4753">
            <w:pPr>
              <w:tabs>
                <w:tab w:val="decimal" w:pos="1060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AD4753" w:rsidRPr="003E5F2C" w14:paraId="391D30B8" w14:textId="77777777" w:rsidTr="00187D9F">
        <w:trPr>
          <w:trHeight w:val="20"/>
          <w:jc w:val="center"/>
        </w:trPr>
        <w:tc>
          <w:tcPr>
            <w:tcW w:w="2128" w:type="pct"/>
          </w:tcPr>
          <w:p w14:paraId="20FE89FA" w14:textId="77777777" w:rsidR="00AD4753" w:rsidRPr="003E5F2C" w:rsidRDefault="00AD4753" w:rsidP="00AD4753">
            <w:pPr>
              <w:snapToGrid w:val="0"/>
              <w:spacing w:line="340" w:lineRule="exact"/>
              <w:ind w:left="63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721" w:type="pct"/>
          </w:tcPr>
          <w:p w14:paraId="6000100A" w14:textId="77777777" w:rsidR="00AD4753" w:rsidRPr="003E5F2C" w:rsidRDefault="00AD4753" w:rsidP="00AD4753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8" w:type="pct"/>
          </w:tcPr>
          <w:p w14:paraId="7D742FC3" w14:textId="77777777" w:rsidR="00AD4753" w:rsidRPr="003E5F2C" w:rsidRDefault="00AD4753" w:rsidP="00AD4753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D594DC3" w14:textId="06D37659" w:rsidR="00AD4753" w:rsidRPr="003E5F2C" w:rsidRDefault="006049A5" w:rsidP="00AD4753">
            <w:pPr>
              <w:tabs>
                <w:tab w:val="decimal" w:pos="1184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197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260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42" w:type="pct"/>
          </w:tcPr>
          <w:p w14:paraId="160930D9" w14:textId="77777777" w:rsidR="00AD4753" w:rsidRPr="003E5F2C" w:rsidRDefault="00AD4753" w:rsidP="00AD4753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79A3A3CF" w14:textId="77777777" w:rsidR="00AD4753" w:rsidRPr="003E5F2C" w:rsidRDefault="00AD4753" w:rsidP="00AD4753">
            <w:pPr>
              <w:tabs>
                <w:tab w:val="decimal" w:pos="1080"/>
              </w:tabs>
              <w:snapToGrid w:val="0"/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" w:type="pct"/>
          </w:tcPr>
          <w:p w14:paraId="15D03822" w14:textId="77777777" w:rsidR="00AD4753" w:rsidRPr="003E5F2C" w:rsidRDefault="00AD4753" w:rsidP="00AD4753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006349C" w14:textId="41E34A96" w:rsidR="00AD4753" w:rsidRPr="003E5F2C" w:rsidRDefault="00AD4753" w:rsidP="00AD4753">
            <w:pPr>
              <w:tabs>
                <w:tab w:val="decimal" w:pos="1060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506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164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AD4753" w:rsidRPr="003E5F2C" w14:paraId="72B1E5C2" w14:textId="77777777" w:rsidTr="00187D9F">
        <w:trPr>
          <w:trHeight w:val="20"/>
          <w:jc w:val="center"/>
        </w:trPr>
        <w:tc>
          <w:tcPr>
            <w:tcW w:w="2128" w:type="pct"/>
          </w:tcPr>
          <w:p w14:paraId="2FE2D9FD" w14:textId="77777777" w:rsidR="00AD4753" w:rsidRPr="003E5F2C" w:rsidRDefault="00AD4753" w:rsidP="00AD4753">
            <w:pPr>
              <w:snapToGrid w:val="0"/>
              <w:spacing w:line="340" w:lineRule="exact"/>
              <w:ind w:left="984" w:right="2" w:hanging="19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1" w:type="pct"/>
          </w:tcPr>
          <w:p w14:paraId="2CD17BE7" w14:textId="77777777" w:rsidR="00AD4753" w:rsidRPr="003E5F2C" w:rsidRDefault="00AD4753" w:rsidP="00AD4753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8" w:type="pct"/>
          </w:tcPr>
          <w:p w14:paraId="7B8B2136" w14:textId="77777777" w:rsidR="00AD4753" w:rsidRPr="003E5F2C" w:rsidRDefault="00AD4753" w:rsidP="00AD4753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385FBB8" w14:textId="573C096D" w:rsidR="00AD4753" w:rsidRPr="003E5F2C" w:rsidRDefault="00AE5DA6" w:rsidP="00AD4753">
            <w:pPr>
              <w:tabs>
                <w:tab w:val="decimal" w:pos="1184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39</w:t>
            </w:r>
            <w:r w:rsidR="006049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802</w:t>
            </w:r>
            <w:r w:rsidR="006049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740</w:t>
            </w:r>
          </w:p>
        </w:tc>
        <w:tc>
          <w:tcPr>
            <w:tcW w:w="42" w:type="pct"/>
          </w:tcPr>
          <w:p w14:paraId="66169948" w14:textId="77777777" w:rsidR="00AD4753" w:rsidRPr="003E5F2C" w:rsidRDefault="00AD4753" w:rsidP="00AD4753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0C035E63" w14:textId="77777777" w:rsidR="00AD4753" w:rsidRPr="003E5F2C" w:rsidRDefault="00AD4753" w:rsidP="00AD4753">
            <w:pPr>
              <w:tabs>
                <w:tab w:val="decimal" w:pos="1080"/>
              </w:tabs>
              <w:snapToGrid w:val="0"/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" w:type="pct"/>
          </w:tcPr>
          <w:p w14:paraId="7848BFC6" w14:textId="77777777" w:rsidR="00AD4753" w:rsidRPr="003E5F2C" w:rsidRDefault="00AD4753" w:rsidP="00AD4753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9F1F788" w14:textId="556D90D6" w:rsidR="00AD4753" w:rsidRPr="003E5F2C" w:rsidRDefault="00AE5DA6" w:rsidP="00AD4753">
            <w:pPr>
              <w:tabs>
                <w:tab w:val="decimal" w:pos="1060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836</w:t>
            </w:r>
          </w:p>
        </w:tc>
      </w:tr>
    </w:tbl>
    <w:p w14:paraId="41DE1E50" w14:textId="0CAF492A" w:rsidR="00920621" w:rsidRPr="003E5F2C" w:rsidRDefault="00920621" w:rsidP="00920621">
      <w:pPr>
        <w:shd w:val="clear" w:color="auto" w:fill="FFFFFF"/>
        <w:spacing w:before="120" w:line="380" w:lineRule="exact"/>
        <w:ind w:left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E5F2C">
        <w:rPr>
          <w:rFonts w:asciiTheme="majorBidi" w:hAnsiTheme="majorBidi" w:cstheme="majorBidi"/>
          <w:snapToGrid w:val="0"/>
          <w:cs/>
        </w:rPr>
        <w:t xml:space="preserve">ณ วันที่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 w:hint="cs"/>
          <w:color w:val="000000" w:themeColor="text1"/>
          <w:cs/>
          <w:lang w:val="en-US"/>
        </w:rPr>
        <w:t>ธันวาคม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2568</w:t>
      </w:r>
      <w:r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>บริษัทได้จํานําเงินลงทุนในหุ้นสามัญบางส่วน</w:t>
      </w:r>
      <w:r w:rsidRPr="003E5F2C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  <w:lang w:val="en-US"/>
        </w:rPr>
        <w:t xml:space="preserve">(ดูหมายเหตุข้อ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9</w:t>
      </w:r>
      <w:r w:rsidRPr="003E5F2C">
        <w:rPr>
          <w:rFonts w:asciiTheme="majorBidi" w:hAnsiTheme="majorBidi" w:cstheme="majorBidi"/>
          <w:snapToGrid w:val="0"/>
          <w:cs/>
          <w:lang w:val="en-US"/>
        </w:rPr>
        <w:t xml:space="preserve">) </w:t>
      </w:r>
      <w:r w:rsidRPr="003E5F2C">
        <w:rPr>
          <w:rFonts w:asciiTheme="majorBidi" w:hAnsiTheme="majorBidi" w:cstheme="majorBidi" w:hint="cs"/>
          <w:snapToGrid w:val="0"/>
          <w:cs/>
          <w:lang w:val="en-US"/>
        </w:rPr>
        <w:t>และนำสินทรัพย์ของบริษัทย่อยแห่งหนึ่ง</w:t>
      </w:r>
      <w:r w:rsidRPr="003E5F2C">
        <w:rPr>
          <w:rFonts w:asciiTheme="majorBidi" w:hAnsiTheme="majorBidi" w:cs="Angsana New" w:hint="cs"/>
          <w:snapToGrid w:val="0"/>
          <w:cs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  <w:lang w:val="en-US"/>
        </w:rPr>
        <w:t xml:space="preserve">(ดูหมายเหตุข้อ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8</w:t>
      </w:r>
      <w:r w:rsidRPr="003E5F2C">
        <w:rPr>
          <w:rFonts w:asciiTheme="majorBidi" w:hAnsiTheme="majorBidi" w:cstheme="majorBidi"/>
          <w:snapToGrid w:val="0"/>
          <w:cs/>
          <w:lang w:val="en-US"/>
        </w:rPr>
        <w:t>)</w:t>
      </w:r>
      <w:r w:rsidRPr="003E5F2C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  <w:lang w:val="en-US"/>
        </w:rPr>
        <w:t>เพื่อเป็นหลักประกันเงินกู้ยืมระยะสั้น</w:t>
      </w:r>
      <w:r w:rsidRPr="003E5F2C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p w14:paraId="04CDB86E" w14:textId="1A1FFFC3" w:rsidR="00920621" w:rsidRPr="003E5F2C" w:rsidRDefault="00920621" w:rsidP="00920621">
      <w:pPr>
        <w:spacing w:before="240" w:line="400" w:lineRule="exact"/>
        <w:ind w:left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E5F2C">
        <w:rPr>
          <w:rFonts w:asciiTheme="majorBidi" w:hAnsiTheme="majorBidi" w:cstheme="majorBidi"/>
          <w:snapToGrid w:val="0"/>
          <w:cs/>
        </w:rPr>
        <w:t>ณ</w:t>
      </w:r>
      <w:r w:rsidR="009E7B5A" w:rsidRPr="003E5F2C">
        <w:rPr>
          <w:rFonts w:asciiTheme="majorBidi" w:hAnsiTheme="majorBidi" w:cstheme="majorBidi" w:hint="cs"/>
          <w:snapToGrid w:val="0"/>
          <w:cs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วันที่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31</w:t>
      </w:r>
      <w:r w:rsidRPr="003E5F2C">
        <w:rPr>
          <w:rFonts w:asciiTheme="majorBidi" w:hAnsiTheme="majorBidi" w:cstheme="majorBidi"/>
          <w:snapToGrid w:val="0"/>
          <w:cs/>
        </w:rPr>
        <w:t xml:space="preserve"> ธันวาคม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2567</w:t>
      </w:r>
      <w:r w:rsidRPr="003E5F2C">
        <w:rPr>
          <w:rFonts w:asciiTheme="majorBidi" w:hAnsiTheme="majorBidi" w:cstheme="majorBidi"/>
          <w:snapToGrid w:val="0"/>
          <w:cs/>
        </w:rPr>
        <w:t xml:space="preserve"> บริษัทได้จํานําเงินลงทุนในหุ้นสามัญบางส่วน</w:t>
      </w:r>
      <w:r w:rsidRPr="003E5F2C">
        <w:rPr>
          <w:rFonts w:asciiTheme="majorBidi" w:hAnsiTheme="majorBidi" w:cstheme="majorBidi"/>
          <w:snapToGrid w:val="0"/>
          <w:cs/>
          <w:lang w:val="en-US"/>
        </w:rPr>
        <w:t xml:space="preserve"> เพื่อเป็นหลักประกันเงินกู้ยืมระยะสั้น (ดูหมายเหตุข้อ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9</w:t>
      </w:r>
      <w:r w:rsidRPr="003E5F2C">
        <w:rPr>
          <w:rFonts w:asciiTheme="majorBidi" w:hAnsiTheme="majorBidi" w:cstheme="majorBidi"/>
          <w:snapToGrid w:val="0"/>
          <w:cs/>
          <w:lang w:val="en-US"/>
        </w:rPr>
        <w:t>)</w:t>
      </w:r>
    </w:p>
    <w:p w14:paraId="088B6C0F" w14:textId="10999465" w:rsidR="004A0186" w:rsidRPr="003E5F2C" w:rsidRDefault="00AE5DA6" w:rsidP="00165286">
      <w:pPr>
        <w:spacing w:before="360"/>
        <w:ind w:left="547" w:hanging="547"/>
        <w:rPr>
          <w:rFonts w:ascii="Angsana New" w:hAnsi="Angsana New" w:cs="Angsana New"/>
          <w:color w:val="000000" w:themeColor="text1"/>
          <w:spacing w:val="2"/>
          <w:lang w:val="en-US"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16</w:t>
      </w:r>
      <w:r w:rsidR="004A0186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 xml:space="preserve">. </w:t>
      </w:r>
      <w:r w:rsidR="004A0186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  <w:t>ตั๋วแลกเงิน</w:t>
      </w:r>
    </w:p>
    <w:p w14:paraId="67BD390A" w14:textId="77777777" w:rsidR="004A0186" w:rsidRPr="003E5F2C" w:rsidRDefault="004A0186" w:rsidP="00DA09AD">
      <w:pPr>
        <w:ind w:left="547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ตั๋วแลกเงิน ประกอบด้วย</w:t>
      </w:r>
    </w:p>
    <w:p w14:paraId="61421A4F" w14:textId="77777777" w:rsidR="004A0186" w:rsidRPr="003E5F2C" w:rsidRDefault="004A0186" w:rsidP="00DA09AD">
      <w:pPr>
        <w:ind w:left="547" w:hanging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7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850"/>
        <w:gridCol w:w="1296"/>
        <w:gridCol w:w="243"/>
        <w:gridCol w:w="1287"/>
      </w:tblGrid>
      <w:tr w:rsidR="009E69E6" w:rsidRPr="003E5F2C" w14:paraId="7A9A8BFF" w14:textId="77777777" w:rsidTr="00BD3C85">
        <w:trPr>
          <w:cantSplit/>
        </w:trPr>
        <w:tc>
          <w:tcPr>
            <w:tcW w:w="5850" w:type="dxa"/>
          </w:tcPr>
          <w:p w14:paraId="3FF83532" w14:textId="77777777" w:rsidR="004A0186" w:rsidRPr="003E5F2C" w:rsidRDefault="004A018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14:paraId="301D999B" w14:textId="77777777" w:rsidR="004A0186" w:rsidRPr="003E5F2C" w:rsidRDefault="004A0186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9E69E6" w:rsidRPr="003E5F2C" w14:paraId="3EB73A56" w14:textId="77777777" w:rsidTr="00BD3C85">
        <w:trPr>
          <w:cantSplit/>
        </w:trPr>
        <w:tc>
          <w:tcPr>
            <w:tcW w:w="5850" w:type="dxa"/>
          </w:tcPr>
          <w:p w14:paraId="15F9BACA" w14:textId="77777777" w:rsidR="004A0186" w:rsidRPr="003E5F2C" w:rsidRDefault="004A018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14:paraId="287F8252" w14:textId="77777777" w:rsidR="004A0186" w:rsidRPr="003E5F2C" w:rsidRDefault="004A0186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3E5F2C" w14:paraId="6628C61F" w14:textId="77777777" w:rsidTr="00BD3C85">
        <w:trPr>
          <w:cantSplit/>
        </w:trPr>
        <w:tc>
          <w:tcPr>
            <w:tcW w:w="5850" w:type="dxa"/>
          </w:tcPr>
          <w:p w14:paraId="1645D813" w14:textId="77777777" w:rsidR="004A0186" w:rsidRPr="003E5F2C" w:rsidRDefault="004A018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14:paraId="107F1AC9" w14:textId="77777777" w:rsidR="004A0186" w:rsidRPr="003E5F2C" w:rsidRDefault="004A018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43" w:type="dxa"/>
          </w:tcPr>
          <w:p w14:paraId="7733483D" w14:textId="77777777" w:rsidR="004A0186" w:rsidRPr="003E5F2C" w:rsidRDefault="004A0186" w:rsidP="00DA09AD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14:paraId="05674759" w14:textId="77777777" w:rsidR="004A0186" w:rsidRPr="003E5F2C" w:rsidRDefault="004A018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3E5F2C" w14:paraId="32D7C2FB" w14:textId="77777777" w:rsidTr="00BD3C85">
        <w:trPr>
          <w:cantSplit/>
        </w:trPr>
        <w:tc>
          <w:tcPr>
            <w:tcW w:w="5850" w:type="dxa"/>
          </w:tcPr>
          <w:p w14:paraId="45457438" w14:textId="77777777" w:rsidR="004A0186" w:rsidRPr="003E5F2C" w:rsidRDefault="004A018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14:paraId="148863D6" w14:textId="51F9B4A3" w:rsidR="004A0186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B57CC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B57CC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3" w:type="dxa"/>
          </w:tcPr>
          <w:p w14:paraId="4F6AB3E6" w14:textId="77777777" w:rsidR="004A0186" w:rsidRPr="003E5F2C" w:rsidRDefault="004A0186" w:rsidP="00DA09AD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14:paraId="4B84705F" w14:textId="04049F07" w:rsidR="004A0186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A0186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A0186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3E5F2C" w14:paraId="55FDCB68" w14:textId="77777777" w:rsidTr="00BD3C85">
        <w:trPr>
          <w:cantSplit/>
        </w:trPr>
        <w:tc>
          <w:tcPr>
            <w:tcW w:w="5850" w:type="dxa"/>
          </w:tcPr>
          <w:p w14:paraId="1A5FE230" w14:textId="77777777" w:rsidR="004A0186" w:rsidRPr="003E5F2C" w:rsidRDefault="004A018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14:paraId="6B751E75" w14:textId="4F382CAB" w:rsidR="004A0186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3" w:type="dxa"/>
          </w:tcPr>
          <w:p w14:paraId="071E523D" w14:textId="77777777" w:rsidR="004A0186" w:rsidRPr="003E5F2C" w:rsidRDefault="004A0186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14:paraId="314598A5" w14:textId="0C471D0E" w:rsidR="004A0186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AD4753" w:rsidRPr="003E5F2C" w14:paraId="3AE92EA1" w14:textId="77777777" w:rsidTr="00334F46">
        <w:trPr>
          <w:cantSplit/>
          <w:trHeight w:val="108"/>
        </w:trPr>
        <w:tc>
          <w:tcPr>
            <w:tcW w:w="5850" w:type="dxa"/>
          </w:tcPr>
          <w:p w14:paraId="047129FB" w14:textId="1B6E7CB3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>ตั๋วแลกเงิน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642375" w14:textId="624D9351" w:rsidR="00AD4753" w:rsidRPr="003E5F2C" w:rsidRDefault="00AE5DA6" w:rsidP="00AD4753">
            <w:pPr>
              <w:ind w:hanging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="00920621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920621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</w:tcPr>
          <w:p w14:paraId="10B0E57F" w14:textId="77777777" w:rsidR="00AD4753" w:rsidRPr="003E5F2C" w:rsidRDefault="00AD4753" w:rsidP="00AD4753">
            <w:pPr>
              <w:ind w:hanging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14:paraId="6D60F022" w14:textId="4A8FD1B8" w:rsidR="00AD4753" w:rsidRPr="003E5F2C" w:rsidRDefault="00AE5DA6" w:rsidP="00AD4753">
            <w:pPr>
              <w:tabs>
                <w:tab w:val="decimal" w:pos="1049"/>
              </w:tabs>
              <w:ind w:right="-298" w:hanging="10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AD4753" w:rsidRPr="003E5F2C" w14:paraId="438AD235" w14:textId="77777777" w:rsidTr="006A7CC7">
        <w:trPr>
          <w:cantSplit/>
        </w:trPr>
        <w:tc>
          <w:tcPr>
            <w:tcW w:w="5850" w:type="dxa"/>
          </w:tcPr>
          <w:p w14:paraId="1EAEAE15" w14:textId="77777777" w:rsidR="00AD4753" w:rsidRPr="003E5F2C" w:rsidRDefault="00AD4753" w:rsidP="00AD4753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 ค่าใช้จ่ายทางตรงในการออกตั๋วแลกเงินรอตัดจ่าย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E591C12" w14:textId="380834B4" w:rsidR="00AD4753" w:rsidRPr="003E5F2C" w:rsidRDefault="00920621" w:rsidP="00920621">
            <w:pPr>
              <w:tabs>
                <w:tab w:val="left" w:pos="593"/>
              </w:tabs>
              <w:ind w:right="-238" w:hanging="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2B969A1C" w14:textId="77777777" w:rsidR="00AD4753" w:rsidRPr="003E5F2C" w:rsidRDefault="00AD4753" w:rsidP="00AD4753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vAlign w:val="center"/>
          </w:tcPr>
          <w:p w14:paraId="4BA2E728" w14:textId="2C25C225" w:rsidR="00AD4753" w:rsidRPr="003E5F2C" w:rsidRDefault="00AD4753" w:rsidP="00AD4753">
            <w:pPr>
              <w:tabs>
                <w:tab w:val="decimal" w:pos="1049"/>
              </w:tabs>
              <w:ind w:right="-2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048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AD4753" w:rsidRPr="003E5F2C" w14:paraId="34F6576E" w14:textId="77777777" w:rsidTr="006A7CC7">
        <w:trPr>
          <w:cantSplit/>
        </w:trPr>
        <w:tc>
          <w:tcPr>
            <w:tcW w:w="5850" w:type="dxa"/>
          </w:tcPr>
          <w:p w14:paraId="3FAF0B94" w14:textId="77777777" w:rsidR="00AD4753" w:rsidRPr="003E5F2C" w:rsidRDefault="00AD4753" w:rsidP="00AD4753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5BFBD1" w14:textId="17E00F87" w:rsidR="00AD4753" w:rsidRPr="003E5F2C" w:rsidRDefault="00920621" w:rsidP="00AD4753">
            <w:pPr>
              <w:ind w:right="-56" w:hanging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14:paraId="18D84C9B" w14:textId="77777777" w:rsidR="00AD4753" w:rsidRPr="003E5F2C" w:rsidRDefault="00AD4753" w:rsidP="00AD4753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3CFF9B51" w14:textId="42215741" w:rsidR="00AD4753" w:rsidRPr="003E5F2C" w:rsidRDefault="00AD4753" w:rsidP="00AD4753">
            <w:pPr>
              <w:tabs>
                <w:tab w:val="decimal" w:pos="1049"/>
              </w:tabs>
              <w:ind w:right="-2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205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AD4753" w:rsidRPr="003E5F2C" w14:paraId="031F7105" w14:textId="77777777" w:rsidTr="00A403E3">
        <w:trPr>
          <w:cantSplit/>
        </w:trPr>
        <w:tc>
          <w:tcPr>
            <w:tcW w:w="5850" w:type="dxa"/>
          </w:tcPr>
          <w:p w14:paraId="6984EB1A" w14:textId="77777777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2" w:hanging="10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รวมตั๋วแลกเงิน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B3C43FA" w14:textId="39E57D1D" w:rsidR="00AD4753" w:rsidRPr="003E5F2C" w:rsidRDefault="00AE5DA6" w:rsidP="00AD4753">
            <w:pPr>
              <w:ind w:hanging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154</w:t>
            </w:r>
            <w:r w:rsidR="00920621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588</w:t>
            </w:r>
            <w:r w:rsidR="00920621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803</w:t>
            </w:r>
          </w:p>
        </w:tc>
        <w:tc>
          <w:tcPr>
            <w:tcW w:w="243" w:type="dxa"/>
          </w:tcPr>
          <w:p w14:paraId="42088724" w14:textId="77777777" w:rsidR="00AD4753" w:rsidRPr="003E5F2C" w:rsidRDefault="00AD4753" w:rsidP="00AD4753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C354831" w14:textId="17B76FA3" w:rsidR="00AD4753" w:rsidRPr="003E5F2C" w:rsidRDefault="00AE5DA6" w:rsidP="00AD4753">
            <w:pPr>
              <w:tabs>
                <w:tab w:val="decimal" w:pos="1049"/>
              </w:tabs>
              <w:ind w:right="-298" w:hanging="10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156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744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511</w:t>
            </w:r>
          </w:p>
        </w:tc>
      </w:tr>
    </w:tbl>
    <w:p w14:paraId="4C04A5DA" w14:textId="0444CF59" w:rsidR="00165286" w:rsidRPr="003E5F2C" w:rsidRDefault="00165286" w:rsidP="00165286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spacing w:val="-6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br w:type="page"/>
      </w:r>
    </w:p>
    <w:p w14:paraId="7AFFF211" w14:textId="21EB6132" w:rsidR="00774EC8" w:rsidRPr="003E5F2C" w:rsidRDefault="00200368" w:rsidP="00165286">
      <w:pPr>
        <w:spacing w:before="240" w:after="12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lastRenderedPageBreak/>
        <w:t xml:space="preserve">ณ 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31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4B57CC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ธั</w:t>
      </w:r>
      <w:r w:rsidR="0039041B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น</w:t>
      </w:r>
      <w:r w:rsidR="004B57CC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วาคม</w:t>
      </w:r>
      <w:r w:rsidR="00263141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2568</w:t>
      </w:r>
      <w:r w:rsidR="00522651" w:rsidRPr="003E5F2C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DE7D71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และ</w:t>
      </w:r>
      <w:r w:rsidR="00605333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2567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cs/>
        </w:rPr>
        <w:t>บริษัทออกและเสนอขายตั๋วแลกเงินระยะสั้น</w:t>
      </w:r>
      <w:r w:rsidRPr="003E5F2C">
        <w:rPr>
          <w:rFonts w:ascii="Angsana New" w:hAnsi="Angsana New" w:cs="Angsana New"/>
          <w:snapToGrid w:val="0"/>
          <w:color w:val="000000" w:themeColor="text1"/>
          <w:spacing w:val="6"/>
          <w:cs/>
        </w:rPr>
        <w:t>ให้แก่นักลงทุน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>ในวงจำกัด โดยออกตั๋วแลกเงินชนิดระบุชื่อผู้ถือ ประเภทไม่ด้อยสิทธิและไม่มีประกัน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ดังนี้</w:t>
      </w:r>
    </w:p>
    <w:tbl>
      <w:tblPr>
        <w:tblW w:w="858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1926"/>
      </w:tblGrid>
      <w:tr w:rsidR="009E69E6" w:rsidRPr="003E5F2C" w14:paraId="2AC02772" w14:textId="77777777" w:rsidTr="009A53CF">
        <w:trPr>
          <w:trHeight w:val="144"/>
        </w:trPr>
        <w:tc>
          <w:tcPr>
            <w:tcW w:w="2250" w:type="dxa"/>
            <w:vAlign w:val="center"/>
          </w:tcPr>
          <w:p w14:paraId="47F66D03" w14:textId="77777777" w:rsidR="00F162AF" w:rsidRPr="003E5F2C" w:rsidRDefault="00F162AF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  <w:br w:type="page"/>
            </w:r>
          </w:p>
        </w:tc>
        <w:tc>
          <w:tcPr>
            <w:tcW w:w="6336" w:type="dxa"/>
            <w:gridSpan w:val="4"/>
            <w:vAlign w:val="center"/>
          </w:tcPr>
          <w:p w14:paraId="53C0E93A" w14:textId="77777777" w:rsidR="00F162AF" w:rsidRPr="003E5F2C" w:rsidRDefault="00F162AF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E69E6" w:rsidRPr="003E5F2C" w14:paraId="45B7CC3D" w14:textId="77777777" w:rsidTr="009A53CF">
        <w:trPr>
          <w:trHeight w:val="144"/>
        </w:trPr>
        <w:tc>
          <w:tcPr>
            <w:tcW w:w="2250" w:type="dxa"/>
            <w:vAlign w:val="center"/>
          </w:tcPr>
          <w:p w14:paraId="28B5FDEF" w14:textId="77777777" w:rsidR="009647C1" w:rsidRPr="003E5F2C" w:rsidRDefault="009647C1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</w:pPr>
          </w:p>
        </w:tc>
        <w:tc>
          <w:tcPr>
            <w:tcW w:w="6336" w:type="dxa"/>
            <w:gridSpan w:val="4"/>
            <w:vAlign w:val="center"/>
          </w:tcPr>
          <w:p w14:paraId="68DB722B" w14:textId="3B46B78E" w:rsidR="009647C1" w:rsidRPr="003E5F2C" w:rsidRDefault="00C539E9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</w:tr>
      <w:tr w:rsidR="009E69E6" w:rsidRPr="003E5F2C" w14:paraId="3525CFBA" w14:textId="77777777" w:rsidTr="009A53CF">
        <w:trPr>
          <w:trHeight w:val="144"/>
        </w:trPr>
        <w:tc>
          <w:tcPr>
            <w:tcW w:w="2250" w:type="dxa"/>
            <w:vMerge w:val="restart"/>
          </w:tcPr>
          <w:p w14:paraId="37231A3A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vAlign w:val="center"/>
          </w:tcPr>
          <w:p w14:paraId="58B1E348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vAlign w:val="center"/>
          </w:tcPr>
          <w:p w14:paraId="3B69348C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อัตรา</w:t>
            </w:r>
            <w:r w:rsidR="00DE7D71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30" w:type="dxa"/>
            <w:vAlign w:val="center"/>
          </w:tcPr>
          <w:p w14:paraId="4E11AE35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926" w:type="dxa"/>
            <w:vAlign w:val="center"/>
          </w:tcPr>
          <w:p w14:paraId="17550ECF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วันครบกำหนด</w:t>
            </w:r>
          </w:p>
        </w:tc>
      </w:tr>
      <w:tr w:rsidR="009E69E6" w:rsidRPr="003E5F2C" w14:paraId="0B74494E" w14:textId="77777777" w:rsidTr="009A53CF">
        <w:trPr>
          <w:trHeight w:val="144"/>
        </w:trPr>
        <w:tc>
          <w:tcPr>
            <w:tcW w:w="2250" w:type="dxa"/>
            <w:vMerge/>
            <w:vAlign w:val="center"/>
            <w:hideMark/>
          </w:tcPr>
          <w:p w14:paraId="069ED2B6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  <w:hideMark/>
          </w:tcPr>
          <w:p w14:paraId="1606562E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</w:tcPr>
          <w:p w14:paraId="0C24CFD2" w14:textId="77777777" w:rsidR="007D0C7C" w:rsidRPr="003E5F2C" w:rsidRDefault="00DE7D71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vAlign w:val="center"/>
            <w:hideMark/>
          </w:tcPr>
          <w:p w14:paraId="7B456C19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(วัน)</w:t>
            </w:r>
          </w:p>
        </w:tc>
        <w:tc>
          <w:tcPr>
            <w:tcW w:w="1926" w:type="dxa"/>
            <w:vAlign w:val="center"/>
            <w:hideMark/>
          </w:tcPr>
          <w:p w14:paraId="3150FFDB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ไถ่ถอน</w:t>
            </w:r>
          </w:p>
        </w:tc>
      </w:tr>
      <w:tr w:rsidR="009E69E6" w:rsidRPr="003E5F2C" w14:paraId="1B5F6594" w14:textId="77777777" w:rsidTr="009A53CF">
        <w:trPr>
          <w:trHeight w:val="144"/>
        </w:trPr>
        <w:tc>
          <w:tcPr>
            <w:tcW w:w="2250" w:type="dxa"/>
            <w:vMerge/>
            <w:vAlign w:val="center"/>
            <w:hideMark/>
          </w:tcPr>
          <w:p w14:paraId="072CF986" w14:textId="77777777" w:rsidR="007D0C7C" w:rsidRPr="003E5F2C" w:rsidRDefault="007D0C7C" w:rsidP="00DA09A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  <w:hideMark/>
          </w:tcPr>
          <w:p w14:paraId="636D4865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</w:tcPr>
          <w:p w14:paraId="727F25CD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14:paraId="12DA24E2" w14:textId="77777777" w:rsidR="007D0C7C" w:rsidRPr="003E5F2C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26" w:type="dxa"/>
            <w:vAlign w:val="center"/>
            <w:hideMark/>
          </w:tcPr>
          <w:p w14:paraId="55C5ABDF" w14:textId="77777777" w:rsidR="007D0C7C" w:rsidRPr="003E5F2C" w:rsidRDefault="007D0C7C" w:rsidP="00DA09A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D554EF" w:rsidRPr="003E5F2C" w14:paraId="00642C17" w14:textId="77777777" w:rsidTr="009A53CF">
        <w:trPr>
          <w:trHeight w:val="144"/>
        </w:trPr>
        <w:tc>
          <w:tcPr>
            <w:tcW w:w="2250" w:type="dxa"/>
            <w:vAlign w:val="center"/>
          </w:tcPr>
          <w:p w14:paraId="35C890E5" w14:textId="51FDFCC4" w:rsidR="00D554EF" w:rsidRPr="003E5F2C" w:rsidRDefault="00AE5DA6" w:rsidP="00D554EF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920621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20621"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920621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  <w:r w:rsidR="00D554EF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14:paraId="6A6B6885" w14:textId="4AF37234" w:rsidR="00D554EF" w:rsidRPr="003E5F2C" w:rsidRDefault="00AE5DA6" w:rsidP="00D554EF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="00D554EF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D554EF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</w:tcPr>
          <w:p w14:paraId="3595B386" w14:textId="618B484E" w:rsidR="00D554EF" w:rsidRPr="003E5F2C" w:rsidRDefault="00AE5DA6" w:rsidP="00D554EF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D554EF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530" w:type="dxa"/>
          </w:tcPr>
          <w:p w14:paraId="4B14E329" w14:textId="37BCD6B5" w:rsidR="00D554EF" w:rsidRPr="003E5F2C" w:rsidRDefault="00AE5DA6" w:rsidP="00D554EF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160</w:t>
            </w:r>
            <w:r w:rsidR="00D554EF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191</w:t>
            </w:r>
          </w:p>
        </w:tc>
        <w:tc>
          <w:tcPr>
            <w:tcW w:w="1926" w:type="dxa"/>
            <w:vAlign w:val="center"/>
          </w:tcPr>
          <w:p w14:paraId="7B5B80AB" w14:textId="6FB74570" w:rsidR="00D554EF" w:rsidRPr="003E5F2C" w:rsidRDefault="00AE5DA6" w:rsidP="00D554EF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920621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20621"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9</w:t>
            </w:r>
            <w:r w:rsidR="009E7B5A"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D554EF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54EF" w:rsidRPr="003E5F2C" w14:paraId="6239096C" w14:textId="77777777" w:rsidTr="009A53CF">
        <w:trPr>
          <w:trHeight w:val="144"/>
        </w:trPr>
        <w:tc>
          <w:tcPr>
            <w:tcW w:w="2250" w:type="dxa"/>
            <w:vAlign w:val="center"/>
          </w:tcPr>
          <w:p w14:paraId="1DFC2D86" w14:textId="2706F503" w:rsidR="00D554EF" w:rsidRPr="003E5F2C" w:rsidRDefault="00AE5DA6" w:rsidP="00D554EF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</w:t>
            </w:r>
            <w:r w:rsidR="00D554EF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20621"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ตุลาคม</w:t>
            </w:r>
            <w:r w:rsidR="00D554EF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</w:tcPr>
          <w:p w14:paraId="6E6B25E0" w14:textId="77777777" w:rsidR="00D554EF" w:rsidRPr="003E5F2C" w:rsidRDefault="00D554EF" w:rsidP="00D554EF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1F98F372" w14:textId="77777777" w:rsidR="00D554EF" w:rsidRPr="003E5F2C" w:rsidRDefault="00D554EF" w:rsidP="00D554EF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9C013A3" w14:textId="77777777" w:rsidR="00D554EF" w:rsidRPr="003E5F2C" w:rsidRDefault="00D554EF" w:rsidP="00D554EF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926" w:type="dxa"/>
            <w:vAlign w:val="center"/>
          </w:tcPr>
          <w:p w14:paraId="68BE2908" w14:textId="5E7029A1" w:rsidR="00D554EF" w:rsidRPr="003E5F2C" w:rsidRDefault="00AE5DA6" w:rsidP="00D554EF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D554EF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20621"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กรกฎาคม</w:t>
            </w:r>
            <w:r w:rsidR="00D554EF"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</w:tr>
    </w:tbl>
    <w:p w14:paraId="412B5531" w14:textId="77777777" w:rsidR="00EC4D53" w:rsidRPr="003E5F2C" w:rsidRDefault="00EC4D53" w:rsidP="00DA09AD">
      <w:pPr>
        <w:snapToGrid w:val="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sz w:val="24"/>
          <w:szCs w:val="24"/>
          <w:lang w:val="en-US"/>
        </w:rPr>
      </w:pPr>
    </w:p>
    <w:tbl>
      <w:tblPr>
        <w:tblW w:w="858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1926"/>
      </w:tblGrid>
      <w:tr w:rsidR="00AD4753" w:rsidRPr="003E5F2C" w14:paraId="090CDC02" w14:textId="77777777" w:rsidTr="006A7CC7">
        <w:trPr>
          <w:trHeight w:val="144"/>
        </w:trPr>
        <w:tc>
          <w:tcPr>
            <w:tcW w:w="2250" w:type="dxa"/>
            <w:vAlign w:val="center"/>
          </w:tcPr>
          <w:p w14:paraId="703122F3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  <w:br w:type="page"/>
            </w:r>
          </w:p>
        </w:tc>
        <w:tc>
          <w:tcPr>
            <w:tcW w:w="6336" w:type="dxa"/>
            <w:gridSpan w:val="4"/>
            <w:vAlign w:val="center"/>
          </w:tcPr>
          <w:p w14:paraId="2816AD8E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D4753" w:rsidRPr="003E5F2C" w14:paraId="6FE31567" w14:textId="77777777" w:rsidTr="006A7CC7">
        <w:trPr>
          <w:trHeight w:val="144"/>
        </w:trPr>
        <w:tc>
          <w:tcPr>
            <w:tcW w:w="2250" w:type="dxa"/>
            <w:vAlign w:val="center"/>
          </w:tcPr>
          <w:p w14:paraId="4D60EDC6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</w:pPr>
          </w:p>
        </w:tc>
        <w:tc>
          <w:tcPr>
            <w:tcW w:w="6336" w:type="dxa"/>
            <w:gridSpan w:val="4"/>
            <w:vAlign w:val="center"/>
          </w:tcPr>
          <w:p w14:paraId="1A8EB5D9" w14:textId="3BC92554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AD4753" w:rsidRPr="003E5F2C" w14:paraId="52EB3274" w14:textId="77777777" w:rsidTr="006A7CC7">
        <w:trPr>
          <w:trHeight w:val="144"/>
        </w:trPr>
        <w:tc>
          <w:tcPr>
            <w:tcW w:w="2250" w:type="dxa"/>
            <w:vMerge w:val="restart"/>
          </w:tcPr>
          <w:p w14:paraId="75B90CDF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vAlign w:val="center"/>
          </w:tcPr>
          <w:p w14:paraId="572FBBF9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vAlign w:val="center"/>
          </w:tcPr>
          <w:p w14:paraId="5D4B2E20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30" w:type="dxa"/>
            <w:vAlign w:val="center"/>
          </w:tcPr>
          <w:p w14:paraId="28356655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926" w:type="dxa"/>
            <w:vAlign w:val="center"/>
          </w:tcPr>
          <w:p w14:paraId="23A38327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วันครบกำหนด</w:t>
            </w:r>
          </w:p>
        </w:tc>
      </w:tr>
      <w:tr w:rsidR="00AD4753" w:rsidRPr="003E5F2C" w14:paraId="2D0944D8" w14:textId="77777777" w:rsidTr="006A7CC7">
        <w:trPr>
          <w:trHeight w:val="144"/>
        </w:trPr>
        <w:tc>
          <w:tcPr>
            <w:tcW w:w="2250" w:type="dxa"/>
            <w:vMerge/>
            <w:vAlign w:val="center"/>
            <w:hideMark/>
          </w:tcPr>
          <w:p w14:paraId="23FB6A54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  <w:hideMark/>
          </w:tcPr>
          <w:p w14:paraId="7F2AD85A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</w:tcPr>
          <w:p w14:paraId="29BAEB9C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vAlign w:val="center"/>
            <w:hideMark/>
          </w:tcPr>
          <w:p w14:paraId="02ED7D58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(วัน)</w:t>
            </w:r>
          </w:p>
        </w:tc>
        <w:tc>
          <w:tcPr>
            <w:tcW w:w="1926" w:type="dxa"/>
            <w:vAlign w:val="center"/>
            <w:hideMark/>
          </w:tcPr>
          <w:p w14:paraId="6BEE38E3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ไถ่ถอน</w:t>
            </w:r>
          </w:p>
        </w:tc>
      </w:tr>
      <w:tr w:rsidR="00AD4753" w:rsidRPr="003E5F2C" w14:paraId="04BA901C" w14:textId="77777777" w:rsidTr="006A7CC7">
        <w:trPr>
          <w:trHeight w:val="144"/>
        </w:trPr>
        <w:tc>
          <w:tcPr>
            <w:tcW w:w="2250" w:type="dxa"/>
            <w:vMerge/>
            <w:vAlign w:val="center"/>
            <w:hideMark/>
          </w:tcPr>
          <w:p w14:paraId="57A2DDEC" w14:textId="77777777" w:rsidR="00AD4753" w:rsidRPr="003E5F2C" w:rsidRDefault="00AD4753" w:rsidP="006A7CC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  <w:hideMark/>
          </w:tcPr>
          <w:p w14:paraId="1E287D34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</w:tcPr>
          <w:p w14:paraId="1257FEE6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14:paraId="54DA6A36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26" w:type="dxa"/>
            <w:vAlign w:val="center"/>
            <w:hideMark/>
          </w:tcPr>
          <w:p w14:paraId="5A297D58" w14:textId="77777777" w:rsidR="00AD4753" w:rsidRPr="003E5F2C" w:rsidRDefault="00AD4753" w:rsidP="006A7CC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AD4753" w:rsidRPr="003E5F2C" w14:paraId="3592AA98" w14:textId="77777777" w:rsidTr="006A7CC7">
        <w:trPr>
          <w:trHeight w:val="144"/>
        </w:trPr>
        <w:tc>
          <w:tcPr>
            <w:tcW w:w="2250" w:type="dxa"/>
            <w:vAlign w:val="center"/>
          </w:tcPr>
          <w:p w14:paraId="04372E4F" w14:textId="4511FEEC" w:rsidR="00AD4753" w:rsidRPr="003E5F2C" w:rsidRDefault="00AE5DA6" w:rsidP="006A7CC7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AD4753"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เมษายน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30" w:type="dxa"/>
          </w:tcPr>
          <w:p w14:paraId="53F83FA6" w14:textId="5C353BC8" w:rsidR="00AD4753" w:rsidRPr="003E5F2C" w:rsidRDefault="00AE5DA6" w:rsidP="006A7CC7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</w:tcPr>
          <w:p w14:paraId="75AEB0EC" w14:textId="2926C5B2" w:rsidR="00AD4753" w:rsidRPr="003E5F2C" w:rsidRDefault="00AE5DA6" w:rsidP="006A7CC7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530" w:type="dxa"/>
          </w:tcPr>
          <w:p w14:paraId="49C643F9" w14:textId="403BC1CB" w:rsidR="00AD4753" w:rsidRPr="003E5F2C" w:rsidRDefault="00AE5DA6" w:rsidP="006A7CC7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255</w:t>
            </w:r>
          </w:p>
        </w:tc>
        <w:tc>
          <w:tcPr>
            <w:tcW w:w="1926" w:type="dxa"/>
            <w:vAlign w:val="center"/>
          </w:tcPr>
          <w:p w14:paraId="562A7335" w14:textId="78B04BA2" w:rsidR="00AD4753" w:rsidRPr="003E5F2C" w:rsidRDefault="00AE5DA6" w:rsidP="006A7CC7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AD4753"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</w:tr>
      <w:tr w:rsidR="00AD4753" w:rsidRPr="003E5F2C" w14:paraId="2A16A8FD" w14:textId="77777777" w:rsidTr="006A7CC7">
        <w:trPr>
          <w:trHeight w:val="144"/>
        </w:trPr>
        <w:tc>
          <w:tcPr>
            <w:tcW w:w="2250" w:type="dxa"/>
            <w:vAlign w:val="center"/>
          </w:tcPr>
          <w:p w14:paraId="56A76A1A" w14:textId="1CF0FA09" w:rsidR="00AD4753" w:rsidRPr="003E5F2C" w:rsidRDefault="00AE5DA6" w:rsidP="006A7CC7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AD4753"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</w:tcPr>
          <w:p w14:paraId="6F9E3BF6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246F4860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5C385607" w14:textId="77777777" w:rsidR="00AD4753" w:rsidRPr="003E5F2C" w:rsidRDefault="00AD4753" w:rsidP="006A7CC7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926" w:type="dxa"/>
            <w:vAlign w:val="center"/>
          </w:tcPr>
          <w:p w14:paraId="78492B7F" w14:textId="5D162E0A" w:rsidR="00AD4753" w:rsidRPr="003E5F2C" w:rsidRDefault="00AE5DA6" w:rsidP="006A7CC7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AD4753"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</w:tr>
    </w:tbl>
    <w:p w14:paraId="3630F3C3" w14:textId="77777777" w:rsidR="00BF6332" w:rsidRPr="003E5F2C" w:rsidRDefault="00AF2447" w:rsidP="00DA09AD">
      <w:pPr>
        <w:snapToGrid w:val="0"/>
        <w:spacing w:before="24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ู้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>ดอกเบี้ยจ่ายล่วงหน้าเป็นต้นทุนทางการเงินตามระยะเวลาของตั๋วแลกเงิน</w:t>
      </w:r>
    </w:p>
    <w:p w14:paraId="0F044C6B" w14:textId="301F310A" w:rsidR="007831C0" w:rsidRPr="003E5F2C" w:rsidRDefault="00AE5DA6" w:rsidP="00DA09AD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17</w:t>
      </w:r>
      <w:r w:rsidR="007831C0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7831C0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7831C0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เจ้าหนี้ค่าก่อสร้าง</w:t>
      </w:r>
    </w:p>
    <w:p w14:paraId="71884A65" w14:textId="00D6C13C" w:rsidR="00E65AAB" w:rsidRPr="003E5F2C" w:rsidRDefault="00E65AAB" w:rsidP="00E65AAB">
      <w:pPr>
        <w:pStyle w:val="BodyTextIndent"/>
        <w:spacing w:line="400" w:lineRule="exact"/>
        <w:ind w:left="547" w:firstLine="0"/>
        <w:jc w:val="thaiDistribute"/>
        <w:rPr>
          <w:rFonts w:asciiTheme="majorBidi" w:hAnsiTheme="majorBidi" w:cstheme="majorBidi"/>
          <w:snapToGrid w:val="0"/>
          <w:spacing w:val="-10"/>
          <w:lang w:val="en-US"/>
        </w:rPr>
      </w:pP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เมื่อวันที่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26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สิงหาคม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ได้ทำสัญญาก่อสร้างโครงการเจ้าพระยา เอสเตท กับบริษัท บีซีอีจี ไทย อินเตอร์เนชั่นแนล จำกัด (“ผู้รับเหมาโครงการ”) ซึ่งตามสัญญาดังกล่าวผู้รับเหมาโครงการมีสิทธิในการโอนสิทธิเรียกร้องในหนี้ค่าก่อสร้างพร้อมดอกเบี้ยให้กับธนาคารในต่างประเทศแห่งหนึ่งที่ได้ให้การสนับสนุนทางการเงินในโครงการนี้ นอกจากนั้นตามสัญญาดังกล่าว บริษัทย่อยจะจ่ายชำระเงินให้แก่ผู้รับเหมาโครงการและ/หรือธนาคารในต่างประเทศแห่งหนึ่งตามคำสั่งของผู้รับเหมาโครงการทั้งจำนวนเมื่อครบกำหนดชำระในวันที่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20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กันยายน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2563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บริษัทย่อยได้วางหลักประกันต่อผู้รับเหมาโครงการโดยมีรายละเอียดของหลักประกัน ดังนี้</w:t>
      </w:r>
    </w:p>
    <w:p w14:paraId="149AEBF2" w14:textId="77777777" w:rsidR="00E65AAB" w:rsidRPr="003E5F2C" w:rsidRDefault="00E65AAB" w:rsidP="00E65AAB">
      <w:pPr>
        <w:pStyle w:val="BodyTextIndent"/>
        <w:numPr>
          <w:ilvl w:val="0"/>
          <w:numId w:val="16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3E5F2C">
        <w:rPr>
          <w:rFonts w:asciiTheme="majorBidi" w:hAnsiTheme="majorBidi" w:cstheme="majorBidi"/>
          <w:snapToGrid w:val="0"/>
          <w:cs/>
          <w:lang w:val="en-US"/>
        </w:rPr>
        <w:t>จำนำหุ้นของบริษัท แลนด์มาร์ค โฮลดิ้งส์ จำกัด ทั้งจำนวน</w:t>
      </w:r>
    </w:p>
    <w:p w14:paraId="165A6215" w14:textId="77777777" w:rsidR="00E65AAB" w:rsidRPr="003E5F2C" w:rsidRDefault="00E65AAB" w:rsidP="00E65AAB">
      <w:pPr>
        <w:pStyle w:val="BodyTextIndent"/>
        <w:numPr>
          <w:ilvl w:val="0"/>
          <w:numId w:val="16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3E5F2C">
        <w:rPr>
          <w:rFonts w:asciiTheme="majorBidi" w:hAnsiTheme="majorBidi" w:cstheme="majorBidi"/>
          <w:snapToGrid w:val="0"/>
          <w:cs/>
          <w:lang w:val="en-US"/>
        </w:rPr>
        <w:t>สิทธิในการสวมสิทธิการเช่าที่ดิน และ</w:t>
      </w:r>
      <w:r w:rsidRPr="003E5F2C">
        <w:rPr>
          <w:rFonts w:asciiTheme="majorBidi" w:hAnsiTheme="majorBidi" w:cstheme="majorBidi" w:hint="cs"/>
          <w:snapToGrid w:val="0"/>
          <w:cs/>
          <w:lang w:val="en-US"/>
        </w:rPr>
        <w:t>คำมั่นว่าจะ</w:t>
      </w:r>
      <w:r w:rsidRPr="003E5F2C">
        <w:rPr>
          <w:rFonts w:asciiTheme="majorBidi" w:hAnsiTheme="majorBidi" w:cstheme="majorBidi"/>
          <w:snapToGrid w:val="0"/>
          <w:cs/>
          <w:lang w:val="en-US"/>
        </w:rPr>
        <w:t>จดจำนองสิ่งปลูกสร้างของโครงการ เจ้าพระยา เอสเตท</w:t>
      </w:r>
      <w:r w:rsidRPr="003E5F2C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  <w:lang w:val="en-US"/>
        </w:rPr>
        <w:t xml:space="preserve">ภายใต้สัญญาหลักประกันแบบมีเงื่อนไข ซึ่งจะบังคับใช้สิทธิได้ภายใต้เงื่อนไขตามที่ระบุไว้ในสัญญา </w:t>
      </w:r>
      <w:bookmarkStart w:id="7" w:name="_Hlk61872588"/>
    </w:p>
    <w:p w14:paraId="144F5F8B" w14:textId="77777777" w:rsidR="00E840A5" w:rsidRPr="003E5F2C" w:rsidRDefault="00E840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6"/>
          <w:lang w:val="en-US" w:eastAsia="x-none"/>
        </w:rPr>
      </w:pPr>
      <w:r w:rsidRPr="003E5F2C">
        <w:rPr>
          <w:rFonts w:asciiTheme="majorBidi" w:hAnsiTheme="majorBidi" w:cstheme="majorBidi"/>
          <w:snapToGrid w:val="0"/>
          <w:spacing w:val="-6"/>
          <w:lang w:val="en-US"/>
        </w:rPr>
        <w:br w:type="page"/>
      </w:r>
    </w:p>
    <w:p w14:paraId="247177D4" w14:textId="5CB857DB" w:rsidR="00E65AAB" w:rsidRPr="003E5F2C" w:rsidRDefault="00E65AAB" w:rsidP="00E65AAB">
      <w:pPr>
        <w:pStyle w:val="BodyTextIndent"/>
        <w:tabs>
          <w:tab w:val="decimal" w:pos="1008"/>
        </w:tabs>
        <w:spacing w:before="240" w:after="120" w:line="400" w:lineRule="exact"/>
        <w:ind w:left="547" w:firstLine="0"/>
        <w:jc w:val="thaiDistribute"/>
        <w:textAlignment w:val="auto"/>
        <w:rPr>
          <w:rFonts w:asciiTheme="majorBidi" w:hAnsiTheme="majorBidi" w:cstheme="majorBidi"/>
          <w:snapToGrid w:val="0"/>
          <w:spacing w:val="-8"/>
          <w:cs/>
          <w:lang w:val="en-US"/>
        </w:rPr>
      </w:pP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lastRenderedPageBreak/>
        <w:t>เมื่อ</w:t>
      </w:r>
      <w:bookmarkEnd w:id="7"/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วันที่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16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2563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เงินกู้จากธนาคารในต่างประเทศของบริษัทย่อยที่นำมาใช้ในการก่อสร้างโครงการเจ้าพระยา เอสเตท จำนวน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375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ล้านดอลลาร์สหรัฐ หรือ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11</w:t>
      </w:r>
      <w:r w:rsidRPr="003E5F2C">
        <w:rPr>
          <w:rFonts w:asciiTheme="majorBidi" w:hAnsiTheme="majorBidi" w:cstheme="majorBidi"/>
          <w:snapToGrid w:val="0"/>
          <w:spacing w:val="-6"/>
          <w:lang w:val="en-US"/>
        </w:rPr>
        <w:t>,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754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75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ได้ถูกชำระคืนแล้ว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>ทั้งจำนวนก่อนวันครบกำหนด บริษัทย่อยและผู้รับเหมาโครงการซึ่งมีฐานะเป็นผู้ถือหุ้นส่วนน้อยในบริษัทย่อยและในฐานะของผู้รับเหมาหลักของโครงการระหว่างก่อสร้าง ซึ่งเป็นผู้ค้ำประกันได้ตกลงร่วมกันเพื่อดำเนินการจ่ายชำระหนี้ และ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รับโอนสิทธิเรียกร้องในหนี้ค่าก่อสร้างคืนจากธนาคาร ซึ่งให้การสนับสนุนทางการเงินสำหรับค่าก่อสร้างก่อนวัน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ครบกำหนดชำระเงิน ทั้งนี้เงินกู้ยืมจำนวน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45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50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ดอลลาร์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>สหรัฐ</w:t>
      </w:r>
      <w:r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>ถูกชำระโดยเงินฝากธนาคารของ</w:t>
      </w:r>
      <w:r w:rsidRPr="003E5F2C">
        <w:rPr>
          <w:rFonts w:asciiTheme="majorBidi" w:hAnsiTheme="majorBidi" w:cstheme="majorBidi"/>
          <w:snapToGrid w:val="0"/>
          <w:cs/>
          <w:lang w:val="en-US"/>
        </w:rPr>
        <w:t>บริษัทย่อย</w:t>
      </w:r>
      <w:r w:rsidRPr="003E5F2C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ที่ใช้เป็นหลักประกันการชำระเงินตามสัญญาก่อสร้างและเงินกู้ยืมส่วนที่เหลือจำนวน </w:t>
      </w:r>
      <w:r w:rsidR="00AE5DA6" w:rsidRPr="00AE5DA6">
        <w:rPr>
          <w:rFonts w:asciiTheme="majorBidi" w:hAnsiTheme="majorBidi" w:cstheme="majorBidi"/>
          <w:snapToGrid w:val="0"/>
          <w:spacing w:val="-2"/>
          <w:lang w:val="en-US"/>
        </w:rPr>
        <w:t>329</w:t>
      </w:r>
      <w:r w:rsidR="00843618" w:rsidRPr="003E5F2C">
        <w:rPr>
          <w:rFonts w:asciiTheme="majorBidi" w:hAnsiTheme="majorBidi" w:cstheme="majorBidi"/>
          <w:snapToGrid w:val="0"/>
          <w:spacing w:val="-2"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spacing w:val="-2"/>
          <w:lang w:val="en-US"/>
        </w:rPr>
        <w:t>40</w:t>
      </w:r>
      <w:r w:rsidRPr="003E5F2C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ล้านดอลลาร์สหรัฐ</w:t>
      </w:r>
      <w:r w:rsidRPr="003E5F2C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ถูกชำระโดยเงินทุนที่จัดหามาโดย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ส่งผลให้ผู้รับเหมาโครงการ</w:t>
      </w:r>
      <w:r w:rsidRPr="003E5F2C">
        <w:rPr>
          <w:rFonts w:asciiTheme="majorBidi" w:hAnsiTheme="majorBidi" w:cstheme="majorBidi"/>
          <w:snapToGrid w:val="0"/>
          <w:cs/>
          <w:lang w:val="en-US"/>
        </w:rPr>
        <w:t>กลับมาเป็นเจ้าหนี้ค่าก่อสร้างภายใต้สัญญาก่อสร้างระหว่างบริษัทย่อยและ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8"/>
          <w:cs/>
          <w:lang w:val="en-US"/>
        </w:rPr>
        <w:t>โดยบริษัทย่อยและผู้รับเหมาโครงการได้บรรลุข้อตกลงในสัญญาการจ่ายชำระคืนหนี้โดยมีเงื่อนไขที่สำคัญ ดังนี้</w:t>
      </w:r>
    </w:p>
    <w:p w14:paraId="300EBC56" w14:textId="0F4351C8" w:rsidR="00E65AAB" w:rsidRPr="003E5F2C" w:rsidRDefault="00E65AAB" w:rsidP="00E65AAB">
      <w:pPr>
        <w:pStyle w:val="BodyTextIndent"/>
        <w:numPr>
          <w:ilvl w:val="0"/>
          <w:numId w:val="22"/>
        </w:numPr>
        <w:spacing w:after="120" w:line="400" w:lineRule="exact"/>
        <w:ind w:left="90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บริษัทย่อยตกลงชำระค่าธรรมเนียมการจัดหาเงินให้กับ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ซึ่งเมื่อรวมกับค่าก่อสร้างส่วนที่ยังไม่ได้จ่ายชำระ บริษัทย่อยมีหนี้ทั้งหมดจำนวน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369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54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ล้านดอลลาร์สหรัฐ</w:t>
      </w:r>
    </w:p>
    <w:p w14:paraId="405BEB2F" w14:textId="6FAD5D65" w:rsidR="00E65AAB" w:rsidRPr="003E5F2C" w:rsidRDefault="00E65AAB" w:rsidP="00E65AAB">
      <w:pPr>
        <w:pStyle w:val="BodyTextIndent"/>
        <w:numPr>
          <w:ilvl w:val="0"/>
          <w:numId w:val="22"/>
        </w:numPr>
        <w:spacing w:after="240" w:line="400" w:lineRule="exact"/>
        <w:ind w:left="90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บริษัทย่อยจะจ่ายชำระหนี้ไม่น้อยกว่า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200</w:t>
      </w:r>
      <w:r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ล้านดอลลาร์สหรัฐ ภายในวันที่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31</w:t>
      </w:r>
      <w:r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ธันวาคม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2564</w:t>
      </w:r>
      <w:r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ส่วนหนี้             ที่เหลืออีกจำนวน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169</w:t>
      </w:r>
      <w:r w:rsidRPr="003E5F2C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54</w:t>
      </w:r>
      <w:r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ล้านดอลลาร์สหรัฐ จะครบกำหนดชำระภายในวันที่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30</w:t>
      </w:r>
      <w:r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E5F2C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AE5DA6" w:rsidRPr="00AE5DA6">
        <w:rPr>
          <w:rFonts w:asciiTheme="majorBidi" w:hAnsiTheme="majorBidi" w:cstheme="majorBidi"/>
          <w:snapToGrid w:val="0"/>
          <w:spacing w:val="-10"/>
          <w:lang w:val="en-US"/>
        </w:rPr>
        <w:t>2565</w:t>
      </w:r>
      <w:r w:rsidRPr="003E5F2C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ผู้รับเหมาโครงการคิดดอกเบี้ยในอัตราที่ตกลงร่วมกันตลอดระยะเวลาที่ยังค้างชำระ</w:t>
      </w:r>
    </w:p>
    <w:p w14:paraId="48AB0A6E" w14:textId="09718142" w:rsidR="00E65AAB" w:rsidRPr="003E5F2C" w:rsidRDefault="00E65AAB" w:rsidP="00E65AAB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Theme="majorBidi" w:hAnsiTheme="majorBidi" w:cstheme="majorBidi"/>
          <w:snapToGrid w:val="0"/>
          <w:color w:val="000000"/>
          <w:spacing w:val="-6"/>
          <w:lang w:val="en-US"/>
        </w:rPr>
      </w:pP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นอกจากนั้นในระหว่างปี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2564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ย่อยและผู้รับเหมาโครงการได้ทำข้อตกลงแปลงหนี้ทั้งเงินต้นและดอกเบี้ยค้างจ่ายที่เหลือในสกุลเหรียญสหรัฐอเมริกาเป็นหนี้ที่เป็นไทยบาทด้วยอัตราแลกเปลี่ยนซึ่งตกลงร่วมกัน</w:t>
      </w:r>
    </w:p>
    <w:p w14:paraId="654AF8D1" w14:textId="09FC115D" w:rsidR="00871009" w:rsidRPr="003E5F2C" w:rsidRDefault="00936775" w:rsidP="00DA09A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t xml:space="preserve">ณ </w:t>
      </w:r>
      <w:r w:rsidR="006463A2" w:rsidRPr="003E5F2C">
        <w:rPr>
          <w:rFonts w:ascii="Angsana New" w:hAnsi="Angsana New" w:cs="Angsana New"/>
          <w:cs/>
        </w:rPr>
        <w:t>วันที่</w:t>
      </w:r>
      <w:r w:rsidR="006463A2" w:rsidRPr="003E5F2C">
        <w:rPr>
          <w:rFonts w:ascii="Angsana New" w:hAnsi="Angsana New" w:cs="Angsana New" w:hint="cs"/>
          <w:cs/>
        </w:rPr>
        <w:t xml:space="preserve"> </w:t>
      </w:r>
      <w:r w:rsidR="00AE5DA6" w:rsidRPr="00AE5DA6">
        <w:rPr>
          <w:rFonts w:ascii="Angsana New" w:hAnsi="Angsana New" w:cs="Angsana New"/>
          <w:lang w:val="en-US"/>
        </w:rPr>
        <w:t>31</w:t>
      </w:r>
      <w:r w:rsidR="006463A2" w:rsidRPr="003E5F2C">
        <w:rPr>
          <w:rFonts w:ascii="Angsana New" w:hAnsi="Angsana New" w:cs="Angsana New"/>
          <w:cs/>
        </w:rPr>
        <w:t xml:space="preserve"> ธันวาคม </w:t>
      </w:r>
      <w:r w:rsidR="00AE5DA6" w:rsidRPr="00AE5DA6">
        <w:rPr>
          <w:rFonts w:ascii="Angsana New" w:hAnsi="Angsana New" w:cs="Angsana New"/>
          <w:lang w:val="en-US"/>
        </w:rPr>
        <w:t>2568</w:t>
      </w:r>
      <w:r w:rsidR="006463A2" w:rsidRPr="003E5F2C">
        <w:rPr>
          <w:rFonts w:ascii="Angsana New" w:hAnsi="Angsana New" w:cs="Angsana New"/>
          <w:cs/>
        </w:rPr>
        <w:t xml:space="preserve"> </w:t>
      </w:r>
      <w:r w:rsidR="006463A2" w:rsidRPr="003E5F2C">
        <w:rPr>
          <w:rFonts w:ascii="Angsana New" w:hAnsi="Angsana New" w:cs="Angsana New" w:hint="cs"/>
          <w:cs/>
        </w:rPr>
        <w:t>เจ้า</w:t>
      </w:r>
      <w:r w:rsidR="006463A2" w:rsidRPr="003E5F2C">
        <w:rPr>
          <w:rFonts w:ascii="Angsana New" w:hAnsi="Angsana New" w:cs="Angsana New"/>
          <w:cs/>
        </w:rPr>
        <w:t>หนี้ค่าก่อสร้างและดอกเบี้ยค้างจ่ายระหว่างบริษัทย่อยและผู้รับเหมา</w:t>
      </w:r>
      <w:r w:rsidR="006463A2" w:rsidRPr="003E5F2C">
        <w:rPr>
          <w:rFonts w:ascii="Angsana New" w:hAnsi="Angsana New" w:cs="Angsana New" w:hint="cs"/>
          <w:cs/>
        </w:rPr>
        <w:t>โครงการมียอด</w:t>
      </w:r>
      <w:r w:rsidR="006463A2" w:rsidRPr="003E5F2C">
        <w:rPr>
          <w:rFonts w:ascii="Angsana New" w:hAnsi="Angsana New" w:cs="Angsana New"/>
          <w:snapToGrid w:val="0"/>
          <w:cs/>
          <w:lang w:val="en-US"/>
        </w:rPr>
        <w:t>คงเหลือ</w:t>
      </w:r>
      <w:r w:rsidR="006463A2" w:rsidRPr="003E5F2C">
        <w:rPr>
          <w:rFonts w:ascii="Angsana New" w:hAnsi="Angsana New" w:cs="Angsana New"/>
          <w:cs/>
        </w:rPr>
        <w:t xml:space="preserve">จำนวน </w:t>
      </w:r>
      <w:r w:rsidR="00AE5DA6" w:rsidRPr="00AE5DA6">
        <w:rPr>
          <w:rFonts w:ascii="Angsana New" w:hAnsi="Angsana New" w:cs="Angsana New"/>
          <w:lang w:val="en-US"/>
        </w:rPr>
        <w:t>5</w:t>
      </w:r>
      <w:r w:rsidR="006463A2" w:rsidRPr="003E5F2C">
        <w:rPr>
          <w:rFonts w:ascii="Angsana New" w:hAnsi="Angsana New" w:cs="Angsana New"/>
          <w:cs/>
        </w:rPr>
        <w:t>,</w:t>
      </w:r>
      <w:r w:rsidR="00AE5DA6" w:rsidRPr="00AE5DA6">
        <w:rPr>
          <w:rFonts w:ascii="Angsana New" w:hAnsi="Angsana New" w:cs="Angsana New"/>
          <w:lang w:val="en-US"/>
        </w:rPr>
        <w:t>484</w:t>
      </w:r>
      <w:r w:rsidR="006463A2" w:rsidRPr="003E5F2C">
        <w:rPr>
          <w:rFonts w:ascii="Angsana New" w:hAnsi="Angsana New" w:cs="Angsana New"/>
          <w:cs/>
        </w:rPr>
        <w:t>.</w:t>
      </w:r>
      <w:r w:rsidR="00AE5DA6" w:rsidRPr="00AE5DA6">
        <w:rPr>
          <w:rFonts w:ascii="Angsana New" w:hAnsi="Angsana New" w:cs="Angsana New"/>
          <w:lang w:val="en-US"/>
        </w:rPr>
        <w:t>65</w:t>
      </w:r>
      <w:r w:rsidR="006463A2" w:rsidRPr="003E5F2C">
        <w:rPr>
          <w:rFonts w:ascii="Angsana New" w:hAnsi="Angsana New" w:cs="Angsana New"/>
          <w:cs/>
        </w:rPr>
        <w:t xml:space="preserve"> ล้านบาท และ </w:t>
      </w:r>
      <w:r w:rsidR="00AE5DA6" w:rsidRPr="00AE5DA6">
        <w:rPr>
          <w:rFonts w:ascii="Angsana New" w:hAnsi="Angsana New" w:cs="Angsana New"/>
          <w:spacing w:val="-6"/>
          <w:lang w:val="en-US"/>
        </w:rPr>
        <w:t>1</w:t>
      </w:r>
      <w:r w:rsidR="00470280" w:rsidRPr="003E5F2C">
        <w:rPr>
          <w:rFonts w:ascii="Angsana New" w:hAnsi="Angsana New" w:cs="Angsana New"/>
          <w:spacing w:val="-6"/>
          <w:lang w:val="en-US"/>
        </w:rPr>
        <w:t>,</w:t>
      </w:r>
      <w:r w:rsidR="00AE5DA6" w:rsidRPr="00AE5DA6">
        <w:rPr>
          <w:rFonts w:ascii="Angsana New" w:hAnsi="Angsana New" w:cs="Angsana New"/>
          <w:spacing w:val="-6"/>
          <w:lang w:val="en-US"/>
        </w:rPr>
        <w:t>407</w:t>
      </w:r>
      <w:r w:rsidR="00470280" w:rsidRPr="003E5F2C">
        <w:rPr>
          <w:rFonts w:ascii="Angsana New" w:hAnsi="Angsana New" w:cs="Angsana New"/>
          <w:spacing w:val="-6"/>
          <w:lang w:val="en-US"/>
        </w:rPr>
        <w:t>.</w:t>
      </w:r>
      <w:r w:rsidR="00AE5DA6" w:rsidRPr="00AE5DA6">
        <w:rPr>
          <w:rFonts w:ascii="Angsana New" w:hAnsi="Angsana New" w:cs="Angsana New"/>
          <w:spacing w:val="-6"/>
          <w:lang w:val="en-US"/>
        </w:rPr>
        <w:t>88</w:t>
      </w:r>
      <w:r w:rsidR="004B5949" w:rsidRPr="003E5F2C">
        <w:rPr>
          <w:rFonts w:ascii="Angsana New" w:hAnsi="Angsana New" w:cs="Angsana New"/>
          <w:lang w:val="en-US"/>
        </w:rPr>
        <w:t xml:space="preserve"> </w:t>
      </w:r>
      <w:r w:rsidR="006463A2" w:rsidRPr="003E5F2C">
        <w:rPr>
          <w:rFonts w:ascii="Angsana New" w:hAnsi="Angsana New" w:cs="Angsana New"/>
          <w:cs/>
        </w:rPr>
        <w:t>ล้านบาท ตามลำดับ ซึ่งตาม</w:t>
      </w:r>
      <w:r w:rsidR="006463A2" w:rsidRPr="003E5F2C">
        <w:rPr>
          <w:rFonts w:ascii="Angsana New" w:hAnsi="Angsana New" w:cs="Angsana New" w:hint="cs"/>
          <w:cs/>
        </w:rPr>
        <w:t>สัญญาชำระหนี้คืน</w:t>
      </w:r>
      <w:r w:rsidR="00FC2B85" w:rsidRPr="003E5F2C">
        <w:rPr>
          <w:rFonts w:ascii="Angsana New" w:hAnsi="Angsana New" w:cs="Angsana New" w:hint="cs"/>
          <w:cs/>
        </w:rPr>
        <w:t xml:space="preserve"> </w:t>
      </w:r>
      <w:r w:rsidR="00D24A75" w:rsidRPr="003E5F2C">
        <w:rPr>
          <w:rFonts w:ascii="Angsana New" w:hAnsi="Angsana New" w:cs="Angsana New" w:hint="cs"/>
          <w:cs/>
        </w:rPr>
        <w:t>โดย</w:t>
      </w:r>
      <w:r w:rsidR="00A62F22" w:rsidRPr="003E5F2C">
        <w:rPr>
          <w:rFonts w:ascii="Angsana New" w:hAnsi="Angsana New" w:cs="Angsana New" w:hint="cs"/>
          <w:cs/>
        </w:rPr>
        <w:t>ยอด</w:t>
      </w:r>
      <w:r w:rsidR="006463A2" w:rsidRPr="003E5F2C">
        <w:rPr>
          <w:rFonts w:ascii="Angsana New" w:hAnsi="Angsana New" w:cs="Angsana New"/>
          <w:cs/>
        </w:rPr>
        <w:t>หนี้ดังกล่าว</w:t>
      </w:r>
      <w:r w:rsidR="006463A2" w:rsidRPr="003E5F2C">
        <w:rPr>
          <w:rFonts w:ascii="Angsana New" w:hAnsi="Angsana New" w:cs="Angsana New" w:hint="cs"/>
          <w:cs/>
        </w:rPr>
        <w:t>มี</w:t>
      </w:r>
      <w:r w:rsidR="006463A2" w:rsidRPr="003E5F2C">
        <w:rPr>
          <w:rFonts w:ascii="Angsana New" w:hAnsi="Angsana New" w:cs="Angsana New"/>
          <w:cs/>
        </w:rPr>
        <w:t xml:space="preserve">กำหนดชำระภายในวันที่ </w:t>
      </w:r>
      <w:r w:rsidR="00AE5DA6" w:rsidRPr="00AE5DA6">
        <w:rPr>
          <w:rFonts w:ascii="Angsana New" w:hAnsi="Angsana New" w:cs="Angsana New"/>
          <w:lang w:val="en-US"/>
        </w:rPr>
        <w:t>30</w:t>
      </w:r>
      <w:r w:rsidR="006463A2" w:rsidRPr="003E5F2C">
        <w:rPr>
          <w:rFonts w:ascii="Angsana New" w:hAnsi="Angsana New" w:cs="Angsana New"/>
          <w:cs/>
        </w:rPr>
        <w:t xml:space="preserve"> มิถุนายน </w:t>
      </w:r>
      <w:r w:rsidR="00AE5DA6" w:rsidRPr="00AE5DA6">
        <w:rPr>
          <w:rFonts w:ascii="Angsana New" w:hAnsi="Angsana New" w:cs="Angsana New"/>
          <w:lang w:val="en-US"/>
        </w:rPr>
        <w:t>2565</w:t>
      </w:r>
    </w:p>
    <w:p w14:paraId="55F9A805" w14:textId="7F6E0E4E" w:rsidR="00843618" w:rsidRPr="003E5F2C" w:rsidRDefault="00206C16" w:rsidP="00206C16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3E5F2C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การก่อสร้างโครงการเจ้าพระยาเอสเตทได้ภายในวันที่</w:t>
      </w:r>
      <w:r w:rsidRPr="003E5F2C">
        <w:rPr>
          <w:rFonts w:ascii="Angsana New" w:hAnsi="Angsana New" w:cs="Angsana New" w:hint="cs"/>
          <w:spacing w:val="-6"/>
          <w:cs/>
        </w:rPr>
        <w:t xml:space="preserve"> </w:t>
      </w:r>
      <w:r w:rsidRPr="003E5F2C">
        <w:rPr>
          <w:rFonts w:ascii="Angsana New" w:hAnsi="Angsana New" w:cs="Angsana New"/>
          <w:spacing w:val="-6"/>
          <w:lang w:val="en-US"/>
        </w:rPr>
        <w:t xml:space="preserve"> </w:t>
      </w:r>
      <w:r w:rsidR="00AE5DA6" w:rsidRPr="00AE5DA6">
        <w:rPr>
          <w:rFonts w:ascii="Angsana New" w:hAnsi="Angsana New" w:cs="Angsana New"/>
          <w:lang w:val="en-US"/>
        </w:rPr>
        <w:t>31</w:t>
      </w:r>
      <w:r w:rsidRPr="003E5F2C">
        <w:rPr>
          <w:rFonts w:ascii="Angsana New" w:hAnsi="Angsana New" w:cs="Angsana New"/>
          <w:cs/>
        </w:rPr>
        <w:t xml:space="preserve"> ตุลาคม </w:t>
      </w:r>
      <w:r w:rsidR="00AE5DA6" w:rsidRPr="00AE5DA6">
        <w:rPr>
          <w:rFonts w:ascii="Angsana New" w:hAnsi="Angsana New" w:cs="Angsana New"/>
          <w:lang w:val="en-US"/>
        </w:rPr>
        <w:t>2561</w:t>
      </w:r>
      <w:r w:rsidRPr="003E5F2C">
        <w:rPr>
          <w:rFonts w:ascii="Angsana New" w:hAnsi="Angsana New" w:cs="Angsana New"/>
          <w:cs/>
        </w:rPr>
        <w:t xml:space="preserve"> ตามที่ก</w:t>
      </w:r>
      <w:r w:rsidRPr="003E5F2C">
        <w:rPr>
          <w:rFonts w:ascii="Angsana New" w:hAnsi="Angsana New" w:cs="Angsana New" w:hint="cs"/>
          <w:cs/>
        </w:rPr>
        <w:t>ำ</w:t>
      </w:r>
      <w:r w:rsidRPr="003E5F2C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3E5F2C">
        <w:rPr>
          <w:rFonts w:ascii="Angsana New" w:hAnsi="Angsana New" w:cs="Angsana New" w:hint="cs"/>
          <w:cs/>
        </w:rPr>
        <w:t>โครงการ</w:t>
      </w:r>
      <w:r w:rsidRPr="003E5F2C">
        <w:rPr>
          <w:rFonts w:ascii="Angsana New" w:hAnsi="Angsana New" w:cs="Angsana New"/>
          <w:cs/>
        </w:rPr>
        <w:t>แต่ละฝ่</w:t>
      </w:r>
      <w:r w:rsidRPr="003E5F2C">
        <w:rPr>
          <w:rFonts w:ascii="Angsana New" w:hAnsi="Angsana New" w:cs="Angsana New" w:hint="cs"/>
          <w:cs/>
        </w:rPr>
        <w:t>า</w:t>
      </w:r>
      <w:r w:rsidRPr="003E5F2C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3E5F2C">
        <w:rPr>
          <w:rFonts w:ascii="Angsana New" w:hAnsi="Angsana New" w:cs="Angsana New" w:hint="cs"/>
          <w:cs/>
        </w:rPr>
        <w:t>า</w:t>
      </w:r>
      <w:r w:rsidRPr="003E5F2C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3E5F2C">
        <w:rPr>
          <w:rFonts w:ascii="Angsana New" w:hAnsi="Angsana New" w:cs="Angsana New" w:hint="cs"/>
          <w:cs/>
        </w:rPr>
        <w:t>ำ</w:t>
      </w:r>
      <w:r w:rsidRPr="003E5F2C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3E5F2C">
        <w:rPr>
          <w:rFonts w:ascii="Angsana New" w:hAnsi="Angsana New" w:cs="Angsana New" w:hint="cs"/>
          <w:cs/>
        </w:rPr>
        <w:t>ำ</w:t>
      </w:r>
      <w:r w:rsidRPr="003E5F2C">
        <w:rPr>
          <w:rFonts w:ascii="Angsana New" w:hAnsi="Angsana New" w:cs="Angsana New"/>
          <w:cs/>
        </w:rPr>
        <w:t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</w:t>
      </w:r>
      <w:r w:rsidR="00843618" w:rsidRPr="003E5F2C">
        <w:rPr>
          <w:rFonts w:ascii="Angsana New" w:hAnsi="Angsana New" w:cs="Angsana New"/>
          <w:cs/>
        </w:rPr>
        <w:br w:type="page"/>
      </w:r>
    </w:p>
    <w:p w14:paraId="1D98504E" w14:textId="093DEB8E" w:rsidR="00206C16" w:rsidRPr="003E5F2C" w:rsidRDefault="00206C16" w:rsidP="00206C16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3E5F2C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="00AE5DA6" w:rsidRPr="00AE5DA6">
        <w:rPr>
          <w:rFonts w:ascii="Angsana New" w:hAnsi="Angsana New" w:cs="Angsana New"/>
          <w:lang w:val="en-US"/>
        </w:rPr>
        <w:t>20</w:t>
      </w:r>
      <w:r w:rsidRPr="003E5F2C">
        <w:rPr>
          <w:rFonts w:ascii="Angsana New" w:hAnsi="Angsana New" w:cs="Angsana New"/>
          <w:cs/>
        </w:rPr>
        <w:t xml:space="preserve"> เมษายน </w:t>
      </w:r>
      <w:r w:rsidR="00AE5DA6" w:rsidRPr="00AE5DA6">
        <w:rPr>
          <w:rFonts w:ascii="Angsana New" w:hAnsi="Angsana New" w:cs="Angsana New"/>
          <w:lang w:val="en-US"/>
        </w:rPr>
        <w:t>2566</w:t>
      </w:r>
      <w:r w:rsidRPr="003E5F2C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3E5F2C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กล่าวคือวันที่</w:t>
      </w:r>
      <w:r w:rsidRPr="003E5F2C">
        <w:rPr>
          <w:rFonts w:ascii="Angsana New" w:hAnsi="Angsana New" w:cs="Angsana New"/>
          <w:cs/>
        </w:rPr>
        <w:t xml:space="preserve"> </w:t>
      </w:r>
      <w:r w:rsidR="00AE5DA6" w:rsidRPr="00AE5DA6">
        <w:rPr>
          <w:rFonts w:ascii="Angsana New" w:hAnsi="Angsana New" w:cs="Angsana New"/>
          <w:lang w:val="en-US"/>
        </w:rPr>
        <w:t>31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ตุลาคม</w:t>
      </w:r>
      <w:r w:rsidRPr="003E5F2C">
        <w:rPr>
          <w:rFonts w:ascii="Angsana New" w:hAnsi="Angsana New" w:cs="Angsana New"/>
          <w:cs/>
        </w:rPr>
        <w:t xml:space="preserve"> </w:t>
      </w:r>
      <w:r w:rsidR="00AE5DA6" w:rsidRPr="00AE5DA6">
        <w:rPr>
          <w:rFonts w:ascii="Angsana New" w:hAnsi="Angsana New" w:cs="Angsana New"/>
          <w:lang w:val="en-US"/>
        </w:rPr>
        <w:t>2561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3E5F2C">
        <w:rPr>
          <w:rFonts w:ascii="Angsana New" w:hAnsi="Angsana New" w:cs="Angsana New"/>
          <w:cs/>
        </w:rPr>
        <w:t xml:space="preserve"> </w:t>
      </w:r>
      <w:r w:rsidR="00AE5DA6" w:rsidRPr="00AE5DA6">
        <w:rPr>
          <w:rFonts w:ascii="Angsana New" w:hAnsi="Angsana New" w:cs="Angsana New"/>
          <w:lang w:val="en-US"/>
        </w:rPr>
        <w:t>5</w:t>
      </w:r>
      <w:r w:rsidRPr="003E5F2C">
        <w:rPr>
          <w:rFonts w:ascii="Angsana New" w:hAnsi="Angsana New" w:cs="Angsana New"/>
          <w:cs/>
        </w:rPr>
        <w:t>,</w:t>
      </w:r>
      <w:r w:rsidR="00AE5DA6" w:rsidRPr="00AE5DA6">
        <w:rPr>
          <w:rFonts w:ascii="Angsana New" w:hAnsi="Angsana New" w:cs="Angsana New"/>
          <w:lang w:val="en-US"/>
        </w:rPr>
        <w:t>380</w:t>
      </w:r>
      <w:r w:rsidRPr="003E5F2C">
        <w:rPr>
          <w:rFonts w:ascii="Angsana New" w:hAnsi="Angsana New" w:cs="Angsana New"/>
          <w:cs/>
        </w:rPr>
        <w:t>.</w:t>
      </w:r>
      <w:r w:rsidR="00AE5DA6" w:rsidRPr="00AE5DA6">
        <w:rPr>
          <w:rFonts w:ascii="Angsana New" w:hAnsi="Angsana New" w:cs="Angsana New"/>
          <w:lang w:val="en-US"/>
        </w:rPr>
        <w:t>22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ล้านบาท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 xml:space="preserve">และยังระบุไว้ในหนังสือชี้ขาดดังกล่าวว่าการก่อสร้างโครงการยังไม่แล้วเสร็จ </w:t>
      </w:r>
      <w:r w:rsidRPr="003E5F2C">
        <w:rPr>
          <w:rFonts w:ascii="Angsana New" w:hAnsi="Angsana New" w:cs="Angsana New"/>
          <w:cs/>
        </w:rPr>
        <w:t>และค่าความเสียหายจากความล่าช้า</w:t>
      </w:r>
      <w:r w:rsidRPr="003E5F2C">
        <w:rPr>
          <w:rFonts w:ascii="Angsana New" w:hAnsi="Angsana New" w:cs="Angsana New"/>
          <w:spacing w:val="4"/>
          <w:cs/>
        </w:rPr>
        <w:t>จะดำเนินต่อจนถึงวันที่งานก่อสร้างแล้วเสร็จขั้นสุดท้าย (</w:t>
      </w:r>
      <w:r w:rsidRPr="003E5F2C">
        <w:rPr>
          <w:rFonts w:ascii="Angsana New" w:hAnsi="Angsana New" w:cs="Angsana New"/>
          <w:spacing w:val="4"/>
        </w:rPr>
        <w:t>Practical Completion)</w:t>
      </w:r>
    </w:p>
    <w:p w14:paraId="774D948D" w14:textId="7A77C847" w:rsidR="00206C16" w:rsidRPr="003E5F2C" w:rsidRDefault="00206C16" w:rsidP="00206C16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3E5F2C">
        <w:rPr>
          <w:rFonts w:ascii="Angsana New" w:hAnsi="Angsana New" w:cs="Angsana New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3E5F2C">
        <w:rPr>
          <w:rFonts w:ascii="Angsana New" w:hAnsi="Angsana New" w:cs="Angsana New" w:hint="cs"/>
          <w:cs/>
        </w:rPr>
        <w:t>ำ</w:t>
      </w:r>
      <w:r w:rsidRPr="003E5F2C">
        <w:rPr>
          <w:rFonts w:ascii="Angsana New" w:hAnsi="Angsana New" w:cs="Angsana New"/>
          <w:cs/>
        </w:rPr>
        <w:t>นวนรวมของ</w:t>
      </w:r>
      <w:r w:rsidRPr="003E5F2C">
        <w:rPr>
          <w:rFonts w:ascii="Angsana New" w:hAnsi="Angsana New" w:cs="Angsana New" w:hint="cs"/>
          <w:cs/>
        </w:rPr>
        <w:t>เจ้า</w:t>
      </w:r>
      <w:r w:rsidRPr="003E5F2C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AE5DA6" w:rsidRPr="00AE5DA6">
        <w:rPr>
          <w:rFonts w:ascii="Angsana New" w:hAnsi="Angsana New" w:cs="Angsana New"/>
          <w:lang w:val="en-US"/>
        </w:rPr>
        <w:t>205</w:t>
      </w:r>
      <w:r w:rsidRPr="003E5F2C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7648EBB7" w14:textId="3190BE0F" w:rsidR="00206C16" w:rsidRPr="003E5F2C" w:rsidRDefault="00206C16" w:rsidP="00206C16">
      <w:pPr>
        <w:pStyle w:val="BodyTextIndent"/>
        <w:shd w:val="clear" w:color="auto" w:fill="FFFFFF" w:themeFill="background1"/>
        <w:tabs>
          <w:tab w:val="decimal" w:pos="1008"/>
        </w:tabs>
        <w:spacing w:after="240"/>
        <w:ind w:left="547" w:firstLine="0"/>
        <w:jc w:val="thaiDistribute"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 w:rsidRPr="003E5F2C">
        <w:rPr>
          <w:rFonts w:asciiTheme="majorBidi" w:hAnsiTheme="majorBidi" w:cs="Angsana New" w:hint="cs"/>
          <w:cs/>
        </w:rPr>
        <w:t>ต่อมา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29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</w:t>
      </w:r>
      <w:r w:rsidRPr="003E5F2C">
        <w:rPr>
          <w:rFonts w:ascii="Angsana New" w:hAnsi="Angsana New" w:cs="Angsana New" w:hint="cs"/>
          <w:snapToGrid w:val="0"/>
          <w:spacing w:val="-4"/>
          <w:cs/>
          <w:lang w:val="en-US"/>
        </w:rPr>
        <w:t>ขั้นสุดท้าย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(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Certificate of Practical Completion)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ลงวันที่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>ซึ่ง</w:t>
      </w:r>
      <w:r w:rsidRPr="003E5F2C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ระยะเวลาก่อสร้างเกินกว่าเวลาที่กำหนดในสัญญาก่อสร้างมากกว่า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5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</w:p>
    <w:p w14:paraId="29CAD772" w14:textId="6FF55395" w:rsidR="00F70449" w:rsidRPr="003E5F2C" w:rsidRDefault="00206C16" w:rsidP="00E840A5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cs/>
          <w:lang w:eastAsia="x-none"/>
        </w:rPr>
      </w:pPr>
      <w:r w:rsidRPr="003E5F2C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ปัจจุบันผู้รับเหมาโครงการ</w:t>
      </w:r>
      <w:r w:rsidRPr="003E5F2C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</w:t>
      </w:r>
      <w:r w:rsidRPr="003E5F2C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บริษัทและบริษัทย่อยอยู่ระหว่างการดำเนินคดีทางกฎหมายและการระงับข้อพิพาท</w:t>
      </w:r>
      <w:r w:rsidRPr="003E5F2C">
        <w:rPr>
          <w:rFonts w:ascii="Angsana New" w:hAnsi="Angsana New" w:cs="Angsana New" w:hint="cs"/>
          <w:snapToGrid w:val="0"/>
          <w:spacing w:val="-10"/>
          <w:cs/>
          <w:lang w:val="en-US" w:eastAsia="x-none"/>
        </w:rPr>
        <w:t>ด้วยวิธีทางอนุญาโตตุลาการ</w:t>
      </w:r>
      <w:r w:rsidRPr="003E5F2C">
        <w:rPr>
          <w:rFonts w:ascii="Angsana New" w:hAnsi="Angsana New" w:cs="Angsana New"/>
          <w:snapToGrid w:val="0"/>
          <w:spacing w:val="-10"/>
          <w:cs/>
          <w:lang w:val="en-US" w:eastAsia="x-none"/>
        </w:rPr>
        <w:t xml:space="preserve"> </w:t>
      </w:r>
      <w:r w:rsidRPr="003E5F2C">
        <w:rPr>
          <w:rFonts w:ascii="Angsana New" w:hAnsi="Angsana New" w:cs="Angsana New" w:hint="cs"/>
          <w:snapToGrid w:val="0"/>
          <w:spacing w:val="-10"/>
          <w:cs/>
          <w:lang w:val="en-US" w:eastAsia="x-none"/>
        </w:rPr>
        <w:t>ที่เกี่ยวข้องกับการผิดสัญญาก่อสร้างและสัญญาอื่น</w:t>
      </w:r>
      <w:r w:rsidR="005A66AF" w:rsidRPr="003E5F2C">
        <w:rPr>
          <w:rFonts w:ascii="Angsana New" w:hAnsi="Angsana New" w:cs="Angsana New" w:hint="cs"/>
          <w:snapToGrid w:val="0"/>
          <w:spacing w:val="-10"/>
          <w:cs/>
          <w:lang w:val="en-US" w:eastAsia="x-none"/>
        </w:rPr>
        <w:t>ๆ</w:t>
      </w:r>
      <w:r w:rsidRPr="003E5F2C">
        <w:rPr>
          <w:rFonts w:ascii="Angsana New" w:hAnsi="Angsana New" w:cs="Angsana New" w:hint="cs"/>
          <w:snapToGrid w:val="0"/>
          <w:spacing w:val="-10"/>
          <w:cs/>
          <w:lang w:val="en-US" w:eastAsia="x-none"/>
        </w:rPr>
        <w:t>ที่เกี่ยวข้อง</w:t>
      </w:r>
      <w:r w:rsidR="00F357D2" w:rsidRPr="003E5F2C">
        <w:rPr>
          <w:rFonts w:asciiTheme="majorBidi" w:hAnsiTheme="majorBidi" w:cs="Angsana New"/>
          <w:snapToGrid w:val="0"/>
          <w:spacing w:val="-10"/>
          <w:cs/>
          <w:lang w:val="en-US"/>
        </w:rPr>
        <w:t xml:space="preserve"> </w:t>
      </w:r>
      <w:r w:rsidR="00F70449" w:rsidRPr="003E5F2C">
        <w:rPr>
          <w:rFonts w:asciiTheme="majorBidi" w:hAnsiTheme="majorBidi" w:cstheme="majorBidi"/>
          <w:spacing w:val="-10"/>
          <w:cs/>
        </w:rPr>
        <w:t>(ดูหมายเหตุ</w:t>
      </w:r>
      <w:r w:rsidR="00E840A5" w:rsidRPr="003E5F2C">
        <w:rPr>
          <w:rFonts w:asciiTheme="majorBidi" w:hAnsiTheme="majorBidi" w:cstheme="majorBidi"/>
          <w:spacing w:val="-10"/>
          <w:lang w:val="en-US"/>
        </w:rPr>
        <w:t xml:space="preserve">              </w:t>
      </w:r>
      <w:r w:rsidR="00F70449" w:rsidRPr="003E5F2C">
        <w:rPr>
          <w:rFonts w:asciiTheme="majorBidi" w:hAnsiTheme="majorBidi" w:cstheme="majorBidi"/>
          <w:spacing w:val="-10"/>
          <w:cs/>
        </w:rPr>
        <w:t>ข้อ</w:t>
      </w:r>
      <w:r w:rsidR="00F70449" w:rsidRPr="003E5F2C">
        <w:rPr>
          <w:rFonts w:asciiTheme="majorBidi" w:hAnsiTheme="majorBidi" w:cstheme="majorBidi"/>
          <w:spacing w:val="-6"/>
          <w:cs/>
        </w:rPr>
        <w:t xml:space="preserve"> </w:t>
      </w:r>
      <w:r w:rsidR="00AE5DA6" w:rsidRPr="00AE5DA6">
        <w:rPr>
          <w:rFonts w:asciiTheme="majorBidi" w:hAnsiTheme="majorBidi" w:cstheme="majorBidi"/>
          <w:bCs/>
          <w:spacing w:val="-6"/>
          <w:lang w:val="en-US"/>
        </w:rPr>
        <w:t>33</w:t>
      </w:r>
      <w:r w:rsidR="00F70449" w:rsidRPr="003E5F2C">
        <w:rPr>
          <w:rFonts w:asciiTheme="majorBidi" w:hAnsiTheme="majorBidi" w:cstheme="majorBidi"/>
          <w:bCs/>
          <w:spacing w:val="-6"/>
          <w:lang w:val="en-US"/>
        </w:rPr>
        <w:t>.</w:t>
      </w:r>
      <w:r w:rsidR="00AE5DA6" w:rsidRPr="00AE5DA6">
        <w:rPr>
          <w:rFonts w:asciiTheme="majorBidi" w:hAnsiTheme="majorBidi" w:cstheme="majorBidi"/>
          <w:bCs/>
          <w:spacing w:val="-6"/>
          <w:lang w:val="en-US"/>
        </w:rPr>
        <w:t>2</w:t>
      </w:r>
      <w:r w:rsidR="00F70449" w:rsidRPr="003E5F2C">
        <w:rPr>
          <w:rFonts w:asciiTheme="majorBidi" w:hAnsiTheme="majorBidi" w:cstheme="majorBidi"/>
          <w:spacing w:val="-6"/>
          <w:cs/>
        </w:rPr>
        <w:t>)</w:t>
      </w:r>
    </w:p>
    <w:p w14:paraId="50105ECB" w14:textId="77777777" w:rsidR="00F70449" w:rsidRPr="003E5F2C" w:rsidRDefault="00F70449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</w:p>
    <w:p w14:paraId="60D88B20" w14:textId="4EEB47CD" w:rsidR="00F17016" w:rsidRPr="003E5F2C" w:rsidRDefault="00AE5DA6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AE5DA6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18</w:t>
      </w:r>
      <w:r w:rsidR="00F17016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.</w:t>
      </w:r>
      <w:r w:rsidR="00F17016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ab/>
        <w:t>หนี้สินตามสัญญาเช่า</w:t>
      </w:r>
    </w:p>
    <w:p w14:paraId="6E5E3026" w14:textId="77777777" w:rsidR="00F17016" w:rsidRPr="003E5F2C" w:rsidRDefault="00F17016" w:rsidP="00DA09AD">
      <w:pPr>
        <w:pStyle w:val="BodyTextIndent"/>
        <w:spacing w:after="120"/>
        <w:ind w:left="547" w:firstLine="0"/>
        <w:jc w:val="left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หนี้สินตามสัญญาเช่า ประกอบด้วย</w:t>
      </w:r>
    </w:p>
    <w:p w14:paraId="2E6A26BB" w14:textId="77777777" w:rsidR="00625E80" w:rsidRPr="003E5F2C" w:rsidRDefault="00625E80" w:rsidP="00DA09AD">
      <w:pPr>
        <w:ind w:left="547" w:right="-25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1"/>
        <w:gridCol w:w="1284"/>
        <w:gridCol w:w="171"/>
        <w:gridCol w:w="1284"/>
      </w:tblGrid>
      <w:tr w:rsidR="00871009" w:rsidRPr="003E5F2C" w14:paraId="5129BECA" w14:textId="77777777" w:rsidTr="00B13E64">
        <w:trPr>
          <w:trHeight w:val="144"/>
        </w:trPr>
        <w:tc>
          <w:tcPr>
            <w:tcW w:w="5991" w:type="dxa"/>
          </w:tcPr>
          <w:p w14:paraId="521680FB" w14:textId="77777777" w:rsidR="00871009" w:rsidRPr="003E5F2C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9" w:type="dxa"/>
            <w:gridSpan w:val="3"/>
          </w:tcPr>
          <w:p w14:paraId="2B28A409" w14:textId="70144F3F" w:rsidR="00871009" w:rsidRPr="003E5F2C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71009" w:rsidRPr="003E5F2C" w14:paraId="0E77B8E8" w14:textId="77777777" w:rsidTr="00871009">
        <w:trPr>
          <w:trHeight w:val="144"/>
        </w:trPr>
        <w:tc>
          <w:tcPr>
            <w:tcW w:w="5991" w:type="dxa"/>
          </w:tcPr>
          <w:p w14:paraId="011F73C2" w14:textId="77777777" w:rsidR="00871009" w:rsidRPr="003E5F2C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EA8872F" w14:textId="1E060E79" w:rsidR="00871009" w:rsidRPr="003E5F2C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1" w:type="dxa"/>
          </w:tcPr>
          <w:p w14:paraId="1256E846" w14:textId="77777777" w:rsidR="00871009" w:rsidRPr="003E5F2C" w:rsidRDefault="00871009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B198E60" w14:textId="6965FF23" w:rsidR="00871009" w:rsidRPr="003E5F2C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871009" w:rsidRPr="003E5F2C" w14:paraId="3BF2D750" w14:textId="77777777" w:rsidTr="00871009">
        <w:trPr>
          <w:trHeight w:val="144"/>
        </w:trPr>
        <w:tc>
          <w:tcPr>
            <w:tcW w:w="5991" w:type="dxa"/>
          </w:tcPr>
          <w:p w14:paraId="49893D33" w14:textId="77777777" w:rsidR="00871009" w:rsidRPr="003E5F2C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0FDA3FF" w14:textId="23C8B19E" w:rsidR="00871009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71" w:type="dxa"/>
          </w:tcPr>
          <w:p w14:paraId="0D8938A5" w14:textId="77777777" w:rsidR="00871009" w:rsidRPr="003E5F2C" w:rsidRDefault="00871009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44EBE99" w14:textId="31ED84A4" w:rsidR="00871009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71009" w:rsidRPr="003E5F2C" w14:paraId="7A685B87" w14:textId="77777777" w:rsidTr="00871009">
        <w:trPr>
          <w:trHeight w:val="144"/>
        </w:trPr>
        <w:tc>
          <w:tcPr>
            <w:tcW w:w="5991" w:type="dxa"/>
          </w:tcPr>
          <w:p w14:paraId="6E3AE8D5" w14:textId="77777777" w:rsidR="00871009" w:rsidRPr="003E5F2C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5032C3C" w14:textId="1825908D" w:rsidR="00871009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1" w:type="dxa"/>
          </w:tcPr>
          <w:p w14:paraId="45C4F98D" w14:textId="77777777" w:rsidR="00871009" w:rsidRPr="003E5F2C" w:rsidRDefault="00871009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0A66473" w14:textId="1EF03BFD" w:rsidR="00871009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AD4753" w:rsidRPr="003E5F2C" w14:paraId="207F0204" w14:textId="77777777" w:rsidTr="00871009">
        <w:trPr>
          <w:trHeight w:val="270"/>
        </w:trPr>
        <w:tc>
          <w:tcPr>
            <w:tcW w:w="5991" w:type="dxa"/>
          </w:tcPr>
          <w:p w14:paraId="108C3C63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vAlign w:val="bottom"/>
          </w:tcPr>
          <w:p w14:paraId="6EF55CA2" w14:textId="7FEE3609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390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475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099</w:t>
            </w:r>
          </w:p>
        </w:tc>
        <w:tc>
          <w:tcPr>
            <w:tcW w:w="171" w:type="dxa"/>
          </w:tcPr>
          <w:p w14:paraId="55EF954E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633FC540" w14:textId="29AB57B4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378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192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548</w:t>
            </w:r>
          </w:p>
        </w:tc>
      </w:tr>
      <w:tr w:rsidR="00AD4753" w:rsidRPr="003E5F2C" w14:paraId="32B5858B" w14:textId="77777777" w:rsidTr="00B13E64">
        <w:trPr>
          <w:trHeight w:val="144"/>
        </w:trPr>
        <w:tc>
          <w:tcPr>
            <w:tcW w:w="5991" w:type="dxa"/>
          </w:tcPr>
          <w:p w14:paraId="437D1E28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284" w:type="dxa"/>
            <w:vAlign w:val="bottom"/>
          </w:tcPr>
          <w:p w14:paraId="31FAC20B" w14:textId="77777777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BF2EDD8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319B6D1B" w14:textId="77777777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4753" w:rsidRPr="003E5F2C" w14:paraId="463EA90C" w14:textId="77777777" w:rsidTr="00B13E64">
        <w:trPr>
          <w:trHeight w:val="144"/>
        </w:trPr>
        <w:tc>
          <w:tcPr>
            <w:tcW w:w="5991" w:type="dxa"/>
          </w:tcPr>
          <w:p w14:paraId="78D0EC13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01FD9928" w14:textId="0048AEA1" w:rsidR="00AD4753" w:rsidRPr="003E5F2C" w:rsidRDefault="0036798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235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14:paraId="78E93792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2605C40B" w14:textId="3B26ABB2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882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655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AD4753" w:rsidRPr="003E5F2C" w14:paraId="37AE617C" w14:textId="77777777" w:rsidTr="00B13E64">
        <w:trPr>
          <w:trHeight w:val="144"/>
        </w:trPr>
        <w:tc>
          <w:tcPr>
            <w:tcW w:w="5991" w:type="dxa"/>
          </w:tcPr>
          <w:p w14:paraId="6CE7FD09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32DA5" w14:textId="21B8E26D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381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239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352</w:t>
            </w:r>
          </w:p>
        </w:tc>
        <w:tc>
          <w:tcPr>
            <w:tcW w:w="171" w:type="dxa"/>
          </w:tcPr>
          <w:p w14:paraId="185AD1A9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9F524" w14:textId="3DF08568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371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309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893</w:t>
            </w:r>
          </w:p>
        </w:tc>
      </w:tr>
      <w:tr w:rsidR="00AD4753" w:rsidRPr="003E5F2C" w14:paraId="1AE5E58A" w14:textId="77777777" w:rsidTr="00B13E64">
        <w:trPr>
          <w:trHeight w:val="144"/>
        </w:trPr>
        <w:tc>
          <w:tcPr>
            <w:tcW w:w="5991" w:type="dxa"/>
          </w:tcPr>
          <w:p w14:paraId="118B087C" w14:textId="229F8263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13924" w14:textId="1BA89AE4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E89E77A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0B822584" w14:textId="5AB638A9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AD4753" w:rsidRPr="003E5F2C" w14:paraId="73515A87" w14:textId="77777777" w:rsidTr="00B13E64">
        <w:trPr>
          <w:trHeight w:val="144"/>
        </w:trPr>
        <w:tc>
          <w:tcPr>
            <w:tcW w:w="5991" w:type="dxa"/>
          </w:tcPr>
          <w:p w14:paraId="3CB2E04B" w14:textId="7E687342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ภายใน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6999" w14:textId="013D71D6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021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134</w:t>
            </w:r>
          </w:p>
        </w:tc>
        <w:tc>
          <w:tcPr>
            <w:tcW w:w="171" w:type="dxa"/>
          </w:tcPr>
          <w:p w14:paraId="5C06EFF1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112FD6D5" w14:textId="194A8479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588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444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AD4753" w:rsidRPr="003E5F2C" w14:paraId="3B95CFA2" w14:textId="77777777" w:rsidTr="00467FE9">
        <w:trPr>
          <w:trHeight w:val="144"/>
        </w:trPr>
        <w:tc>
          <w:tcPr>
            <w:tcW w:w="5991" w:type="dxa"/>
          </w:tcPr>
          <w:p w14:paraId="00A39589" w14:textId="6E9330F5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center"/>
          </w:tcPr>
          <w:p w14:paraId="1EAC574D" w14:textId="5E1DEBB6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184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804</w:t>
            </w:r>
          </w:p>
        </w:tc>
        <w:tc>
          <w:tcPr>
            <w:tcW w:w="171" w:type="dxa"/>
          </w:tcPr>
          <w:p w14:paraId="549DF718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4B1D3C0E" w14:textId="6851060A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506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974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AD4753" w:rsidRPr="003E5F2C" w14:paraId="025E0A8E" w14:textId="77777777" w:rsidTr="00467FE9">
        <w:trPr>
          <w:trHeight w:val="144"/>
        </w:trPr>
        <w:tc>
          <w:tcPr>
            <w:tcW w:w="5991" w:type="dxa"/>
          </w:tcPr>
          <w:p w14:paraId="7D4B5EED" w14:textId="73A8CAC6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85AB93" w14:textId="4AEB558A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124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287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380</w:t>
            </w:r>
          </w:p>
        </w:tc>
        <w:tc>
          <w:tcPr>
            <w:tcW w:w="171" w:type="dxa"/>
          </w:tcPr>
          <w:p w14:paraId="5613FB72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57A22479" w14:textId="476852A8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137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865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940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AD4753" w:rsidRPr="003E5F2C" w14:paraId="1D2D15D9" w14:textId="77777777" w:rsidTr="00467FE9">
        <w:trPr>
          <w:trHeight w:val="144"/>
        </w:trPr>
        <w:tc>
          <w:tcPr>
            <w:tcW w:w="5991" w:type="dxa"/>
          </w:tcPr>
          <w:p w14:paraId="6CC79FD5" w14:textId="77777777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45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4B9BB4" w14:textId="6300EDE7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221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493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318</w:t>
            </w:r>
          </w:p>
        </w:tc>
        <w:tc>
          <w:tcPr>
            <w:tcW w:w="171" w:type="dxa"/>
          </w:tcPr>
          <w:p w14:paraId="0CA11366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1A71DCB7" w14:textId="47321837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230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961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358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AD4753" w:rsidRPr="003E5F2C" w14:paraId="1F187279" w14:textId="77777777" w:rsidTr="00467FE9">
        <w:trPr>
          <w:trHeight w:val="144"/>
        </w:trPr>
        <w:tc>
          <w:tcPr>
            <w:tcW w:w="5991" w:type="dxa"/>
          </w:tcPr>
          <w:p w14:paraId="65ABF69A" w14:textId="77777777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206ACF" w14:textId="5C104B2F" w:rsidR="00AD4753" w:rsidRPr="003E5F2C" w:rsidRDefault="0036798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219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14:paraId="23AE3A27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6DF9B16C" w14:textId="74AFA60E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852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768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810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AD4753" w:rsidRPr="003E5F2C" w14:paraId="16AA54E0" w14:textId="77777777" w:rsidTr="00467FE9">
        <w:trPr>
          <w:trHeight w:val="144"/>
        </w:trPr>
        <w:tc>
          <w:tcPr>
            <w:tcW w:w="5991" w:type="dxa"/>
          </w:tcPr>
          <w:p w14:paraId="07EC57B7" w14:textId="77777777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EDAD19" w14:textId="48A81A50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390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475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099</w:t>
            </w:r>
          </w:p>
        </w:tc>
        <w:tc>
          <w:tcPr>
            <w:tcW w:w="171" w:type="dxa"/>
          </w:tcPr>
          <w:p w14:paraId="0916529B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6BB277" w14:textId="30A611E7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378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192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548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145D9C22" w14:textId="63EC430E" w:rsidR="00625E80" w:rsidRPr="003E5F2C" w:rsidRDefault="00625E80" w:rsidP="00DA09AD">
      <w:pPr>
        <w:spacing w:before="120"/>
        <w:ind w:left="547" w:right="-29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1"/>
        <w:gridCol w:w="1284"/>
        <w:gridCol w:w="171"/>
        <w:gridCol w:w="1284"/>
      </w:tblGrid>
      <w:tr w:rsidR="00871009" w:rsidRPr="003E5F2C" w14:paraId="088270E1" w14:textId="77777777" w:rsidTr="00B13E64">
        <w:trPr>
          <w:trHeight w:val="144"/>
        </w:trPr>
        <w:tc>
          <w:tcPr>
            <w:tcW w:w="5991" w:type="dxa"/>
          </w:tcPr>
          <w:p w14:paraId="7CA4525A" w14:textId="77777777" w:rsidR="00871009" w:rsidRPr="003E5F2C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9" w:type="dxa"/>
            <w:gridSpan w:val="3"/>
          </w:tcPr>
          <w:p w14:paraId="2F5FC7D8" w14:textId="3453939E" w:rsidR="00871009" w:rsidRPr="003E5F2C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871009" w:rsidRPr="003E5F2C" w14:paraId="10728E25" w14:textId="77777777" w:rsidTr="00871009">
        <w:trPr>
          <w:trHeight w:val="144"/>
        </w:trPr>
        <w:tc>
          <w:tcPr>
            <w:tcW w:w="5991" w:type="dxa"/>
          </w:tcPr>
          <w:p w14:paraId="7D48B0D3" w14:textId="77777777" w:rsidR="00871009" w:rsidRPr="003E5F2C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8B48796" w14:textId="1F8D109D" w:rsidR="00871009" w:rsidRPr="003E5F2C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1" w:type="dxa"/>
          </w:tcPr>
          <w:p w14:paraId="70C265EC" w14:textId="77777777" w:rsidR="00871009" w:rsidRPr="003E5F2C" w:rsidRDefault="00871009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CCD062B" w14:textId="01C3106F" w:rsidR="00871009" w:rsidRPr="003E5F2C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871009" w:rsidRPr="003E5F2C" w14:paraId="530B3E28" w14:textId="77777777" w:rsidTr="00871009">
        <w:trPr>
          <w:trHeight w:val="144"/>
        </w:trPr>
        <w:tc>
          <w:tcPr>
            <w:tcW w:w="5991" w:type="dxa"/>
          </w:tcPr>
          <w:p w14:paraId="0F311F30" w14:textId="77777777" w:rsidR="00871009" w:rsidRPr="003E5F2C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A8637CC" w14:textId="6FD0ADF6" w:rsidR="00871009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71" w:type="dxa"/>
          </w:tcPr>
          <w:p w14:paraId="3A177243" w14:textId="77777777" w:rsidR="00871009" w:rsidRPr="003E5F2C" w:rsidRDefault="00871009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087566C" w14:textId="4DD0311E" w:rsidR="00871009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71009" w:rsidRPr="003E5F2C" w14:paraId="5DEC7B02" w14:textId="77777777" w:rsidTr="00871009">
        <w:trPr>
          <w:trHeight w:val="144"/>
        </w:trPr>
        <w:tc>
          <w:tcPr>
            <w:tcW w:w="5991" w:type="dxa"/>
          </w:tcPr>
          <w:p w14:paraId="715C64F6" w14:textId="77777777" w:rsidR="00871009" w:rsidRPr="003E5F2C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09A28CF" w14:textId="6DC9019D" w:rsidR="00871009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1" w:type="dxa"/>
          </w:tcPr>
          <w:p w14:paraId="351C2EFE" w14:textId="77777777" w:rsidR="00871009" w:rsidRPr="003E5F2C" w:rsidRDefault="00871009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5439D0B" w14:textId="021F98AA" w:rsidR="00871009" w:rsidRPr="003E5F2C" w:rsidRDefault="00AE5DA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AD4753" w:rsidRPr="003E5F2C" w14:paraId="6DEE7648" w14:textId="77777777" w:rsidTr="00B13E64">
        <w:trPr>
          <w:trHeight w:val="270"/>
        </w:trPr>
        <w:tc>
          <w:tcPr>
            <w:tcW w:w="5991" w:type="dxa"/>
          </w:tcPr>
          <w:p w14:paraId="5437F346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84" w:type="dxa"/>
          </w:tcPr>
          <w:p w14:paraId="017CAA09" w14:textId="7EC9A8C5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446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509</w:t>
            </w:r>
          </w:p>
        </w:tc>
        <w:tc>
          <w:tcPr>
            <w:tcW w:w="171" w:type="dxa"/>
          </w:tcPr>
          <w:p w14:paraId="2693DA70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12FB2E3" w14:textId="386D0715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866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310</w:t>
            </w:r>
          </w:p>
        </w:tc>
      </w:tr>
      <w:tr w:rsidR="00AD4753" w:rsidRPr="003E5F2C" w14:paraId="6E282435" w14:textId="77777777" w:rsidTr="00871009">
        <w:trPr>
          <w:trHeight w:val="144"/>
        </w:trPr>
        <w:tc>
          <w:tcPr>
            <w:tcW w:w="5991" w:type="dxa"/>
          </w:tcPr>
          <w:p w14:paraId="703C991C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284" w:type="dxa"/>
          </w:tcPr>
          <w:p w14:paraId="5FCAAD73" w14:textId="77777777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D6CEC5D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56B4B8F3" w14:textId="77777777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4753" w:rsidRPr="003E5F2C" w14:paraId="1944DF15" w14:textId="77777777" w:rsidTr="00871009">
        <w:trPr>
          <w:trHeight w:val="144"/>
        </w:trPr>
        <w:tc>
          <w:tcPr>
            <w:tcW w:w="5991" w:type="dxa"/>
          </w:tcPr>
          <w:p w14:paraId="1501EE9B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62B72C6" w14:textId="33C5EE44" w:rsidR="00AD4753" w:rsidRPr="003E5F2C" w:rsidRDefault="0036798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583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258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14:paraId="4BDECDD3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D8B04D3" w14:textId="098F1318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882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655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AD4753" w:rsidRPr="003E5F2C" w14:paraId="7F6D1DB2" w14:textId="77777777" w:rsidTr="00871009">
        <w:trPr>
          <w:trHeight w:val="144"/>
        </w:trPr>
        <w:tc>
          <w:tcPr>
            <w:tcW w:w="5991" w:type="dxa"/>
          </w:tcPr>
          <w:p w14:paraId="022EE699" w14:textId="77777777" w:rsidR="00AD4753" w:rsidRPr="003E5F2C" w:rsidRDefault="00AD4753" w:rsidP="00AD4753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5C513760" w14:textId="29C780CC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863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251</w:t>
            </w:r>
          </w:p>
        </w:tc>
        <w:tc>
          <w:tcPr>
            <w:tcW w:w="171" w:type="dxa"/>
          </w:tcPr>
          <w:p w14:paraId="32C635C5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9099384" w14:textId="10EAF6F8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983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655</w:t>
            </w:r>
          </w:p>
        </w:tc>
      </w:tr>
      <w:tr w:rsidR="00AD4753" w:rsidRPr="003E5F2C" w14:paraId="68BDC3D1" w14:textId="77777777" w:rsidTr="00871009">
        <w:trPr>
          <w:trHeight w:val="144"/>
        </w:trPr>
        <w:tc>
          <w:tcPr>
            <w:tcW w:w="5991" w:type="dxa"/>
          </w:tcPr>
          <w:p w14:paraId="3A391BCA" w14:textId="659707A2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284" w:type="dxa"/>
          </w:tcPr>
          <w:p w14:paraId="3BEBEBAD" w14:textId="4A7019C3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64BD16C6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51F9C58" w14:textId="21476165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4753" w:rsidRPr="003E5F2C" w14:paraId="0903E6C3" w14:textId="77777777" w:rsidTr="006A7CC7">
        <w:trPr>
          <w:trHeight w:val="144"/>
        </w:trPr>
        <w:tc>
          <w:tcPr>
            <w:tcW w:w="5991" w:type="dxa"/>
          </w:tcPr>
          <w:p w14:paraId="56097197" w14:textId="665DFBA5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ภายใน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center"/>
          </w:tcPr>
          <w:p w14:paraId="43578F56" w14:textId="2DD0BA15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413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694</w:t>
            </w:r>
          </w:p>
        </w:tc>
        <w:tc>
          <w:tcPr>
            <w:tcW w:w="171" w:type="dxa"/>
          </w:tcPr>
          <w:p w14:paraId="1122BC26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7C98B27A" w14:textId="53A57F14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="00AD4753"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781</w:t>
            </w:r>
            <w:r w:rsidR="00AD4753"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004</w:t>
            </w:r>
            <w:r w:rsidR="00AD4753"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AD4753" w:rsidRPr="003E5F2C" w14:paraId="2AE62926" w14:textId="77777777" w:rsidTr="006A7CC7">
        <w:trPr>
          <w:trHeight w:val="144"/>
        </w:trPr>
        <w:tc>
          <w:tcPr>
            <w:tcW w:w="5991" w:type="dxa"/>
          </w:tcPr>
          <w:p w14:paraId="530E1FB0" w14:textId="125F0C08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E278F4" w14:textId="6D7505CE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467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004</w:t>
            </w:r>
          </w:p>
        </w:tc>
        <w:tc>
          <w:tcPr>
            <w:tcW w:w="171" w:type="dxa"/>
          </w:tcPr>
          <w:p w14:paraId="0E471690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583957B2" w14:textId="25F9F16B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="00AD4753"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385</w:t>
            </w:r>
            <w:r w:rsidR="00AD4753"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294</w:t>
            </w:r>
            <w:r w:rsidR="00AD4753"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AD4753" w:rsidRPr="003E5F2C" w14:paraId="74705DF6" w14:textId="77777777" w:rsidTr="006A7CC7">
        <w:trPr>
          <w:trHeight w:val="144"/>
        </w:trPr>
        <w:tc>
          <w:tcPr>
            <w:tcW w:w="5991" w:type="dxa"/>
          </w:tcPr>
          <w:p w14:paraId="5AC55658" w14:textId="77777777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45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8E4901" w14:textId="60DCBEA6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880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698</w:t>
            </w:r>
          </w:p>
        </w:tc>
        <w:tc>
          <w:tcPr>
            <w:tcW w:w="171" w:type="dxa"/>
          </w:tcPr>
          <w:p w14:paraId="70939FCD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6A665FA6" w14:textId="5959044F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  <w:r w:rsidR="00AD4753"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166</w:t>
            </w:r>
            <w:r w:rsidR="00AD4753"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298</w:t>
            </w:r>
            <w:r w:rsidR="00AD4753"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AD4753" w:rsidRPr="003E5F2C" w14:paraId="69483547" w14:textId="77777777" w:rsidTr="006A7CC7">
        <w:trPr>
          <w:trHeight w:val="144"/>
        </w:trPr>
        <w:tc>
          <w:tcPr>
            <w:tcW w:w="5991" w:type="dxa"/>
          </w:tcPr>
          <w:p w14:paraId="15D18D79" w14:textId="77777777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2D0C0A" w14:textId="796A8448" w:rsidR="00AD4753" w:rsidRPr="003E5F2C" w:rsidRDefault="0036798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434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189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14:paraId="12338E23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5EE09886" w14:textId="76C6A8DD" w:rsidR="00AD4753" w:rsidRPr="003E5F2C" w:rsidRDefault="00AD4753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299</w:t>
            </w:r>
            <w:r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988</w:t>
            </w:r>
            <w:r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D4753" w:rsidRPr="003E5F2C" w14:paraId="7B8BA692" w14:textId="77777777" w:rsidTr="00467FE9">
        <w:trPr>
          <w:trHeight w:val="144"/>
        </w:trPr>
        <w:tc>
          <w:tcPr>
            <w:tcW w:w="5991" w:type="dxa"/>
          </w:tcPr>
          <w:p w14:paraId="1230D484" w14:textId="77777777" w:rsidR="00AD4753" w:rsidRPr="003E5F2C" w:rsidRDefault="00AD4753" w:rsidP="00AD4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3E5F2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65578C2" w14:textId="17D7B544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446</w:t>
            </w:r>
            <w:r w:rsidR="0036798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509</w:t>
            </w:r>
          </w:p>
        </w:tc>
        <w:tc>
          <w:tcPr>
            <w:tcW w:w="171" w:type="dxa"/>
          </w:tcPr>
          <w:p w14:paraId="48069C25" w14:textId="77777777" w:rsidR="00AD4753" w:rsidRPr="003E5F2C" w:rsidRDefault="00AD4753" w:rsidP="00AD4753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40A1000C" w14:textId="386AD8CD" w:rsidR="00AD4753" w:rsidRPr="003E5F2C" w:rsidRDefault="00AE5DA6" w:rsidP="00AD4753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866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310</w:t>
            </w:r>
          </w:p>
        </w:tc>
      </w:tr>
    </w:tbl>
    <w:p w14:paraId="04CA017F" w14:textId="77777777" w:rsidR="00F70449" w:rsidRPr="003E5F2C" w:rsidRDefault="00F70449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</w:p>
    <w:p w14:paraId="169AC373" w14:textId="5D1DBD2A" w:rsidR="00522651" w:rsidRPr="003E5F2C" w:rsidRDefault="00AE5DA6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AE5DA6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19</w:t>
      </w:r>
      <w:r w:rsidR="00522651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522651" w:rsidRPr="003E5F2C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522651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หุ้นกู้</w:t>
      </w:r>
    </w:p>
    <w:p w14:paraId="69DC5C95" w14:textId="2CAAC742" w:rsidR="00AF124B" w:rsidRPr="003E5F2C" w:rsidRDefault="00AF124B" w:rsidP="00DA09AD">
      <w:pPr>
        <w:tabs>
          <w:tab w:val="left" w:pos="4500"/>
          <w:tab w:val="left" w:pos="5220"/>
        </w:tabs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3E5F2C">
        <w:rPr>
          <w:rFonts w:asciiTheme="majorBidi" w:eastAsia="SimSun" w:hAnsiTheme="majorBidi" w:cstheme="majorBidi"/>
          <w:spacing w:val="-2"/>
          <w:cs/>
        </w:rPr>
        <w:t xml:space="preserve">เมื่อวันที่ </w:t>
      </w:r>
      <w:r w:rsidR="00AE5DA6" w:rsidRPr="00AE5DA6">
        <w:rPr>
          <w:rFonts w:asciiTheme="majorBidi" w:eastAsia="SimSun" w:hAnsiTheme="majorBidi" w:cstheme="majorBidi"/>
          <w:spacing w:val="-2"/>
          <w:lang w:val="en-US"/>
        </w:rPr>
        <w:t>27</w:t>
      </w:r>
      <w:r w:rsidRPr="003E5F2C">
        <w:rPr>
          <w:rFonts w:asciiTheme="majorBidi" w:eastAsia="SimSun" w:hAnsiTheme="majorBidi" w:cstheme="majorBidi"/>
          <w:spacing w:val="-2"/>
          <w:cs/>
        </w:rPr>
        <w:t xml:space="preserve"> เมษายน </w:t>
      </w:r>
      <w:r w:rsidR="00AE5DA6" w:rsidRPr="00AE5DA6">
        <w:rPr>
          <w:rFonts w:asciiTheme="majorBidi" w:eastAsia="SimSun" w:hAnsiTheme="majorBidi" w:cstheme="majorBidi"/>
          <w:spacing w:val="-2"/>
          <w:lang w:val="en-US"/>
        </w:rPr>
        <w:t>2560</w:t>
      </w:r>
      <w:r w:rsidRPr="003E5F2C">
        <w:rPr>
          <w:rFonts w:asciiTheme="majorBidi" w:eastAsia="SimSun" w:hAnsiTheme="majorBidi" w:cstheme="majorBidi"/>
          <w:spacing w:val="-2"/>
          <w:cs/>
        </w:rPr>
        <w:t xml:space="preserve"> ที่ประชุมสามัญผู้ถือหุ้นมีมติให้บริษัทออกและเสนอขายหุ้นกู้โดยมูลค่ารวม  ของหุ้นกู้ที่ยังไม่ได้ไถ่ถอน ณ ขณะใดขณะหนึ่ง กำหนดไว้ไม่เกิน </w:t>
      </w:r>
      <w:r w:rsidR="00AE5DA6" w:rsidRPr="00AE5DA6">
        <w:rPr>
          <w:rFonts w:asciiTheme="majorBidi" w:eastAsia="SimSun" w:hAnsiTheme="majorBidi" w:cstheme="majorBidi"/>
          <w:spacing w:val="-2"/>
          <w:lang w:val="en-US"/>
        </w:rPr>
        <w:t>5</w:t>
      </w:r>
      <w:r w:rsidRPr="003E5F2C">
        <w:rPr>
          <w:rFonts w:asciiTheme="majorBidi" w:eastAsia="SimSun" w:hAnsiTheme="majorBidi" w:cstheme="majorBidi"/>
          <w:spacing w:val="-2"/>
          <w:cs/>
        </w:rPr>
        <w:t>,</w:t>
      </w:r>
      <w:r w:rsidR="00AE5DA6" w:rsidRPr="00AE5DA6">
        <w:rPr>
          <w:rFonts w:asciiTheme="majorBidi" w:eastAsia="SimSun" w:hAnsiTheme="majorBidi" w:cstheme="majorBidi"/>
          <w:spacing w:val="-2"/>
          <w:lang w:val="en-US"/>
        </w:rPr>
        <w:t>000</w:t>
      </w:r>
      <w:r w:rsidRPr="003E5F2C">
        <w:rPr>
          <w:rFonts w:asciiTheme="majorBidi" w:eastAsia="SimSun" w:hAnsiTheme="majorBidi" w:cstheme="majorBidi"/>
          <w:spacing w:val="-2"/>
          <w:cs/>
        </w:rPr>
        <w:t xml:space="preserve"> ล้านบาท ต่อมาเมื่อวันที่           </w:t>
      </w:r>
      <w:r w:rsidR="00AE5DA6" w:rsidRPr="00AE5DA6">
        <w:rPr>
          <w:rFonts w:asciiTheme="majorBidi" w:eastAsia="SimSun" w:hAnsiTheme="majorBidi" w:cstheme="majorBidi"/>
          <w:spacing w:val="-2"/>
          <w:lang w:val="en-US"/>
        </w:rPr>
        <w:t>24</w:t>
      </w:r>
      <w:r w:rsidRPr="003E5F2C">
        <w:rPr>
          <w:rFonts w:asciiTheme="majorBidi" w:eastAsia="SimSun" w:hAnsiTheme="majorBidi" w:cstheme="majorBidi"/>
          <w:spacing w:val="-2"/>
          <w:cs/>
        </w:rPr>
        <w:t xml:space="preserve"> กุมภาพันธ์ </w:t>
      </w:r>
      <w:r w:rsidR="00AE5DA6" w:rsidRPr="00AE5DA6">
        <w:rPr>
          <w:rFonts w:asciiTheme="majorBidi" w:eastAsia="SimSun" w:hAnsiTheme="majorBidi" w:cstheme="majorBidi"/>
          <w:spacing w:val="-2"/>
          <w:lang w:val="en-US"/>
        </w:rPr>
        <w:t>2563</w:t>
      </w:r>
      <w:r w:rsidRPr="003E5F2C">
        <w:rPr>
          <w:rFonts w:asciiTheme="majorBidi" w:eastAsia="SimSun" w:hAnsiTheme="majorBidi" w:cstheme="majorBidi"/>
          <w:spacing w:val="-2"/>
          <w:cs/>
        </w:rPr>
        <w:t xml:space="preserve"> ที่ประชุมวิสามัญผู้ถือหุ้นมีมติอนุมัติวงเงินสำหรับการออกและเสนอขายหุ้นกู้เพิ่มเติมอีกจำนวน </w:t>
      </w:r>
      <w:r w:rsidR="00AE5DA6" w:rsidRPr="00AE5DA6">
        <w:rPr>
          <w:rFonts w:asciiTheme="majorBidi" w:eastAsia="SimSun" w:hAnsiTheme="majorBidi" w:cstheme="majorBidi"/>
          <w:spacing w:val="-2"/>
          <w:lang w:val="en-US"/>
        </w:rPr>
        <w:t>2</w:t>
      </w:r>
      <w:r w:rsidRPr="003E5F2C">
        <w:rPr>
          <w:rFonts w:asciiTheme="majorBidi" w:eastAsia="SimSun" w:hAnsiTheme="majorBidi" w:cstheme="majorBidi"/>
          <w:spacing w:val="-2"/>
          <w:cs/>
        </w:rPr>
        <w:t>,</w:t>
      </w:r>
      <w:r w:rsidR="00AE5DA6" w:rsidRPr="00AE5DA6">
        <w:rPr>
          <w:rFonts w:asciiTheme="majorBidi" w:eastAsia="SimSun" w:hAnsiTheme="majorBidi" w:cstheme="majorBidi"/>
          <w:spacing w:val="-2"/>
          <w:lang w:val="en-US"/>
        </w:rPr>
        <w:t>000</w:t>
      </w:r>
      <w:r w:rsidRPr="003E5F2C">
        <w:rPr>
          <w:rFonts w:asciiTheme="majorBidi" w:eastAsia="SimSun" w:hAnsiTheme="majorBidi" w:cstheme="majorBidi"/>
          <w:spacing w:val="-2"/>
          <w:cs/>
        </w:rPr>
        <w:t xml:space="preserve"> ล้านบาท ทำให้บริษัทมีวงเงินออกและเสนอขายหุ้นกู้ที่ยังไม่ไถ่ถอน ณ ขณะใดขณะหนึ่ง ไม่เกิน </w:t>
      </w:r>
      <w:r w:rsidR="00AE5DA6" w:rsidRPr="00AE5DA6">
        <w:rPr>
          <w:rFonts w:asciiTheme="majorBidi" w:eastAsia="SimSun" w:hAnsiTheme="majorBidi" w:cstheme="majorBidi"/>
          <w:spacing w:val="-2"/>
          <w:lang w:val="en-US"/>
        </w:rPr>
        <w:t>7</w:t>
      </w:r>
      <w:r w:rsidRPr="003E5F2C">
        <w:rPr>
          <w:rFonts w:asciiTheme="majorBidi" w:eastAsia="SimSun" w:hAnsiTheme="majorBidi" w:cstheme="majorBidi"/>
          <w:spacing w:val="-2"/>
          <w:cs/>
        </w:rPr>
        <w:t>,</w:t>
      </w:r>
      <w:r w:rsidR="00AE5DA6" w:rsidRPr="00AE5DA6">
        <w:rPr>
          <w:rFonts w:asciiTheme="majorBidi" w:eastAsia="SimSun" w:hAnsiTheme="majorBidi" w:cstheme="majorBidi"/>
          <w:spacing w:val="-2"/>
          <w:lang w:val="en-US"/>
        </w:rPr>
        <w:t>000</w:t>
      </w:r>
      <w:r w:rsidRPr="003E5F2C">
        <w:rPr>
          <w:rFonts w:asciiTheme="majorBidi" w:eastAsia="SimSun" w:hAnsiTheme="majorBidi" w:cstheme="majorBidi"/>
          <w:spacing w:val="-2"/>
          <w:cs/>
        </w:rPr>
        <w:t xml:space="preserve"> ล้านบาท </w:t>
      </w:r>
    </w:p>
    <w:p w14:paraId="45D8AC1A" w14:textId="77777777" w:rsidR="00AF124B" w:rsidRPr="003E5F2C" w:rsidRDefault="00AF124B" w:rsidP="00DA09AD">
      <w:pPr>
        <w:tabs>
          <w:tab w:val="left" w:pos="4500"/>
          <w:tab w:val="left" w:pos="5220"/>
        </w:tabs>
        <w:spacing w:before="120"/>
        <w:ind w:left="547" w:right="58"/>
        <w:jc w:val="both"/>
        <w:rPr>
          <w:rFonts w:asciiTheme="majorBidi" w:eastAsia="SimSun" w:hAnsiTheme="majorBidi" w:cstheme="majorBidi"/>
          <w:spacing w:val="-2"/>
          <w:cs/>
        </w:rPr>
      </w:pPr>
      <w:r w:rsidRPr="003E5F2C">
        <w:rPr>
          <w:rFonts w:asciiTheme="majorBidi" w:eastAsia="SimSun" w:hAnsiTheme="majorBidi" w:cstheme="majorBidi"/>
          <w:spacing w:val="-10"/>
          <w:cs/>
        </w:rPr>
        <w:t>บริษัทออกจำหน่ายหุ้นกู้ ชนิดระบุชื่อผู้ถือประเภทไม่ด้อยสิทธิ ทั้งมีหลักประกันและไม่มีหลักประกัน</w:t>
      </w:r>
      <w:r w:rsidRPr="003E5F2C">
        <w:rPr>
          <w:rFonts w:asciiTheme="majorBidi" w:eastAsia="SimSun" w:hAnsiTheme="majorBidi" w:cstheme="majorBidi"/>
          <w:spacing w:val="-4"/>
          <w:cs/>
        </w:rPr>
        <w:t xml:space="preserve"> และมีผู้แทนผู้ถือหุ้นกู้ โดยมีรายละเอียด</w:t>
      </w:r>
      <w:r w:rsidRPr="003E5F2C">
        <w:rPr>
          <w:rFonts w:asciiTheme="majorBidi" w:eastAsia="SimSun" w:hAnsiTheme="majorBidi" w:cstheme="majorBidi"/>
          <w:cs/>
        </w:rPr>
        <w:t xml:space="preserve"> ดังนี้</w:t>
      </w:r>
    </w:p>
    <w:p w14:paraId="244F3179" w14:textId="77777777" w:rsidR="00AF124B" w:rsidRPr="003E5F2C" w:rsidRDefault="00AF124B" w:rsidP="00DA09AD">
      <w:pPr>
        <w:ind w:left="360" w:right="-25"/>
        <w:jc w:val="right"/>
        <w:rPr>
          <w:rFonts w:asciiTheme="majorBidi" w:eastAsia="Times New Roman" w:hAnsiTheme="majorBidi" w:cstheme="majorBidi"/>
          <w:b/>
          <w:bCs/>
          <w:sz w:val="22"/>
          <w:szCs w:val="22"/>
          <w:cs/>
        </w:rPr>
      </w:pPr>
      <w:r w:rsidRPr="003E5F2C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(หน่วย : บาท)</w:t>
      </w:r>
    </w:p>
    <w:tbl>
      <w:tblPr>
        <w:tblW w:w="8989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328"/>
        <w:gridCol w:w="1170"/>
        <w:gridCol w:w="810"/>
        <w:gridCol w:w="900"/>
        <w:gridCol w:w="90"/>
        <w:gridCol w:w="1170"/>
        <w:gridCol w:w="90"/>
        <w:gridCol w:w="1177"/>
      </w:tblGrid>
      <w:tr w:rsidR="00AF124B" w:rsidRPr="003E5F2C" w14:paraId="19C1CD90" w14:textId="77777777" w:rsidTr="006F297F">
        <w:trPr>
          <w:trHeight w:val="323"/>
          <w:tblHeader/>
        </w:trPr>
        <w:tc>
          <w:tcPr>
            <w:tcW w:w="2254" w:type="dxa"/>
          </w:tcPr>
          <w:p w14:paraId="0D29A223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328" w:type="dxa"/>
          </w:tcPr>
          <w:p w14:paraId="113DCE84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วันที่จำหน่าย</w:t>
            </w:r>
          </w:p>
        </w:tc>
        <w:tc>
          <w:tcPr>
            <w:tcW w:w="1170" w:type="dxa"/>
          </w:tcPr>
          <w:p w14:paraId="0B286178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right="3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810" w:type="dxa"/>
          </w:tcPr>
          <w:p w14:paraId="272FDEF5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0" w:type="dxa"/>
          </w:tcPr>
          <w:p w14:paraId="728936D7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ชำระดอกเบี้ย</w:t>
            </w:r>
          </w:p>
        </w:tc>
        <w:tc>
          <w:tcPr>
            <w:tcW w:w="90" w:type="dxa"/>
          </w:tcPr>
          <w:p w14:paraId="1509CE25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3436149E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งบการเงินรวมและ</w:t>
            </w:r>
          </w:p>
        </w:tc>
      </w:tr>
      <w:tr w:rsidR="00AF124B" w:rsidRPr="003E5F2C" w14:paraId="614FBDD3" w14:textId="77777777" w:rsidTr="006F297F">
        <w:trPr>
          <w:trHeight w:val="323"/>
          <w:tblHeader/>
        </w:trPr>
        <w:tc>
          <w:tcPr>
            <w:tcW w:w="2254" w:type="dxa"/>
          </w:tcPr>
          <w:p w14:paraId="3AF7D0D3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328" w:type="dxa"/>
          </w:tcPr>
          <w:p w14:paraId="5012FB61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03429215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2BEADAF0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0" w:type="dxa"/>
          </w:tcPr>
          <w:p w14:paraId="6BDE0294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F15CCFE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42661566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AF124B" w:rsidRPr="003E5F2C" w14:paraId="123F4A8F" w14:textId="77777777" w:rsidTr="006F297F">
        <w:trPr>
          <w:trHeight w:val="513"/>
          <w:tblHeader/>
        </w:trPr>
        <w:tc>
          <w:tcPr>
            <w:tcW w:w="2254" w:type="dxa"/>
          </w:tcPr>
          <w:p w14:paraId="4B322457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328" w:type="dxa"/>
          </w:tcPr>
          <w:p w14:paraId="5DA8EB88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46096A6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8803AC3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A5B5096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C2F6D2C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C3337DF" w14:textId="19F0A1A8" w:rsidR="00ED79A6" w:rsidRPr="003E5F2C" w:rsidRDefault="00AE5DA6" w:rsidP="00DA09AD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ED79A6" w:rsidRPr="003E5F2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7CFCE3B5" w14:textId="4772EB0B" w:rsidR="00AF124B" w:rsidRPr="003E5F2C" w:rsidRDefault="00AE5DA6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0CB89131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1FA6B0C9" w14:textId="3B94CE66" w:rsidR="00AF124B" w:rsidRPr="003E5F2C" w:rsidRDefault="00AE5DA6" w:rsidP="00DA09AD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AF124B" w:rsidRPr="003E5F2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58D8DA65" w14:textId="6D90245F" w:rsidR="00AF124B" w:rsidRPr="003E5F2C" w:rsidRDefault="00AE5DA6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AF124B" w:rsidRPr="003E5F2C" w14:paraId="6F7C80EA" w14:textId="77777777" w:rsidTr="006F297F">
        <w:trPr>
          <w:trHeight w:val="323"/>
          <w:tblHeader/>
        </w:trPr>
        <w:tc>
          <w:tcPr>
            <w:tcW w:w="2254" w:type="dxa"/>
          </w:tcPr>
          <w:p w14:paraId="211BF8B6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72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3E5F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3E5F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ชนิดมีหลักประกัน </w:t>
            </w:r>
          </w:p>
        </w:tc>
        <w:tc>
          <w:tcPr>
            <w:tcW w:w="1328" w:type="dxa"/>
          </w:tcPr>
          <w:p w14:paraId="492130C3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9589018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59CA7BB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5DBA7EC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6C5CD4C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D6197CE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4098057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2B8D86E3" w14:textId="77777777" w:rsidR="00AF124B" w:rsidRPr="003E5F2C" w:rsidRDefault="00AF124B" w:rsidP="00DA09AD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FB336C" w:rsidRPr="003E5F2C" w14:paraId="4A73D37E" w14:textId="77777777" w:rsidTr="006F297F">
        <w:trPr>
          <w:trHeight w:val="312"/>
        </w:trPr>
        <w:tc>
          <w:tcPr>
            <w:tcW w:w="2254" w:type="dxa"/>
          </w:tcPr>
          <w:p w14:paraId="166A71AB" w14:textId="59AF076D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206</w:t>
            </w:r>
            <w:proofErr w:type="gramStart"/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328" w:type="dxa"/>
          </w:tcPr>
          <w:p w14:paraId="0C976CE3" w14:textId="29625D28" w:rsidR="00FB336C" w:rsidRPr="003E5F2C" w:rsidRDefault="00AE5DA6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</w:tcPr>
          <w:p w14:paraId="28390A0C" w14:textId="5F482584" w:rsidR="00FB336C" w:rsidRPr="003E5F2C" w:rsidRDefault="00AE5DA6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FB336C" w:rsidRPr="003E5F2C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ธันวาคม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</w:t>
            </w:r>
            <w:r w:rsidRPr="00AE5DA6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9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6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2F433013" w14:textId="706AB258" w:rsidR="00FB336C" w:rsidRPr="003E5F2C" w:rsidRDefault="00AE5DA6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3F9807D8" w14:textId="02232702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4671B320" w14:textId="77777777" w:rsidR="00FB336C" w:rsidRPr="003E5F2C" w:rsidRDefault="00FB336C" w:rsidP="00FB336C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F19B4F" w14:textId="5D8B77D3" w:rsidR="00FB336C" w:rsidRPr="003E5F2C" w:rsidRDefault="00AE5DA6" w:rsidP="00FB336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036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59DFE084" w14:textId="77777777" w:rsidR="00FB336C" w:rsidRPr="003E5F2C" w:rsidRDefault="00FB336C" w:rsidP="00FB336C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CB51858" w14:textId="48A0615B" w:rsidR="00FB336C" w:rsidRPr="003E5F2C" w:rsidRDefault="00AE5DA6" w:rsidP="00FB336C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036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FB336C" w:rsidRPr="003E5F2C" w14:paraId="1A2F1FAB" w14:textId="77777777" w:rsidTr="006F297F">
        <w:trPr>
          <w:trHeight w:val="312"/>
        </w:trPr>
        <w:tc>
          <w:tcPr>
            <w:tcW w:w="2254" w:type="dxa"/>
          </w:tcPr>
          <w:p w14:paraId="5885556D" w14:textId="40A2AA2A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213</w:t>
            </w:r>
            <w:proofErr w:type="gramStart"/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328" w:type="dxa"/>
          </w:tcPr>
          <w:p w14:paraId="0E2B0979" w14:textId="551F893F" w:rsidR="00FB336C" w:rsidRPr="003E5F2C" w:rsidRDefault="00AE5DA6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0" w:type="dxa"/>
          </w:tcPr>
          <w:p w14:paraId="24171664" w14:textId="7E124E32" w:rsidR="00FB336C" w:rsidRPr="003E5F2C" w:rsidRDefault="00AE5DA6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FB336C" w:rsidRPr="003E5F2C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กันยายน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</w:t>
            </w:r>
            <w:r w:rsidRPr="00AE5DA6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9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24C2ACFB" w14:textId="2F99F466" w:rsidR="00FB336C" w:rsidRPr="003E5F2C" w:rsidRDefault="00AE5DA6" w:rsidP="00FB336C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5B72EAEE" w14:textId="2769BF5F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62AB8CD1" w14:textId="77777777" w:rsidR="00FB336C" w:rsidRPr="003E5F2C" w:rsidRDefault="00FB336C" w:rsidP="00FB336C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6A461E64" w14:textId="2E75290D" w:rsidR="00FB336C" w:rsidRPr="003E5F2C" w:rsidRDefault="00AE5DA6" w:rsidP="00FB336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F08D4D2" w14:textId="77777777" w:rsidR="00FB336C" w:rsidRPr="003E5F2C" w:rsidRDefault="00FB336C" w:rsidP="00FB336C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30D944BF" w14:textId="30F01FCA" w:rsidR="00FB336C" w:rsidRPr="003E5F2C" w:rsidRDefault="00AE5DA6" w:rsidP="00FB336C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FB336C" w:rsidRPr="003E5F2C" w14:paraId="6C724395" w14:textId="77777777" w:rsidTr="006F297F">
        <w:trPr>
          <w:trHeight w:val="323"/>
        </w:trPr>
        <w:tc>
          <w:tcPr>
            <w:tcW w:w="2254" w:type="dxa"/>
          </w:tcPr>
          <w:p w14:paraId="1CDE9327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3E5F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3E5F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ชนิดไม่มีหลักประกัน</w:t>
            </w:r>
          </w:p>
        </w:tc>
        <w:tc>
          <w:tcPr>
            <w:tcW w:w="1328" w:type="dxa"/>
          </w:tcPr>
          <w:p w14:paraId="21C00334" w14:textId="77777777" w:rsidR="00FB336C" w:rsidRPr="003E5F2C" w:rsidRDefault="00FB336C" w:rsidP="00FB336C">
            <w:pPr>
              <w:tabs>
                <w:tab w:val="decimal" w:pos="544"/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E47B908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0924B44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75E1DA3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0A3B6F4" w14:textId="77777777" w:rsidR="00FB336C" w:rsidRPr="003E5F2C" w:rsidRDefault="00FB336C" w:rsidP="00FB336C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AE9195" w14:textId="77777777" w:rsidR="00FB336C" w:rsidRPr="003E5F2C" w:rsidRDefault="00FB336C" w:rsidP="00FB336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B13E8AE" w14:textId="77777777" w:rsidR="00FB336C" w:rsidRPr="003E5F2C" w:rsidRDefault="00FB336C" w:rsidP="00FB336C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05D2361A" w14:textId="77777777" w:rsidR="00FB336C" w:rsidRPr="003E5F2C" w:rsidRDefault="00FB336C" w:rsidP="00FB336C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FB336C" w:rsidRPr="003E5F2C" w14:paraId="44569448" w14:textId="77777777" w:rsidTr="006F297F">
        <w:trPr>
          <w:trHeight w:val="312"/>
        </w:trPr>
        <w:tc>
          <w:tcPr>
            <w:tcW w:w="2254" w:type="dxa"/>
          </w:tcPr>
          <w:p w14:paraId="7697978C" w14:textId="08F9149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OA</w:t>
            </w:r>
          </w:p>
        </w:tc>
        <w:tc>
          <w:tcPr>
            <w:tcW w:w="1328" w:type="dxa"/>
          </w:tcPr>
          <w:p w14:paraId="309DCFC5" w14:textId="329A2F57" w:rsidR="00FB336C" w:rsidRPr="003E5F2C" w:rsidRDefault="00AE5DA6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ตุลาคม 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</w:tcPr>
          <w:p w14:paraId="3138806D" w14:textId="6A5E3794" w:rsidR="00FB336C" w:rsidRPr="003E5F2C" w:rsidRDefault="00AE5DA6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FB336C" w:rsidRPr="003E5F2C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เมษายน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2570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7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5FA3907D" w14:textId="35755C81" w:rsidR="00FB336C" w:rsidRPr="003E5F2C" w:rsidRDefault="00AE5DA6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E914F7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20EB02C6" w14:textId="7CD233CA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72D626F7" w14:textId="77777777" w:rsidR="00FB336C" w:rsidRPr="003E5F2C" w:rsidRDefault="00FB336C" w:rsidP="00FB336C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A1C50C" w14:textId="293C320A" w:rsidR="00FB336C" w:rsidRPr="003E5F2C" w:rsidRDefault="00AE5DA6" w:rsidP="00FB336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204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340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051125D2" w14:textId="77777777" w:rsidR="00FB336C" w:rsidRPr="003E5F2C" w:rsidRDefault="00FB336C" w:rsidP="00FB336C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DE48F33" w14:textId="4E2ED00D" w:rsidR="00FB336C" w:rsidRPr="003E5F2C" w:rsidRDefault="00AE5DA6" w:rsidP="00FB336C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212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160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FB336C" w:rsidRPr="003E5F2C" w14:paraId="3CF69008" w14:textId="77777777" w:rsidTr="006F297F">
        <w:trPr>
          <w:trHeight w:val="312"/>
        </w:trPr>
        <w:tc>
          <w:tcPr>
            <w:tcW w:w="2254" w:type="dxa"/>
          </w:tcPr>
          <w:p w14:paraId="488378A1" w14:textId="477E4ED5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219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</w:p>
        </w:tc>
        <w:tc>
          <w:tcPr>
            <w:tcW w:w="1328" w:type="dxa"/>
          </w:tcPr>
          <w:p w14:paraId="76B79698" w14:textId="2D6E2678" w:rsidR="00FB336C" w:rsidRPr="003E5F2C" w:rsidRDefault="00AE5DA6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70" w:type="dxa"/>
          </w:tcPr>
          <w:p w14:paraId="7C194AD0" w14:textId="7CC3D3D2" w:rsidR="00FB336C" w:rsidRPr="003E5F2C" w:rsidRDefault="00AE5DA6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FB336C" w:rsidRPr="003E5F2C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มีนาคม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Pr="00AE5DA6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70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AE5DA6">
              <w:rPr>
                <w:rFonts w:asciiTheme="majorBidi" w:eastAsia="SimSun" w:hAnsiTheme="majorBidi" w:cstheme="majorBidi" w:hint="cs"/>
                <w:sz w:val="22"/>
                <w:szCs w:val="22"/>
                <w:vertAlign w:val="superscript"/>
                <w:lang w:val="en-US"/>
              </w:rPr>
              <w:t>8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715808AB" w14:textId="09097D40" w:rsidR="00FB336C" w:rsidRPr="003E5F2C" w:rsidRDefault="00AE5DA6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595172BE" w14:textId="565B07FD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24ABCF26" w14:textId="77777777" w:rsidR="00FB336C" w:rsidRPr="003E5F2C" w:rsidRDefault="00FB336C" w:rsidP="00FB336C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E369C66" w14:textId="2EF5136D" w:rsidR="00FB336C" w:rsidRPr="003E5F2C" w:rsidRDefault="00AE5DA6" w:rsidP="00FB336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01AECB7" w14:textId="77777777" w:rsidR="00FB336C" w:rsidRPr="003E5F2C" w:rsidRDefault="00FB336C" w:rsidP="00FB336C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63F80577" w14:textId="4014072D" w:rsidR="00FB336C" w:rsidRPr="003E5F2C" w:rsidRDefault="00AE5DA6" w:rsidP="00FB336C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FB336C" w:rsidRPr="003E5F2C" w14:paraId="5FB7F687" w14:textId="77777777" w:rsidTr="006F297F">
        <w:trPr>
          <w:trHeight w:val="312"/>
        </w:trPr>
        <w:tc>
          <w:tcPr>
            <w:tcW w:w="2254" w:type="dxa"/>
          </w:tcPr>
          <w:p w14:paraId="5A0048AA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รวมหุ้นกู้</w:t>
            </w:r>
          </w:p>
        </w:tc>
        <w:tc>
          <w:tcPr>
            <w:tcW w:w="1328" w:type="dxa"/>
          </w:tcPr>
          <w:p w14:paraId="57F07FB7" w14:textId="77777777" w:rsidR="00FB336C" w:rsidRPr="003E5F2C" w:rsidRDefault="00FB336C" w:rsidP="00FB336C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0608724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22D4CFD" w14:textId="77777777" w:rsidR="00FB336C" w:rsidRPr="003E5F2C" w:rsidRDefault="00FB336C" w:rsidP="00FB336C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EEF68BE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1920AE7" w14:textId="77777777" w:rsidR="00FB336C" w:rsidRPr="003E5F2C" w:rsidRDefault="00FB336C" w:rsidP="00FB336C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AB91D81" w14:textId="5F1DFAC1" w:rsidR="00FB336C" w:rsidRPr="003E5F2C" w:rsidRDefault="00AE5DA6" w:rsidP="00FB336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502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997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3AADB2AF" w14:textId="77777777" w:rsidR="00FB336C" w:rsidRPr="003E5F2C" w:rsidRDefault="00FB336C" w:rsidP="00FB336C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</w:tcPr>
          <w:p w14:paraId="34ACAEBA" w14:textId="1C954848" w:rsidR="00FB336C" w:rsidRPr="003E5F2C" w:rsidRDefault="00AE5DA6" w:rsidP="00FB336C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510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817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FB336C" w:rsidRPr="003E5F2C" w14:paraId="78BB2F7C" w14:textId="77777777" w:rsidTr="006F297F">
        <w:trPr>
          <w:trHeight w:val="312"/>
        </w:trPr>
        <w:tc>
          <w:tcPr>
            <w:tcW w:w="2254" w:type="dxa"/>
          </w:tcPr>
          <w:p w14:paraId="2F797488" w14:textId="3A90D293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</w:t>
            </w:r>
            <w:r w:rsidR="0048500D" w:rsidRPr="003E5F2C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ค่าใช้จ่าย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ในการออกหุ้นกู้</w:t>
            </w:r>
          </w:p>
        </w:tc>
        <w:tc>
          <w:tcPr>
            <w:tcW w:w="1328" w:type="dxa"/>
          </w:tcPr>
          <w:p w14:paraId="617856ED" w14:textId="77777777" w:rsidR="00FB336C" w:rsidRPr="003E5F2C" w:rsidRDefault="00FB336C" w:rsidP="00FB336C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0ABB3E9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3621EE7A" w14:textId="77777777" w:rsidR="00FB336C" w:rsidRPr="003E5F2C" w:rsidRDefault="00FB336C" w:rsidP="00FB336C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EC68953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18F082D" w14:textId="77777777" w:rsidR="00FB336C" w:rsidRPr="003E5F2C" w:rsidRDefault="00FB336C" w:rsidP="00FB336C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73963B6" w14:textId="4B4087CD" w:rsidR="00FB336C" w:rsidRPr="003E5F2C" w:rsidRDefault="00FB336C" w:rsidP="00FB336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347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872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FB33441" w14:textId="77777777" w:rsidR="00FB336C" w:rsidRPr="003E5F2C" w:rsidRDefault="00FB336C" w:rsidP="00FB336C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28E8741C" w14:textId="64B14EF0" w:rsidR="00FB336C" w:rsidRPr="003E5F2C" w:rsidRDefault="00FB336C" w:rsidP="00FB336C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804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070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FB336C" w:rsidRPr="003E5F2C" w14:paraId="3CBA4BD3" w14:textId="77777777" w:rsidTr="006F297F">
        <w:trPr>
          <w:trHeight w:val="312"/>
        </w:trPr>
        <w:tc>
          <w:tcPr>
            <w:tcW w:w="2254" w:type="dxa"/>
          </w:tcPr>
          <w:p w14:paraId="401995AB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328" w:type="dxa"/>
          </w:tcPr>
          <w:p w14:paraId="308F9112" w14:textId="77777777" w:rsidR="00FB336C" w:rsidRPr="003E5F2C" w:rsidRDefault="00FB336C" w:rsidP="00FB336C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EBD321D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B383C75" w14:textId="77777777" w:rsidR="00FB336C" w:rsidRPr="003E5F2C" w:rsidRDefault="00FB336C" w:rsidP="00FB336C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77417A5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BBBBED4" w14:textId="77777777" w:rsidR="00FB336C" w:rsidRPr="003E5F2C" w:rsidRDefault="00FB336C" w:rsidP="00FB336C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C949319" w14:textId="0F2F9B77" w:rsidR="00FB336C" w:rsidRPr="003E5F2C" w:rsidRDefault="00AE5DA6" w:rsidP="00FB336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494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649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0" w:type="dxa"/>
          </w:tcPr>
          <w:p w14:paraId="2ADBF5E2" w14:textId="77777777" w:rsidR="00FB336C" w:rsidRPr="003E5F2C" w:rsidRDefault="00FB336C" w:rsidP="00FB336C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</w:tcPr>
          <w:p w14:paraId="5374A3BC" w14:textId="332B18D8" w:rsidR="00FB336C" w:rsidRPr="003E5F2C" w:rsidRDefault="00AE5DA6" w:rsidP="00FB336C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504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012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930</w:t>
            </w:r>
          </w:p>
        </w:tc>
      </w:tr>
      <w:tr w:rsidR="00FB336C" w:rsidRPr="003E5F2C" w14:paraId="23648406" w14:textId="77777777" w:rsidTr="006F297F">
        <w:trPr>
          <w:trHeight w:val="312"/>
        </w:trPr>
        <w:tc>
          <w:tcPr>
            <w:tcW w:w="3582" w:type="dxa"/>
            <w:gridSpan w:val="2"/>
          </w:tcPr>
          <w:p w14:paraId="51FBA00A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u w:val="single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ส่วน</w:t>
            </w:r>
            <w:r w:rsidRPr="003E5F2C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ของหุ้นกู้ระยะยาว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170" w:type="dxa"/>
          </w:tcPr>
          <w:p w14:paraId="3D3776ED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3DA2D07" w14:textId="77777777" w:rsidR="00FB336C" w:rsidRPr="003E5F2C" w:rsidRDefault="00FB336C" w:rsidP="00FB336C">
            <w:pPr>
              <w:tabs>
                <w:tab w:val="decimal" w:pos="254"/>
              </w:tabs>
              <w:overflowPunct/>
              <w:autoSpaceDE/>
              <w:autoSpaceDN/>
              <w:adjustRightInd/>
              <w:spacing w:line="320" w:lineRule="exact"/>
              <w:ind w:right="50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3FE3199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9C17C12" w14:textId="77777777" w:rsidR="00FB336C" w:rsidRPr="003E5F2C" w:rsidRDefault="00FB336C" w:rsidP="00FB336C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EC18EF0" w14:textId="4BF8E1A3" w:rsidR="00FB336C" w:rsidRPr="003E5F2C" w:rsidRDefault="00AE5DA6" w:rsidP="00FB336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178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901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990</w:t>
            </w:r>
          </w:p>
        </w:tc>
        <w:tc>
          <w:tcPr>
            <w:tcW w:w="90" w:type="dxa"/>
          </w:tcPr>
          <w:p w14:paraId="72956334" w14:textId="77777777" w:rsidR="00FB336C" w:rsidRPr="003E5F2C" w:rsidRDefault="00FB336C" w:rsidP="00FB336C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680BAFCF" w14:textId="41F4726A" w:rsidR="00FB336C" w:rsidRPr="003E5F2C" w:rsidRDefault="00FB336C" w:rsidP="00FB336C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504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012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930</w:t>
            </w: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FB336C" w:rsidRPr="003E5F2C" w14:paraId="55290069" w14:textId="77777777" w:rsidTr="006F297F">
        <w:trPr>
          <w:trHeight w:val="44"/>
        </w:trPr>
        <w:tc>
          <w:tcPr>
            <w:tcW w:w="2254" w:type="dxa"/>
          </w:tcPr>
          <w:p w14:paraId="62299C44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E5F2C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รวมหุ้นกู้ระยะยาว</w:t>
            </w:r>
          </w:p>
        </w:tc>
        <w:tc>
          <w:tcPr>
            <w:tcW w:w="1328" w:type="dxa"/>
          </w:tcPr>
          <w:p w14:paraId="715CBE7B" w14:textId="77777777" w:rsidR="00FB336C" w:rsidRPr="003E5F2C" w:rsidRDefault="00FB336C" w:rsidP="00FB336C">
            <w:pPr>
              <w:tabs>
                <w:tab w:val="decimal" w:pos="544"/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E047676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C41576B" w14:textId="77777777" w:rsidR="00FB336C" w:rsidRPr="003E5F2C" w:rsidRDefault="00FB336C" w:rsidP="00FB336C">
            <w:pPr>
              <w:tabs>
                <w:tab w:val="decimal" w:pos="254"/>
              </w:tabs>
              <w:overflowPunct/>
              <w:autoSpaceDE/>
              <w:autoSpaceDN/>
              <w:adjustRightInd/>
              <w:spacing w:line="320" w:lineRule="exact"/>
              <w:ind w:right="50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1C399CF" w14:textId="77777777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7F0704A" w14:textId="77777777" w:rsidR="00FB336C" w:rsidRPr="003E5F2C" w:rsidRDefault="00FB336C" w:rsidP="00FB336C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0BBC5" w14:textId="0B65FD2A" w:rsidR="00FB336C" w:rsidRPr="003E5F2C" w:rsidRDefault="00AE5DA6" w:rsidP="001F3BB2">
            <w:pPr>
              <w:overflowPunct/>
              <w:autoSpaceDE/>
              <w:autoSpaceDN/>
              <w:adjustRightInd/>
              <w:spacing w:line="320" w:lineRule="exact"/>
              <w:ind w:left="3" w:right="-266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315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747</w:t>
            </w:r>
            <w:r w:rsidR="00FB336C"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E5DA6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138</w:t>
            </w:r>
          </w:p>
        </w:tc>
        <w:tc>
          <w:tcPr>
            <w:tcW w:w="90" w:type="dxa"/>
          </w:tcPr>
          <w:p w14:paraId="23005C32" w14:textId="77777777" w:rsidR="00FB336C" w:rsidRPr="003E5F2C" w:rsidRDefault="00FB336C" w:rsidP="00FB336C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DA5A8" w14:textId="6AFBBE3D" w:rsidR="00FB336C" w:rsidRPr="003E5F2C" w:rsidRDefault="00FB336C" w:rsidP="00FB336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E5F2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14:paraId="506458BA" w14:textId="095BA10F" w:rsidR="00FB336C" w:rsidRPr="003E5F2C" w:rsidRDefault="00FB336C" w:rsidP="00FB336C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2"/>
          <w:sz w:val="24"/>
          <w:szCs w:val="24"/>
        </w:rPr>
      </w:pP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</w:t>
      </w:r>
      <w:r w:rsidRPr="003E5F2C">
        <w:rPr>
          <w:rFonts w:asciiTheme="majorBidi" w:eastAsia="SimSun" w:hAnsiTheme="majorBidi" w:cstheme="majorBidi"/>
          <w:sz w:val="24"/>
          <w:szCs w:val="24"/>
        </w:rPr>
        <w:t>,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000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</w:t>
      </w:r>
      <w:r w:rsidRPr="003E5F2C">
        <w:rPr>
          <w:rFonts w:asciiTheme="majorBidi" w:eastAsia="SimSun" w:hAnsiTheme="majorBidi" w:cstheme="majorBidi"/>
          <w:sz w:val="24"/>
          <w:szCs w:val="24"/>
        </w:rPr>
        <w:t>(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ดูหมายเหตุข้อ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10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)  </w:t>
      </w:r>
      <w:r w:rsidRPr="003E5F2C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และจำนำเงินลงทุนในหุ้นสามัญบางส่วนของบริษัท </w:t>
      </w:r>
      <w:r w:rsidRPr="003E5F2C">
        <w:rPr>
          <w:rFonts w:asciiTheme="majorBidi" w:eastAsia="SimSun" w:hAnsiTheme="majorBidi" w:cstheme="majorBidi"/>
          <w:spacing w:val="2"/>
          <w:sz w:val="24"/>
          <w:szCs w:val="24"/>
        </w:rPr>
        <w:t xml:space="preserve">             </w:t>
      </w:r>
      <w:r w:rsidRPr="003E5F2C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(ดูหมายเหตุข้อ </w:t>
      </w:r>
      <w:r w:rsidR="00AE5DA6" w:rsidRPr="00AE5DA6">
        <w:rPr>
          <w:rFonts w:asciiTheme="majorBidi" w:eastAsia="SimSun" w:hAnsiTheme="majorBidi" w:cstheme="majorBidi"/>
          <w:spacing w:val="2"/>
          <w:sz w:val="24"/>
          <w:szCs w:val="24"/>
        </w:rPr>
        <w:t>9</w:t>
      </w:r>
      <w:r w:rsidRPr="003E5F2C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) เพื่อเป็นหลักทรัพย์ค้ำประกันการออกหุ้นกู้ระยะยาว </w:t>
      </w:r>
    </w:p>
    <w:p w14:paraId="34ACAF9D" w14:textId="4560804E" w:rsidR="00FB336C" w:rsidRPr="003E5F2C" w:rsidRDefault="00FB336C" w:rsidP="00FB336C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3E5F2C">
        <w:rPr>
          <w:rFonts w:asciiTheme="majorBidi" w:eastAsia="SimSun" w:hAnsiTheme="majorBidi" w:cstheme="majorBidi"/>
          <w:sz w:val="24"/>
          <w:szCs w:val="24"/>
          <w:cs/>
        </w:rPr>
        <w:t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</w:t>
      </w:r>
      <w:r w:rsidRPr="003E5F2C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หลักประกันโดยมีวงเงินจำนองจำนวน </w:t>
      </w:r>
      <w:r w:rsidR="00AE5DA6" w:rsidRPr="00AE5DA6">
        <w:rPr>
          <w:rFonts w:asciiTheme="majorBidi" w:eastAsia="SimSun" w:hAnsiTheme="majorBidi" w:cstheme="majorBidi"/>
          <w:spacing w:val="-4"/>
          <w:sz w:val="24"/>
          <w:szCs w:val="24"/>
        </w:rPr>
        <w:t>2</w:t>
      </w:r>
      <w:r w:rsidRPr="003E5F2C">
        <w:rPr>
          <w:rFonts w:asciiTheme="majorBidi" w:eastAsia="SimSun" w:hAnsiTheme="majorBidi" w:cstheme="majorBidi"/>
          <w:spacing w:val="-4"/>
          <w:sz w:val="24"/>
          <w:szCs w:val="24"/>
        </w:rPr>
        <w:t>,</w:t>
      </w:r>
      <w:r w:rsidR="00AE5DA6" w:rsidRPr="00AE5DA6">
        <w:rPr>
          <w:rFonts w:asciiTheme="majorBidi" w:eastAsia="SimSun" w:hAnsiTheme="majorBidi" w:cstheme="majorBidi"/>
          <w:spacing w:val="-4"/>
          <w:sz w:val="24"/>
          <w:szCs w:val="24"/>
        </w:rPr>
        <w:t>000</w:t>
      </w:r>
      <w:r w:rsidR="008B359C" w:rsidRPr="003E5F2C">
        <w:rPr>
          <w:rFonts w:asciiTheme="majorBidi" w:eastAsia="SimSun" w:hAnsiTheme="majorBidi" w:cstheme="majorBidi" w:hint="cs"/>
          <w:spacing w:val="-4"/>
          <w:sz w:val="24"/>
          <w:szCs w:val="24"/>
          <w:cs/>
        </w:rPr>
        <w:t xml:space="preserve"> </w:t>
      </w:r>
      <w:r w:rsidRPr="003E5F2C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ล้านบาท </w:t>
      </w:r>
      <w:r w:rsidR="008B359C" w:rsidRPr="003E5F2C">
        <w:rPr>
          <w:rFonts w:asciiTheme="majorBidi" w:eastAsia="SimSun" w:hAnsiTheme="majorBidi" w:cstheme="majorBidi"/>
          <w:spacing w:val="-4"/>
          <w:sz w:val="24"/>
          <w:szCs w:val="24"/>
        </w:rPr>
        <w:t>(</w:t>
      </w:r>
      <w:r w:rsidR="008B359C" w:rsidRPr="003E5F2C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ดูหมายเหตุข้อ </w:t>
      </w:r>
      <w:r w:rsidR="00AE5DA6" w:rsidRPr="00AE5DA6">
        <w:rPr>
          <w:rFonts w:asciiTheme="majorBidi" w:eastAsia="SimSun" w:hAnsiTheme="majorBidi" w:cstheme="majorBidi" w:hint="cs"/>
          <w:spacing w:val="-4"/>
          <w:sz w:val="24"/>
          <w:szCs w:val="24"/>
        </w:rPr>
        <w:t>8</w:t>
      </w:r>
      <w:r w:rsidR="008B359C" w:rsidRPr="003E5F2C">
        <w:rPr>
          <w:rFonts w:asciiTheme="majorBidi" w:eastAsia="SimSun" w:hAnsiTheme="majorBidi" w:cstheme="majorBidi" w:hint="cs"/>
          <w:spacing w:val="-4"/>
          <w:sz w:val="24"/>
          <w:szCs w:val="24"/>
          <w:cs/>
        </w:rPr>
        <w:t xml:space="preserve"> และข้อ </w:t>
      </w:r>
      <w:r w:rsidR="00AE5DA6" w:rsidRPr="00AE5DA6">
        <w:rPr>
          <w:rFonts w:asciiTheme="majorBidi" w:eastAsia="SimSun" w:hAnsiTheme="majorBidi" w:cstheme="majorBidi"/>
          <w:spacing w:val="-4"/>
          <w:sz w:val="24"/>
          <w:szCs w:val="24"/>
        </w:rPr>
        <w:t>11</w:t>
      </w:r>
      <w:r w:rsidR="008B359C" w:rsidRPr="003E5F2C">
        <w:rPr>
          <w:rFonts w:asciiTheme="majorBidi" w:eastAsia="SimSun" w:hAnsiTheme="majorBidi" w:cstheme="majorBidi"/>
          <w:spacing w:val="-4"/>
          <w:sz w:val="24"/>
          <w:szCs w:val="24"/>
        </w:rPr>
        <w:t>)</w:t>
      </w:r>
      <w:r w:rsidR="008B359C" w:rsidRPr="003E5F2C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 </w:t>
      </w:r>
      <w:r w:rsidRPr="003E5F2C">
        <w:rPr>
          <w:rFonts w:asciiTheme="majorBidi" w:eastAsia="SimSun" w:hAnsiTheme="majorBidi" w:cstheme="majorBidi"/>
          <w:spacing w:val="-4"/>
          <w:sz w:val="24"/>
          <w:szCs w:val="24"/>
          <w:cs/>
        </w:rPr>
        <w:t>เพื่อเป็นหลักทรัพย์ค้ำประกันการออกหุ้นกู้ระยะยาว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</w:p>
    <w:p w14:paraId="5FD9DDEB" w14:textId="4D8A9FDB" w:rsidR="00FB336C" w:rsidRPr="003E5F2C" w:rsidRDefault="00FB336C" w:rsidP="00FB336C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both"/>
        <w:rPr>
          <w:rFonts w:asciiTheme="majorBidi" w:eastAsia="SimSun" w:hAnsiTheme="majorBidi" w:cstheme="majorBidi"/>
          <w:spacing w:val="4"/>
          <w:sz w:val="24"/>
          <w:szCs w:val="24"/>
        </w:rPr>
      </w:pPr>
      <w:r w:rsidRPr="003E5F2C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AE5DA6" w:rsidRPr="00AE5DA6">
        <w:rPr>
          <w:rFonts w:asciiTheme="majorBidi" w:eastAsia="SimSun" w:hAnsiTheme="majorBidi" w:cstheme="majorBidi"/>
          <w:spacing w:val="4"/>
          <w:sz w:val="24"/>
          <w:szCs w:val="24"/>
        </w:rPr>
        <w:t>1</w:t>
      </w:r>
      <w:r w:rsidRPr="003E5F2C">
        <w:rPr>
          <w:rFonts w:asciiTheme="majorBidi" w:eastAsia="SimSun" w:hAnsiTheme="majorBidi" w:cstheme="majorBidi"/>
          <w:spacing w:val="4"/>
          <w:sz w:val="24"/>
          <w:szCs w:val="24"/>
          <w:cs/>
        </w:rPr>
        <w:t>.</w:t>
      </w:r>
      <w:r w:rsidR="00AE5DA6" w:rsidRPr="00AE5DA6">
        <w:rPr>
          <w:rFonts w:asciiTheme="majorBidi" w:eastAsia="SimSun" w:hAnsiTheme="majorBidi" w:cstheme="majorBidi"/>
          <w:spacing w:val="4"/>
          <w:sz w:val="24"/>
          <w:szCs w:val="24"/>
        </w:rPr>
        <w:t>20</w:t>
      </w:r>
      <w:r w:rsidRPr="003E5F2C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เท่า ทั้งนี้ ณ วันที่ </w:t>
      </w:r>
      <w:r w:rsidR="00AE5DA6" w:rsidRPr="00AE5DA6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Pr="003E5F2C">
        <w:rPr>
          <w:rFonts w:asciiTheme="majorBidi" w:eastAsia="SimSun" w:hAnsiTheme="majorBidi" w:cstheme="majorBidi"/>
          <w:spacing w:val="4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ธันวาคม </w:t>
      </w:r>
      <w:r w:rsidR="00AE5DA6" w:rsidRPr="00AE5DA6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Pr="003E5F2C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 </w:t>
      </w:r>
      <w:r w:rsidR="00AE5DA6" w:rsidRPr="00AE5DA6">
        <w:rPr>
          <w:rFonts w:asciiTheme="majorBidi" w:eastAsia="SimSun" w:hAnsiTheme="majorBidi" w:cstheme="majorBidi"/>
          <w:spacing w:val="4"/>
          <w:sz w:val="24"/>
          <w:szCs w:val="24"/>
        </w:rPr>
        <w:t>2567</w:t>
      </w:r>
      <w:r w:rsidRPr="003E5F2C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บริษัทสามารถปฏิบัติตามเงื่อนไขที่ต้องดำรงอัตราส่วนดังกล่าวได้</w:t>
      </w:r>
    </w:p>
    <w:p w14:paraId="44236FF0" w14:textId="1F1510C9" w:rsidR="00FB336C" w:rsidRPr="003E5F2C" w:rsidRDefault="00FB336C" w:rsidP="00FB336C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6"/>
          <w:sz w:val="24"/>
          <w:szCs w:val="24"/>
          <w:cs/>
        </w:rPr>
      </w:pP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 เท่า และต้องดำรง</w:t>
      </w:r>
      <w:r w:rsidRPr="003E5F2C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อัตราส่วนของหนี้สินที่มีภาระดอกเบี้ยจ่ายหักออกด้วยเงินสดและรายการเทียบเท่าเงินสด ต่อส่วนของผู้ถือหุ้นไม่เกิน </w:t>
      </w:r>
      <w:r w:rsidR="00AE5DA6" w:rsidRPr="00AE5DA6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3E5F2C">
        <w:rPr>
          <w:rFonts w:asciiTheme="majorBidi" w:eastAsia="SimSun" w:hAnsiTheme="majorBidi" w:cstheme="majorBidi"/>
          <w:spacing w:val="6"/>
          <w:sz w:val="24"/>
          <w:szCs w:val="24"/>
          <w:cs/>
        </w:rPr>
        <w:t>.</w:t>
      </w:r>
      <w:r w:rsidR="00AE5DA6" w:rsidRPr="00AE5DA6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3E5F2C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: </w:t>
      </w:r>
      <w:r w:rsidR="00AE5DA6" w:rsidRPr="00AE5DA6">
        <w:rPr>
          <w:rFonts w:asciiTheme="majorBidi" w:eastAsia="SimSun" w:hAnsiTheme="majorBidi" w:cstheme="majorBidi"/>
          <w:spacing w:val="6"/>
          <w:sz w:val="24"/>
          <w:szCs w:val="24"/>
        </w:rPr>
        <w:t>1</w:t>
      </w:r>
      <w:r w:rsidRPr="003E5F2C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ณ วันสิ้นงวดปีบัญชีของแต่ละปี ตลอดอายุของหุ้นกู้ ทั้งนี้ ณ</w:t>
      </w:r>
      <w:r w:rsidRPr="003E5F2C">
        <w:rPr>
          <w:rFonts w:asciiTheme="majorBidi" w:eastAsia="SimSun" w:hAnsiTheme="majorBidi" w:cstheme="majorBidi" w:hint="cs"/>
          <w:spacing w:val="6"/>
          <w:sz w:val="24"/>
          <w:szCs w:val="24"/>
          <w:cs/>
        </w:rPr>
        <w:t xml:space="preserve"> </w:t>
      </w:r>
      <w:r w:rsidRPr="003E5F2C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>วันที่</w:t>
      </w:r>
      <w:r w:rsidRPr="003E5F2C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="00AE5DA6" w:rsidRPr="00AE5DA6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="00E21E3E" w:rsidRPr="003E5F2C">
        <w:rPr>
          <w:rFonts w:asciiTheme="majorBidi" w:eastAsia="SimSun" w:hAnsiTheme="majorBidi" w:cstheme="majorBidi"/>
          <w:spacing w:val="4"/>
          <w:sz w:val="24"/>
          <w:szCs w:val="24"/>
        </w:rPr>
        <w:t xml:space="preserve"> </w:t>
      </w:r>
      <w:r w:rsidR="00E21E3E" w:rsidRPr="003E5F2C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ธันวาคม </w:t>
      </w:r>
      <w:r w:rsidR="00AE5DA6" w:rsidRPr="00AE5DA6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="00E21E3E" w:rsidRPr="003E5F2C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Pr="003E5F2C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และ </w:t>
      </w:r>
      <w:r w:rsidR="00AE5DA6" w:rsidRPr="00AE5DA6">
        <w:rPr>
          <w:rFonts w:asciiTheme="majorBidi" w:eastAsia="SimSun" w:hAnsiTheme="majorBidi" w:cstheme="majorBidi"/>
          <w:spacing w:val="4"/>
          <w:sz w:val="24"/>
          <w:szCs w:val="24"/>
        </w:rPr>
        <w:t>2567</w:t>
      </w:r>
      <w:r w:rsidRPr="003E5F2C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Pr="003E5F2C">
        <w:rPr>
          <w:rFonts w:asciiTheme="majorBidi" w:eastAsia="SimSun" w:hAnsiTheme="majorBidi" w:cstheme="majorBidi"/>
          <w:spacing w:val="6"/>
          <w:sz w:val="24"/>
          <w:szCs w:val="24"/>
          <w:cs/>
        </w:rPr>
        <w:t>บริษัทสามารถปฏิบัติตามเงื่อนไขที่ต้องดำรงอัตราส่วนดังกล่าวได้</w:t>
      </w:r>
      <w:r w:rsidRPr="003E5F2C">
        <w:rPr>
          <w:rFonts w:asciiTheme="majorBidi" w:eastAsia="SimSun" w:hAnsiTheme="majorBidi" w:cstheme="majorBidi"/>
          <w:spacing w:val="6"/>
          <w:sz w:val="24"/>
          <w:szCs w:val="24"/>
          <w:cs/>
        </w:rPr>
        <w:br w:type="page"/>
      </w:r>
    </w:p>
    <w:p w14:paraId="1E8A35C9" w14:textId="42F74430" w:rsidR="00FB336C" w:rsidRPr="003E5F2C" w:rsidRDefault="00FB336C" w:rsidP="00FB336C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3E5F2C">
        <w:rPr>
          <w:rFonts w:asciiTheme="majorBidi" w:eastAsia="SimSun" w:hAnsiTheme="majorBidi" w:cstheme="majorBidi"/>
          <w:sz w:val="24"/>
          <w:szCs w:val="24"/>
          <w:cs/>
        </w:rPr>
        <w:lastRenderedPageBreak/>
        <w:t xml:space="preserve">เมื่อวันที่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10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2568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6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23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>กันยายน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2569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7</w:t>
      </w:r>
      <w:r w:rsidRPr="003E5F2C">
        <w:rPr>
          <w:rFonts w:asciiTheme="majorBidi" w:eastAsia="SimSun" w:hAnsiTheme="majorBidi" w:cs="Angsana New"/>
          <w:sz w:val="24"/>
          <w:szCs w:val="24"/>
        </w:rPr>
        <w:t>.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75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8</w:t>
      </w:r>
      <w:r w:rsidRPr="003E5F2C">
        <w:rPr>
          <w:rFonts w:asciiTheme="majorBidi" w:eastAsia="SimSun" w:hAnsiTheme="majorBidi" w:cs="Angsana New"/>
          <w:sz w:val="24"/>
          <w:szCs w:val="24"/>
        </w:rPr>
        <w:t>.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00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>ตั้งแต่วัน</w:t>
      </w:r>
      <w:r w:rsidR="008B359C" w:rsidRPr="003E5F2C">
        <w:rPr>
          <w:rFonts w:asciiTheme="majorBidi" w:eastAsia="SimSun" w:hAnsiTheme="majorBidi" w:cstheme="majorBidi" w:hint="cs"/>
          <w:sz w:val="24"/>
          <w:szCs w:val="24"/>
          <w:cs/>
        </w:rPr>
        <w:t>ที่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23</w:t>
      </w:r>
      <w:r w:rsidRPr="003E5F2C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 xml:space="preserve">มีนาคม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2568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5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3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นวน (แล้วแต่กรณี)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</w:p>
    <w:p w14:paraId="373E3391" w14:textId="46FB283E" w:rsidR="00FB336C" w:rsidRPr="003E5F2C" w:rsidRDefault="00FB336C" w:rsidP="00FB336C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10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2568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6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25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>ธันวาคม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2569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7</w:t>
      </w:r>
      <w:r w:rsidRPr="003E5F2C">
        <w:rPr>
          <w:rFonts w:asciiTheme="majorBidi" w:eastAsia="SimSun" w:hAnsiTheme="majorBidi" w:cs="Angsana New"/>
          <w:sz w:val="24"/>
          <w:szCs w:val="24"/>
        </w:rPr>
        <w:t>.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50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7</w:t>
      </w:r>
      <w:r w:rsidRPr="003E5F2C">
        <w:rPr>
          <w:rFonts w:asciiTheme="majorBidi" w:eastAsia="SimSun" w:hAnsiTheme="majorBidi" w:cs="Angsana New"/>
          <w:sz w:val="24"/>
          <w:szCs w:val="24"/>
        </w:rPr>
        <w:t>.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75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>ตั้งแต่วัน</w:t>
      </w:r>
      <w:r w:rsidR="008B359C" w:rsidRPr="003E5F2C">
        <w:rPr>
          <w:rFonts w:asciiTheme="majorBidi" w:eastAsia="SimSun" w:hAnsiTheme="majorBidi" w:cstheme="majorBidi" w:hint="cs"/>
          <w:sz w:val="24"/>
          <w:szCs w:val="24"/>
          <w:cs/>
        </w:rPr>
        <w:t>ที่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25</w:t>
      </w:r>
      <w:r w:rsidRPr="003E5F2C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 xml:space="preserve">มิถุนายน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2568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5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2</w:t>
      </w:r>
      <w:r w:rsidRPr="003E5F2C">
        <w:rPr>
          <w:rFonts w:asciiTheme="majorBidi" w:eastAsia="SimSun" w:hAnsiTheme="majorBidi" w:cs="Angsana New"/>
          <w:sz w:val="24"/>
          <w:szCs w:val="24"/>
        </w:rPr>
        <w:t>.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75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Pr="003E5F2C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684D0974" w14:textId="1D1E4B27" w:rsidR="00FB336C" w:rsidRPr="003E5F2C" w:rsidRDefault="00FB336C" w:rsidP="00FB336C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z w:val="24"/>
          <w:szCs w:val="24"/>
        </w:rPr>
      </w:pP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10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2568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6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19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>เมษายน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2570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7</w:t>
      </w:r>
      <w:r w:rsidRPr="003E5F2C">
        <w:rPr>
          <w:rFonts w:asciiTheme="majorBidi" w:eastAsia="SimSun" w:hAnsiTheme="majorBidi" w:cs="Angsana New"/>
          <w:sz w:val="24"/>
          <w:szCs w:val="24"/>
        </w:rPr>
        <w:t>.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75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8</w:t>
      </w:r>
      <w:r w:rsidRPr="003E5F2C">
        <w:rPr>
          <w:rFonts w:asciiTheme="majorBidi" w:eastAsia="SimSun" w:hAnsiTheme="majorBidi" w:cs="Angsana New"/>
          <w:sz w:val="24"/>
          <w:szCs w:val="24"/>
        </w:rPr>
        <w:t>.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00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 xml:space="preserve">ี ตั้งแต่วันที่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19</w:t>
      </w:r>
      <w:r w:rsidRPr="003E5F2C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 xml:space="preserve">ตุลาคม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2568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5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3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Pr="003E5F2C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6E70A7CA" w14:textId="301FBED8" w:rsidR="00FB336C" w:rsidRPr="003E5F2C" w:rsidRDefault="00FB336C" w:rsidP="00E840A5">
      <w:pPr>
        <w:pStyle w:val="ListParagraph"/>
        <w:numPr>
          <w:ilvl w:val="0"/>
          <w:numId w:val="29"/>
        </w:numPr>
        <w:spacing w:before="120" w:after="24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10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2568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1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6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6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>มีนาคม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2570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7</w:t>
      </w:r>
      <w:r w:rsidRPr="003E5F2C">
        <w:rPr>
          <w:rFonts w:asciiTheme="majorBidi" w:eastAsia="SimSun" w:hAnsiTheme="majorBidi" w:cs="Angsana New"/>
          <w:sz w:val="24"/>
          <w:szCs w:val="24"/>
        </w:rPr>
        <w:t>.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75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8</w:t>
      </w:r>
      <w:r w:rsidRPr="003E5F2C">
        <w:rPr>
          <w:rFonts w:asciiTheme="majorBidi" w:eastAsia="SimSun" w:hAnsiTheme="majorBidi" w:cs="Angsana New"/>
          <w:sz w:val="24"/>
          <w:szCs w:val="24"/>
        </w:rPr>
        <w:t>.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00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 xml:space="preserve">ี ตั้งแต่วันที่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6</w:t>
      </w:r>
      <w:r w:rsidRPr="003E5F2C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 xml:space="preserve">กันยายน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2568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AE5DA6" w:rsidRPr="00AE5DA6">
        <w:rPr>
          <w:rFonts w:asciiTheme="majorBidi" w:eastAsia="SimSun" w:hAnsiTheme="majorBidi" w:cstheme="majorBidi"/>
          <w:sz w:val="24"/>
          <w:szCs w:val="24"/>
        </w:rPr>
        <w:t>5</w:t>
      </w:r>
      <w:r w:rsidRPr="003E5F2C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E5F2C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AE5DA6" w:rsidRPr="00AE5DA6">
        <w:rPr>
          <w:rFonts w:asciiTheme="majorBidi" w:eastAsia="SimSun" w:hAnsiTheme="majorBidi" w:cs="Angsana New"/>
          <w:sz w:val="24"/>
          <w:szCs w:val="24"/>
        </w:rPr>
        <w:t>3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Pr="003E5F2C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Pr="003E5F2C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3E5F2C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37FF4501" w14:textId="2B986269" w:rsidR="00AF124B" w:rsidRPr="003E5F2C" w:rsidRDefault="00AF124B" w:rsidP="00DA09AD">
      <w:pPr>
        <w:ind w:left="547"/>
        <w:rPr>
          <w:rFonts w:asciiTheme="majorBidi" w:hAnsiTheme="majorBidi" w:cstheme="majorBidi"/>
          <w:cs/>
        </w:rPr>
      </w:pPr>
      <w:r w:rsidRPr="003E5F2C">
        <w:rPr>
          <w:rFonts w:asciiTheme="majorBidi" w:hAnsiTheme="majorBidi" w:cstheme="majorBidi"/>
          <w:cs/>
        </w:rPr>
        <w:t>รายการเคลื่อนไหวของหุ้นกู้สำหรับ</w:t>
      </w:r>
      <w:r w:rsidR="00396C65" w:rsidRPr="003E5F2C">
        <w:rPr>
          <w:rFonts w:asciiTheme="majorBidi" w:hAnsiTheme="majorBidi" w:cstheme="majorBidi" w:hint="cs"/>
          <w:cs/>
        </w:rPr>
        <w:t>ปี</w:t>
      </w:r>
      <w:r w:rsidRPr="003E5F2C">
        <w:rPr>
          <w:rFonts w:asciiTheme="majorBidi" w:hAnsiTheme="majorBidi" w:cstheme="majorBidi"/>
          <w:cs/>
        </w:rPr>
        <w:t xml:space="preserve">สิ้นสุดวันที่ </w:t>
      </w:r>
      <w:r w:rsidR="00AE5DA6" w:rsidRPr="00AE5DA6">
        <w:rPr>
          <w:rFonts w:asciiTheme="majorBidi" w:hAnsiTheme="majorBidi" w:cstheme="majorBidi"/>
          <w:lang w:val="en-US"/>
        </w:rPr>
        <w:t>31</w:t>
      </w:r>
      <w:r w:rsidRPr="003E5F2C">
        <w:rPr>
          <w:rFonts w:asciiTheme="majorBidi" w:hAnsiTheme="majorBidi" w:cstheme="majorBidi"/>
          <w:cs/>
        </w:rPr>
        <w:t xml:space="preserve"> </w:t>
      </w:r>
      <w:r w:rsidR="00396C65" w:rsidRPr="003E5F2C">
        <w:rPr>
          <w:rFonts w:asciiTheme="majorBidi" w:hAnsiTheme="majorBidi" w:cstheme="majorBidi" w:hint="cs"/>
          <w:cs/>
        </w:rPr>
        <w:t>ธันวาคม</w:t>
      </w:r>
      <w:r w:rsidRPr="003E5F2C">
        <w:rPr>
          <w:rFonts w:asciiTheme="majorBidi" w:hAnsiTheme="majorBidi" w:cstheme="majorBidi"/>
          <w:cs/>
        </w:rPr>
        <w:t xml:space="preserve"> มีดังนี้</w:t>
      </w:r>
    </w:p>
    <w:p w14:paraId="1B6450D6" w14:textId="77777777" w:rsidR="00396C65" w:rsidRPr="003E5F2C" w:rsidRDefault="00396C65" w:rsidP="00AD4753">
      <w:pPr>
        <w:spacing w:before="240"/>
        <w:ind w:left="7200" w:right="58" w:firstLine="720"/>
        <w:jc w:val="center"/>
        <w:rPr>
          <w:rFonts w:asciiTheme="majorBidi" w:hAnsiTheme="majorBidi" w:cstheme="majorBidi"/>
          <w:b/>
          <w:bCs/>
          <w:cs/>
        </w:rPr>
      </w:pPr>
      <w:r w:rsidRPr="003E5F2C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บาท)</w:t>
      </w:r>
    </w:p>
    <w:tbl>
      <w:tblPr>
        <w:tblW w:w="86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600"/>
        <w:gridCol w:w="143"/>
        <w:gridCol w:w="1477"/>
      </w:tblGrid>
      <w:tr w:rsidR="00E840A5" w:rsidRPr="003E5F2C" w14:paraId="1C515B75" w14:textId="77777777" w:rsidTr="00E840A5">
        <w:tc>
          <w:tcPr>
            <w:tcW w:w="5382" w:type="dxa"/>
          </w:tcPr>
          <w:p w14:paraId="696BAA09" w14:textId="77777777" w:rsidR="00E840A5" w:rsidRPr="003E5F2C" w:rsidRDefault="00E840A5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20" w:type="dxa"/>
            <w:gridSpan w:val="3"/>
          </w:tcPr>
          <w:p w14:paraId="2803293A" w14:textId="04FC412F" w:rsidR="00E840A5" w:rsidRPr="003E5F2C" w:rsidRDefault="00E840A5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</w:t>
            </w:r>
            <w:r w:rsidRPr="003E5F2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มและ</w:t>
            </w:r>
            <w:r w:rsidRPr="003E5F2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40A5" w:rsidRPr="003E5F2C" w14:paraId="29A05BD6" w14:textId="77777777" w:rsidTr="00E840A5">
        <w:trPr>
          <w:trHeight w:val="270"/>
        </w:trPr>
        <w:tc>
          <w:tcPr>
            <w:tcW w:w="5382" w:type="dxa"/>
          </w:tcPr>
          <w:p w14:paraId="782E529F" w14:textId="77777777" w:rsidR="00E840A5" w:rsidRPr="003E5F2C" w:rsidRDefault="00E840A5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</w:tcPr>
          <w:p w14:paraId="27DBEBCC" w14:textId="29BABD60" w:rsidR="00E840A5" w:rsidRPr="003E5F2C" w:rsidRDefault="00AE5DA6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" w:type="dxa"/>
          </w:tcPr>
          <w:p w14:paraId="3AF1BF2F" w14:textId="77777777" w:rsidR="00E840A5" w:rsidRPr="003E5F2C" w:rsidRDefault="00E840A5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</w:tcPr>
          <w:p w14:paraId="67405240" w14:textId="0B7F1BE1" w:rsidR="00E840A5" w:rsidRPr="003E5F2C" w:rsidRDefault="00AE5DA6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840A5" w:rsidRPr="003E5F2C" w14:paraId="0DDA8111" w14:textId="77777777" w:rsidTr="00E840A5">
        <w:tc>
          <w:tcPr>
            <w:tcW w:w="5382" w:type="dxa"/>
            <w:vAlign w:val="bottom"/>
          </w:tcPr>
          <w:p w14:paraId="07EFDA84" w14:textId="49471BA6" w:rsidR="00E840A5" w:rsidRPr="003E5F2C" w:rsidRDefault="00E840A5" w:rsidP="00E21E3E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ยอดยกมา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243A9" w14:textId="61F95E9C" w:rsidR="00E840A5" w:rsidRPr="003E5F2C" w:rsidRDefault="00AE5DA6" w:rsidP="000A04A9">
            <w:pPr>
              <w:tabs>
                <w:tab w:val="decimal" w:pos="1420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504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012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43" w:type="dxa"/>
          </w:tcPr>
          <w:p w14:paraId="7ADA71B9" w14:textId="77777777" w:rsidR="00E840A5" w:rsidRPr="003E5F2C" w:rsidRDefault="00E840A5" w:rsidP="00E21E3E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9C36A" w14:textId="1FF1D3A0" w:rsidR="00E840A5" w:rsidRPr="003E5F2C" w:rsidRDefault="00AE5DA6" w:rsidP="00E21E3E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135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281</w:t>
            </w:r>
          </w:p>
        </w:tc>
      </w:tr>
      <w:tr w:rsidR="00E840A5" w:rsidRPr="003E5F2C" w14:paraId="47599666" w14:textId="77777777" w:rsidTr="00E840A5">
        <w:tc>
          <w:tcPr>
            <w:tcW w:w="5382" w:type="dxa"/>
            <w:vAlign w:val="bottom"/>
          </w:tcPr>
          <w:p w14:paraId="12962E90" w14:textId="77777777" w:rsidR="00E840A5" w:rsidRPr="003E5F2C" w:rsidRDefault="00E840A5" w:rsidP="00E21E3E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ชำระคืน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E32DD" w14:textId="756856FE" w:rsidR="00E840A5" w:rsidRPr="003E5F2C" w:rsidRDefault="00E840A5" w:rsidP="000A04A9">
            <w:pPr>
              <w:tabs>
                <w:tab w:val="decimal" w:pos="1420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820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7F622352" w14:textId="77777777" w:rsidR="00E840A5" w:rsidRPr="003E5F2C" w:rsidRDefault="00E840A5" w:rsidP="00E21E3E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1F53A" w14:textId="460A536E" w:rsidR="00E840A5" w:rsidRPr="003E5F2C" w:rsidRDefault="00E840A5" w:rsidP="00E21E3E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630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217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840A5" w:rsidRPr="003E5F2C" w14:paraId="590B5A87" w14:textId="77777777" w:rsidTr="00E840A5">
        <w:tc>
          <w:tcPr>
            <w:tcW w:w="5382" w:type="dxa"/>
            <w:vAlign w:val="bottom"/>
          </w:tcPr>
          <w:p w14:paraId="52EBA949" w14:textId="77777777" w:rsidR="00E840A5" w:rsidRPr="003E5F2C" w:rsidRDefault="00E840A5" w:rsidP="00E21E3E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ค่าตัดจำหน่ายค่าใช้จ่ายในการออกหุ้นกู้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vAlign w:val="center"/>
          </w:tcPr>
          <w:p w14:paraId="2948456E" w14:textId="15760CE9" w:rsidR="00E840A5" w:rsidRPr="003E5F2C" w:rsidRDefault="00AE5DA6" w:rsidP="000A04A9">
            <w:pPr>
              <w:tabs>
                <w:tab w:val="decimal" w:pos="1420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696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143" w:type="dxa"/>
          </w:tcPr>
          <w:p w14:paraId="549C5EC8" w14:textId="77777777" w:rsidR="00E840A5" w:rsidRPr="003E5F2C" w:rsidRDefault="00E840A5" w:rsidP="00E21E3E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vAlign w:val="center"/>
          </w:tcPr>
          <w:p w14:paraId="0DED05FC" w14:textId="5C23E664" w:rsidR="00E840A5" w:rsidRPr="003E5F2C" w:rsidRDefault="00AE5DA6" w:rsidP="00E21E3E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497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395</w:t>
            </w:r>
          </w:p>
        </w:tc>
      </w:tr>
      <w:tr w:rsidR="00E840A5" w:rsidRPr="003E5F2C" w14:paraId="7C9556FB" w14:textId="77777777" w:rsidTr="00E840A5">
        <w:tc>
          <w:tcPr>
            <w:tcW w:w="5382" w:type="dxa"/>
            <w:vAlign w:val="bottom"/>
          </w:tcPr>
          <w:p w14:paraId="239CDFE9" w14:textId="77777777" w:rsidR="00E840A5" w:rsidRPr="003E5F2C" w:rsidRDefault="00E840A5" w:rsidP="00E21E3E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ค่าใช้จ่ายในการออกหุ้นกู้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DB5CD" w14:textId="274E3744" w:rsidR="00E840A5" w:rsidRPr="003E5F2C" w:rsidRDefault="00E840A5" w:rsidP="000A04A9">
            <w:pPr>
              <w:tabs>
                <w:tab w:val="decimal" w:pos="1420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240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776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557451BD" w14:textId="77777777" w:rsidR="00E840A5" w:rsidRPr="003E5F2C" w:rsidRDefault="00E840A5" w:rsidP="00E21E3E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709873" w14:textId="7FCA30A4" w:rsidR="00E840A5" w:rsidRPr="003E5F2C" w:rsidRDefault="00E840A5" w:rsidP="00E21E3E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512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746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840A5" w:rsidRPr="003E5F2C" w14:paraId="0050A75B" w14:textId="77777777" w:rsidTr="00E840A5">
        <w:tc>
          <w:tcPr>
            <w:tcW w:w="5382" w:type="dxa"/>
            <w:vAlign w:val="bottom"/>
          </w:tcPr>
          <w:p w14:paraId="0836C7E9" w14:textId="2BD5DFEF" w:rsidR="00E840A5" w:rsidRPr="003E5F2C" w:rsidRDefault="00E840A5" w:rsidP="00E21E3E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AE5DA6"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3E5F2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3B38E7" w14:textId="2C5681F9" w:rsidR="00E840A5" w:rsidRPr="003E5F2C" w:rsidRDefault="00AE5DA6" w:rsidP="000A04A9">
            <w:pPr>
              <w:tabs>
                <w:tab w:val="decimal" w:pos="1420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494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649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143" w:type="dxa"/>
          </w:tcPr>
          <w:p w14:paraId="6602D1B4" w14:textId="77777777" w:rsidR="00E840A5" w:rsidRPr="003E5F2C" w:rsidRDefault="00E840A5" w:rsidP="00E21E3E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33D3CA" w14:textId="56CD6D49" w:rsidR="00E840A5" w:rsidRPr="003E5F2C" w:rsidRDefault="00AE5DA6" w:rsidP="00E21E3E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504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012</w:t>
            </w:r>
            <w:r w:rsidR="00E840A5" w:rsidRPr="003E5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930</w:t>
            </w:r>
          </w:p>
        </w:tc>
      </w:tr>
    </w:tbl>
    <w:p w14:paraId="5600A21D" w14:textId="77777777" w:rsidR="00BA2F58" w:rsidRPr="003E5F2C" w:rsidRDefault="00BA2F58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</w:p>
    <w:p w14:paraId="5D38F59F" w14:textId="316BBAD7" w:rsidR="000C0AFD" w:rsidRPr="003E5F2C" w:rsidRDefault="00AE5DA6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20</w:t>
      </w:r>
      <w:r w:rsidR="00247EE2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247EE2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EA4FB1" w:rsidRPr="003E5F2C">
        <w:rPr>
          <w:rFonts w:ascii="Angsana New" w:hAnsi="Angsana New" w:cs="Angsana New"/>
          <w:b/>
          <w:bCs/>
          <w:color w:val="000000" w:themeColor="text1"/>
          <w:cs/>
        </w:rPr>
        <w:t>ประมาณการหนี้สินสำหรับ</w:t>
      </w:r>
      <w:r w:rsidR="000C0AFD" w:rsidRPr="003E5F2C">
        <w:rPr>
          <w:rFonts w:ascii="Angsana New" w:hAnsi="Angsana New" w:cs="Angsana New"/>
          <w:b/>
          <w:bCs/>
          <w:color w:val="000000" w:themeColor="text1"/>
          <w:cs/>
        </w:rPr>
        <w:t>ผลประโยชน์พนักงาน</w:t>
      </w:r>
    </w:p>
    <w:p w14:paraId="6D33CE38" w14:textId="77777777" w:rsidR="00065D4B" w:rsidRPr="003E5F2C" w:rsidRDefault="00474255" w:rsidP="00DA09AD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บริษัท</w:t>
      </w:r>
      <w:r w:rsidR="000C0AFD" w:rsidRPr="003E5F2C">
        <w:rPr>
          <w:rFonts w:ascii="Angsana New" w:hAnsi="Angsana New" w:cs="Angsana New"/>
          <w:color w:val="000000" w:themeColor="text1"/>
          <w:spacing w:val="-6"/>
          <w:cs/>
        </w:rPr>
        <w:t>มีโครงการผลประโยชน์ของพนักงานหลังออกจากงานตามพระราชบัญญัติคุ้มครองแรงงาน ซึ่งจัดเป็น</w:t>
      </w:r>
      <w:r w:rsidR="000C0AFD" w:rsidRPr="003E5F2C">
        <w:rPr>
          <w:rFonts w:ascii="Angsana New" w:hAnsi="Angsana New" w:cs="Angsana New"/>
          <w:color w:val="000000" w:themeColor="text1"/>
          <w:cs/>
        </w:rPr>
        <w:t>โครงการผลปร</w:t>
      </w:r>
      <w:r w:rsidR="00065D4B" w:rsidRPr="003E5F2C">
        <w:rPr>
          <w:rFonts w:ascii="Angsana New" w:hAnsi="Angsana New" w:cs="Angsana New"/>
          <w:color w:val="000000" w:themeColor="text1"/>
          <w:cs/>
        </w:rPr>
        <w:t>ะโยชน์เพื่อวัตถุประสงค์ดังกล่าว</w:t>
      </w:r>
    </w:p>
    <w:p w14:paraId="777B250A" w14:textId="0FC6ED79" w:rsidR="005F4D6D" w:rsidRPr="003E5F2C" w:rsidRDefault="005F4D6D" w:rsidP="00DA09AD">
      <w:pPr>
        <w:ind w:left="547"/>
        <w:jc w:val="thaiDistribute"/>
        <w:rPr>
          <w:rFonts w:ascii="Angsana New" w:hAnsi="Angsana New" w:cs="Angsana New"/>
          <w:color w:val="000000" w:themeColor="text1"/>
          <w:spacing w:val="-14"/>
          <w:cs/>
        </w:rPr>
      </w:pPr>
      <w:r w:rsidRPr="003E5F2C">
        <w:rPr>
          <w:rFonts w:ascii="Angsana New" w:hAnsi="Angsana New" w:cs="Angsana New"/>
          <w:color w:val="000000" w:themeColor="text1"/>
          <w:spacing w:val="-14"/>
          <w:cs/>
        </w:rPr>
        <w:t>ค่าใช้จ่ายที่บันทึกในกำไรขาดทุนตามโครงการผลประโยชน์ที่กำหนดไว้ สำหรับ</w:t>
      </w:r>
      <w:r w:rsidR="00C539E9" w:rsidRPr="003E5F2C">
        <w:rPr>
          <w:rFonts w:ascii="Angsana New" w:hAnsi="Angsana New" w:cs="Angsana New"/>
          <w:color w:val="000000" w:themeColor="text1"/>
          <w:spacing w:val="-14"/>
          <w:cs/>
        </w:rPr>
        <w:t>ปี</w:t>
      </w:r>
      <w:r w:rsidRPr="003E5F2C">
        <w:rPr>
          <w:rFonts w:ascii="Angsana New" w:hAnsi="Angsana New" w:cs="Angsana New"/>
          <w:color w:val="000000" w:themeColor="text1"/>
          <w:spacing w:val="-14"/>
          <w:cs/>
        </w:rPr>
        <w:t xml:space="preserve">สิ้นสุดวันที่ </w:t>
      </w:r>
      <w:r w:rsidR="00AE5DA6" w:rsidRPr="00AE5DA6">
        <w:rPr>
          <w:rFonts w:ascii="Angsana New" w:hAnsi="Angsana New" w:cs="Angsana New"/>
          <w:color w:val="000000" w:themeColor="text1"/>
          <w:spacing w:val="-14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spacing w:val="-14"/>
          <w:cs/>
        </w:rPr>
        <w:t xml:space="preserve"> </w:t>
      </w:r>
      <w:r w:rsidR="00C539E9" w:rsidRPr="003E5F2C">
        <w:rPr>
          <w:rFonts w:ascii="Angsana New" w:hAnsi="Angsana New" w:cs="Angsana New"/>
          <w:color w:val="000000" w:themeColor="text1"/>
          <w:spacing w:val="-14"/>
          <w:cs/>
        </w:rPr>
        <w:t>ธันวาคม</w:t>
      </w:r>
      <w:r w:rsidRPr="003E5F2C">
        <w:rPr>
          <w:rFonts w:ascii="Angsana New" w:hAnsi="Angsana New" w:cs="Angsana New"/>
          <w:color w:val="000000" w:themeColor="text1"/>
          <w:spacing w:val="-14"/>
          <w:cs/>
        </w:rPr>
        <w:t xml:space="preserve"> มีดังนี้</w:t>
      </w:r>
    </w:p>
    <w:p w14:paraId="4A48E3A6" w14:textId="77777777" w:rsidR="001612E3" w:rsidRPr="003E5F2C" w:rsidRDefault="00C539E9" w:rsidP="00DA09AD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1612E3"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="001612E3"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="001612E3"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174"/>
        <w:gridCol w:w="92"/>
        <w:gridCol w:w="1192"/>
        <w:gridCol w:w="92"/>
        <w:gridCol w:w="1192"/>
        <w:gridCol w:w="92"/>
        <w:gridCol w:w="1174"/>
      </w:tblGrid>
      <w:tr w:rsidR="009E69E6" w:rsidRPr="003E5F2C" w14:paraId="7B86EAF4" w14:textId="77777777" w:rsidTr="0022355E">
        <w:tc>
          <w:tcPr>
            <w:tcW w:w="3760" w:type="dxa"/>
          </w:tcPr>
          <w:p w14:paraId="69522A40" w14:textId="77777777" w:rsidR="00FA4D7F" w:rsidRPr="003E5F2C" w:rsidRDefault="00FA4D7F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58" w:type="dxa"/>
            <w:gridSpan w:val="3"/>
          </w:tcPr>
          <w:p w14:paraId="102BB604" w14:textId="77777777" w:rsidR="00FA4D7F" w:rsidRPr="003E5F2C" w:rsidRDefault="00FA4D7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77F265FB" w14:textId="77777777" w:rsidR="00FA4D7F" w:rsidRPr="003E5F2C" w:rsidRDefault="00FA4D7F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58" w:type="dxa"/>
            <w:gridSpan w:val="3"/>
          </w:tcPr>
          <w:p w14:paraId="293F46AC" w14:textId="77777777" w:rsidR="00FA4D7F" w:rsidRPr="003E5F2C" w:rsidRDefault="00FA4D7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4753" w:rsidRPr="003E5F2C" w14:paraId="065A17CF" w14:textId="77777777" w:rsidTr="00FA4D7F">
        <w:tc>
          <w:tcPr>
            <w:tcW w:w="3760" w:type="dxa"/>
          </w:tcPr>
          <w:p w14:paraId="01F094DF" w14:textId="77777777" w:rsidR="00AD4753" w:rsidRPr="003E5F2C" w:rsidRDefault="00AD4753" w:rsidP="00AD4753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4" w:type="dxa"/>
          </w:tcPr>
          <w:p w14:paraId="058BD6CD" w14:textId="67536BFE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</w:tcPr>
          <w:p w14:paraId="60BC3B42" w14:textId="77777777" w:rsidR="00AD4753" w:rsidRPr="003E5F2C" w:rsidRDefault="00AD4753" w:rsidP="00AD4753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303A3A12" w14:textId="77B31750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</w:tcPr>
          <w:p w14:paraId="44D28CB2" w14:textId="77777777" w:rsidR="00AD4753" w:rsidRPr="003E5F2C" w:rsidRDefault="00AD4753" w:rsidP="00AD4753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5C6C5F6E" w14:textId="1814C056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</w:tcPr>
          <w:p w14:paraId="4495E5D6" w14:textId="77777777" w:rsidR="00AD4753" w:rsidRPr="003E5F2C" w:rsidRDefault="00AD4753" w:rsidP="00AD4753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4" w:type="dxa"/>
          </w:tcPr>
          <w:p w14:paraId="459F2BA4" w14:textId="041D6838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AD4753" w:rsidRPr="003E5F2C" w14:paraId="2416BF14" w14:textId="77777777" w:rsidTr="000E579E">
        <w:tc>
          <w:tcPr>
            <w:tcW w:w="3760" w:type="dxa"/>
          </w:tcPr>
          <w:p w14:paraId="495022E3" w14:textId="77777777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center"/>
          </w:tcPr>
          <w:p w14:paraId="22572B45" w14:textId="1E82C151" w:rsidR="00AD4753" w:rsidRPr="003E5F2C" w:rsidRDefault="00AE5DA6" w:rsidP="00AD4753">
            <w:pPr>
              <w:tabs>
                <w:tab w:val="decimal" w:pos="104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211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  <w:tc>
          <w:tcPr>
            <w:tcW w:w="92" w:type="dxa"/>
          </w:tcPr>
          <w:p w14:paraId="0523B084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center"/>
          </w:tcPr>
          <w:p w14:paraId="45375F24" w14:textId="20A0B986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470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92" w:type="dxa"/>
          </w:tcPr>
          <w:p w14:paraId="7849C1D7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409E462C" w14:textId="4AF75DE3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784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820</w:t>
            </w:r>
          </w:p>
        </w:tc>
        <w:tc>
          <w:tcPr>
            <w:tcW w:w="92" w:type="dxa"/>
          </w:tcPr>
          <w:p w14:paraId="12F6E393" w14:textId="77777777" w:rsidR="00AD4753" w:rsidRPr="003E5F2C" w:rsidRDefault="00AD4753" w:rsidP="00AD4753">
            <w:pPr>
              <w:tabs>
                <w:tab w:val="decimal" w:pos="842"/>
                <w:tab w:val="decimal" w:pos="1070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center"/>
          </w:tcPr>
          <w:p w14:paraId="24852CDC" w14:textId="3977118C" w:rsidR="00AD4753" w:rsidRPr="003E5F2C" w:rsidRDefault="00AE5DA6" w:rsidP="00AD4753">
            <w:pPr>
              <w:tabs>
                <w:tab w:val="decimal" w:pos="1070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</w:tr>
      <w:tr w:rsidR="00AD4753" w:rsidRPr="003E5F2C" w14:paraId="660B7199" w14:textId="77777777" w:rsidTr="00936A12">
        <w:tc>
          <w:tcPr>
            <w:tcW w:w="3760" w:type="dxa"/>
          </w:tcPr>
          <w:p w14:paraId="17AD1CDD" w14:textId="77777777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2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ต้นทุนดอกเบี้ย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8FF68" w14:textId="24C492ED" w:rsidR="00AD4753" w:rsidRPr="003E5F2C" w:rsidRDefault="00AE5DA6" w:rsidP="00AD4753">
            <w:pPr>
              <w:tabs>
                <w:tab w:val="decimal" w:pos="104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541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92" w:type="dxa"/>
          </w:tcPr>
          <w:p w14:paraId="10AB30AB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1276DB94" w14:textId="110B2967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529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787</w:t>
            </w:r>
          </w:p>
        </w:tc>
        <w:tc>
          <w:tcPr>
            <w:tcW w:w="92" w:type="dxa"/>
          </w:tcPr>
          <w:p w14:paraId="74D26CDE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77204" w14:textId="5A220F57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492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667</w:t>
            </w:r>
          </w:p>
        </w:tc>
        <w:tc>
          <w:tcPr>
            <w:tcW w:w="92" w:type="dxa"/>
          </w:tcPr>
          <w:p w14:paraId="7DCDD68C" w14:textId="77777777" w:rsidR="00AD4753" w:rsidRPr="003E5F2C" w:rsidRDefault="00AD4753" w:rsidP="00AD4753">
            <w:pPr>
              <w:tabs>
                <w:tab w:val="decimal" w:pos="842"/>
                <w:tab w:val="decimal" w:pos="1070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5CACA38E" w14:textId="69B6FAAA" w:rsidR="00AD4753" w:rsidRPr="003E5F2C" w:rsidRDefault="00AE5DA6" w:rsidP="00AD4753">
            <w:pPr>
              <w:tabs>
                <w:tab w:val="decimal" w:pos="1070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489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584</w:t>
            </w:r>
          </w:p>
        </w:tc>
      </w:tr>
      <w:tr w:rsidR="00AD4753" w:rsidRPr="003E5F2C" w14:paraId="205B0388" w14:textId="77777777" w:rsidTr="00BA2F58">
        <w:trPr>
          <w:trHeight w:val="260"/>
        </w:trPr>
        <w:tc>
          <w:tcPr>
            <w:tcW w:w="3760" w:type="dxa"/>
          </w:tcPr>
          <w:p w14:paraId="6011F3D0" w14:textId="77777777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C36EB8" w14:textId="34EA87EA" w:rsidR="00AD4753" w:rsidRPr="003E5F2C" w:rsidRDefault="00AE5DA6" w:rsidP="00AD4753">
            <w:pPr>
              <w:tabs>
                <w:tab w:val="decimal" w:pos="104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752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543</w:t>
            </w:r>
          </w:p>
        </w:tc>
        <w:tc>
          <w:tcPr>
            <w:tcW w:w="92" w:type="dxa"/>
          </w:tcPr>
          <w:p w14:paraId="037B61DD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6606AC" w14:textId="14FB5F51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626</w:t>
            </w:r>
          </w:p>
        </w:tc>
        <w:tc>
          <w:tcPr>
            <w:tcW w:w="92" w:type="dxa"/>
          </w:tcPr>
          <w:p w14:paraId="781AAE7A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A46ECA" w14:textId="437628CD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277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487</w:t>
            </w:r>
          </w:p>
        </w:tc>
        <w:tc>
          <w:tcPr>
            <w:tcW w:w="92" w:type="dxa"/>
          </w:tcPr>
          <w:p w14:paraId="693B0795" w14:textId="77777777" w:rsidR="00AD4753" w:rsidRPr="003E5F2C" w:rsidRDefault="00AD4753" w:rsidP="00AD4753">
            <w:pPr>
              <w:tabs>
                <w:tab w:val="decimal" w:pos="842"/>
                <w:tab w:val="decimal" w:pos="1070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ED4EB" w14:textId="08606DDC" w:rsidR="00AD4753" w:rsidRPr="003E5F2C" w:rsidRDefault="00AE5DA6" w:rsidP="00AD4753">
            <w:pPr>
              <w:tabs>
                <w:tab w:val="decimal" w:pos="1070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592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596</w:t>
            </w:r>
          </w:p>
        </w:tc>
      </w:tr>
    </w:tbl>
    <w:p w14:paraId="5EA328CF" w14:textId="77777777" w:rsidR="001F2C2E" w:rsidRPr="003E5F2C" w:rsidRDefault="000C0AFD" w:rsidP="00DA09AD">
      <w:pPr>
        <w:spacing w:before="12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การเปลี่ยนแปลงในมูลค่าปัจจุบันของ</w:t>
      </w:r>
      <w:r w:rsidR="00EA4FB1" w:rsidRPr="003E5F2C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  <w:r w:rsidRPr="003E5F2C">
        <w:rPr>
          <w:rFonts w:ascii="Angsana New" w:hAnsi="Angsana New" w:cs="Angsana New"/>
          <w:color w:val="000000" w:themeColor="text1"/>
          <w:cs/>
        </w:rPr>
        <w:t>ตามโครงการผลประโยชน์ที่กำหนดไว้ มีดังนี้</w:t>
      </w:r>
    </w:p>
    <w:p w14:paraId="34617414" w14:textId="77777777" w:rsidR="000C0AFD" w:rsidRPr="003E5F2C" w:rsidRDefault="001F2C2E" w:rsidP="00DA09AD">
      <w:pPr>
        <w:ind w:left="547"/>
        <w:jc w:val="right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170"/>
        <w:gridCol w:w="90"/>
        <w:gridCol w:w="1170"/>
        <w:gridCol w:w="90"/>
        <w:gridCol w:w="1208"/>
      </w:tblGrid>
      <w:tr w:rsidR="009E69E6" w:rsidRPr="003E5F2C" w14:paraId="2B812AFC" w14:textId="77777777" w:rsidTr="00871009">
        <w:trPr>
          <w:trHeight w:val="144"/>
        </w:trPr>
        <w:tc>
          <w:tcPr>
            <w:tcW w:w="3780" w:type="dxa"/>
          </w:tcPr>
          <w:p w14:paraId="19AEE5CE" w14:textId="77777777" w:rsidR="00EA6B76" w:rsidRPr="003E5F2C" w:rsidRDefault="00EA6B76" w:rsidP="00DA09AD">
            <w:pPr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5B2CEB3" w14:textId="77777777" w:rsidR="00EA6B76" w:rsidRPr="003E5F2C" w:rsidRDefault="00EA6B76" w:rsidP="00DA09AD">
            <w:pPr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7B09214" w14:textId="77777777" w:rsidR="00EA6B76" w:rsidRPr="003E5F2C" w:rsidRDefault="00EA6B76" w:rsidP="00DA09AD">
            <w:pPr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14:paraId="6BE0D611" w14:textId="77777777" w:rsidR="00EA6B76" w:rsidRPr="003E5F2C" w:rsidRDefault="00EA6B76" w:rsidP="00DA09AD">
            <w:pPr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3E5F2C" w14:paraId="139772B7" w14:textId="77777777" w:rsidTr="00871009">
        <w:trPr>
          <w:trHeight w:val="144"/>
        </w:trPr>
        <w:tc>
          <w:tcPr>
            <w:tcW w:w="3780" w:type="dxa"/>
          </w:tcPr>
          <w:p w14:paraId="155AD31A" w14:textId="77777777" w:rsidR="00EA6B76" w:rsidRPr="003E5F2C" w:rsidRDefault="00EA6B76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613FD8" w14:textId="77777777" w:rsidR="00EA6B76" w:rsidRPr="003E5F2C" w:rsidRDefault="00EA6B7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DB328A" w14:textId="77777777" w:rsidR="00EA6B76" w:rsidRPr="003E5F2C" w:rsidRDefault="00EA6B76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2E8F47" w14:textId="77777777" w:rsidR="00EA6B76" w:rsidRPr="003E5F2C" w:rsidRDefault="00EA6B7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63B8B02" w14:textId="77777777" w:rsidR="00EA6B76" w:rsidRPr="003E5F2C" w:rsidRDefault="00EA6B76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509AFF" w14:textId="77777777" w:rsidR="00EA6B76" w:rsidRPr="003E5F2C" w:rsidRDefault="00EA6B7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0572F95" w14:textId="77777777" w:rsidR="00EA6B76" w:rsidRPr="003E5F2C" w:rsidRDefault="00EA6B76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1BC94637" w14:textId="77777777" w:rsidR="00EA6B76" w:rsidRPr="003E5F2C" w:rsidRDefault="00EA6B7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3E5F2C" w14:paraId="3AB462B6" w14:textId="77777777" w:rsidTr="00871009">
        <w:trPr>
          <w:trHeight w:val="144"/>
        </w:trPr>
        <w:tc>
          <w:tcPr>
            <w:tcW w:w="3780" w:type="dxa"/>
          </w:tcPr>
          <w:p w14:paraId="34189BF1" w14:textId="77777777" w:rsidR="00EA6B76" w:rsidRPr="003E5F2C" w:rsidRDefault="00EA6B76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232EA4" w14:textId="1EE465B8" w:rsidR="00EA6B76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3C104FE" w14:textId="77777777" w:rsidR="00EA6B76" w:rsidRPr="003E5F2C" w:rsidRDefault="00EA6B76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E9860C" w14:textId="31EE0954" w:rsidR="00EA6B76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FC86B46" w14:textId="77777777" w:rsidR="00EA6B76" w:rsidRPr="003E5F2C" w:rsidRDefault="00EA6B76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C8525D" w14:textId="5E9F76F7" w:rsidR="00EA6B76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E0CB663" w14:textId="77777777" w:rsidR="00EA6B76" w:rsidRPr="003E5F2C" w:rsidRDefault="00EA6B76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48BDF6DD" w14:textId="75CC5A43" w:rsidR="00EA6B76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D4753" w:rsidRPr="003E5F2C" w14:paraId="5EED922B" w14:textId="77777777" w:rsidTr="00871009">
        <w:trPr>
          <w:trHeight w:val="144"/>
        </w:trPr>
        <w:tc>
          <w:tcPr>
            <w:tcW w:w="3780" w:type="dxa"/>
          </w:tcPr>
          <w:p w14:paraId="353BC592" w14:textId="77777777" w:rsidR="00AD4753" w:rsidRPr="003E5F2C" w:rsidRDefault="00AD4753" w:rsidP="00AD4753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1749A1" w14:textId="7CF77FF4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5708C4B" w14:textId="77777777" w:rsidR="00AD4753" w:rsidRPr="003E5F2C" w:rsidRDefault="00AD4753" w:rsidP="00AD4753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C2D4D0" w14:textId="210F61AC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526B18E9" w14:textId="77777777" w:rsidR="00AD4753" w:rsidRPr="003E5F2C" w:rsidRDefault="00AD4753" w:rsidP="00AD4753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A78B51" w14:textId="719E2074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4398991D" w14:textId="77777777" w:rsidR="00AD4753" w:rsidRPr="003E5F2C" w:rsidRDefault="00AD4753" w:rsidP="00AD4753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036BC95" w14:textId="5EDCF580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9E69E6" w:rsidRPr="003E5F2C" w14:paraId="36792054" w14:textId="77777777" w:rsidTr="00871009">
        <w:trPr>
          <w:trHeight w:val="144"/>
        </w:trPr>
        <w:tc>
          <w:tcPr>
            <w:tcW w:w="3780" w:type="dxa"/>
          </w:tcPr>
          <w:p w14:paraId="5B0D66FE" w14:textId="77777777" w:rsidR="000B77C1" w:rsidRPr="003E5F2C" w:rsidRDefault="000B77C1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ยอดยกมาของประมาณการหนี้สินตามโครงการ</w:t>
            </w:r>
          </w:p>
        </w:tc>
        <w:tc>
          <w:tcPr>
            <w:tcW w:w="1170" w:type="dxa"/>
            <w:vAlign w:val="bottom"/>
          </w:tcPr>
          <w:p w14:paraId="2C350347" w14:textId="77777777" w:rsidR="000B77C1" w:rsidRPr="003E5F2C" w:rsidRDefault="000B77C1" w:rsidP="00DA09A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8CB8EF1" w14:textId="77777777" w:rsidR="000B77C1" w:rsidRPr="003E5F2C" w:rsidRDefault="000B77C1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37665B" w14:textId="77777777" w:rsidR="000B77C1" w:rsidRPr="003E5F2C" w:rsidRDefault="000B77C1" w:rsidP="00DA09A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C5E6A61" w14:textId="77777777" w:rsidR="000B77C1" w:rsidRPr="003E5F2C" w:rsidRDefault="000B77C1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D23E35B" w14:textId="77777777" w:rsidR="000B77C1" w:rsidRPr="003E5F2C" w:rsidRDefault="000B77C1" w:rsidP="00DA09A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4D5E4E9" w14:textId="77777777" w:rsidR="000B77C1" w:rsidRPr="003E5F2C" w:rsidRDefault="000B77C1" w:rsidP="00DA09AD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CBBAA18" w14:textId="77777777" w:rsidR="000B77C1" w:rsidRPr="003E5F2C" w:rsidRDefault="000B77C1" w:rsidP="00DA09A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4753" w:rsidRPr="003E5F2C" w14:paraId="5F5E87E6" w14:textId="77777777" w:rsidTr="00871009">
        <w:trPr>
          <w:trHeight w:val="144"/>
        </w:trPr>
        <w:tc>
          <w:tcPr>
            <w:tcW w:w="3780" w:type="dxa"/>
          </w:tcPr>
          <w:p w14:paraId="5FDA068A" w14:textId="77777777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6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ผลประโยชน์ที่กำหนดไว้</w:t>
            </w:r>
          </w:p>
        </w:tc>
        <w:tc>
          <w:tcPr>
            <w:tcW w:w="1170" w:type="dxa"/>
            <w:vAlign w:val="bottom"/>
          </w:tcPr>
          <w:p w14:paraId="4A39B5AC" w14:textId="33C38FB8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716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475</w:t>
            </w:r>
          </w:p>
        </w:tc>
        <w:tc>
          <w:tcPr>
            <w:tcW w:w="90" w:type="dxa"/>
          </w:tcPr>
          <w:p w14:paraId="22FB63A6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2A9AD1" w14:textId="2C073647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697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495</w:t>
            </w:r>
          </w:p>
        </w:tc>
        <w:tc>
          <w:tcPr>
            <w:tcW w:w="90" w:type="dxa"/>
          </w:tcPr>
          <w:p w14:paraId="7A8210A6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AC5B081" w14:textId="236F29EE" w:rsidR="00AD4753" w:rsidRPr="003E5F2C" w:rsidRDefault="00AE5DA6" w:rsidP="00AD4753">
            <w:pPr>
              <w:tabs>
                <w:tab w:val="decimal" w:pos="10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="007440B6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998</w:t>
            </w:r>
            <w:r w:rsidR="007440B6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316</w:t>
            </w:r>
          </w:p>
        </w:tc>
        <w:tc>
          <w:tcPr>
            <w:tcW w:w="90" w:type="dxa"/>
          </w:tcPr>
          <w:p w14:paraId="3D113CF9" w14:textId="77777777" w:rsidR="00AD4753" w:rsidRPr="003E5F2C" w:rsidRDefault="00AD4753" w:rsidP="00AD4753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95CFCE3" w14:textId="199FE77C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557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</w:tr>
      <w:tr w:rsidR="00AD4753" w:rsidRPr="003E5F2C" w14:paraId="4FA15CC0" w14:textId="77777777" w:rsidTr="00871009">
        <w:trPr>
          <w:trHeight w:val="144"/>
        </w:trPr>
        <w:tc>
          <w:tcPr>
            <w:tcW w:w="3780" w:type="dxa"/>
          </w:tcPr>
          <w:p w14:paraId="489070ED" w14:textId="77777777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vAlign w:val="center"/>
          </w:tcPr>
          <w:p w14:paraId="6848FCED" w14:textId="374C9064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211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  <w:tc>
          <w:tcPr>
            <w:tcW w:w="90" w:type="dxa"/>
          </w:tcPr>
          <w:p w14:paraId="531BFF37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41AC921" w14:textId="29A8C2F9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470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90" w:type="dxa"/>
          </w:tcPr>
          <w:p w14:paraId="42A2E343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DF546F2" w14:textId="3A5DE379" w:rsidR="00AD4753" w:rsidRPr="003E5F2C" w:rsidRDefault="00AE5DA6" w:rsidP="00AD4753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784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820</w:t>
            </w:r>
          </w:p>
        </w:tc>
        <w:tc>
          <w:tcPr>
            <w:tcW w:w="90" w:type="dxa"/>
          </w:tcPr>
          <w:p w14:paraId="45AFA84D" w14:textId="77777777" w:rsidR="00AD4753" w:rsidRPr="003E5F2C" w:rsidRDefault="00AD4753" w:rsidP="00AD4753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7ED86B82" w14:textId="7811F0EB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103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</w:tr>
      <w:tr w:rsidR="00AD4753" w:rsidRPr="003E5F2C" w14:paraId="57BA1DEF" w14:textId="77777777" w:rsidTr="00871009">
        <w:trPr>
          <w:trHeight w:val="144"/>
        </w:trPr>
        <w:tc>
          <w:tcPr>
            <w:tcW w:w="3780" w:type="dxa"/>
          </w:tcPr>
          <w:p w14:paraId="7C701BC5" w14:textId="77777777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3E65597" w14:textId="78D4CE73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541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90" w:type="dxa"/>
          </w:tcPr>
          <w:p w14:paraId="666E79F7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749D92A" w14:textId="20BF490D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787</w:t>
            </w:r>
          </w:p>
        </w:tc>
        <w:tc>
          <w:tcPr>
            <w:tcW w:w="90" w:type="dxa"/>
          </w:tcPr>
          <w:p w14:paraId="271CF155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C6311E3" w14:textId="04EBD500" w:rsidR="00AD4753" w:rsidRPr="003E5F2C" w:rsidRDefault="00AE5DA6" w:rsidP="00AD4753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492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667</w:t>
            </w:r>
          </w:p>
        </w:tc>
        <w:tc>
          <w:tcPr>
            <w:tcW w:w="90" w:type="dxa"/>
          </w:tcPr>
          <w:p w14:paraId="1FB1FA4C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09DBFE5E" w14:textId="371AEE16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489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584</w:t>
            </w:r>
          </w:p>
        </w:tc>
      </w:tr>
      <w:tr w:rsidR="00AD4753" w:rsidRPr="003E5F2C" w14:paraId="421C849B" w14:textId="77777777" w:rsidTr="00871009">
        <w:trPr>
          <w:trHeight w:val="144"/>
        </w:trPr>
        <w:tc>
          <w:tcPr>
            <w:tcW w:w="3780" w:type="dxa"/>
          </w:tcPr>
          <w:p w14:paraId="1A1B4619" w14:textId="77777777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CF29E" w14:textId="0C187AED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469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018</w:t>
            </w:r>
          </w:p>
        </w:tc>
        <w:tc>
          <w:tcPr>
            <w:tcW w:w="90" w:type="dxa"/>
          </w:tcPr>
          <w:p w14:paraId="3FD46074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1851FCD" w14:textId="3D11A771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698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121</w:t>
            </w:r>
          </w:p>
        </w:tc>
        <w:tc>
          <w:tcPr>
            <w:tcW w:w="90" w:type="dxa"/>
          </w:tcPr>
          <w:p w14:paraId="7B21D742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C4BEC5F" w14:textId="0667F557" w:rsidR="00AD4753" w:rsidRPr="003E5F2C" w:rsidRDefault="00AE5DA6" w:rsidP="00AD4753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275</w:t>
            </w:r>
            <w:r w:rsidR="007440B6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</w:tcPr>
          <w:p w14:paraId="67B7D9D7" w14:textId="77777777" w:rsidR="00AD4753" w:rsidRPr="003E5F2C" w:rsidRDefault="00AD4753" w:rsidP="00AD4753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14:paraId="132D0B70" w14:textId="01FA0DF8" w:rsidR="00AD4753" w:rsidRPr="003E5F2C" w:rsidRDefault="00AE5DA6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150</w:t>
            </w:r>
            <w:r w:rsidR="00AD4753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453</w:t>
            </w:r>
          </w:p>
        </w:tc>
      </w:tr>
      <w:tr w:rsidR="00AD4753" w:rsidRPr="003E5F2C" w14:paraId="1044E375" w14:textId="77777777" w:rsidTr="00871009">
        <w:trPr>
          <w:trHeight w:val="144"/>
        </w:trPr>
        <w:tc>
          <w:tcPr>
            <w:tcW w:w="3780" w:type="dxa"/>
          </w:tcPr>
          <w:p w14:paraId="5B17FBA2" w14:textId="12A5F3B0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ผล</w:t>
            </w:r>
            <w:r w:rsidRPr="003E5F2C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</w:rPr>
              <w:t>(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กำไร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</w:rPr>
              <w:t>)</w:t>
            </w:r>
            <w:r w:rsidRPr="003E5F2C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 xml:space="preserve"> ขาดทุน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จากการวัดมูลค่าใหม่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D6113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C21ECF7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C8CC27B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F0DC12C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DB8A2AE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F45C40E" w14:textId="77777777" w:rsidR="00AD4753" w:rsidRPr="003E5F2C" w:rsidRDefault="00AD4753" w:rsidP="00AD4753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27F1491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4753" w:rsidRPr="003E5F2C" w14:paraId="575A9D22" w14:textId="77777777" w:rsidTr="00871009">
        <w:trPr>
          <w:trHeight w:val="144"/>
        </w:trPr>
        <w:tc>
          <w:tcPr>
            <w:tcW w:w="3780" w:type="dxa"/>
          </w:tcPr>
          <w:p w14:paraId="3DD6BED2" w14:textId="77777777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3446B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544BDAC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92D529E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AC736C9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78DB07C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1B85B71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898C216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4753" w:rsidRPr="003E5F2C" w14:paraId="444316A4" w14:textId="77777777" w:rsidTr="00871009">
        <w:trPr>
          <w:trHeight w:val="144"/>
        </w:trPr>
        <w:tc>
          <w:tcPr>
            <w:tcW w:w="3780" w:type="dxa"/>
          </w:tcPr>
          <w:p w14:paraId="4A4B04B5" w14:textId="77777777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ที่รับรู้เป็นรายการกำไรขาดทุนเบ็ดเสร็จอื่น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3B00680D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9A47B77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621354F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306F090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47AE7C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4FDB3A5" w14:textId="77777777" w:rsidR="00AD4753" w:rsidRPr="003E5F2C" w:rsidRDefault="00AD4753" w:rsidP="00AD4753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3E1B0A9" w14:textId="77777777" w:rsidR="00AD4753" w:rsidRPr="003E5F2C" w:rsidRDefault="00AD4753" w:rsidP="00AD4753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440B6" w:rsidRPr="003E5F2C" w14:paraId="19DD918B" w14:textId="77777777" w:rsidTr="00871009">
        <w:trPr>
          <w:trHeight w:val="144"/>
        </w:trPr>
        <w:tc>
          <w:tcPr>
            <w:tcW w:w="3780" w:type="dxa"/>
          </w:tcPr>
          <w:p w14:paraId="5CC863D9" w14:textId="77777777" w:rsidR="007440B6" w:rsidRPr="003E5F2C" w:rsidRDefault="007440B6" w:rsidP="007440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70" w:hanging="900"/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  <w:t>- จากการเปลี่ยนแปลงข้อสมมติทางการเงิน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0EAB669C" w14:textId="6C795E40" w:rsidR="007440B6" w:rsidRPr="003E5F2C" w:rsidRDefault="00AE5DA6" w:rsidP="007440B6">
            <w:pPr>
              <w:tabs>
                <w:tab w:val="decimal" w:pos="99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201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230</w:t>
            </w:r>
          </w:p>
        </w:tc>
        <w:tc>
          <w:tcPr>
            <w:tcW w:w="90" w:type="dxa"/>
          </w:tcPr>
          <w:p w14:paraId="608C1BED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A184835" w14:textId="48F4E608" w:rsidR="007440B6" w:rsidRPr="003E5F2C" w:rsidRDefault="00AE5DA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7440B6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734</w:t>
            </w:r>
            <w:r w:rsidR="007440B6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367</w:t>
            </w:r>
          </w:p>
        </w:tc>
        <w:tc>
          <w:tcPr>
            <w:tcW w:w="90" w:type="dxa"/>
          </w:tcPr>
          <w:p w14:paraId="109715CA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F2B95AA" w14:textId="6EDFCEAE" w:rsidR="007440B6" w:rsidRPr="003E5F2C" w:rsidRDefault="007440B6" w:rsidP="00A343AD">
            <w:pPr>
              <w:tabs>
                <w:tab w:val="decimal" w:pos="625"/>
              </w:tabs>
              <w:ind w:right="364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61965D7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67649CBB" w14:textId="75EE96F4" w:rsidR="007440B6" w:rsidRPr="003E5F2C" w:rsidRDefault="00AE5DA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7440B6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531</w:t>
            </w:r>
            <w:r w:rsidR="007440B6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956</w:t>
            </w:r>
          </w:p>
        </w:tc>
      </w:tr>
      <w:tr w:rsidR="007440B6" w:rsidRPr="003E5F2C" w14:paraId="1117544E" w14:textId="77777777" w:rsidTr="00871009">
        <w:trPr>
          <w:trHeight w:val="144"/>
        </w:trPr>
        <w:tc>
          <w:tcPr>
            <w:tcW w:w="3780" w:type="dxa"/>
          </w:tcPr>
          <w:p w14:paraId="16305686" w14:textId="77777777" w:rsidR="007440B6" w:rsidRPr="003E5F2C" w:rsidRDefault="007440B6" w:rsidP="007440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  <w:t>- จากการปรับปรุงประสบการณ์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57740E65" w14:textId="58E0D2D3" w:rsidR="007440B6" w:rsidRPr="003E5F2C" w:rsidRDefault="00A343AD" w:rsidP="007440B6">
            <w:pPr>
              <w:tabs>
                <w:tab w:val="decimal" w:pos="107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330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083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A592FFB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A926A40" w14:textId="074CBA70" w:rsidR="007440B6" w:rsidRPr="003E5F2C" w:rsidRDefault="007440B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438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513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E0310B0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6A3F7F2" w14:textId="79196E12" w:rsidR="007440B6" w:rsidRPr="003E5F2C" w:rsidRDefault="007440B6" w:rsidP="00A343AD">
            <w:pPr>
              <w:tabs>
                <w:tab w:val="decimal" w:pos="625"/>
              </w:tabs>
              <w:ind w:right="364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B6BC7BE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70DAB324" w14:textId="7C2502DE" w:rsidR="007440B6" w:rsidRPr="003E5F2C" w:rsidRDefault="007440B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406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593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7440B6" w:rsidRPr="003E5F2C" w14:paraId="1991215F" w14:textId="77777777" w:rsidTr="00B13E64">
        <w:trPr>
          <w:trHeight w:val="144"/>
        </w:trPr>
        <w:tc>
          <w:tcPr>
            <w:tcW w:w="3780" w:type="dxa"/>
          </w:tcPr>
          <w:p w14:paraId="470A014A" w14:textId="22EF2207" w:rsidR="007440B6" w:rsidRPr="003E5F2C" w:rsidRDefault="007440B6" w:rsidP="007440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จ่ายผลประโย</w:t>
            </w:r>
            <w:r w:rsidRPr="003E5F2C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>ชน์</w:t>
            </w: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E03C43" w14:textId="00697EDD" w:rsidR="007440B6" w:rsidRPr="003E5F2C" w:rsidRDefault="00A343AD" w:rsidP="00A343AD">
            <w:pPr>
              <w:tabs>
                <w:tab w:val="decimal" w:pos="27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674C203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43C79B" w14:textId="2FD4A1D9" w:rsidR="007440B6" w:rsidRPr="003E5F2C" w:rsidRDefault="007440B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277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B4D48F8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F52CC1" w14:textId="3B4CE6E8" w:rsidR="007440B6" w:rsidRPr="003E5F2C" w:rsidRDefault="007440B6" w:rsidP="00A343AD">
            <w:pPr>
              <w:tabs>
                <w:tab w:val="decimal" w:pos="625"/>
              </w:tabs>
              <w:ind w:right="364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EC2E013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251B0B66" w14:textId="292D2ED9" w:rsidR="007440B6" w:rsidRPr="003E5F2C" w:rsidRDefault="007440B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277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7440B6" w:rsidRPr="003E5F2C" w14:paraId="2ED9C27A" w14:textId="77777777" w:rsidTr="00871009">
        <w:trPr>
          <w:trHeight w:val="144"/>
        </w:trPr>
        <w:tc>
          <w:tcPr>
            <w:tcW w:w="3780" w:type="dxa"/>
          </w:tcPr>
          <w:p w14:paraId="6FBA00C4" w14:textId="77777777" w:rsidR="007440B6" w:rsidRPr="003E5F2C" w:rsidRDefault="007440B6" w:rsidP="007440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ยอดยกไปของประมาณการหนี้สินตามโครงการ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BC5571" w14:textId="77777777" w:rsidR="007440B6" w:rsidRPr="003E5F2C" w:rsidRDefault="007440B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D269BCE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D33F9D0" w14:textId="77777777" w:rsidR="007440B6" w:rsidRPr="003E5F2C" w:rsidRDefault="007440B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2E038172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89C6EF" w14:textId="77777777" w:rsidR="007440B6" w:rsidRPr="003E5F2C" w:rsidRDefault="007440B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BA19477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60C98AAC" w14:textId="77777777" w:rsidR="007440B6" w:rsidRPr="003E5F2C" w:rsidRDefault="007440B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440B6" w:rsidRPr="003E5F2C" w14:paraId="3CB2870C" w14:textId="77777777" w:rsidTr="00871009">
        <w:trPr>
          <w:trHeight w:val="144"/>
        </w:trPr>
        <w:tc>
          <w:tcPr>
            <w:tcW w:w="3780" w:type="dxa"/>
          </w:tcPr>
          <w:p w14:paraId="73067B90" w14:textId="77777777" w:rsidR="007440B6" w:rsidRPr="003E5F2C" w:rsidRDefault="007440B6" w:rsidP="007440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6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ผลประโยชน์ที่กำหนดไว้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ABF3AD2" w14:textId="2AA4910C" w:rsidR="007440B6" w:rsidRPr="003E5F2C" w:rsidRDefault="00AE5DA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340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165</w:t>
            </w:r>
          </w:p>
        </w:tc>
        <w:tc>
          <w:tcPr>
            <w:tcW w:w="90" w:type="dxa"/>
          </w:tcPr>
          <w:p w14:paraId="75407FB3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66FE811" w14:textId="7F764547" w:rsidR="007440B6" w:rsidRPr="003E5F2C" w:rsidRDefault="00AE5DA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7440B6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716</w:t>
            </w:r>
            <w:r w:rsidR="007440B6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475</w:t>
            </w:r>
          </w:p>
        </w:tc>
        <w:tc>
          <w:tcPr>
            <w:tcW w:w="90" w:type="dxa"/>
          </w:tcPr>
          <w:p w14:paraId="4E26BFB3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F95029B" w14:textId="7CE385DD" w:rsidR="007440B6" w:rsidRPr="003E5F2C" w:rsidRDefault="00AE5DA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275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</w:tcPr>
          <w:p w14:paraId="5291C036" w14:textId="77777777" w:rsidR="007440B6" w:rsidRPr="003E5F2C" w:rsidRDefault="007440B6" w:rsidP="007440B6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3C87B188" w14:textId="7121132B" w:rsidR="007440B6" w:rsidRPr="003E5F2C" w:rsidRDefault="00AE5DA6" w:rsidP="007440B6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="007440B6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998</w:t>
            </w:r>
            <w:r w:rsidR="007440B6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316</w:t>
            </w:r>
          </w:p>
        </w:tc>
      </w:tr>
    </w:tbl>
    <w:p w14:paraId="27F3ACA1" w14:textId="77777777" w:rsidR="00AF2447" w:rsidRPr="003E5F2C" w:rsidRDefault="00357C52" w:rsidP="00DA09AD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10"/>
          <w:cs/>
        </w:rPr>
        <w:br w:type="page"/>
      </w:r>
      <w:r w:rsidR="00AF2447" w:rsidRPr="003E5F2C">
        <w:rPr>
          <w:rFonts w:ascii="Angsana New" w:hAnsi="Angsana New" w:cs="Angsana New"/>
          <w:color w:val="000000" w:themeColor="text1"/>
          <w:spacing w:val="-10"/>
          <w:cs/>
        </w:rPr>
        <w:lastRenderedPageBreak/>
        <w:t>ข้อสมมติหลักในการประมาณการตามหลักคณิตศาสตร์ประกันภัยที่ใช้ในการคำนวณ</w:t>
      </w:r>
      <w:r w:rsidR="00EA4FB1" w:rsidRPr="003E5F2C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  <w:r w:rsidR="00AF2447" w:rsidRPr="003E5F2C">
        <w:rPr>
          <w:rFonts w:ascii="Angsana New" w:hAnsi="Angsana New" w:cs="Angsana New"/>
          <w:color w:val="000000" w:themeColor="text1"/>
          <w:cs/>
        </w:rPr>
        <w:t>ตามโครงการผลประโยชน์ที่กำหนดไว้ มีดังต่อไปนี้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9E69E6" w:rsidRPr="003E5F2C" w14:paraId="736483EC" w14:textId="77777777" w:rsidTr="00355A3B">
        <w:tc>
          <w:tcPr>
            <w:tcW w:w="3690" w:type="dxa"/>
          </w:tcPr>
          <w:p w14:paraId="4A326B16" w14:textId="77777777" w:rsidR="004E0417" w:rsidRPr="003E5F2C" w:rsidRDefault="004E0417" w:rsidP="00DA09AD">
            <w:pPr>
              <w:spacing w:line="34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0B431997" w14:textId="77777777" w:rsidR="004E0417" w:rsidRPr="003E5F2C" w:rsidRDefault="004E0417" w:rsidP="00DA09AD">
            <w:pPr>
              <w:spacing w:line="34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396D3B" w14:textId="77777777" w:rsidR="004E0417" w:rsidRPr="003E5F2C" w:rsidRDefault="004E0417" w:rsidP="00DA09AD">
            <w:pPr>
              <w:spacing w:line="34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14:paraId="3E202CD4" w14:textId="77777777" w:rsidR="004E0417" w:rsidRPr="003E5F2C" w:rsidRDefault="004E0417" w:rsidP="00DA09AD">
            <w:pPr>
              <w:spacing w:line="34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3E5F2C" w14:paraId="6F335049" w14:textId="77777777" w:rsidTr="00355A3B">
        <w:tc>
          <w:tcPr>
            <w:tcW w:w="3690" w:type="dxa"/>
          </w:tcPr>
          <w:p w14:paraId="7225FCCD" w14:textId="77777777" w:rsidR="004E0417" w:rsidRPr="003E5F2C" w:rsidRDefault="004E0417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603F48" w14:textId="77777777" w:rsidR="004E0417" w:rsidRPr="003E5F2C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687BE8" w14:textId="77777777" w:rsidR="004E0417" w:rsidRPr="003E5F2C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664973" w14:textId="77777777" w:rsidR="004E0417" w:rsidRPr="003E5F2C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31C9645" w14:textId="77777777" w:rsidR="004E0417" w:rsidRPr="003E5F2C" w:rsidRDefault="004E0417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BDB893" w14:textId="77777777" w:rsidR="004E0417" w:rsidRPr="003E5F2C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B5E9B46" w14:textId="77777777" w:rsidR="004E0417" w:rsidRPr="003E5F2C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677784EC" w14:textId="77777777" w:rsidR="004E0417" w:rsidRPr="003E5F2C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3E5F2C" w14:paraId="47460425" w14:textId="77777777" w:rsidTr="00355A3B">
        <w:tc>
          <w:tcPr>
            <w:tcW w:w="3690" w:type="dxa"/>
          </w:tcPr>
          <w:p w14:paraId="1E9BF8B5" w14:textId="77777777" w:rsidR="0064725F" w:rsidRPr="003E5F2C" w:rsidRDefault="0064725F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0A0F8B7" w14:textId="27A773BC" w:rsidR="004E0417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A7270D4" w14:textId="77777777" w:rsidR="004E0417" w:rsidRPr="003E5F2C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5F4185" w14:textId="1CB9A65C" w:rsidR="004E0417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8615040" w14:textId="77777777" w:rsidR="004E0417" w:rsidRPr="003E5F2C" w:rsidRDefault="004E0417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508548" w14:textId="59D267DD" w:rsidR="004E0417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41619C9" w14:textId="77777777" w:rsidR="004E0417" w:rsidRPr="003E5F2C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1EE80CF6" w14:textId="03F2075E" w:rsidR="004E0417" w:rsidRPr="003E5F2C" w:rsidRDefault="00AE5DA6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D4753" w:rsidRPr="003E5F2C" w14:paraId="7730A225" w14:textId="77777777" w:rsidTr="00355A3B">
        <w:tc>
          <w:tcPr>
            <w:tcW w:w="3690" w:type="dxa"/>
          </w:tcPr>
          <w:p w14:paraId="6419E3EB" w14:textId="77777777" w:rsidR="00AD4753" w:rsidRPr="003E5F2C" w:rsidRDefault="00AD4753" w:rsidP="00AD4753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0499E77" w14:textId="49E62338" w:rsidR="00AD4753" w:rsidRPr="003E5F2C" w:rsidRDefault="00AE5DA6" w:rsidP="00AD475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33510AE1" w14:textId="77777777" w:rsidR="00AD4753" w:rsidRPr="003E5F2C" w:rsidRDefault="00AD4753" w:rsidP="00AD4753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1B36CD" w14:textId="71192ACD" w:rsidR="00AD4753" w:rsidRPr="003E5F2C" w:rsidRDefault="00AE5DA6" w:rsidP="00AD475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7A1220E0" w14:textId="77777777" w:rsidR="00AD4753" w:rsidRPr="003E5F2C" w:rsidRDefault="00AD4753" w:rsidP="00AD4753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841961" w14:textId="244E34D3" w:rsidR="00AD4753" w:rsidRPr="003E5F2C" w:rsidRDefault="00AE5DA6" w:rsidP="00AD475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7ACE5635" w14:textId="77777777" w:rsidR="00AD4753" w:rsidRPr="003E5F2C" w:rsidRDefault="00AD4753" w:rsidP="00AD4753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8CE2364" w14:textId="2B53B0AB" w:rsidR="00AD4753" w:rsidRPr="003E5F2C" w:rsidRDefault="00AE5DA6" w:rsidP="00AD475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9E69E6" w:rsidRPr="003E5F2C" w14:paraId="758B3385" w14:textId="77777777" w:rsidTr="00355A3B">
        <w:tc>
          <w:tcPr>
            <w:tcW w:w="3690" w:type="dxa"/>
          </w:tcPr>
          <w:p w14:paraId="1FC95816" w14:textId="77777777" w:rsidR="000F4B2E" w:rsidRPr="003E5F2C" w:rsidRDefault="000F4B2E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44F42D" w14:textId="77777777" w:rsidR="000F4B2E" w:rsidRPr="003E5F2C" w:rsidRDefault="000F4B2E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2580DF6" w14:textId="77777777" w:rsidR="000F4B2E" w:rsidRPr="003E5F2C" w:rsidRDefault="000F4B2E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1C3EE7" w14:textId="77777777" w:rsidR="000F4B2E" w:rsidRPr="003E5F2C" w:rsidRDefault="000F4B2E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71A60805" w14:textId="77777777" w:rsidR="000F4B2E" w:rsidRPr="003E5F2C" w:rsidRDefault="000F4B2E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8E9B6F" w14:textId="77777777" w:rsidR="000F4B2E" w:rsidRPr="003E5F2C" w:rsidRDefault="000F4B2E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3EEDAF4A" w14:textId="77777777" w:rsidR="000F4B2E" w:rsidRPr="003E5F2C" w:rsidRDefault="000F4B2E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3F6A8C0A" w14:textId="77777777" w:rsidR="000F4B2E" w:rsidRPr="003E5F2C" w:rsidRDefault="000F4B2E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</w:tr>
      <w:tr w:rsidR="009E69E6" w:rsidRPr="003E5F2C" w14:paraId="31F28789" w14:textId="77777777" w:rsidTr="00355A3B">
        <w:tc>
          <w:tcPr>
            <w:tcW w:w="3690" w:type="dxa"/>
          </w:tcPr>
          <w:p w14:paraId="784477FD" w14:textId="77777777" w:rsidR="004E0417" w:rsidRPr="003E5F2C" w:rsidRDefault="004E0417" w:rsidP="00DA09AD">
            <w:pPr>
              <w:spacing w:line="340" w:lineRule="exact"/>
              <w:ind w:left="4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0" w:type="dxa"/>
            <w:vAlign w:val="bottom"/>
          </w:tcPr>
          <w:p w14:paraId="75BC1CB8" w14:textId="77777777" w:rsidR="004E0417" w:rsidRPr="003E5F2C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CA6A9C4" w14:textId="77777777" w:rsidR="004E0417" w:rsidRPr="003E5F2C" w:rsidRDefault="004E0417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CBA5D6" w14:textId="77777777" w:rsidR="004E0417" w:rsidRPr="003E5F2C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FA5D039" w14:textId="77777777" w:rsidR="004E0417" w:rsidRPr="003E5F2C" w:rsidRDefault="004E0417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31C723" w14:textId="77777777" w:rsidR="004E0417" w:rsidRPr="003E5F2C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BB17EE6" w14:textId="77777777" w:rsidR="004E0417" w:rsidRPr="003E5F2C" w:rsidRDefault="004E0417" w:rsidP="00DA09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635E410D" w14:textId="77777777" w:rsidR="004E0417" w:rsidRPr="003E5F2C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343AD" w:rsidRPr="003E5F2C" w14:paraId="4CC8DE27" w14:textId="77777777" w:rsidTr="0022355E">
        <w:tc>
          <w:tcPr>
            <w:tcW w:w="3690" w:type="dxa"/>
          </w:tcPr>
          <w:p w14:paraId="40465741" w14:textId="77777777" w:rsidR="00A343AD" w:rsidRPr="003E5F2C" w:rsidRDefault="00A343AD" w:rsidP="00A343AD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E3333" w14:textId="1B725B83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82</w:t>
            </w:r>
          </w:p>
        </w:tc>
        <w:tc>
          <w:tcPr>
            <w:tcW w:w="90" w:type="dxa"/>
          </w:tcPr>
          <w:p w14:paraId="1B4F1C86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505F0DC" w14:textId="231C7E10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82</w:t>
            </w:r>
          </w:p>
        </w:tc>
        <w:tc>
          <w:tcPr>
            <w:tcW w:w="90" w:type="dxa"/>
          </w:tcPr>
          <w:p w14:paraId="0FF5F9E6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09517" w14:textId="5636C1AD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90" w:type="dxa"/>
          </w:tcPr>
          <w:p w14:paraId="61E47775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4C7B71F" w14:textId="54D6D739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</w:tr>
      <w:tr w:rsidR="00A343AD" w:rsidRPr="003E5F2C" w14:paraId="268338F4" w14:textId="77777777" w:rsidTr="0022355E">
        <w:tc>
          <w:tcPr>
            <w:tcW w:w="3690" w:type="dxa"/>
          </w:tcPr>
          <w:p w14:paraId="50FF595B" w14:textId="77777777" w:rsidR="00A343AD" w:rsidRPr="003E5F2C" w:rsidRDefault="00A343AD" w:rsidP="00A343AD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3D411" w14:textId="41E3C720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66BB9279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4EF275D" w14:textId="6DD07683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25C5FAD8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50510" w14:textId="75CAD688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0810136D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6BC6038D" w14:textId="4D3B9FD6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</w:tr>
      <w:tr w:rsidR="00A343AD" w:rsidRPr="003E5F2C" w14:paraId="7169D09A" w14:textId="77777777" w:rsidTr="0022355E">
        <w:tc>
          <w:tcPr>
            <w:tcW w:w="3690" w:type="dxa"/>
          </w:tcPr>
          <w:p w14:paraId="132C9E84" w14:textId="77777777" w:rsidR="00A343AD" w:rsidRPr="003E5F2C" w:rsidRDefault="00A343AD" w:rsidP="00A343AD">
            <w:pPr>
              <w:spacing w:line="340" w:lineRule="exact"/>
              <w:ind w:left="4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9F86F" w14:textId="77777777" w:rsidR="00A343AD" w:rsidRPr="003E5F2C" w:rsidRDefault="00A343AD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C4C82EE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E47BEAE" w14:textId="77777777" w:rsidR="00A343AD" w:rsidRPr="003E5F2C" w:rsidRDefault="00A343AD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16AC0FF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AE1C9" w14:textId="77777777" w:rsidR="00A343AD" w:rsidRPr="003E5F2C" w:rsidRDefault="00A343AD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034AC45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6FC19B25" w14:textId="77777777" w:rsidR="00A343AD" w:rsidRPr="003E5F2C" w:rsidRDefault="00A343AD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343AD" w:rsidRPr="003E5F2C" w14:paraId="24D69A43" w14:textId="77777777" w:rsidTr="0022355E">
        <w:tc>
          <w:tcPr>
            <w:tcW w:w="3690" w:type="dxa"/>
          </w:tcPr>
          <w:p w14:paraId="03748F06" w14:textId="77777777" w:rsidR="00A343AD" w:rsidRPr="003E5F2C" w:rsidRDefault="00A343AD" w:rsidP="00A343AD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F7C06" w14:textId="3B32F42B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90" w:type="dxa"/>
          </w:tcPr>
          <w:p w14:paraId="6665B769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73A310D" w14:textId="6FFB9AFB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90" w:type="dxa"/>
          </w:tcPr>
          <w:p w14:paraId="3E78ADDE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2F7F0" w14:textId="3DC2BDD8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90" w:type="dxa"/>
          </w:tcPr>
          <w:p w14:paraId="0ADE874F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5F9A25D" w14:textId="523FF422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</w:tr>
      <w:tr w:rsidR="00A343AD" w:rsidRPr="003E5F2C" w14:paraId="06E2111E" w14:textId="77777777" w:rsidTr="0022355E">
        <w:tc>
          <w:tcPr>
            <w:tcW w:w="3690" w:type="dxa"/>
          </w:tcPr>
          <w:p w14:paraId="57E8B2F6" w14:textId="77777777" w:rsidR="00A343AD" w:rsidRPr="003E5F2C" w:rsidRDefault="00A343AD" w:rsidP="00A343AD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6712B" w14:textId="60A6A050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105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ของ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7ED04460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6DC1B34" w14:textId="6DFD5EC5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105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ของ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150C44FA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EEF4F" w14:textId="5644EF96" w:rsidR="00A343AD" w:rsidRPr="003E5F2C" w:rsidRDefault="00AE5DA6" w:rsidP="00A34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105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ของ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41EF5DED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6F317BB" w14:textId="2A5532E2" w:rsidR="00A343AD" w:rsidRPr="003E5F2C" w:rsidRDefault="00AE5DA6" w:rsidP="00A343AD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105</w:t>
            </w:r>
            <w:r w:rsidR="00A343A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ของ</w:t>
            </w:r>
            <w:r w:rsidR="00A343AD"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A343AD" w:rsidRPr="003E5F2C" w14:paraId="6E49A7E5" w14:textId="77777777" w:rsidTr="0022355E">
        <w:tc>
          <w:tcPr>
            <w:tcW w:w="3690" w:type="dxa"/>
          </w:tcPr>
          <w:p w14:paraId="14FA363C" w14:textId="77777777" w:rsidR="00A343AD" w:rsidRPr="003E5F2C" w:rsidRDefault="00A343AD" w:rsidP="00A343AD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F62C1" w14:textId="4AB2E074" w:rsidR="00A343AD" w:rsidRPr="003E5F2C" w:rsidRDefault="00A343AD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  <w:tc>
          <w:tcPr>
            <w:tcW w:w="90" w:type="dxa"/>
          </w:tcPr>
          <w:p w14:paraId="297C607A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38E0469" w14:textId="497C69F0" w:rsidR="00A343AD" w:rsidRPr="003E5F2C" w:rsidRDefault="00A343AD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  <w:tc>
          <w:tcPr>
            <w:tcW w:w="90" w:type="dxa"/>
          </w:tcPr>
          <w:p w14:paraId="1A4BECB0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3ECC8" w14:textId="20929EBB" w:rsidR="00A343AD" w:rsidRPr="003E5F2C" w:rsidRDefault="00A343AD" w:rsidP="00A34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  <w:tc>
          <w:tcPr>
            <w:tcW w:w="90" w:type="dxa"/>
          </w:tcPr>
          <w:p w14:paraId="105FB47D" w14:textId="77777777" w:rsidR="00A343AD" w:rsidRPr="003E5F2C" w:rsidRDefault="00A343AD" w:rsidP="00A343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429BCE64" w14:textId="3AFBEFF8" w:rsidR="00A343AD" w:rsidRPr="003E5F2C" w:rsidRDefault="00A343AD" w:rsidP="00A343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AE5DA6" w:rsidRPr="00AE5DA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3E5F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</w:tr>
    </w:tbl>
    <w:p w14:paraId="29B75782" w14:textId="77777777" w:rsidR="00DC4DDC" w:rsidRPr="003E5F2C" w:rsidRDefault="009D5753" w:rsidP="00DA09AD">
      <w:pPr>
        <w:pStyle w:val="ListParagraph"/>
        <w:spacing w:before="120" w:after="0" w:line="240" w:lineRule="auto"/>
        <w:ind w:left="1080" w:hanging="360"/>
        <w:jc w:val="thaiDistribute"/>
        <w:rPr>
          <w:rFonts w:ascii="Angsana New" w:hAnsi="Angsana New" w:cs="Angsana New"/>
          <w:color w:val="000000" w:themeColor="text1"/>
          <w:sz w:val="20"/>
          <w:szCs w:val="24"/>
        </w:rPr>
      </w:pPr>
      <w:r w:rsidRPr="003E5F2C">
        <w:rPr>
          <w:rFonts w:ascii="Angsana New" w:hAnsi="Angsana New" w:cs="Angsana New"/>
          <w:snapToGrid w:val="0"/>
          <w:color w:val="000000" w:themeColor="text1"/>
          <w:sz w:val="28"/>
        </w:rPr>
        <w:t>*</w:t>
      </w:r>
      <w:r w:rsidR="007B6DE2" w:rsidRPr="003E5F2C">
        <w:rPr>
          <w:rFonts w:ascii="Angsana New" w:hAnsi="Angsana New" w:cs="Angsana New"/>
          <w:color w:val="000000" w:themeColor="text1"/>
        </w:rPr>
        <w:tab/>
      </w:r>
      <w:r w:rsidR="008B7B96" w:rsidRPr="003E5F2C">
        <w:rPr>
          <w:rFonts w:ascii="Angsana New" w:hAnsi="Angsana New" w:cs="Angsana New"/>
          <w:color w:val="000000" w:themeColor="text1"/>
          <w:sz w:val="20"/>
          <w:szCs w:val="24"/>
          <w:cs/>
        </w:rPr>
        <w:t>ขึ้นอยู่กับช่วงอายุของพนักงาน</w:t>
      </w:r>
    </w:p>
    <w:p w14:paraId="79A4E51F" w14:textId="52C44730" w:rsidR="001F5F83" w:rsidRPr="003E5F2C" w:rsidRDefault="009D5753" w:rsidP="00DA09AD">
      <w:pPr>
        <w:pStyle w:val="ListParagraph"/>
        <w:spacing w:after="0" w:line="240" w:lineRule="auto"/>
        <w:ind w:left="1080" w:hanging="360"/>
        <w:jc w:val="thaiDistribute"/>
        <w:rPr>
          <w:rFonts w:ascii="Angsana New" w:hAnsi="Angsana New" w:cs="Angsana New"/>
          <w:color w:val="000000" w:themeColor="text1"/>
          <w:sz w:val="24"/>
          <w:szCs w:val="24"/>
        </w:rPr>
      </w:pPr>
      <w:r w:rsidRPr="003E5F2C">
        <w:rPr>
          <w:rFonts w:ascii="Angsana New" w:hAnsi="Angsana New" w:cs="Angsana New"/>
          <w:snapToGrid w:val="0"/>
          <w:color w:val="000000" w:themeColor="text1"/>
          <w:sz w:val="28"/>
        </w:rPr>
        <w:t>**</w:t>
      </w:r>
      <w:r w:rsidR="00536CCD"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vertAlign w:val="superscript"/>
          <w:cs/>
        </w:rPr>
        <w:tab/>
      </w:r>
      <w:r w:rsidR="00536CCD" w:rsidRPr="003E5F2C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อ้างอิงตามตารางมรณะไทย </w:t>
      </w:r>
      <w:r w:rsidR="00AE5DA6" w:rsidRPr="00AE5DA6">
        <w:rPr>
          <w:rFonts w:ascii="Angsana New" w:hAnsi="Angsana New" w:cs="Angsana New"/>
          <w:color w:val="000000" w:themeColor="text1"/>
          <w:sz w:val="24"/>
          <w:szCs w:val="24"/>
        </w:rPr>
        <w:t>2560</w:t>
      </w:r>
      <w:r w:rsidR="00536CCD" w:rsidRPr="003E5F2C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ประเภทสามัญ (</w:t>
      </w:r>
      <w:r w:rsidR="00536CCD" w:rsidRPr="003E5F2C">
        <w:rPr>
          <w:rFonts w:ascii="Angsana New" w:hAnsi="Angsana New" w:cs="Angsana New"/>
          <w:color w:val="000000" w:themeColor="text1"/>
          <w:sz w:val="24"/>
          <w:szCs w:val="24"/>
        </w:rPr>
        <w:t>TMO</w:t>
      </w:r>
      <w:r w:rsidR="00AE5DA6" w:rsidRPr="00AE5DA6">
        <w:rPr>
          <w:rFonts w:ascii="Angsana New" w:hAnsi="Angsana New" w:cs="Angsana New"/>
          <w:color w:val="000000" w:themeColor="text1"/>
          <w:sz w:val="24"/>
          <w:szCs w:val="24"/>
        </w:rPr>
        <w:t>2017</w:t>
      </w:r>
      <w:r w:rsidR="00536CCD" w:rsidRPr="003E5F2C">
        <w:rPr>
          <w:rFonts w:ascii="Angsana New" w:hAnsi="Angsana New" w:cs="Angsana New"/>
          <w:color w:val="000000" w:themeColor="text1"/>
          <w:sz w:val="24"/>
          <w:szCs w:val="24"/>
        </w:rPr>
        <w:t xml:space="preserve">: Thai Mortality Ordinary Tables of </w:t>
      </w:r>
      <w:r w:rsidR="00AE5DA6" w:rsidRPr="00AE5DA6">
        <w:rPr>
          <w:rFonts w:ascii="Angsana New" w:hAnsi="Angsana New" w:cs="Angsana New"/>
          <w:color w:val="000000" w:themeColor="text1"/>
          <w:sz w:val="24"/>
          <w:szCs w:val="24"/>
        </w:rPr>
        <w:t>2017</w:t>
      </w:r>
      <w:r w:rsidR="00536CCD" w:rsidRPr="003E5F2C">
        <w:rPr>
          <w:rFonts w:ascii="Angsana New" w:hAnsi="Angsana New" w:cs="Angsana New"/>
          <w:color w:val="000000" w:themeColor="text1"/>
          <w:sz w:val="24"/>
          <w:szCs w:val="24"/>
        </w:rPr>
        <w:t>)</w:t>
      </w:r>
    </w:p>
    <w:p w14:paraId="45F6E0BB" w14:textId="77777777" w:rsidR="00B4058D" w:rsidRPr="003E5F2C" w:rsidRDefault="001612E3" w:rsidP="00DA09AD">
      <w:pPr>
        <w:spacing w:before="120"/>
        <w:ind w:left="547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  <w:lang w:val="en-US"/>
        </w:rPr>
        <w:t>ข้อสมมติที่สำคัญในการกำหนด</w:t>
      </w:r>
      <w:r w:rsidR="005F0A83" w:rsidRPr="003E5F2C">
        <w:rPr>
          <w:rFonts w:ascii="Angsana New" w:hAnsi="Angsana New" w:cs="Angsana New"/>
          <w:color w:val="000000" w:themeColor="text1"/>
          <w:cs/>
        </w:rPr>
        <w:t>ประมาณการหนี้สินสำหรับ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ผลประโยชน์พนักงานตามหลักคณิตศาสตร์ประกันภัย </w:t>
      </w:r>
      <w:r w:rsidR="00270763" w:rsidRPr="003E5F2C">
        <w:rPr>
          <w:rFonts w:ascii="Angsana New" w:hAnsi="Angsana New" w:cs="Angsana New"/>
          <w:color w:val="000000" w:themeColor="text1"/>
          <w:cs/>
          <w:lang w:val="en-US"/>
        </w:rPr>
        <w:t>ประกอบด้วย อัตราคิดลด</w:t>
      </w:r>
      <w:r w:rsidR="00270763"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อัตราการเพิ่มขึ้นของเงินเดือน</w:t>
      </w:r>
      <w:r w:rsidR="00270763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876AE5" w:rsidRPr="003E5F2C">
        <w:rPr>
          <w:rFonts w:ascii="Angsana New" w:hAnsi="Angsana New" w:cs="Angsana New"/>
          <w:color w:val="000000" w:themeColor="text1"/>
          <w:cs/>
          <w:lang w:val="en-US"/>
        </w:rPr>
        <w:t>อั</w:t>
      </w:r>
      <w:r w:rsidR="00270763" w:rsidRPr="003E5F2C">
        <w:rPr>
          <w:rFonts w:ascii="Angsana New" w:hAnsi="Angsana New" w:cs="Angsana New"/>
          <w:color w:val="000000" w:themeColor="text1"/>
          <w:cs/>
          <w:lang w:val="en-US"/>
        </w:rPr>
        <w:t>ตราการลาออกของพนักงาน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876AE5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และอัตรามรณะ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การวิเคราะห์ความอ่อนไหวดังต่อไปนี้ได้พิจารณาจากการเปลี่ยนแปลงในแต่ละข้อสมมติ</w:t>
      </w:r>
      <w:r w:rsidRPr="003E5F2C">
        <w:rPr>
          <w:rFonts w:ascii="Angsana New" w:hAnsi="Angsana New" w:cs="Angsana New"/>
          <w:color w:val="000000" w:themeColor="text1"/>
          <w:spacing w:val="6"/>
          <w:cs/>
          <w:lang w:val="en-US"/>
        </w:rPr>
        <w:t xml:space="preserve">ในการประมาณการตามหลักคณิตศาสตร์ประกันภัยที่เกี่ยวข้องที่อาจเป็นไปได้อย่างสมเหตุสมผล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ณ วันสิ้นรอบระยะเวลารายงานในขณะที่ข้อสมมติอื่นคงที่</w:t>
      </w:r>
    </w:p>
    <w:p w14:paraId="2B183330" w14:textId="77777777" w:rsidR="00103CE0" w:rsidRPr="003E5F2C" w:rsidRDefault="00103CE0" w:rsidP="00DA09AD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170"/>
        <w:gridCol w:w="90"/>
        <w:gridCol w:w="1170"/>
        <w:gridCol w:w="90"/>
        <w:gridCol w:w="1208"/>
      </w:tblGrid>
      <w:tr w:rsidR="009E69E6" w:rsidRPr="003E5F2C" w14:paraId="4D968867" w14:textId="77777777" w:rsidTr="003B4062">
        <w:tc>
          <w:tcPr>
            <w:tcW w:w="3870" w:type="dxa"/>
          </w:tcPr>
          <w:p w14:paraId="5A707654" w14:textId="77777777" w:rsidR="00BB0F30" w:rsidRPr="003E5F2C" w:rsidRDefault="00BB0F30" w:rsidP="00DA09AD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98" w:type="dxa"/>
            <w:gridSpan w:val="7"/>
          </w:tcPr>
          <w:p w14:paraId="27784FB5" w14:textId="77777777" w:rsidR="00BB0F30" w:rsidRPr="003E5F2C" w:rsidRDefault="00BB0F30" w:rsidP="00DA09AD">
            <w:pPr>
              <w:snapToGrid w:val="0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ผลกระทบต่อมูลค่าปัจจุบันของประมาณการหนี้สิน</w:t>
            </w:r>
          </w:p>
        </w:tc>
      </w:tr>
      <w:tr w:rsidR="009E69E6" w:rsidRPr="003E5F2C" w14:paraId="394208A2" w14:textId="77777777" w:rsidTr="003B4062">
        <w:tc>
          <w:tcPr>
            <w:tcW w:w="3870" w:type="dxa"/>
          </w:tcPr>
          <w:p w14:paraId="22FBB35B" w14:textId="77777777" w:rsidR="00BB0F30" w:rsidRPr="003E5F2C" w:rsidRDefault="00BB0F30" w:rsidP="00DA09AD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98" w:type="dxa"/>
            <w:gridSpan w:val="7"/>
          </w:tcPr>
          <w:p w14:paraId="2D1C7F07" w14:textId="77777777" w:rsidR="00BB0F30" w:rsidRPr="003E5F2C" w:rsidRDefault="00BB0F30" w:rsidP="00DA09AD">
            <w:pPr>
              <w:snapToGrid w:val="0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ผลประโยชน์พนักงานเพิ่มขึ้น (ลดลง)</w:t>
            </w:r>
          </w:p>
        </w:tc>
      </w:tr>
      <w:tr w:rsidR="009E69E6" w:rsidRPr="003E5F2C" w14:paraId="4CFFFFAB" w14:textId="77777777" w:rsidTr="003B4062">
        <w:tc>
          <w:tcPr>
            <w:tcW w:w="3870" w:type="dxa"/>
          </w:tcPr>
          <w:p w14:paraId="35520791" w14:textId="77777777" w:rsidR="00F47730" w:rsidRPr="003E5F2C" w:rsidRDefault="00F47730" w:rsidP="00DA09AD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26F921EA" w14:textId="77777777" w:rsidR="00F47730" w:rsidRPr="003E5F2C" w:rsidRDefault="00F47730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96D87D" w14:textId="77777777" w:rsidR="00F47730" w:rsidRPr="003E5F2C" w:rsidRDefault="00F47730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68" w:type="dxa"/>
            <w:gridSpan w:val="3"/>
          </w:tcPr>
          <w:p w14:paraId="3BFBFC04" w14:textId="77777777" w:rsidR="00F47730" w:rsidRPr="003E5F2C" w:rsidRDefault="00F47730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69E6" w:rsidRPr="003E5F2C" w14:paraId="1D79628C" w14:textId="77777777" w:rsidTr="003B4062">
        <w:tc>
          <w:tcPr>
            <w:tcW w:w="3870" w:type="dxa"/>
          </w:tcPr>
          <w:p w14:paraId="14001146" w14:textId="77777777" w:rsidR="00F47730" w:rsidRPr="003E5F2C" w:rsidRDefault="00F47730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A36F36" w14:textId="77777777" w:rsidR="00F47730" w:rsidRPr="003E5F2C" w:rsidRDefault="00F4773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EE6114" w14:textId="77777777" w:rsidR="00F47730" w:rsidRPr="003E5F2C" w:rsidRDefault="00F47730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0F1CC6" w14:textId="77777777" w:rsidR="00F47730" w:rsidRPr="003E5F2C" w:rsidRDefault="00F4773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FCFAFF9" w14:textId="77777777" w:rsidR="00F47730" w:rsidRPr="003E5F2C" w:rsidRDefault="00F47730" w:rsidP="00DA09AD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9EA757" w14:textId="77777777" w:rsidR="00F47730" w:rsidRPr="003E5F2C" w:rsidRDefault="00F4773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86A42C" w14:textId="77777777" w:rsidR="00F47730" w:rsidRPr="003E5F2C" w:rsidRDefault="00F47730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8" w:type="dxa"/>
          </w:tcPr>
          <w:p w14:paraId="2A5517A8" w14:textId="77777777" w:rsidR="00F47730" w:rsidRPr="003E5F2C" w:rsidRDefault="00F4773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9E69E6" w:rsidRPr="003E5F2C" w14:paraId="069B8AA0" w14:textId="77777777" w:rsidTr="003B4062">
        <w:tc>
          <w:tcPr>
            <w:tcW w:w="3870" w:type="dxa"/>
          </w:tcPr>
          <w:p w14:paraId="54C65885" w14:textId="77777777" w:rsidR="00F47730" w:rsidRPr="003E5F2C" w:rsidRDefault="00F47730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3EC0FA" w14:textId="52636609" w:rsidR="00F47730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A7E2EC7" w14:textId="77777777" w:rsidR="00F47730" w:rsidRPr="003E5F2C" w:rsidRDefault="00F47730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5D58114" w14:textId="3A82FA0C" w:rsidR="00F47730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AC5AE9C" w14:textId="77777777" w:rsidR="00F47730" w:rsidRPr="003E5F2C" w:rsidRDefault="00F47730" w:rsidP="00DA09AD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C8886B" w14:textId="44145DFA" w:rsidR="00F47730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261A29" w14:textId="77777777" w:rsidR="00F47730" w:rsidRPr="003E5F2C" w:rsidRDefault="00F47730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8" w:type="dxa"/>
          </w:tcPr>
          <w:p w14:paraId="44C64D98" w14:textId="547D33DC" w:rsidR="00F47730" w:rsidRPr="003E5F2C" w:rsidRDefault="00AE5DA6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D4753" w:rsidRPr="003E5F2C" w14:paraId="7197EC23" w14:textId="77777777" w:rsidTr="003B4062">
        <w:tc>
          <w:tcPr>
            <w:tcW w:w="3870" w:type="dxa"/>
          </w:tcPr>
          <w:p w14:paraId="1821DDC4" w14:textId="77777777" w:rsidR="00AD4753" w:rsidRPr="003E5F2C" w:rsidRDefault="00AD4753" w:rsidP="00AD4753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45602C" w14:textId="4CDC66F4" w:rsidR="00AD4753" w:rsidRPr="003E5F2C" w:rsidRDefault="00AE5DA6" w:rsidP="00AD475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E876C20" w14:textId="77777777" w:rsidR="00AD4753" w:rsidRPr="003E5F2C" w:rsidRDefault="00AD4753" w:rsidP="00AD4753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4BCFED" w14:textId="4AAA5AE4" w:rsidR="00AD4753" w:rsidRPr="003E5F2C" w:rsidRDefault="00AE5DA6" w:rsidP="00AD475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374C22B" w14:textId="77777777" w:rsidR="00AD4753" w:rsidRPr="003E5F2C" w:rsidRDefault="00AD4753" w:rsidP="00AD4753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49A3E5" w14:textId="7F8A116D" w:rsidR="00AD4753" w:rsidRPr="003E5F2C" w:rsidRDefault="00AE5DA6" w:rsidP="00AD475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71214B79" w14:textId="77777777" w:rsidR="00AD4753" w:rsidRPr="003E5F2C" w:rsidRDefault="00AD4753" w:rsidP="00AD4753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25596582" w14:textId="03586984" w:rsidR="00AD4753" w:rsidRPr="003E5F2C" w:rsidRDefault="00AE5DA6" w:rsidP="00AD475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D61436" w:rsidRPr="003E5F2C" w14:paraId="08BD16D8" w14:textId="77777777" w:rsidTr="0022355E">
        <w:tc>
          <w:tcPr>
            <w:tcW w:w="3870" w:type="dxa"/>
            <w:vAlign w:val="bottom"/>
          </w:tcPr>
          <w:p w14:paraId="6C4AF898" w14:textId="680C40DF" w:rsidR="00D61436" w:rsidRPr="003E5F2C" w:rsidRDefault="00D61436" w:rsidP="00D61436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อัตราคิดลด - เพิ่มขึ้นร้อยละ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FBF0E" w14:textId="119D8B10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165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696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29C13BDA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521E3C6" w14:textId="0A3B96C9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863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391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302C0B02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F0ABE" w14:textId="7E1A315D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832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601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6A3BEBA5" w14:textId="77777777" w:rsidR="00D61436" w:rsidRPr="003E5F2C" w:rsidRDefault="00D61436" w:rsidP="00D61436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7CC03DE" w14:textId="470D368A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573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549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D61436" w:rsidRPr="003E5F2C" w14:paraId="3E6D8BB3" w14:textId="77777777" w:rsidTr="0022355E">
        <w:tc>
          <w:tcPr>
            <w:tcW w:w="3870" w:type="dxa"/>
            <w:vAlign w:val="bottom"/>
          </w:tcPr>
          <w:p w14:paraId="592222FA" w14:textId="103D04FE" w:rsidR="00D61436" w:rsidRPr="003E5F2C" w:rsidRDefault="00D61436" w:rsidP="00D61436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อัตราคิดลด - ลดลงร้อยละ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4A7BE" w14:textId="448DB44B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730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059</w:t>
            </w:r>
          </w:p>
        </w:tc>
        <w:tc>
          <w:tcPr>
            <w:tcW w:w="90" w:type="dxa"/>
          </w:tcPr>
          <w:p w14:paraId="00C3CC1D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27A2ED4" w14:textId="6E119E5D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397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890</w:t>
            </w:r>
          </w:p>
        </w:tc>
        <w:tc>
          <w:tcPr>
            <w:tcW w:w="90" w:type="dxa"/>
          </w:tcPr>
          <w:p w14:paraId="546360FE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CDDE6" w14:textId="5EE37AE4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320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lang w:val="en-US"/>
              </w:rPr>
              <w:t>376</w:t>
            </w:r>
          </w:p>
        </w:tc>
        <w:tc>
          <w:tcPr>
            <w:tcW w:w="90" w:type="dxa"/>
          </w:tcPr>
          <w:p w14:paraId="4E296A10" w14:textId="77777777" w:rsidR="00D61436" w:rsidRPr="003E5F2C" w:rsidRDefault="00D61436" w:rsidP="00D61436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25D6D9C8" w14:textId="47176958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040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338</w:t>
            </w:r>
          </w:p>
        </w:tc>
      </w:tr>
      <w:tr w:rsidR="00D61436" w:rsidRPr="003E5F2C" w14:paraId="354F4B96" w14:textId="77777777" w:rsidTr="0022355E">
        <w:tc>
          <w:tcPr>
            <w:tcW w:w="3870" w:type="dxa"/>
            <w:vAlign w:val="bottom"/>
          </w:tcPr>
          <w:p w14:paraId="0B9514CB" w14:textId="4E62A72C" w:rsidR="00D61436" w:rsidRPr="003E5F2C" w:rsidRDefault="00D61436" w:rsidP="00D61436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B5D26" w14:textId="42F47754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787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231</w:t>
            </w:r>
          </w:p>
        </w:tc>
        <w:tc>
          <w:tcPr>
            <w:tcW w:w="90" w:type="dxa"/>
          </w:tcPr>
          <w:p w14:paraId="73417DDA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286088F" w14:textId="41780D86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227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945</w:t>
            </w:r>
          </w:p>
        </w:tc>
        <w:tc>
          <w:tcPr>
            <w:tcW w:w="90" w:type="dxa"/>
          </w:tcPr>
          <w:p w14:paraId="5B03333C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1641C" w14:textId="3297EED9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388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472</w:t>
            </w:r>
          </w:p>
        </w:tc>
        <w:tc>
          <w:tcPr>
            <w:tcW w:w="90" w:type="dxa"/>
          </w:tcPr>
          <w:p w14:paraId="0FFA3B73" w14:textId="77777777" w:rsidR="00D61436" w:rsidRPr="003E5F2C" w:rsidRDefault="00D61436" w:rsidP="00D61436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0DC763E0" w14:textId="159F86FB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881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981</w:t>
            </w:r>
          </w:p>
        </w:tc>
      </w:tr>
      <w:tr w:rsidR="00D61436" w:rsidRPr="003E5F2C" w14:paraId="2B83B9F5" w14:textId="77777777" w:rsidTr="0022355E">
        <w:tc>
          <w:tcPr>
            <w:tcW w:w="3870" w:type="dxa"/>
            <w:vAlign w:val="bottom"/>
          </w:tcPr>
          <w:p w14:paraId="3E1390B6" w14:textId="36E70AF0" w:rsidR="00D61436" w:rsidRPr="003E5F2C" w:rsidRDefault="00D61436" w:rsidP="00D61436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- ลดลงร้อยละ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35A15" w14:textId="032203AC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266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544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08C38171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F498D2A" w14:textId="52182870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785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735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3B9582D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8A0F9" w14:textId="32441F7C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935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610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6C43625" w14:textId="77777777" w:rsidR="00D61436" w:rsidRPr="003E5F2C" w:rsidRDefault="00D61436" w:rsidP="00D61436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005DDA13" w14:textId="601FC6CE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499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426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D61436" w:rsidRPr="003E5F2C" w14:paraId="37F643BD" w14:textId="77777777" w:rsidTr="0022355E">
        <w:tc>
          <w:tcPr>
            <w:tcW w:w="3870" w:type="dxa"/>
            <w:vAlign w:val="bottom"/>
          </w:tcPr>
          <w:p w14:paraId="7781C88A" w14:textId="41D58770" w:rsidR="00D61436" w:rsidRPr="003E5F2C" w:rsidRDefault="00D61436" w:rsidP="00D61436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 xml:space="preserve">อัตราการลาออกของพนักงาน </w:t>
            </w:r>
            <w:r w:rsidRPr="003E5F2C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lang w:val="en-US"/>
              </w:rPr>
              <w:t>-</w:t>
            </w:r>
            <w:r w:rsidRPr="003E5F2C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 xml:space="preserve"> เพิ่มขึ้นร้อยละ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74ADF" w14:textId="2039A3DB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495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177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20026DA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ADF4ADD" w14:textId="3879A291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961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813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348000A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64DEF" w14:textId="17C8D1E6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232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495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A589C8B" w14:textId="77777777" w:rsidR="00D61436" w:rsidRPr="003E5F2C" w:rsidRDefault="00D61436" w:rsidP="00D61436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47A6EB8" w14:textId="66CDF300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734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499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D61436" w:rsidRPr="003E5F2C" w14:paraId="2A336BA7" w14:textId="77777777" w:rsidTr="0022355E">
        <w:tc>
          <w:tcPr>
            <w:tcW w:w="3870" w:type="dxa"/>
            <w:vAlign w:val="bottom"/>
          </w:tcPr>
          <w:p w14:paraId="7D917AA7" w14:textId="0CDAC667" w:rsidR="00D61436" w:rsidRPr="003E5F2C" w:rsidRDefault="00D61436" w:rsidP="00D61436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อัตราการลาออกของพนักงาน 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B666E" w14:textId="743346C7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123</w:t>
            </w:r>
          </w:p>
        </w:tc>
        <w:tc>
          <w:tcPr>
            <w:tcW w:w="90" w:type="dxa"/>
          </w:tcPr>
          <w:p w14:paraId="23357D47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613D52C" w14:textId="698FF99C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555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933</w:t>
            </w:r>
          </w:p>
        </w:tc>
        <w:tc>
          <w:tcPr>
            <w:tcW w:w="90" w:type="dxa"/>
          </w:tcPr>
          <w:p w14:paraId="51E5E4A8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1DB8B" w14:textId="4EFE0125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905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134</w:t>
            </w:r>
          </w:p>
        </w:tc>
        <w:tc>
          <w:tcPr>
            <w:tcW w:w="90" w:type="dxa"/>
          </w:tcPr>
          <w:p w14:paraId="3FD04D85" w14:textId="77777777" w:rsidR="00D61436" w:rsidRPr="003E5F2C" w:rsidRDefault="00D61436" w:rsidP="00D61436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353AC20E" w14:textId="77D8EB5A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283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977</w:t>
            </w:r>
          </w:p>
        </w:tc>
      </w:tr>
      <w:tr w:rsidR="00D61436" w:rsidRPr="003E5F2C" w14:paraId="64D6EAE9" w14:textId="77777777" w:rsidTr="0022355E">
        <w:tc>
          <w:tcPr>
            <w:tcW w:w="3870" w:type="dxa"/>
            <w:vAlign w:val="bottom"/>
          </w:tcPr>
          <w:p w14:paraId="11B5B3F9" w14:textId="0FA76478" w:rsidR="00D61436" w:rsidRPr="003E5F2C" w:rsidRDefault="00D61436" w:rsidP="00D61436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อัตรามรณะ 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603D2" w14:textId="3C5599D6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353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444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018D30C9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09549EB" w14:textId="5F32B245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305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A417E01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BB78D" w14:textId="71ECB2F7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318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669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40D93D8" w14:textId="77777777" w:rsidR="00D61436" w:rsidRPr="003E5F2C" w:rsidRDefault="00D61436" w:rsidP="00D61436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27EDB21E" w14:textId="795A3768" w:rsidR="00D61436" w:rsidRPr="003E5F2C" w:rsidRDefault="00D6143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273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873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D61436" w:rsidRPr="003E5F2C" w14:paraId="43336AA1" w14:textId="77777777" w:rsidTr="0022355E">
        <w:tc>
          <w:tcPr>
            <w:tcW w:w="3870" w:type="dxa"/>
            <w:vAlign w:val="bottom"/>
          </w:tcPr>
          <w:p w14:paraId="23FEC776" w14:textId="76EF361C" w:rsidR="00D61436" w:rsidRPr="003E5F2C" w:rsidRDefault="00D61436" w:rsidP="00D61436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อัตรามรณะ 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6B30B" w14:textId="5C8E6EB0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359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196</w:t>
            </w:r>
          </w:p>
        </w:tc>
        <w:tc>
          <w:tcPr>
            <w:tcW w:w="90" w:type="dxa"/>
          </w:tcPr>
          <w:p w14:paraId="4D7F50D0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4C0EA9" w14:textId="67B54C5E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310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247</w:t>
            </w:r>
          </w:p>
        </w:tc>
        <w:tc>
          <w:tcPr>
            <w:tcW w:w="90" w:type="dxa"/>
          </w:tcPr>
          <w:p w14:paraId="08DB3C1E" w14:textId="77777777" w:rsidR="00D61436" w:rsidRPr="003E5F2C" w:rsidRDefault="00D61436" w:rsidP="00D61436">
            <w:pPr>
              <w:tabs>
                <w:tab w:val="decimal" w:pos="842"/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E12C1" w14:textId="1AE9EA56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323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783</w:t>
            </w:r>
          </w:p>
        </w:tc>
        <w:tc>
          <w:tcPr>
            <w:tcW w:w="90" w:type="dxa"/>
          </w:tcPr>
          <w:p w14:paraId="14425760" w14:textId="77777777" w:rsidR="00D61436" w:rsidRPr="003E5F2C" w:rsidRDefault="00D61436" w:rsidP="00D61436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501EA882" w14:textId="711A3C26" w:rsidR="00D61436" w:rsidRPr="003E5F2C" w:rsidRDefault="00AE5DA6" w:rsidP="00D61436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278</w:t>
            </w:r>
            <w:r w:rsidR="00D61436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281</w:t>
            </w:r>
          </w:p>
        </w:tc>
      </w:tr>
    </w:tbl>
    <w:p w14:paraId="268E6F71" w14:textId="77777777" w:rsidR="00A25C74" w:rsidRPr="003E5F2C" w:rsidRDefault="0050111F" w:rsidP="00E840A5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</w:rPr>
        <w:br w:type="page"/>
      </w:r>
      <w:r w:rsidR="00724A3D" w:rsidRPr="003E5F2C">
        <w:rPr>
          <w:rFonts w:ascii="Angsana New" w:hAnsi="Angsana New" w:cs="Angsana New"/>
          <w:color w:val="000000" w:themeColor="text1"/>
          <w:spacing w:val="-4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</w:t>
      </w:r>
      <w:r w:rsidR="005F0A83" w:rsidRPr="003E5F2C">
        <w:rPr>
          <w:rFonts w:ascii="Angsana New" w:hAnsi="Angsana New" w:cs="Angsana New"/>
          <w:color w:val="000000" w:themeColor="text1"/>
          <w:spacing w:val="-4"/>
          <w:cs/>
        </w:rPr>
        <w:t>ประมาณการหนี้สิน</w:t>
      </w:r>
      <w:r w:rsidR="005F0A83" w:rsidRPr="003E5F2C">
        <w:rPr>
          <w:rFonts w:ascii="Angsana New" w:hAnsi="Angsana New" w:cs="Angsana New"/>
          <w:color w:val="000000" w:themeColor="text1"/>
          <w:spacing w:val="6"/>
          <w:cs/>
        </w:rPr>
        <w:t>สำหรับ</w:t>
      </w:r>
      <w:r w:rsidR="00724A3D" w:rsidRPr="003E5F2C">
        <w:rPr>
          <w:rFonts w:ascii="Angsana New" w:hAnsi="Angsana New" w:cs="Angsana New"/>
          <w:color w:val="000000" w:themeColor="text1"/>
          <w:spacing w:val="6"/>
          <w:cs/>
        </w:rPr>
        <w:t>ผลประโยชน์พนักงาน เนื่องจากเป็นการยากที่การเปลี่ยนแปลงข้อสมมติต่าง</w:t>
      </w:r>
      <w:r w:rsidR="004979CE" w:rsidRPr="003E5F2C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="00724A3D" w:rsidRPr="003E5F2C">
        <w:rPr>
          <w:rFonts w:ascii="Angsana New" w:hAnsi="Angsana New" w:cs="Angsana New"/>
          <w:color w:val="000000" w:themeColor="text1"/>
          <w:spacing w:val="6"/>
          <w:cs/>
        </w:rPr>
        <w:t>ๆ จะเกิดขึ้น</w:t>
      </w:r>
      <w:r w:rsidR="00724A3D" w:rsidRPr="003E5F2C">
        <w:rPr>
          <w:rFonts w:ascii="Angsana New" w:hAnsi="Angsana New" w:cs="Angsana New"/>
          <w:color w:val="000000" w:themeColor="text1"/>
          <w:cs/>
        </w:rPr>
        <w:t>แยกต่างหากจากข้อสมมติอื่นซึ่งอาจมีความสัมพันธ์กัน</w:t>
      </w:r>
    </w:p>
    <w:p w14:paraId="41560A6F" w14:textId="02C76E13" w:rsidR="001F5F83" w:rsidRPr="003E5F2C" w:rsidRDefault="00724A3D" w:rsidP="00E840A5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นอกจากนี้</w:t>
      </w:r>
      <w:r w:rsidR="004B2F5F"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</w:rPr>
        <w:t>ในการแสดงการวิเคราะห์ความอ่อนไหวข้างต้น มูลค่าปัจจุบันของ</w:t>
      </w:r>
      <w:r w:rsidR="005F0A83" w:rsidRPr="003E5F2C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  <w:r w:rsidR="005F0A83" w:rsidRPr="003E5F2C">
        <w:rPr>
          <w:rFonts w:ascii="Angsana New" w:hAnsi="Angsana New" w:cs="Angsana New"/>
          <w:color w:val="000000" w:themeColor="text1"/>
          <w:spacing w:val="6"/>
          <w:cs/>
        </w:rPr>
        <w:t>สำหรับ</w:t>
      </w:r>
      <w:r w:rsidRPr="003E5F2C">
        <w:rPr>
          <w:rFonts w:ascii="Angsana New" w:hAnsi="Angsana New" w:cs="Angsana New"/>
          <w:color w:val="000000" w:themeColor="text1"/>
          <w:spacing w:val="6"/>
          <w:cs/>
        </w:rPr>
        <w:t>ผลประโยชน์พนักงาน ณ วันสิ้นรอบระยะเวลารายงาน คำนวณโดยใช้วิธีคิดลดแต่ละหน่วย</w:t>
      </w:r>
      <w:r w:rsidRPr="003E5F2C">
        <w:rPr>
          <w:rFonts w:ascii="Angsana New" w:hAnsi="Angsana New" w:cs="Angsana New"/>
          <w:color w:val="000000" w:themeColor="text1"/>
          <w:cs/>
        </w:rPr>
        <w:t>ที่ประมาณการไว้ (Projected Unit Credit Method) ซึ่งเป</w:t>
      </w:r>
      <w:r w:rsidR="00FA466F" w:rsidRPr="003E5F2C">
        <w:rPr>
          <w:rFonts w:ascii="Angsana New" w:hAnsi="Angsana New" w:cs="Angsana New"/>
          <w:color w:val="000000" w:themeColor="text1"/>
          <w:cs/>
        </w:rPr>
        <w:t>็นวิธีเดียวกันกับการคำนวณ</w:t>
      </w:r>
      <w:r w:rsidR="005F0A83" w:rsidRPr="003E5F2C">
        <w:rPr>
          <w:rFonts w:ascii="Angsana New" w:hAnsi="Angsana New" w:cs="Angsana New"/>
          <w:color w:val="000000" w:themeColor="text1"/>
          <w:cs/>
        </w:rPr>
        <w:t>ประมาณการหนี้สินสำหรับ</w:t>
      </w:r>
      <w:r w:rsidRPr="003E5F2C">
        <w:rPr>
          <w:rFonts w:ascii="Angsana New" w:hAnsi="Angsana New" w:cs="Angsana New"/>
          <w:color w:val="000000" w:themeColor="text1"/>
          <w:cs/>
        </w:rPr>
        <w:t>ผลประโยชน์ของพนักงานที่รับรู้ใน</w:t>
      </w:r>
      <w:r w:rsidR="00B93A09" w:rsidRPr="003E5F2C">
        <w:rPr>
          <w:rFonts w:ascii="Angsana New" w:hAnsi="Angsana New" w:cs="Angsana New"/>
          <w:color w:val="000000" w:themeColor="text1"/>
          <w:cs/>
        </w:rPr>
        <w:t>งบฐานะการเงิน</w:t>
      </w:r>
    </w:p>
    <w:p w14:paraId="1CDB09A3" w14:textId="2822F94C" w:rsidR="007F7D6E" w:rsidRPr="003E5F2C" w:rsidRDefault="007F7D6E" w:rsidP="00E840A5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</w:rPr>
        <w:t>การวิเคราะห์การครบกำหนดของการจ่ายชำระผลประโยชน์ของประมาณการหนี้สินสำหรับผลประโยชน์</w:t>
      </w:r>
      <w:r w:rsidRPr="003E5F2C">
        <w:rPr>
          <w:rFonts w:ascii="Angsana New" w:hAnsi="Angsana New" w:cs="Angsana New"/>
          <w:color w:val="000000" w:themeColor="text1"/>
          <w:spacing w:val="4"/>
          <w:cs/>
        </w:rPr>
        <w:t>ของพนักงานหลังออกจากงาน</w:t>
      </w:r>
      <w:r w:rsidR="002432D3" w:rsidRPr="003E5F2C">
        <w:rPr>
          <w:rFonts w:ascii="Angsana New" w:hAnsi="Angsana New" w:cs="Angsana New"/>
          <w:color w:val="000000" w:themeColor="text1"/>
          <w:spacing w:val="4"/>
          <w:cs/>
        </w:rPr>
        <w:t>โดยไม่คิดลดเป็นมูลค่าปัจจุบัน</w:t>
      </w:r>
      <w:r w:rsidRPr="003E5F2C">
        <w:rPr>
          <w:rFonts w:ascii="Angsana New" w:hAnsi="Angsana New" w:cs="Angsana New"/>
          <w:color w:val="000000" w:themeColor="text1"/>
          <w:spacing w:val="4"/>
          <w:cs/>
        </w:rPr>
        <w:t xml:space="preserve"> ณ วันที่ </w:t>
      </w:r>
      <w:r w:rsidR="00AE5DA6" w:rsidRPr="00AE5DA6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0F38C3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ธันวาคม </w:t>
      </w:r>
      <w:r w:rsidR="00AE5DA6" w:rsidRPr="00AE5DA6">
        <w:rPr>
          <w:rFonts w:ascii="Angsana New" w:hAnsi="Angsana New" w:cs="Angsana New"/>
          <w:color w:val="000000" w:themeColor="text1"/>
          <w:spacing w:val="4"/>
          <w:lang w:val="en-US"/>
        </w:rPr>
        <w:t>2568</w:t>
      </w:r>
      <w:r w:rsidR="000F38C3" w:rsidRPr="003E5F2C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0F38C3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และ </w:t>
      </w:r>
      <w:r w:rsidR="00AE5DA6" w:rsidRPr="00AE5DA6">
        <w:rPr>
          <w:rFonts w:ascii="Angsana New" w:hAnsi="Angsana New" w:cs="Angsana New"/>
          <w:color w:val="000000" w:themeColor="text1"/>
          <w:spacing w:val="4"/>
          <w:lang w:val="en-US"/>
        </w:rPr>
        <w:t>2567</w:t>
      </w:r>
      <w:r w:rsidRPr="003E5F2C">
        <w:rPr>
          <w:rFonts w:ascii="Angsana New" w:hAnsi="Angsana New" w:cs="Angsana New"/>
          <w:color w:val="000000" w:themeColor="text1"/>
          <w:spacing w:val="4"/>
          <w:cs/>
        </w:rPr>
        <w:t xml:space="preserve"> มี</w:t>
      </w:r>
      <w:r w:rsidRPr="003E5F2C">
        <w:rPr>
          <w:rFonts w:ascii="Angsana New" w:hAnsi="Angsana New" w:cs="Angsana New"/>
          <w:color w:val="000000" w:themeColor="text1"/>
          <w:cs/>
        </w:rPr>
        <w:t>รายละเอียดดังนี้</w:t>
      </w:r>
    </w:p>
    <w:p w14:paraId="1A0D665E" w14:textId="77777777" w:rsidR="00DB61C6" w:rsidRPr="003E5F2C" w:rsidRDefault="00DB61C6" w:rsidP="00DA09AD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7"/>
        <w:gridCol w:w="1144"/>
        <w:gridCol w:w="95"/>
        <w:gridCol w:w="1144"/>
        <w:gridCol w:w="95"/>
        <w:gridCol w:w="1144"/>
        <w:gridCol w:w="95"/>
        <w:gridCol w:w="1144"/>
      </w:tblGrid>
      <w:tr w:rsidR="00E840A5" w:rsidRPr="003E5F2C" w14:paraId="0951A8BD" w14:textId="77777777" w:rsidTr="00E04262">
        <w:tc>
          <w:tcPr>
            <w:tcW w:w="3907" w:type="dxa"/>
          </w:tcPr>
          <w:p w14:paraId="4E7187EC" w14:textId="77777777" w:rsidR="00E840A5" w:rsidRPr="003E5F2C" w:rsidRDefault="00E840A5" w:rsidP="00AD4753">
            <w:pPr>
              <w:spacing w:line="30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3" w:type="dxa"/>
            <w:gridSpan w:val="3"/>
          </w:tcPr>
          <w:p w14:paraId="06AC1851" w14:textId="312B7419" w:rsidR="00E840A5" w:rsidRPr="003E5F2C" w:rsidRDefault="00E840A5" w:rsidP="00AD475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5" w:type="dxa"/>
          </w:tcPr>
          <w:p w14:paraId="132D84A4" w14:textId="77777777" w:rsidR="00E840A5" w:rsidRPr="003E5F2C" w:rsidRDefault="00E840A5" w:rsidP="00AD4753">
            <w:pPr>
              <w:spacing w:line="30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3" w:type="dxa"/>
            <w:gridSpan w:val="3"/>
          </w:tcPr>
          <w:p w14:paraId="26439256" w14:textId="1740179B" w:rsidR="00E840A5" w:rsidRPr="003E5F2C" w:rsidRDefault="00E840A5" w:rsidP="00AD475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0A5" w:rsidRPr="003E5F2C" w14:paraId="551068DF" w14:textId="77777777" w:rsidTr="00E840A5">
        <w:tc>
          <w:tcPr>
            <w:tcW w:w="3907" w:type="dxa"/>
          </w:tcPr>
          <w:p w14:paraId="10ABB117" w14:textId="77777777" w:rsidR="00E840A5" w:rsidRPr="003E5F2C" w:rsidRDefault="00E840A5" w:rsidP="00E840A5">
            <w:pPr>
              <w:spacing w:line="30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25B56831" w14:textId="284D5710" w:rsidR="00E840A5" w:rsidRPr="003E5F2C" w:rsidRDefault="00AE5DA6" w:rsidP="00E840A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5" w:type="dxa"/>
          </w:tcPr>
          <w:p w14:paraId="3B6AF96A" w14:textId="77777777" w:rsidR="00E840A5" w:rsidRPr="003E5F2C" w:rsidRDefault="00E840A5" w:rsidP="00E840A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11EF3AA4" w14:textId="1BC93FFE" w:rsidR="00E840A5" w:rsidRPr="003E5F2C" w:rsidRDefault="00AE5DA6" w:rsidP="00E840A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5" w:type="dxa"/>
          </w:tcPr>
          <w:p w14:paraId="21A964F8" w14:textId="77777777" w:rsidR="00E840A5" w:rsidRPr="003E5F2C" w:rsidRDefault="00E840A5" w:rsidP="00E840A5">
            <w:pPr>
              <w:spacing w:line="30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7A934B31" w14:textId="58128074" w:rsidR="00E840A5" w:rsidRPr="003E5F2C" w:rsidRDefault="00AE5DA6" w:rsidP="00E840A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5" w:type="dxa"/>
          </w:tcPr>
          <w:p w14:paraId="7FB8937A" w14:textId="77777777" w:rsidR="00E840A5" w:rsidRPr="003E5F2C" w:rsidRDefault="00E840A5" w:rsidP="00E840A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66FEB91D" w14:textId="6E05E368" w:rsidR="00E840A5" w:rsidRPr="003E5F2C" w:rsidRDefault="00AE5DA6" w:rsidP="00E840A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E840A5" w:rsidRPr="003E5F2C" w14:paraId="0C158B6A" w14:textId="77777777" w:rsidTr="00E840A5">
        <w:tc>
          <w:tcPr>
            <w:tcW w:w="3907" w:type="dxa"/>
          </w:tcPr>
          <w:p w14:paraId="1CC316AE" w14:textId="7DCC6CE1" w:rsidR="00E840A5" w:rsidRPr="003E5F2C" w:rsidRDefault="00E840A5" w:rsidP="00E840A5">
            <w:pPr>
              <w:snapToGrid w:val="0"/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9D7A6" w14:textId="794A77A1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109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914</w:t>
            </w:r>
          </w:p>
        </w:tc>
        <w:tc>
          <w:tcPr>
            <w:tcW w:w="95" w:type="dxa"/>
          </w:tcPr>
          <w:p w14:paraId="42E2A4E4" w14:textId="77777777" w:rsidR="00E840A5" w:rsidRPr="003E5F2C" w:rsidRDefault="00E840A5" w:rsidP="00E840A5">
            <w:pPr>
              <w:tabs>
                <w:tab w:val="decimal" w:pos="-138"/>
                <w:tab w:val="decimal" w:pos="1080"/>
                <w:tab w:val="left" w:pos="1549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0BDC9168" w14:textId="4964E2AD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753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95" w:type="dxa"/>
          </w:tcPr>
          <w:p w14:paraId="27C2ED58" w14:textId="77777777" w:rsidR="00E840A5" w:rsidRPr="003E5F2C" w:rsidRDefault="00E840A5" w:rsidP="00E840A5">
            <w:pPr>
              <w:tabs>
                <w:tab w:val="decimal" w:pos="-138"/>
                <w:tab w:val="decimal" w:pos="1080"/>
                <w:tab w:val="left" w:pos="1549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80309" w14:textId="0DC0D8A9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109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914</w:t>
            </w:r>
          </w:p>
        </w:tc>
        <w:tc>
          <w:tcPr>
            <w:tcW w:w="95" w:type="dxa"/>
          </w:tcPr>
          <w:p w14:paraId="403967B5" w14:textId="77777777" w:rsidR="00E840A5" w:rsidRPr="003E5F2C" w:rsidRDefault="00E840A5" w:rsidP="00E840A5">
            <w:pPr>
              <w:tabs>
                <w:tab w:val="decimal" w:pos="-138"/>
                <w:tab w:val="left" w:pos="1549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754C52E8" w14:textId="7584F104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753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</w:tr>
      <w:tr w:rsidR="00E840A5" w:rsidRPr="003E5F2C" w14:paraId="6C189353" w14:textId="77777777" w:rsidTr="00E840A5">
        <w:tc>
          <w:tcPr>
            <w:tcW w:w="3907" w:type="dxa"/>
          </w:tcPr>
          <w:p w14:paraId="3192222C" w14:textId="71A4CDD4" w:rsidR="00E840A5" w:rsidRPr="003E5F2C" w:rsidRDefault="00E840A5" w:rsidP="00E840A5">
            <w:pPr>
              <w:snapToGrid w:val="0"/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เกินกว่า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vAlign w:val="center"/>
          </w:tcPr>
          <w:p w14:paraId="4E35C275" w14:textId="43046630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228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754</w:t>
            </w:r>
          </w:p>
        </w:tc>
        <w:tc>
          <w:tcPr>
            <w:tcW w:w="95" w:type="dxa"/>
          </w:tcPr>
          <w:p w14:paraId="7F71DF7D" w14:textId="77777777" w:rsidR="00E840A5" w:rsidRPr="003E5F2C" w:rsidRDefault="00E840A5" w:rsidP="00E840A5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4E97A835" w14:textId="0EE82442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585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168</w:t>
            </w:r>
          </w:p>
        </w:tc>
        <w:tc>
          <w:tcPr>
            <w:tcW w:w="95" w:type="dxa"/>
          </w:tcPr>
          <w:p w14:paraId="2B1CE561" w14:textId="77777777" w:rsidR="00E840A5" w:rsidRPr="003E5F2C" w:rsidRDefault="00E840A5" w:rsidP="00E840A5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vAlign w:val="center"/>
          </w:tcPr>
          <w:p w14:paraId="0E9871D7" w14:textId="4044AAED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228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754</w:t>
            </w:r>
          </w:p>
        </w:tc>
        <w:tc>
          <w:tcPr>
            <w:tcW w:w="95" w:type="dxa"/>
          </w:tcPr>
          <w:p w14:paraId="0953F00B" w14:textId="77777777" w:rsidR="00E840A5" w:rsidRPr="003E5F2C" w:rsidRDefault="00E840A5" w:rsidP="00E840A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742C8C8B" w14:textId="76ED20E3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585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168</w:t>
            </w:r>
          </w:p>
        </w:tc>
      </w:tr>
      <w:tr w:rsidR="00E840A5" w:rsidRPr="003E5F2C" w14:paraId="12E35C71" w14:textId="77777777" w:rsidTr="00E840A5">
        <w:tc>
          <w:tcPr>
            <w:tcW w:w="3907" w:type="dxa"/>
          </w:tcPr>
          <w:p w14:paraId="05D8C779" w14:textId="35F00433" w:rsidR="00E840A5" w:rsidRPr="003E5F2C" w:rsidRDefault="00E840A5" w:rsidP="00E840A5">
            <w:pPr>
              <w:snapToGrid w:val="0"/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เกินกว่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า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692B38" w14:textId="738A02BD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770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793</w:t>
            </w:r>
          </w:p>
        </w:tc>
        <w:tc>
          <w:tcPr>
            <w:tcW w:w="95" w:type="dxa"/>
          </w:tcPr>
          <w:p w14:paraId="25AC0160" w14:textId="77777777" w:rsidR="00E840A5" w:rsidRPr="003E5F2C" w:rsidRDefault="00E840A5" w:rsidP="00E840A5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52BD8748" w14:textId="42D7093C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577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054</w:t>
            </w:r>
          </w:p>
        </w:tc>
        <w:tc>
          <w:tcPr>
            <w:tcW w:w="95" w:type="dxa"/>
          </w:tcPr>
          <w:p w14:paraId="4BFBB2F7" w14:textId="77777777" w:rsidR="00E840A5" w:rsidRPr="003E5F2C" w:rsidRDefault="00E840A5" w:rsidP="00E840A5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0D9775" w14:textId="24AA1D2E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614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344</w:t>
            </w:r>
          </w:p>
        </w:tc>
        <w:tc>
          <w:tcPr>
            <w:tcW w:w="95" w:type="dxa"/>
          </w:tcPr>
          <w:p w14:paraId="2E78224C" w14:textId="77777777" w:rsidR="00E840A5" w:rsidRPr="003E5F2C" w:rsidRDefault="00E840A5" w:rsidP="00E840A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51C87954" w14:textId="61315846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614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344</w:t>
            </w:r>
          </w:p>
        </w:tc>
      </w:tr>
      <w:tr w:rsidR="00E840A5" w:rsidRPr="003E5F2C" w14:paraId="6251CD89" w14:textId="77777777" w:rsidTr="00E840A5">
        <w:tc>
          <w:tcPr>
            <w:tcW w:w="3907" w:type="dxa"/>
          </w:tcPr>
          <w:p w14:paraId="375E151F" w14:textId="77777777" w:rsidR="00E840A5" w:rsidRPr="003E5F2C" w:rsidRDefault="00E840A5" w:rsidP="00E840A5">
            <w:pPr>
              <w:snapToGrid w:val="0"/>
              <w:spacing w:line="300" w:lineRule="exact"/>
              <w:ind w:left="45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5D1756" w14:textId="3110500A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109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461</w:t>
            </w:r>
          </w:p>
        </w:tc>
        <w:tc>
          <w:tcPr>
            <w:tcW w:w="95" w:type="dxa"/>
          </w:tcPr>
          <w:p w14:paraId="21550640" w14:textId="77777777" w:rsidR="00E840A5" w:rsidRPr="003E5F2C" w:rsidRDefault="00E840A5" w:rsidP="00E840A5">
            <w:pPr>
              <w:tabs>
                <w:tab w:val="decimal" w:pos="842"/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D8E14" w14:textId="512DBB58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915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722</w:t>
            </w:r>
          </w:p>
        </w:tc>
        <w:tc>
          <w:tcPr>
            <w:tcW w:w="95" w:type="dxa"/>
          </w:tcPr>
          <w:p w14:paraId="2FA08463" w14:textId="77777777" w:rsidR="00E840A5" w:rsidRPr="003E5F2C" w:rsidRDefault="00E840A5" w:rsidP="00E840A5">
            <w:pPr>
              <w:tabs>
                <w:tab w:val="decimal" w:pos="842"/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038BC1" w14:textId="27CBF8FE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953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95" w:type="dxa"/>
          </w:tcPr>
          <w:p w14:paraId="6F153105" w14:textId="77777777" w:rsidR="00E840A5" w:rsidRPr="003E5F2C" w:rsidRDefault="00E840A5" w:rsidP="00E840A5">
            <w:pPr>
              <w:tabs>
                <w:tab w:val="decimal" w:pos="842"/>
              </w:tabs>
              <w:spacing w:line="30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0678B7" w14:textId="7B1836F9" w:rsidR="00E840A5" w:rsidRPr="003E5F2C" w:rsidRDefault="00AE5DA6" w:rsidP="00E840A5">
            <w:pPr>
              <w:tabs>
                <w:tab w:val="decimal" w:pos="997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953</w:t>
            </w:r>
            <w:r w:rsidR="00E840A5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</w:tr>
    </w:tbl>
    <w:p w14:paraId="74CFFDBF" w14:textId="49C7F26D" w:rsidR="006F6584" w:rsidRPr="003E5F2C" w:rsidRDefault="00AE5DA6" w:rsidP="00DA09AD">
      <w:pPr>
        <w:spacing w:before="360"/>
        <w:rPr>
          <w:rFonts w:ascii="Angsana New" w:hAnsi="Angsana New" w:cs="Angsana New"/>
          <w:b/>
          <w:bCs/>
          <w:color w:val="000000" w:themeColor="text1"/>
          <w:cs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21</w:t>
      </w:r>
      <w:r w:rsidR="006F6584" w:rsidRPr="003E5F2C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6F6584" w:rsidRPr="003E5F2C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6F6584" w:rsidRPr="003E5F2C">
        <w:rPr>
          <w:rFonts w:ascii="Angsana New" w:hAnsi="Angsana New" w:cs="Angsana New" w:hint="cs"/>
          <w:b/>
          <w:bCs/>
          <w:color w:val="000000" w:themeColor="text1"/>
          <w:cs/>
        </w:rPr>
        <w:t>ทุนเรือนหุ้น</w:t>
      </w:r>
    </w:p>
    <w:tbl>
      <w:tblPr>
        <w:tblW w:w="87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438"/>
        <w:gridCol w:w="26"/>
        <w:gridCol w:w="1141"/>
        <w:gridCol w:w="95"/>
        <w:gridCol w:w="1462"/>
        <w:gridCol w:w="21"/>
        <w:gridCol w:w="1631"/>
        <w:gridCol w:w="25"/>
      </w:tblGrid>
      <w:tr w:rsidR="00D6401D" w:rsidRPr="003E5F2C" w14:paraId="066234F8" w14:textId="77777777" w:rsidTr="00E34189">
        <w:trPr>
          <w:gridAfter w:val="1"/>
          <w:wAfter w:w="25" w:type="dxa"/>
        </w:trPr>
        <w:tc>
          <w:tcPr>
            <w:tcW w:w="2948" w:type="dxa"/>
          </w:tcPr>
          <w:p w14:paraId="21951304" w14:textId="77777777" w:rsidR="00D6401D" w:rsidRPr="003E5F2C" w:rsidRDefault="00D6401D" w:rsidP="00DA09AD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4" w:type="dxa"/>
            <w:gridSpan w:val="7"/>
          </w:tcPr>
          <w:p w14:paraId="6F074EAD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6401D" w:rsidRPr="003E5F2C" w14:paraId="607D1484" w14:textId="77777777" w:rsidTr="00E34189">
        <w:tc>
          <w:tcPr>
            <w:tcW w:w="2948" w:type="dxa"/>
          </w:tcPr>
          <w:p w14:paraId="0096B3C9" w14:textId="77777777" w:rsidR="00D6401D" w:rsidRPr="003E5F2C" w:rsidRDefault="00D6401D" w:rsidP="00DA09AD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307BE782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6" w:type="dxa"/>
          </w:tcPr>
          <w:p w14:paraId="1C6D36A1" w14:textId="77777777" w:rsidR="00D6401D" w:rsidRPr="003E5F2C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</w:tcPr>
          <w:p w14:paraId="24D579A5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5" w:type="dxa"/>
          </w:tcPr>
          <w:p w14:paraId="2CA88526" w14:textId="77777777" w:rsidR="00D6401D" w:rsidRPr="003E5F2C" w:rsidRDefault="00D6401D" w:rsidP="00DA09AD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62" w:type="dxa"/>
          </w:tcPr>
          <w:p w14:paraId="5808C899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" w:type="dxa"/>
          </w:tcPr>
          <w:p w14:paraId="64048A35" w14:textId="77777777" w:rsidR="00D6401D" w:rsidRPr="003E5F2C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gridSpan w:val="2"/>
          </w:tcPr>
          <w:p w14:paraId="1D36F5B6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วันที่จดทะเบียนกับ</w:t>
            </w:r>
          </w:p>
        </w:tc>
      </w:tr>
      <w:tr w:rsidR="00D6401D" w:rsidRPr="003E5F2C" w14:paraId="0C2A24C2" w14:textId="77777777" w:rsidTr="00E34189">
        <w:tc>
          <w:tcPr>
            <w:tcW w:w="2948" w:type="dxa"/>
          </w:tcPr>
          <w:p w14:paraId="3988FE25" w14:textId="77777777" w:rsidR="00D6401D" w:rsidRPr="003E5F2C" w:rsidRDefault="00D6401D" w:rsidP="00DA09AD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578AA463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26" w:type="dxa"/>
          </w:tcPr>
          <w:p w14:paraId="7CD146B9" w14:textId="77777777" w:rsidR="00D6401D" w:rsidRPr="003E5F2C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</w:tcPr>
          <w:p w14:paraId="03932278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5" w:type="dxa"/>
          </w:tcPr>
          <w:p w14:paraId="3E9E016D" w14:textId="77777777" w:rsidR="00D6401D" w:rsidRPr="003E5F2C" w:rsidRDefault="00D6401D" w:rsidP="00DA09AD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62" w:type="dxa"/>
          </w:tcPr>
          <w:p w14:paraId="4EA99667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ทุนจดทะเบียน</w:t>
            </w:r>
          </w:p>
        </w:tc>
        <w:tc>
          <w:tcPr>
            <w:tcW w:w="21" w:type="dxa"/>
          </w:tcPr>
          <w:p w14:paraId="5AFBC528" w14:textId="77777777" w:rsidR="00D6401D" w:rsidRPr="003E5F2C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gridSpan w:val="2"/>
          </w:tcPr>
          <w:p w14:paraId="07C78446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กระทรวงพาณิชย์</w:t>
            </w:r>
          </w:p>
        </w:tc>
      </w:tr>
      <w:tr w:rsidR="00D6401D" w:rsidRPr="003E5F2C" w14:paraId="4B04682D" w14:textId="77777777" w:rsidTr="00E34189">
        <w:tc>
          <w:tcPr>
            <w:tcW w:w="2948" w:type="dxa"/>
          </w:tcPr>
          <w:p w14:paraId="47D0EA36" w14:textId="77777777" w:rsidR="00D6401D" w:rsidRPr="003E5F2C" w:rsidRDefault="00D6401D" w:rsidP="00DA09AD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34B5FB40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26" w:type="dxa"/>
          </w:tcPr>
          <w:p w14:paraId="447493BA" w14:textId="77777777" w:rsidR="00D6401D" w:rsidRPr="003E5F2C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" w:type="dxa"/>
          </w:tcPr>
          <w:p w14:paraId="4754195E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5" w:type="dxa"/>
          </w:tcPr>
          <w:p w14:paraId="005DF9FA" w14:textId="77777777" w:rsidR="00D6401D" w:rsidRPr="003E5F2C" w:rsidRDefault="00D6401D" w:rsidP="00DA09AD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</w:tcPr>
          <w:p w14:paraId="304BA298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1" w:type="dxa"/>
          </w:tcPr>
          <w:p w14:paraId="60A97297" w14:textId="77777777" w:rsidR="00D6401D" w:rsidRPr="003E5F2C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gridSpan w:val="2"/>
          </w:tcPr>
          <w:p w14:paraId="5F9DFD1F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D6401D" w:rsidRPr="003E5F2C" w14:paraId="3A30A220" w14:textId="77777777" w:rsidTr="00E34189">
        <w:tc>
          <w:tcPr>
            <w:tcW w:w="2948" w:type="dxa"/>
          </w:tcPr>
          <w:p w14:paraId="031D5EFE" w14:textId="77777777" w:rsidR="00D6401D" w:rsidRPr="003E5F2C" w:rsidRDefault="00D6401D" w:rsidP="00DA09AD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E5F2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1E52E" w14:textId="77777777" w:rsidR="00D6401D" w:rsidRPr="003E5F2C" w:rsidRDefault="00D6401D" w:rsidP="00DA09AD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" w:type="dxa"/>
          </w:tcPr>
          <w:p w14:paraId="4751E450" w14:textId="77777777" w:rsidR="00D6401D" w:rsidRPr="003E5F2C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2BB0B04C" w14:textId="77777777" w:rsidR="00D6401D" w:rsidRPr="003E5F2C" w:rsidRDefault="00D6401D" w:rsidP="00DA09AD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34682848" w14:textId="77777777" w:rsidR="00D6401D" w:rsidRPr="003E5F2C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E0F60" w14:textId="77777777" w:rsidR="00D6401D" w:rsidRPr="003E5F2C" w:rsidRDefault="00D6401D" w:rsidP="00DA09AD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" w:type="dxa"/>
          </w:tcPr>
          <w:p w14:paraId="540098B6" w14:textId="77777777" w:rsidR="00D6401D" w:rsidRPr="003E5F2C" w:rsidRDefault="00D6401D" w:rsidP="00DA09AD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gridSpan w:val="2"/>
          </w:tcPr>
          <w:p w14:paraId="35EF58DB" w14:textId="77777777" w:rsidR="00D6401D" w:rsidRPr="003E5F2C" w:rsidRDefault="00D6401D" w:rsidP="00DA09AD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6401D" w:rsidRPr="003E5F2C" w14:paraId="520E5FC1" w14:textId="77777777" w:rsidTr="00E34189">
        <w:tc>
          <w:tcPr>
            <w:tcW w:w="2948" w:type="dxa"/>
          </w:tcPr>
          <w:p w14:paraId="76C873EC" w14:textId="6B186DA0" w:rsidR="00D6401D" w:rsidRPr="003E5F2C" w:rsidRDefault="00D6401D" w:rsidP="00DA09AD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03141DD3" w14:textId="48C747FB" w:rsidR="00D6401D" w:rsidRPr="003E5F2C" w:rsidRDefault="00AE5DA6" w:rsidP="00DA09AD">
            <w:pPr>
              <w:spacing w:line="36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</w:tcPr>
          <w:p w14:paraId="35C8C925" w14:textId="77777777" w:rsidR="00D6401D" w:rsidRPr="003E5F2C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72D971B3" w14:textId="23C1E073" w:rsidR="00D6401D" w:rsidRPr="003E5F2C" w:rsidRDefault="00AE5DA6" w:rsidP="00DA09AD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D6401D" w:rsidRPr="003E5F2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E5D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1AEBC808" w14:textId="77777777" w:rsidR="00D6401D" w:rsidRPr="003E5F2C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</w:tcPr>
          <w:p w14:paraId="626592E0" w14:textId="3521756E" w:rsidR="00D6401D" w:rsidRPr="003E5F2C" w:rsidRDefault="00AE5DA6" w:rsidP="00DA09AD">
            <w:pPr>
              <w:spacing w:line="360" w:lineRule="exact"/>
              <w:ind w:right="16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</w:tcPr>
          <w:p w14:paraId="6DC08F83" w14:textId="77777777" w:rsidR="00D6401D" w:rsidRPr="003E5F2C" w:rsidRDefault="00D6401D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0F4E8343" w14:textId="77777777" w:rsidR="00D6401D" w:rsidRPr="003E5F2C" w:rsidRDefault="00D6401D" w:rsidP="00DA09AD">
            <w:pPr>
              <w:tabs>
                <w:tab w:val="decimal" w:pos="1080"/>
              </w:tabs>
              <w:spacing w:line="36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401D" w:rsidRPr="003E5F2C" w14:paraId="7F8F7422" w14:textId="77777777" w:rsidTr="00E34189">
        <w:tc>
          <w:tcPr>
            <w:tcW w:w="2948" w:type="dxa"/>
            <w:vAlign w:val="bottom"/>
          </w:tcPr>
          <w:p w14:paraId="0C7C54B8" w14:textId="05E25ED9" w:rsidR="00D6401D" w:rsidRPr="003E5F2C" w:rsidRDefault="00D6401D" w:rsidP="00DA09AD">
            <w:pPr>
              <w:spacing w:line="360" w:lineRule="exact"/>
              <w:ind w:right="-36" w:firstLine="2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ลดทุน</w:t>
            </w:r>
            <w:r w:rsidRPr="003E5F2C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AE5DA6" w:rsidRPr="00AE5DA6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1</w:t>
            </w:r>
            <w:r w:rsidRPr="003E5F2C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AD603" w14:textId="3808652E" w:rsidR="00D6401D" w:rsidRPr="003E5F2C" w:rsidRDefault="00D6401D" w:rsidP="00DD7302">
            <w:pPr>
              <w:spacing w:line="36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</w:tcPr>
          <w:p w14:paraId="3880E949" w14:textId="77777777" w:rsidR="00D6401D" w:rsidRPr="003E5F2C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44827833" w14:textId="769B8B9B" w:rsidR="00D6401D" w:rsidRPr="003E5F2C" w:rsidRDefault="00AE5DA6" w:rsidP="00DA09AD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D6401D" w:rsidRPr="003E5F2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E5DA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5C4A1ED5" w14:textId="77777777" w:rsidR="00D6401D" w:rsidRPr="003E5F2C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DB735" w14:textId="4A08CC1A" w:rsidR="00D6401D" w:rsidRPr="003E5F2C" w:rsidRDefault="00D6401D" w:rsidP="00DD7302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</w:tcPr>
          <w:p w14:paraId="31BA4053" w14:textId="77777777" w:rsidR="00D6401D" w:rsidRPr="003E5F2C" w:rsidRDefault="00D6401D" w:rsidP="00DA09AD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gridSpan w:val="2"/>
          </w:tcPr>
          <w:p w14:paraId="51428259" w14:textId="061FBC40" w:rsidR="00D6401D" w:rsidRPr="003E5F2C" w:rsidRDefault="00AE5DA6" w:rsidP="00EB466F">
            <w:pPr>
              <w:tabs>
                <w:tab w:val="decimal" w:pos="1080"/>
              </w:tabs>
              <w:spacing w:line="360" w:lineRule="exact"/>
              <w:ind w:right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D6401D" w:rsidRPr="003E5F2C" w14:paraId="07543464" w14:textId="77777777" w:rsidTr="00E34189">
        <w:tc>
          <w:tcPr>
            <w:tcW w:w="2948" w:type="dxa"/>
          </w:tcPr>
          <w:p w14:paraId="3D673A75" w14:textId="428F6842" w:rsidR="00D6401D" w:rsidRPr="003E5F2C" w:rsidRDefault="00D6401D" w:rsidP="00DA09AD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</w:tcPr>
          <w:p w14:paraId="3C3A68F4" w14:textId="6890E996" w:rsidR="00D6401D" w:rsidRPr="003E5F2C" w:rsidRDefault="00AE5DA6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6" w:type="dxa"/>
          </w:tcPr>
          <w:p w14:paraId="27D9394D" w14:textId="77777777" w:rsidR="00D6401D" w:rsidRPr="003E5F2C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5377FE96" w14:textId="1F0E31FF" w:rsidR="00D6401D" w:rsidRPr="003E5F2C" w:rsidRDefault="00D6401D" w:rsidP="00DA09AD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3D6EA280" w14:textId="77777777" w:rsidR="00D6401D" w:rsidRPr="003E5F2C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5CD274" w14:textId="074E4980" w:rsidR="00D6401D" w:rsidRPr="003E5F2C" w:rsidRDefault="00AE5DA6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1" w:type="dxa"/>
          </w:tcPr>
          <w:p w14:paraId="7C0290B1" w14:textId="77777777" w:rsidR="00D6401D" w:rsidRPr="003E5F2C" w:rsidRDefault="00D6401D" w:rsidP="00DA09AD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gridSpan w:val="2"/>
          </w:tcPr>
          <w:p w14:paraId="0975CD5E" w14:textId="77777777" w:rsidR="00D6401D" w:rsidRPr="003E5F2C" w:rsidRDefault="00D6401D" w:rsidP="00DA09AD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6401D" w:rsidRPr="003E5F2C" w14:paraId="21901A7A" w14:textId="77777777" w:rsidTr="00E34189">
        <w:tc>
          <w:tcPr>
            <w:tcW w:w="2948" w:type="dxa"/>
          </w:tcPr>
          <w:p w14:paraId="446A9E5E" w14:textId="3E18C718" w:rsidR="00D6401D" w:rsidRPr="003E5F2C" w:rsidRDefault="00E34189" w:rsidP="00DA09AD">
            <w:pPr>
              <w:snapToGrid w:val="0"/>
              <w:spacing w:line="360" w:lineRule="exact"/>
              <w:ind w:left="90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</w:t>
            </w: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="00D6401D" w:rsidRPr="003E5F2C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AE5DA6" w:rsidRPr="00AE5DA6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="00D6401D" w:rsidRPr="003E5F2C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14:paraId="494A6546" w14:textId="25DC1964" w:rsidR="00D6401D" w:rsidRPr="003E5F2C" w:rsidRDefault="00AE5DA6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</w:p>
        </w:tc>
        <w:tc>
          <w:tcPr>
            <w:tcW w:w="26" w:type="dxa"/>
          </w:tcPr>
          <w:p w14:paraId="461C0233" w14:textId="77777777" w:rsidR="00D6401D" w:rsidRPr="003E5F2C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3B8D3B37" w14:textId="7D350C4C" w:rsidR="00D6401D" w:rsidRPr="003E5F2C" w:rsidRDefault="00AE5DA6" w:rsidP="00DA09AD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34257AE8" w14:textId="77777777" w:rsidR="00D6401D" w:rsidRPr="003E5F2C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E8EC87" w14:textId="5D879EB4" w:rsidR="00D6401D" w:rsidRPr="003E5F2C" w:rsidRDefault="00AE5DA6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21" w:type="dxa"/>
          </w:tcPr>
          <w:p w14:paraId="2EC6AD24" w14:textId="77777777" w:rsidR="00D6401D" w:rsidRPr="003E5F2C" w:rsidRDefault="00D6401D" w:rsidP="00DA09AD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gridSpan w:val="2"/>
          </w:tcPr>
          <w:p w14:paraId="16ED1D77" w14:textId="54A9CAF7" w:rsidR="00D6401D" w:rsidRPr="003E5F2C" w:rsidRDefault="00AE5DA6" w:rsidP="00DA09AD">
            <w:pPr>
              <w:tabs>
                <w:tab w:val="decimal" w:pos="1080"/>
              </w:tabs>
              <w:spacing w:line="360" w:lineRule="exact"/>
              <w:ind w:right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D6401D" w:rsidRPr="003E5F2C" w14:paraId="56F5E5AD" w14:textId="77777777" w:rsidTr="00E34189">
        <w:tc>
          <w:tcPr>
            <w:tcW w:w="2948" w:type="dxa"/>
          </w:tcPr>
          <w:p w14:paraId="30546F4C" w14:textId="6D03CFC2" w:rsidR="00D6401D" w:rsidRPr="003E5F2C" w:rsidRDefault="00D6401D" w:rsidP="00DA09AD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3E7A32" w14:textId="4F537B33" w:rsidR="00D6401D" w:rsidRPr="003E5F2C" w:rsidRDefault="00AE5DA6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26" w:type="dxa"/>
          </w:tcPr>
          <w:p w14:paraId="21E2A3DC" w14:textId="77777777" w:rsidR="00D6401D" w:rsidRPr="003E5F2C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0EB504A5" w14:textId="77777777" w:rsidR="00D6401D" w:rsidRPr="003E5F2C" w:rsidRDefault="00D6401D" w:rsidP="00DA09AD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517FD9A0" w14:textId="77777777" w:rsidR="00D6401D" w:rsidRPr="003E5F2C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CCA4FE" w14:textId="2DF9C589" w:rsidR="00D6401D" w:rsidRPr="003E5F2C" w:rsidRDefault="00AE5DA6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21" w:type="dxa"/>
          </w:tcPr>
          <w:p w14:paraId="35E28442" w14:textId="77777777" w:rsidR="00D6401D" w:rsidRPr="003E5F2C" w:rsidRDefault="00D6401D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4DF8A59A" w14:textId="77777777" w:rsidR="00D6401D" w:rsidRPr="003E5F2C" w:rsidRDefault="00D6401D" w:rsidP="00DA09AD">
            <w:pPr>
              <w:tabs>
                <w:tab w:val="decimal" w:pos="1080"/>
              </w:tabs>
              <w:spacing w:line="36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689FEBA1" w14:textId="6151A938" w:rsidR="00D6401D" w:rsidRPr="003E5F2C" w:rsidRDefault="00E34189" w:rsidP="00DA09AD">
      <w:pPr>
        <w:pStyle w:val="ListParagraph"/>
        <w:numPr>
          <w:ilvl w:val="0"/>
          <w:numId w:val="30"/>
        </w:numPr>
        <w:spacing w:before="240" w:after="840" w:line="280" w:lineRule="exact"/>
        <w:ind w:left="806" w:right="72" w:hanging="187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</w:rPr>
      </w:pP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เมื่อวันที่</w:t>
      </w:r>
      <w:r w:rsidR="00D65F8D" w:rsidRPr="003E5F2C">
        <w:rPr>
          <w:rFonts w:asciiTheme="majorBidi" w:hAnsiTheme="majorBidi" w:cs="Angsana New"/>
          <w:snapToGrid w:val="0"/>
          <w:spacing w:val="-6"/>
          <w:sz w:val="24"/>
          <w:szCs w:val="24"/>
        </w:rPr>
        <w:t xml:space="preserve"> 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24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เมษายน</w:t>
      </w: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</w:rPr>
        <w:t> 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2567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ที่ประชุมสามัญผู้ถือหุ้นได้อนุมัติการลดทุนจดทะเบียนของบริษัทจำนวน 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1</w:t>
      </w: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032</w:t>
      </w: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825</w:t>
      </w: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543</w:t>
      </w: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  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บาท โดยการตัดหุ้นสามัญจดทะเบียนที่ยังไม่ได้ออกจำหน่าย จำนวน</w:t>
      </w: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</w:rPr>
        <w:t> 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1</w:t>
      </w: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693</w:t>
      </w: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156</w:t>
      </w:r>
      <w:r w:rsidR="00D65F8D" w:rsidRPr="003E5F2C">
        <w:rPr>
          <w:rFonts w:asciiTheme="majorBidi" w:hAnsiTheme="majorBidi" w:cs="Angsana New"/>
          <w:snapToGrid w:val="0"/>
          <w:spacing w:val="-6"/>
          <w:sz w:val="24"/>
          <w:szCs w:val="24"/>
        </w:rPr>
        <w:t>,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628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</w:t>
      </w: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</w:rPr>
        <w:t> 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0</w:t>
      </w:r>
      <w:r w:rsidR="00D65F8D" w:rsidRPr="003E5F2C">
        <w:rPr>
          <w:rFonts w:asciiTheme="majorBidi" w:hAnsiTheme="majorBidi" w:cs="Angsana New"/>
          <w:snapToGrid w:val="0"/>
          <w:spacing w:val="-6"/>
          <w:sz w:val="24"/>
          <w:szCs w:val="24"/>
        </w:rPr>
        <w:t>.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61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บาท</w:t>
      </w:r>
    </w:p>
    <w:p w14:paraId="5A1F702E" w14:textId="77777777" w:rsidR="00D6401D" w:rsidRPr="003E5F2C" w:rsidRDefault="00D6401D" w:rsidP="00DA09AD">
      <w:pPr>
        <w:pStyle w:val="ListParagraph"/>
        <w:spacing w:after="0" w:line="120" w:lineRule="exact"/>
        <w:ind w:left="806" w:right="72"/>
        <w:jc w:val="thaiDistribute"/>
        <w:rPr>
          <w:rFonts w:asciiTheme="majorBidi" w:hAnsiTheme="majorBidi" w:cstheme="majorBidi"/>
          <w:snapToGrid w:val="0"/>
          <w:spacing w:val="-6"/>
          <w:sz w:val="12"/>
          <w:szCs w:val="12"/>
        </w:rPr>
      </w:pPr>
    </w:p>
    <w:p w14:paraId="67F32034" w14:textId="64662249" w:rsidR="002A542A" w:rsidRPr="003E5F2C" w:rsidRDefault="00E34189" w:rsidP="00DA09AD">
      <w:pPr>
        <w:pStyle w:val="ListParagraph"/>
        <w:numPr>
          <w:ilvl w:val="0"/>
          <w:numId w:val="30"/>
        </w:numPr>
        <w:tabs>
          <w:tab w:val="left" w:pos="810"/>
        </w:tabs>
        <w:spacing w:before="240" w:line="280" w:lineRule="exact"/>
        <w:ind w:left="806" w:right="72" w:hanging="187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</w:pP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เมื่อวันที่ 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21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เมษายน 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2568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ที่ประชุมสามัญผู้ถือหุ้นได้อนุมัติการเพิ่มทุนจดทะเบียนของบริษัทจำนวน 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504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,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233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,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872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บาท โดยการออกหุ้นสามัญเพิ่มทุนจำนวนไม่เกิน 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826</w:t>
      </w:r>
      <w:r w:rsidR="00D65F8D" w:rsidRPr="003E5F2C">
        <w:rPr>
          <w:rFonts w:asciiTheme="majorBidi" w:hAnsiTheme="majorBidi" w:cs="Angsana New"/>
          <w:snapToGrid w:val="0"/>
          <w:spacing w:val="-6"/>
          <w:sz w:val="24"/>
          <w:szCs w:val="24"/>
        </w:rPr>
        <w:t>,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612</w:t>
      </w:r>
      <w:r w:rsidR="00D65F8D" w:rsidRPr="003E5F2C">
        <w:rPr>
          <w:rFonts w:asciiTheme="majorBidi" w:hAnsiTheme="majorBidi" w:cs="Angsana New"/>
          <w:snapToGrid w:val="0"/>
          <w:spacing w:val="-6"/>
          <w:sz w:val="24"/>
          <w:szCs w:val="24"/>
        </w:rPr>
        <w:t>,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905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 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0</w:t>
      </w:r>
      <w:r w:rsidR="00D65F8D" w:rsidRPr="003E5F2C">
        <w:rPr>
          <w:rFonts w:asciiTheme="majorBidi" w:hAnsiTheme="majorBidi" w:cs="Angsana New"/>
          <w:snapToGrid w:val="0"/>
          <w:spacing w:val="-6"/>
          <w:sz w:val="24"/>
          <w:szCs w:val="24"/>
        </w:rPr>
        <w:t>.</w:t>
      </w:r>
      <w:r w:rsidR="00AE5DA6" w:rsidRPr="00AE5DA6">
        <w:rPr>
          <w:rFonts w:asciiTheme="majorBidi" w:hAnsiTheme="majorBidi" w:cs="Angsana New"/>
          <w:snapToGrid w:val="0"/>
          <w:spacing w:val="-6"/>
          <w:sz w:val="24"/>
          <w:szCs w:val="24"/>
        </w:rPr>
        <w:t>61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บาท เพื่อรองรับการจัดสรรหุ้นสามัญเพิ่มทุนแบบมอบอำนาจทั่วไป (</w:t>
      </w: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General Mandate) </w:t>
      </w:r>
      <w:r w:rsidRPr="003E5F2C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เพื่อเสนอขายให้แก่บุคคลในวงจำกัด (</w:t>
      </w: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</w:rPr>
        <w:t>Private Placement)</w:t>
      </w:r>
      <w:r w:rsidR="00D6401D" w:rsidRPr="003E5F2C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</w:t>
      </w:r>
    </w:p>
    <w:p w14:paraId="4A46E402" w14:textId="77777777" w:rsidR="002A542A" w:rsidRPr="003E5F2C" w:rsidRDefault="002A542A">
      <w:pPr>
        <w:overflowPunct/>
        <w:autoSpaceDE/>
        <w:autoSpaceDN/>
        <w:adjustRightInd/>
        <w:textAlignment w:val="auto"/>
        <w:rPr>
          <w:rFonts w:asciiTheme="majorBidi" w:eastAsia="Cambria Math" w:hAnsiTheme="majorBidi" w:cstheme="majorBidi"/>
          <w:snapToGrid w:val="0"/>
          <w:spacing w:val="-6"/>
          <w:sz w:val="24"/>
          <w:szCs w:val="24"/>
          <w:cs/>
          <w:lang w:val="en-US"/>
        </w:rPr>
      </w:pPr>
      <w:r w:rsidRPr="003E5F2C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br w:type="page"/>
      </w:r>
    </w:p>
    <w:tbl>
      <w:tblPr>
        <w:tblW w:w="86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416"/>
        <w:gridCol w:w="98"/>
        <w:gridCol w:w="1180"/>
        <w:gridCol w:w="98"/>
        <w:gridCol w:w="1415"/>
        <w:gridCol w:w="98"/>
        <w:gridCol w:w="1414"/>
      </w:tblGrid>
      <w:tr w:rsidR="00D6401D" w:rsidRPr="003E5F2C" w14:paraId="261C5585" w14:textId="77777777" w:rsidTr="00D6401D">
        <w:tc>
          <w:tcPr>
            <w:tcW w:w="2889" w:type="dxa"/>
          </w:tcPr>
          <w:p w14:paraId="3FFE46CD" w14:textId="77777777" w:rsidR="00D6401D" w:rsidRPr="003E5F2C" w:rsidRDefault="00D6401D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19" w:type="dxa"/>
            <w:gridSpan w:val="7"/>
          </w:tcPr>
          <w:p w14:paraId="18EF0EED" w14:textId="77777777" w:rsidR="00D6401D" w:rsidRPr="003E5F2C" w:rsidRDefault="00D6401D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6401D" w:rsidRPr="003E5F2C" w14:paraId="1DD991BD" w14:textId="77777777" w:rsidTr="00E437EC">
        <w:tc>
          <w:tcPr>
            <w:tcW w:w="2889" w:type="dxa"/>
          </w:tcPr>
          <w:p w14:paraId="2809845E" w14:textId="77777777" w:rsidR="00D6401D" w:rsidRPr="003E5F2C" w:rsidRDefault="00D6401D" w:rsidP="00DA09AD">
            <w:pPr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1027D4B5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6317CCF6" w14:textId="77777777" w:rsidR="00D6401D" w:rsidRPr="003E5F2C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</w:tcPr>
          <w:p w14:paraId="231EF5D3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75C96E2D" w14:textId="77777777" w:rsidR="00D6401D" w:rsidRPr="003E5F2C" w:rsidRDefault="00D6401D" w:rsidP="00DA09AD">
            <w:pPr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</w:tcPr>
          <w:p w14:paraId="4B949BF9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1F308164" w14:textId="77777777" w:rsidR="00D6401D" w:rsidRPr="003E5F2C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22E09C51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ส่วนเกินมูลค่า</w:t>
            </w:r>
          </w:p>
        </w:tc>
      </w:tr>
      <w:tr w:rsidR="00D6401D" w:rsidRPr="003E5F2C" w14:paraId="5F398DAC" w14:textId="77777777" w:rsidTr="00E437EC">
        <w:tc>
          <w:tcPr>
            <w:tcW w:w="2889" w:type="dxa"/>
          </w:tcPr>
          <w:p w14:paraId="3EB8CFFC" w14:textId="77777777" w:rsidR="00D6401D" w:rsidRPr="003E5F2C" w:rsidRDefault="00D6401D" w:rsidP="00DA09AD">
            <w:pPr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530FC598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98" w:type="dxa"/>
          </w:tcPr>
          <w:p w14:paraId="1F1C4A43" w14:textId="77777777" w:rsidR="00D6401D" w:rsidRPr="003E5F2C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</w:tcPr>
          <w:p w14:paraId="1B59B15A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8" w:type="dxa"/>
          </w:tcPr>
          <w:p w14:paraId="5AF58856" w14:textId="77777777" w:rsidR="00D6401D" w:rsidRPr="003E5F2C" w:rsidRDefault="00D6401D" w:rsidP="00DA09AD">
            <w:pPr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</w:tcPr>
          <w:p w14:paraId="187C1F64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ทุนชำระแล้ว</w:t>
            </w:r>
          </w:p>
        </w:tc>
        <w:tc>
          <w:tcPr>
            <w:tcW w:w="98" w:type="dxa"/>
          </w:tcPr>
          <w:p w14:paraId="6CCCF221" w14:textId="77777777" w:rsidR="00D6401D" w:rsidRPr="003E5F2C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0D71BBAD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หุ้นสามัญ</w:t>
            </w:r>
          </w:p>
        </w:tc>
      </w:tr>
      <w:tr w:rsidR="00D6401D" w:rsidRPr="003E5F2C" w14:paraId="674005D1" w14:textId="77777777" w:rsidTr="00E437EC">
        <w:tc>
          <w:tcPr>
            <w:tcW w:w="2889" w:type="dxa"/>
          </w:tcPr>
          <w:p w14:paraId="3DFCF7AB" w14:textId="77777777" w:rsidR="00D6401D" w:rsidRPr="003E5F2C" w:rsidRDefault="00D6401D" w:rsidP="00DA09AD">
            <w:pPr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2CB64273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98" w:type="dxa"/>
          </w:tcPr>
          <w:p w14:paraId="671FFBC2" w14:textId="77777777" w:rsidR="00D6401D" w:rsidRPr="003E5F2C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510A3457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</w:tcPr>
          <w:p w14:paraId="0F86D8E8" w14:textId="77777777" w:rsidR="00D6401D" w:rsidRPr="003E5F2C" w:rsidRDefault="00D6401D" w:rsidP="00DA09AD">
            <w:pPr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433BF3F4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</w:tcPr>
          <w:p w14:paraId="6E0AAFE7" w14:textId="77777777" w:rsidR="00D6401D" w:rsidRPr="003E5F2C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2B0B3013" w14:textId="77777777" w:rsidR="00D6401D" w:rsidRPr="003E5F2C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D6401D" w:rsidRPr="003E5F2C" w14:paraId="764FCBF0" w14:textId="77777777" w:rsidTr="00E34189">
        <w:tc>
          <w:tcPr>
            <w:tcW w:w="2889" w:type="dxa"/>
          </w:tcPr>
          <w:p w14:paraId="1E2C169E" w14:textId="77777777" w:rsidR="00D6401D" w:rsidRPr="003E5F2C" w:rsidRDefault="00D6401D" w:rsidP="00DA09AD">
            <w:pPr>
              <w:snapToGrid w:val="0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E5F2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center"/>
          </w:tcPr>
          <w:p w14:paraId="1C6C7043" w14:textId="77777777" w:rsidR="00D6401D" w:rsidRPr="003E5F2C" w:rsidRDefault="00D6401D" w:rsidP="00DA09A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071B6B0C" w14:textId="77777777" w:rsidR="00D6401D" w:rsidRPr="003E5F2C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</w:tcPr>
          <w:p w14:paraId="41E66162" w14:textId="77777777" w:rsidR="00D6401D" w:rsidRPr="003E5F2C" w:rsidRDefault="00D6401D" w:rsidP="00DA09A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E32C504" w14:textId="77777777" w:rsidR="00D6401D" w:rsidRPr="003E5F2C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center"/>
          </w:tcPr>
          <w:p w14:paraId="3CBD112E" w14:textId="77777777" w:rsidR="00D6401D" w:rsidRPr="003E5F2C" w:rsidRDefault="00D6401D" w:rsidP="00DA09A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C48ECAD" w14:textId="77777777" w:rsidR="00D6401D" w:rsidRPr="003E5F2C" w:rsidRDefault="00D6401D" w:rsidP="00DA09AD">
            <w:pPr>
              <w:tabs>
                <w:tab w:val="decimal" w:pos="-138"/>
                <w:tab w:val="left" w:pos="1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54AC6FF4" w14:textId="77777777" w:rsidR="00D6401D" w:rsidRPr="003E5F2C" w:rsidRDefault="00D6401D" w:rsidP="00DA09A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6401D" w:rsidRPr="003E5F2C" w14:paraId="562F1E32" w14:textId="77777777" w:rsidTr="00E34189">
        <w:tc>
          <w:tcPr>
            <w:tcW w:w="2889" w:type="dxa"/>
          </w:tcPr>
          <w:p w14:paraId="6B3752BB" w14:textId="459C4802" w:rsidR="00D6401D" w:rsidRPr="003E5F2C" w:rsidRDefault="00D6401D" w:rsidP="00DA09AD">
            <w:pPr>
              <w:snapToGrid w:val="0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6" w:type="dxa"/>
            <w:tcBorders>
              <w:left w:val="nil"/>
              <w:bottom w:val="double" w:sz="4" w:space="0" w:color="auto"/>
              <w:right w:val="nil"/>
            </w:tcBorders>
          </w:tcPr>
          <w:p w14:paraId="446DC6C5" w14:textId="16D16EE5" w:rsidR="00D6401D" w:rsidRPr="003E5F2C" w:rsidRDefault="00AE5DA6" w:rsidP="001D5D30">
            <w:pPr>
              <w:tabs>
                <w:tab w:val="decimal" w:pos="1249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</w:tcPr>
          <w:p w14:paraId="426F50B4" w14:textId="77777777" w:rsidR="00D6401D" w:rsidRPr="003E5F2C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4377DAC3" w14:textId="7CB5A7DC" w:rsidR="00D6401D" w:rsidRPr="003E5F2C" w:rsidRDefault="00AE5DA6" w:rsidP="00DA09AD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</w:tcPr>
          <w:p w14:paraId="68104EB8" w14:textId="77777777" w:rsidR="00D6401D" w:rsidRPr="003E5F2C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bottom w:val="double" w:sz="4" w:space="0" w:color="auto"/>
              <w:right w:val="nil"/>
            </w:tcBorders>
          </w:tcPr>
          <w:p w14:paraId="54A8C78D" w14:textId="29E0D9A8" w:rsidR="00D6401D" w:rsidRPr="003E5F2C" w:rsidRDefault="00AE5DA6" w:rsidP="001D5D30">
            <w:pPr>
              <w:tabs>
                <w:tab w:val="decimal" w:pos="1257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</w:tcPr>
          <w:p w14:paraId="69FC5CD6" w14:textId="77777777" w:rsidR="00D6401D" w:rsidRPr="003E5F2C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11827E2C" w14:textId="4E1A53F7" w:rsidR="00D6401D" w:rsidRPr="003E5F2C" w:rsidRDefault="00AE5DA6" w:rsidP="001D5D30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D6401D" w:rsidRPr="003E5F2C" w14:paraId="23FFB431" w14:textId="77777777" w:rsidTr="00E437EC">
        <w:tc>
          <w:tcPr>
            <w:tcW w:w="2889" w:type="dxa"/>
          </w:tcPr>
          <w:p w14:paraId="68A6578D" w14:textId="62FB6A34" w:rsidR="00D6401D" w:rsidRPr="003E5F2C" w:rsidRDefault="00D6401D" w:rsidP="00DA09AD">
            <w:pPr>
              <w:snapToGrid w:val="0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E5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E5DA6"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079B1EF" w14:textId="11D9D3E4" w:rsidR="00D6401D" w:rsidRPr="003E5F2C" w:rsidRDefault="00AE5DA6" w:rsidP="001D5D30">
            <w:pPr>
              <w:tabs>
                <w:tab w:val="decimal" w:pos="1249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</w:tcPr>
          <w:p w14:paraId="67AC055F" w14:textId="77777777" w:rsidR="00D6401D" w:rsidRPr="003E5F2C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4D570EC3" w14:textId="54020EB0" w:rsidR="00D6401D" w:rsidRPr="003E5F2C" w:rsidRDefault="00AE5DA6" w:rsidP="00DA09AD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34189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</w:tcPr>
          <w:p w14:paraId="1FDE3558" w14:textId="77777777" w:rsidR="00D6401D" w:rsidRPr="003E5F2C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AB13707" w14:textId="7D2D989B" w:rsidR="00D6401D" w:rsidRPr="003E5F2C" w:rsidRDefault="00AE5DA6" w:rsidP="001D5D30">
            <w:pPr>
              <w:tabs>
                <w:tab w:val="decimal" w:pos="1257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</w:tcPr>
          <w:p w14:paraId="6B98DB03" w14:textId="77777777" w:rsidR="00D6401D" w:rsidRPr="003E5F2C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</w:tcPr>
          <w:p w14:paraId="6216E944" w14:textId="574CFF9D" w:rsidR="00D6401D" w:rsidRPr="003E5F2C" w:rsidRDefault="00AE5DA6" w:rsidP="001D5D30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6401D"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</w:tbl>
    <w:p w14:paraId="12B47655" w14:textId="44E794F0" w:rsidR="001D5D30" w:rsidRPr="003E5F2C" w:rsidRDefault="00AE5DA6" w:rsidP="00017969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</w:pPr>
      <w:r w:rsidRPr="00AE5DA6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22</w:t>
      </w:r>
      <w:r w:rsidR="004C173C" w:rsidRPr="003E5F2C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4C173C" w:rsidRPr="003E5F2C">
        <w:rPr>
          <w:rStyle w:val="PageNumber"/>
          <w:rFonts w:ascii="Angsana New" w:hAnsi="Angsana New" w:cs="Angsana New"/>
          <w:b/>
          <w:bCs/>
          <w:color w:val="000000" w:themeColor="text1"/>
          <w:cs/>
          <w:lang w:val="en-US"/>
        </w:rPr>
        <w:tab/>
        <w:t>ใบสำคัญแสดงสิทธิซื้อหุ้นสามัญ</w:t>
      </w:r>
    </w:p>
    <w:p w14:paraId="5F67AD8D" w14:textId="3834E70F" w:rsidR="00D6401D" w:rsidRPr="003E5F2C" w:rsidRDefault="00D6401D" w:rsidP="00E840A5">
      <w:pPr>
        <w:pStyle w:val="BodyTextIndent"/>
        <w:tabs>
          <w:tab w:val="left" w:pos="1170"/>
        </w:tabs>
        <w:spacing w:after="120"/>
        <w:ind w:left="547" w:firstLine="11"/>
        <w:jc w:val="thaiDistribute"/>
        <w:rPr>
          <w:rFonts w:asciiTheme="majorBidi" w:hAnsiTheme="majorBidi" w:cstheme="majorBidi"/>
          <w:snapToGrid w:val="0"/>
          <w:spacing w:val="-6"/>
          <w:cs/>
        </w:rPr>
      </w:pPr>
      <w:r w:rsidRPr="003E5F2C">
        <w:rPr>
          <w:rStyle w:val="PageNumber"/>
          <w:rFonts w:asciiTheme="majorBidi" w:hAnsiTheme="majorBidi" w:cstheme="majorBidi"/>
          <w:spacing w:val="-6"/>
          <w:cs/>
          <w:lang w:val="en-US"/>
        </w:rPr>
        <w:t xml:space="preserve">เมื่อวันที่ </w:t>
      </w:r>
      <w:r w:rsidR="00AE5DA6" w:rsidRPr="00AE5DA6">
        <w:rPr>
          <w:rStyle w:val="PageNumber"/>
          <w:rFonts w:asciiTheme="majorBidi" w:hAnsiTheme="majorBidi" w:cstheme="majorBidi"/>
          <w:spacing w:val="-6"/>
          <w:lang w:val="en-US"/>
        </w:rPr>
        <w:t>25</w:t>
      </w:r>
      <w:r w:rsidRPr="003E5F2C">
        <w:rPr>
          <w:rStyle w:val="PageNumber"/>
          <w:rFonts w:asciiTheme="majorBidi" w:hAnsiTheme="majorBidi" w:cstheme="majorBidi"/>
          <w:spacing w:val="-6"/>
          <w:lang w:val="en-US"/>
        </w:rPr>
        <w:t xml:space="preserve"> </w:t>
      </w:r>
      <w:r w:rsidRPr="003E5F2C">
        <w:rPr>
          <w:rStyle w:val="PageNumber"/>
          <w:rFonts w:asciiTheme="majorBidi" w:hAnsiTheme="majorBidi" w:cstheme="majorBidi"/>
          <w:spacing w:val="-6"/>
          <w:cs/>
          <w:lang w:val="en-US"/>
        </w:rPr>
        <w:t xml:space="preserve">กุมภาพันธ์ </w:t>
      </w:r>
      <w:r w:rsidR="00AE5DA6" w:rsidRPr="00AE5DA6">
        <w:rPr>
          <w:rStyle w:val="PageNumber"/>
          <w:rFonts w:asciiTheme="majorBidi" w:hAnsiTheme="majorBidi" w:cstheme="majorBidi"/>
          <w:spacing w:val="-6"/>
          <w:lang w:val="en-US"/>
        </w:rPr>
        <w:t>2562</w:t>
      </w:r>
      <w:r w:rsidRPr="003E5F2C">
        <w:rPr>
          <w:rStyle w:val="PageNumber"/>
          <w:rFonts w:asciiTheme="majorBidi" w:hAnsiTheme="majorBidi" w:cstheme="majorBidi"/>
          <w:spacing w:val="-6"/>
          <w:lang w:val="en-US"/>
        </w:rPr>
        <w:t xml:space="preserve"> </w:t>
      </w:r>
      <w:r w:rsidRPr="003E5F2C">
        <w:rPr>
          <w:rStyle w:val="PageNumber"/>
          <w:rFonts w:asciiTheme="majorBidi" w:hAnsiTheme="majorBidi" w:cstheme="majorBidi"/>
          <w:spacing w:val="-6"/>
          <w:cs/>
          <w:lang w:val="en-US"/>
        </w:rPr>
        <w:t>บริษัทได้ออกและเสนอขายใบสำคัญแสดงสิทธิที่จะซื้อหุ้นสามัญ (</w:t>
      </w:r>
      <w:r w:rsidRPr="003E5F2C">
        <w:rPr>
          <w:rStyle w:val="PageNumber"/>
          <w:rFonts w:asciiTheme="majorBidi" w:hAnsiTheme="majorBidi" w:cstheme="majorBidi"/>
          <w:spacing w:val="-6"/>
          <w:lang w:val="en-US"/>
        </w:rPr>
        <w:t xml:space="preserve">CGD-WC) </w:t>
      </w:r>
      <w:r w:rsidRPr="003E5F2C">
        <w:rPr>
          <w:rStyle w:val="PageNumber"/>
          <w:rFonts w:asciiTheme="majorBidi" w:hAnsiTheme="majorBidi" w:cstheme="majorBidi"/>
          <w:spacing w:val="-6"/>
          <w:cs/>
          <w:lang w:val="en-US"/>
        </w:rPr>
        <w:t xml:space="preserve">ของบริษัท ให้แก่กรรมการ ผู้บริหาร และพนักงานของบริษัทและ/หรือบริษัทย่อย </w:t>
      </w:r>
      <w:r w:rsidRPr="003E5F2C">
        <w:rPr>
          <w:rFonts w:asciiTheme="majorBidi" w:hAnsiTheme="majorBidi" w:cstheme="majorBidi"/>
          <w:snapToGrid w:val="0"/>
          <w:spacing w:val="-6"/>
          <w:cs/>
        </w:rPr>
        <w:t>อัตราการใช้สิทธิสำหรับซื้อหุ้นสามัญ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คือ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Pr="003E5F2C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หน่วยสามารถซื้อหุ้นสามัญได้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Pr="003E5F2C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>หุ้นโดย</w:t>
      </w:r>
      <w:r w:rsidRPr="003E5F2C">
        <w:rPr>
          <w:rFonts w:asciiTheme="majorBidi" w:hAnsiTheme="majorBidi" w:cstheme="majorBidi"/>
          <w:snapToGrid w:val="0"/>
          <w:spacing w:val="-6"/>
          <w:cs/>
        </w:rPr>
        <w:t>มีรายละเอียด ดังนี้</w:t>
      </w:r>
    </w:p>
    <w:tbl>
      <w:tblPr>
        <w:tblW w:w="801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170"/>
        <w:gridCol w:w="180"/>
        <w:gridCol w:w="990"/>
        <w:gridCol w:w="180"/>
        <w:gridCol w:w="1170"/>
        <w:gridCol w:w="180"/>
        <w:gridCol w:w="1350"/>
        <w:gridCol w:w="270"/>
        <w:gridCol w:w="1440"/>
      </w:tblGrid>
      <w:tr w:rsidR="00D6401D" w:rsidRPr="003E5F2C" w14:paraId="16FD3A0E" w14:textId="77777777" w:rsidTr="001033EE">
        <w:tc>
          <w:tcPr>
            <w:tcW w:w="1080" w:type="dxa"/>
          </w:tcPr>
          <w:p w14:paraId="2779DB8E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14:paraId="08E8AE8E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80" w:type="dxa"/>
          </w:tcPr>
          <w:p w14:paraId="617D3A80" w14:textId="77777777" w:rsidR="00D6401D" w:rsidRPr="003E5F2C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C3A3431" w14:textId="77777777" w:rsidR="00D6401D" w:rsidRPr="003E5F2C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180" w:type="dxa"/>
          </w:tcPr>
          <w:p w14:paraId="7FF100A8" w14:textId="77777777" w:rsidR="00D6401D" w:rsidRPr="003E5F2C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B32A76" w14:textId="77777777" w:rsidR="00D6401D" w:rsidRPr="003E5F2C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14:paraId="0370CD68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</w:tcPr>
          <w:p w14:paraId="1984CEC6" w14:textId="77777777" w:rsidR="00D6401D" w:rsidRPr="003E5F2C" w:rsidRDefault="00D6401D" w:rsidP="00DA09AD">
            <w:pPr>
              <w:pStyle w:val="Heading1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  <w:r w:rsidRPr="003E5F2C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*</w:t>
            </w:r>
          </w:p>
        </w:tc>
      </w:tr>
      <w:tr w:rsidR="00D6401D" w:rsidRPr="003E5F2C" w14:paraId="4FCDAC82" w14:textId="77777777" w:rsidTr="001033EE">
        <w:tc>
          <w:tcPr>
            <w:tcW w:w="1080" w:type="dxa"/>
          </w:tcPr>
          <w:p w14:paraId="0BA8E070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14:paraId="68B6E8C0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C0BF334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7DE97C" w14:textId="77777777" w:rsidR="00D6401D" w:rsidRPr="003E5F2C" w:rsidRDefault="00D6401D" w:rsidP="00DA09AD">
            <w:pPr>
              <w:pStyle w:val="Heading9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lang w:val="en-US"/>
              </w:rPr>
            </w:pPr>
            <w:r w:rsidRPr="003E5F2C">
              <w:rPr>
                <w:rFonts w:asciiTheme="majorBidi" w:hAnsiTheme="majorBidi" w:cstheme="majorBidi"/>
                <w:snapToGrid w:val="0"/>
                <w:lang w:val="en-US"/>
              </w:rPr>
              <w:t>(</w:t>
            </w:r>
            <w:r w:rsidRPr="003E5F2C">
              <w:rPr>
                <w:rFonts w:asciiTheme="majorBidi" w:hAnsiTheme="majorBidi" w:cstheme="majorBidi"/>
                <w:snapToGrid w:val="0"/>
                <w:cs/>
              </w:rPr>
              <w:t>ล้านหน่วย</w:t>
            </w:r>
            <w:r w:rsidRPr="003E5F2C">
              <w:rPr>
                <w:rFonts w:asciiTheme="majorBidi" w:hAnsiTheme="majorBidi" w:cstheme="majorBidi"/>
                <w:snapToGrid w:val="0"/>
                <w:lang w:val="en-US"/>
              </w:rPr>
              <w:t>)</w:t>
            </w:r>
          </w:p>
        </w:tc>
        <w:tc>
          <w:tcPr>
            <w:tcW w:w="180" w:type="dxa"/>
          </w:tcPr>
          <w:p w14:paraId="5672FA7C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0048FB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180" w:type="dxa"/>
          </w:tcPr>
          <w:p w14:paraId="69FC93A2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9B88E83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270" w:type="dxa"/>
          </w:tcPr>
          <w:p w14:paraId="583FF734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8FB67E6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D6401D" w:rsidRPr="003E5F2C" w14:paraId="4629E5C3" w14:textId="77777777" w:rsidTr="001033EE">
        <w:tc>
          <w:tcPr>
            <w:tcW w:w="1080" w:type="dxa"/>
          </w:tcPr>
          <w:p w14:paraId="205FDBC8" w14:textId="77777777" w:rsidR="00D6401D" w:rsidRPr="003E5F2C" w:rsidRDefault="00D6401D" w:rsidP="00DA09AD">
            <w:pPr>
              <w:ind w:left="-108" w:right="-10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CGD-W</w:t>
            </w:r>
            <w:r w:rsidRPr="003E5F2C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170" w:type="dxa"/>
          </w:tcPr>
          <w:p w14:paraId="187F585B" w14:textId="3516AB4C" w:rsidR="00D6401D" w:rsidRPr="003E5F2C" w:rsidRDefault="00AE5DA6" w:rsidP="00DA09AD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cs/>
              </w:rPr>
            </w:pPr>
            <w:r w:rsidRPr="00AE5DA6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>25</w:t>
            </w:r>
            <w:r w:rsidR="00D6401D" w:rsidRPr="003E5F2C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 xml:space="preserve"> </w:t>
            </w:r>
            <w:r w:rsidR="00D6401D" w:rsidRPr="003E5F2C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cs/>
                <w:lang w:val="en-US"/>
              </w:rPr>
              <w:t xml:space="preserve">กุมภาพันธ์ </w:t>
            </w:r>
            <w:r w:rsidRPr="00AE5DA6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>2562</w:t>
            </w:r>
          </w:p>
        </w:tc>
        <w:tc>
          <w:tcPr>
            <w:tcW w:w="180" w:type="dxa"/>
          </w:tcPr>
          <w:p w14:paraId="686D6696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0565ED" w14:textId="01E3BF7C" w:rsidR="00D6401D" w:rsidRPr="003E5F2C" w:rsidRDefault="00AE5DA6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40</w:t>
            </w:r>
          </w:p>
        </w:tc>
        <w:tc>
          <w:tcPr>
            <w:tcW w:w="180" w:type="dxa"/>
          </w:tcPr>
          <w:p w14:paraId="12242259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465D5E" w14:textId="0D5E69EF" w:rsidR="00D6401D" w:rsidRPr="003E5F2C" w:rsidRDefault="00AE5DA6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D6401D" w:rsidRPr="003E5F2C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.</w:t>
            </w:r>
            <w:r w:rsidRPr="00AE5DA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56</w:t>
            </w:r>
          </w:p>
        </w:tc>
        <w:tc>
          <w:tcPr>
            <w:tcW w:w="180" w:type="dxa"/>
          </w:tcPr>
          <w:p w14:paraId="197898FF" w14:textId="77777777" w:rsidR="00D6401D" w:rsidRPr="003E5F2C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2922ACE" w14:textId="310107E3" w:rsidR="00D6401D" w:rsidRPr="003E5F2C" w:rsidRDefault="00AE5DA6" w:rsidP="00DA09AD">
            <w:pPr>
              <w:tabs>
                <w:tab w:val="left" w:pos="284"/>
              </w:tabs>
              <w:ind w:left="-94" w:right="-108" w:hanging="1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28</w:t>
            </w:r>
            <w:r w:rsidR="00D6401D" w:rsidRPr="003E5F2C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</w:t>
            </w:r>
            <w:r w:rsidR="00D6401D" w:rsidRPr="003E5F2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AE5DA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</w:tcPr>
          <w:p w14:paraId="7C80F534" w14:textId="77777777" w:rsidR="00D6401D" w:rsidRPr="003E5F2C" w:rsidRDefault="00D6401D" w:rsidP="00DA09AD">
            <w:pPr>
              <w:tabs>
                <w:tab w:val="left" w:pos="284"/>
              </w:tabs>
              <w:ind w:lef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A4BB9F5" w14:textId="309921C1" w:rsidR="00D6401D" w:rsidRPr="003E5F2C" w:rsidRDefault="00AE5DA6" w:rsidP="00DA09AD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AE5DA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19</w:t>
            </w:r>
            <w:r w:rsidR="00D6401D" w:rsidRPr="003E5F2C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</w:t>
            </w:r>
            <w:r w:rsidR="00D6401D" w:rsidRPr="003E5F2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AE5DA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</w:tbl>
    <w:p w14:paraId="50604A1F" w14:textId="58464E9C" w:rsidR="00D6401D" w:rsidRPr="003E5F2C" w:rsidRDefault="00D6401D" w:rsidP="001033EE">
      <w:pPr>
        <w:spacing w:before="240"/>
        <w:ind w:left="900" w:hanging="274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  <w:lang w:val="en-US"/>
        </w:rPr>
      </w:pPr>
      <w:r w:rsidRPr="003E5F2C">
        <w:rPr>
          <w:rFonts w:asciiTheme="majorBidi" w:hAnsiTheme="majorBidi" w:cstheme="majorBidi"/>
          <w:snapToGrid w:val="0"/>
          <w:spacing w:val="-8"/>
          <w:sz w:val="24"/>
          <w:szCs w:val="24"/>
          <w:lang w:val="en-US"/>
        </w:rPr>
        <w:t xml:space="preserve">* </w:t>
      </w:r>
      <w:r w:rsidRPr="003E5F2C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ab/>
      </w:r>
      <w:r w:rsidRPr="003E5F2C">
        <w:rPr>
          <w:rFonts w:asciiTheme="majorBidi" w:hAnsiTheme="majorBidi" w:cstheme="majorBidi"/>
          <w:snapToGrid w:val="0"/>
          <w:spacing w:val="2"/>
          <w:sz w:val="24"/>
          <w:szCs w:val="24"/>
          <w:cs/>
          <w:lang w:val="en-US"/>
        </w:rPr>
        <w:t xml:space="preserve">ผู้ถือใบสําคัญแสดงสิทธิสามารถใช้สิทธิตามใบสําคัญแสดงสิทธิได้ในวันทําการสุดท้ายของทุกเดือนที่ </w:t>
      </w:r>
      <w:r w:rsidR="00AE5DA6" w:rsidRPr="00AE5DA6">
        <w:rPr>
          <w:rFonts w:asciiTheme="majorBidi" w:hAnsiTheme="majorBidi" w:cstheme="majorBidi"/>
          <w:snapToGrid w:val="0"/>
          <w:spacing w:val="2"/>
          <w:sz w:val="24"/>
          <w:szCs w:val="24"/>
          <w:lang w:val="en-US"/>
        </w:rPr>
        <w:t>6</w:t>
      </w:r>
      <w:r w:rsidRPr="003E5F2C">
        <w:rPr>
          <w:rFonts w:asciiTheme="majorBidi" w:hAnsiTheme="majorBidi" w:cstheme="majorBidi"/>
          <w:snapToGrid w:val="0"/>
          <w:spacing w:val="2"/>
          <w:sz w:val="24"/>
          <w:szCs w:val="24"/>
          <w:cs/>
          <w:lang w:val="en-US"/>
        </w:rPr>
        <w:t xml:space="preserve"> หลังจากวันที่ออกใบสําคัญแสดงสิทธิ</w:t>
      </w:r>
    </w:p>
    <w:p w14:paraId="4354650D" w14:textId="655A4384" w:rsidR="00017969" w:rsidRPr="003E5F2C" w:rsidRDefault="00017969" w:rsidP="001033EE">
      <w:pPr>
        <w:spacing w:before="120"/>
        <w:ind w:left="540"/>
        <w:jc w:val="thaiDistribute"/>
        <w:rPr>
          <w:rFonts w:asciiTheme="majorBidi" w:hAnsiTheme="majorBidi" w:cstheme="majorBidi"/>
          <w:color w:val="000000"/>
          <w:spacing w:val="-12"/>
          <w:lang w:val="en-US"/>
        </w:rPr>
      </w:pPr>
      <w:r w:rsidRPr="003E5F2C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ณ วันที่ </w:t>
      </w:r>
      <w:r w:rsidR="00AE5DA6" w:rsidRPr="00AE5DA6">
        <w:rPr>
          <w:rFonts w:asciiTheme="majorBidi" w:hAnsiTheme="majorBidi" w:cstheme="majorBidi"/>
          <w:color w:val="000000"/>
          <w:spacing w:val="-12"/>
          <w:lang w:val="en-US"/>
        </w:rPr>
        <w:t>31</w:t>
      </w:r>
      <w:r w:rsidRPr="003E5F2C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3E5F2C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ธันวาคม </w:t>
      </w:r>
      <w:r w:rsidR="00AE5DA6" w:rsidRPr="00AE5DA6">
        <w:rPr>
          <w:rFonts w:asciiTheme="majorBidi" w:hAnsiTheme="majorBidi" w:cstheme="majorBidi"/>
          <w:color w:val="000000"/>
          <w:spacing w:val="-12"/>
          <w:lang w:val="en-US"/>
        </w:rPr>
        <w:t>2568</w:t>
      </w:r>
      <w:r w:rsidRPr="003E5F2C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3E5F2C">
        <w:rPr>
          <w:rFonts w:asciiTheme="majorBidi" w:hAnsiTheme="majorBidi" w:cstheme="majorBidi" w:hint="cs"/>
          <w:color w:val="000000"/>
          <w:spacing w:val="-12"/>
          <w:cs/>
          <w:lang w:val="en-US"/>
        </w:rPr>
        <w:t xml:space="preserve">และ </w:t>
      </w:r>
      <w:r w:rsidR="00AE5DA6" w:rsidRPr="00AE5DA6">
        <w:rPr>
          <w:rFonts w:asciiTheme="majorBidi" w:hAnsiTheme="majorBidi" w:cstheme="majorBidi"/>
          <w:color w:val="000000"/>
          <w:spacing w:val="-12"/>
          <w:lang w:val="en-US"/>
        </w:rPr>
        <w:t>2567</w:t>
      </w:r>
      <w:r w:rsidRPr="003E5F2C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3E5F2C">
        <w:rPr>
          <w:rFonts w:asciiTheme="majorBidi" w:hAnsiTheme="majorBidi" w:cstheme="majorBidi"/>
          <w:color w:val="000000"/>
          <w:spacing w:val="-12"/>
          <w:cs/>
          <w:lang w:val="en-US"/>
        </w:rPr>
        <w:t>ใบสำคัญแสดงสิทธิหมดอายุแล้ว</w:t>
      </w:r>
    </w:p>
    <w:p w14:paraId="79D0F4BE" w14:textId="5644C204" w:rsidR="00E346D5" w:rsidRPr="003E5F2C" w:rsidRDefault="00AE5DA6" w:rsidP="00DA09AD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23</w:t>
      </w:r>
      <w:r w:rsidR="00E346D5" w:rsidRPr="003E5F2C">
        <w:rPr>
          <w:rFonts w:ascii="Angsana New" w:hAnsi="Angsana New" w:cs="Angsana New"/>
          <w:b/>
          <w:bCs/>
          <w:color w:val="000000" w:themeColor="text1"/>
          <w:cs/>
        </w:rPr>
        <w:t xml:space="preserve">. </w:t>
      </w:r>
      <w:r w:rsidR="00E346D5" w:rsidRPr="003E5F2C">
        <w:rPr>
          <w:rFonts w:ascii="Angsana New" w:hAnsi="Angsana New" w:cs="Angsana New"/>
          <w:b/>
          <w:bCs/>
          <w:color w:val="000000" w:themeColor="text1"/>
          <w:cs/>
        </w:rPr>
        <w:tab/>
        <w:t>ทุนสำรองตามกฎหมาย</w:t>
      </w:r>
    </w:p>
    <w:p w14:paraId="604A16A1" w14:textId="7AD71B90" w:rsidR="00E346D5" w:rsidRPr="003E5F2C" w:rsidRDefault="00E346D5" w:rsidP="00DA09AD">
      <w:pPr>
        <w:spacing w:after="24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5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10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ของทุนจดทะเบียน </w:t>
      </w:r>
    </w:p>
    <w:p w14:paraId="15531733" w14:textId="7D2B6B56" w:rsidR="000220EA" w:rsidRPr="003E5F2C" w:rsidRDefault="00E346D5" w:rsidP="00DA09AD">
      <w:pPr>
        <w:ind w:left="547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cs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4"/>
          <w:cs/>
        </w:rPr>
        <w:t>ตาม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>ประมวล</w:t>
      </w:r>
      <w:r w:rsidRPr="003E5F2C">
        <w:rPr>
          <w:rFonts w:ascii="Angsana New" w:hAnsi="Angsana New" w:cs="Angsana New"/>
          <w:snapToGrid w:val="0"/>
          <w:color w:val="000000" w:themeColor="text1"/>
          <w:spacing w:val="-4"/>
          <w:cs/>
        </w:rPr>
        <w:t>กฎหมายแพ่งและพาณิชย์ ทุกคราวที่จ่ายเงินปันผลบริษัทย่อยต้องจัดสรรเงินไว้เป็นทุนสำรอง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>อย่างน้อย</w:t>
      </w:r>
      <w:r w:rsidR="007B3DD6" w:rsidRPr="003E5F2C">
        <w:rPr>
          <w:rFonts w:ascii="Angsana New" w:hAnsi="Angsana New" w:cs="Angsana New" w:hint="cs"/>
          <w:snapToGrid w:val="0"/>
          <w:color w:val="000000" w:themeColor="text1"/>
          <w:cs/>
        </w:rPr>
        <w:t xml:space="preserve">ร้อยละ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7B3DD6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>ของจำนวนผลกำไร ซึ่งได้รับจากกิจการของบริษัทย่อยจนกว่าทุนสำรองนั้น</w:t>
      </w:r>
      <w:r w:rsidRPr="003E5F2C">
        <w:rPr>
          <w:rFonts w:ascii="Angsana New" w:hAnsi="Angsana New" w:cs="Angsana New"/>
          <w:snapToGrid w:val="0"/>
          <w:color w:val="000000" w:themeColor="text1"/>
          <w:spacing w:val="4"/>
          <w:cs/>
        </w:rPr>
        <w:t>จะมี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</w:rPr>
        <w:t>จำนวนถึง</w:t>
      </w:r>
      <w:r w:rsidR="007B3DD6" w:rsidRPr="003E5F2C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 xml:space="preserve">ร้อยละ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10</w:t>
      </w:r>
      <w:r w:rsidR="007B3DD6" w:rsidRPr="003E5F2C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</w:rPr>
        <w:t>ของทุนของบริษัทย่อย ทุนสำรองนี้จะนำมาจัดสรรเงินปันผลไม่ได้จนกว่าจะเลิกกิจการ</w:t>
      </w:r>
    </w:p>
    <w:p w14:paraId="53A46703" w14:textId="77777777" w:rsidR="00E71C41" w:rsidRPr="003E5F2C" w:rsidRDefault="00E71C41" w:rsidP="00DA09A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</w:p>
    <w:p w14:paraId="2FADCAE8" w14:textId="38222676" w:rsidR="00466821" w:rsidRPr="003E5F2C" w:rsidRDefault="00AE5DA6" w:rsidP="00DA09A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24</w:t>
      </w:r>
      <w:r w:rsidR="00466821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466821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466821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องค์ประกอบอื่น</w:t>
      </w:r>
      <w:r w:rsidR="00453830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ของส่วนของผู้ถือหุ้น</w:t>
      </w:r>
    </w:p>
    <w:p w14:paraId="394DF5C8" w14:textId="77777777" w:rsidR="00453830" w:rsidRPr="003E5F2C" w:rsidRDefault="00453830" w:rsidP="00DA09AD">
      <w:pPr>
        <w:tabs>
          <w:tab w:val="left" w:pos="9090"/>
        </w:tabs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lang w:val="en-US"/>
        </w:rPr>
      </w:pPr>
      <w:r w:rsidRPr="003E5F2C">
        <w:rPr>
          <w:rStyle w:val="PageNumber"/>
          <w:rFonts w:ascii="Angsana New" w:hAnsi="Angsana New" w:cs="Angsana New"/>
          <w:color w:val="000000" w:themeColor="text1"/>
          <w:cs/>
        </w:rPr>
        <w:t>องค์ประกอบอื่นของส่วนของผู้ถือหุ้น</w:t>
      </w:r>
      <w:r w:rsidRPr="003E5F2C">
        <w:rPr>
          <w:rStyle w:val="PageNumber"/>
          <w:rFonts w:ascii="Angsana New" w:hAnsi="Angsana New" w:cs="Angsana New"/>
          <w:color w:val="000000" w:themeColor="text1"/>
          <w:lang w:val="en-US"/>
        </w:rPr>
        <w:t xml:space="preserve"> </w:t>
      </w:r>
      <w:r w:rsidRPr="003E5F2C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ประกอบด้วย</w:t>
      </w:r>
    </w:p>
    <w:p w14:paraId="7EDAC8C7" w14:textId="20CE899C" w:rsidR="00A87085" w:rsidRPr="003E5F2C" w:rsidRDefault="00AE5DA6" w:rsidP="00DA09AD">
      <w:pPr>
        <w:ind w:left="1080" w:hanging="540"/>
        <w:jc w:val="thaiDistribute"/>
        <w:rPr>
          <w:rStyle w:val="PageNumber"/>
          <w:rFonts w:ascii="Angsana New" w:hAnsi="Angsana New" w:cs="Angsana New"/>
          <w:color w:val="000000" w:themeColor="text1"/>
          <w:spacing w:val="-4"/>
          <w:lang w:val="en-US"/>
        </w:rPr>
      </w:pPr>
      <w:r w:rsidRPr="00AE5DA6">
        <w:rPr>
          <w:rStyle w:val="PageNumber"/>
          <w:rFonts w:ascii="Angsana New" w:hAnsi="Angsana New" w:cs="Angsana New"/>
          <w:color w:val="000000" w:themeColor="text1"/>
          <w:lang w:val="en-US"/>
        </w:rPr>
        <w:t>24</w:t>
      </w:r>
      <w:r w:rsidR="00453830" w:rsidRPr="003E5F2C">
        <w:rPr>
          <w:rStyle w:val="PageNumber"/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Style w:val="PageNumber"/>
          <w:rFonts w:ascii="Angsana New" w:hAnsi="Angsana New" w:cs="Angsana New"/>
          <w:color w:val="000000" w:themeColor="text1"/>
          <w:lang w:val="en-US"/>
        </w:rPr>
        <w:t>1</w:t>
      </w:r>
      <w:r w:rsidR="00453830" w:rsidRPr="003E5F2C">
        <w:rPr>
          <w:rStyle w:val="PageNumber"/>
          <w:rFonts w:ascii="Angsana New" w:hAnsi="Angsana New" w:cs="Angsana New"/>
          <w:color w:val="000000" w:themeColor="text1"/>
          <w:lang w:val="en-US"/>
        </w:rPr>
        <w:tab/>
      </w:r>
      <w:r w:rsidR="00BF537A" w:rsidRPr="003E5F2C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ผล</w:t>
      </w:r>
      <w:r w:rsidR="00A87085" w:rsidRPr="003E5F2C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2A55734E" w14:textId="77777777" w:rsidR="00A87085" w:rsidRPr="003E5F2C" w:rsidRDefault="00A87085" w:rsidP="00DA09AD">
      <w:pPr>
        <w:ind w:left="547"/>
        <w:jc w:val="right"/>
        <w:rPr>
          <w:rFonts w:ascii="Angsana New" w:hAnsi="Angsana New" w:cs="Angsana New"/>
          <w:color w:val="000000" w:themeColor="text1"/>
          <w:sz w:val="24"/>
          <w:szCs w:val="24"/>
          <w:cs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:</w:t>
      </w:r>
      <w:r w:rsidRPr="003E5F2C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 บาท)</w:t>
      </w:r>
    </w:p>
    <w:tbl>
      <w:tblPr>
        <w:tblW w:w="820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0"/>
        <w:gridCol w:w="1417"/>
        <w:gridCol w:w="161"/>
        <w:gridCol w:w="1417"/>
      </w:tblGrid>
      <w:tr w:rsidR="00CC683E" w:rsidRPr="003E5F2C" w14:paraId="38AFDF41" w14:textId="77777777" w:rsidTr="00B13E64">
        <w:tc>
          <w:tcPr>
            <w:tcW w:w="5210" w:type="dxa"/>
          </w:tcPr>
          <w:p w14:paraId="1F74525D" w14:textId="77777777" w:rsidR="00CC683E" w:rsidRPr="003E5F2C" w:rsidRDefault="00CC683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95" w:type="dxa"/>
            <w:gridSpan w:val="3"/>
          </w:tcPr>
          <w:p w14:paraId="51FB81D0" w14:textId="36D9D472" w:rsidR="00CC683E" w:rsidRPr="003E5F2C" w:rsidRDefault="00CC683E" w:rsidP="00DA09AD">
            <w:pPr>
              <w:pStyle w:val="Heading3"/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งบการเงินรวมและ</w:t>
            </w:r>
          </w:p>
        </w:tc>
      </w:tr>
      <w:tr w:rsidR="00CC683E" w:rsidRPr="003E5F2C" w14:paraId="2F2B46EB" w14:textId="77777777" w:rsidTr="00B13E64">
        <w:tc>
          <w:tcPr>
            <w:tcW w:w="5210" w:type="dxa"/>
          </w:tcPr>
          <w:p w14:paraId="3E9CFBFB" w14:textId="77777777" w:rsidR="00CC683E" w:rsidRPr="003E5F2C" w:rsidRDefault="00CC683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95" w:type="dxa"/>
            <w:gridSpan w:val="3"/>
          </w:tcPr>
          <w:p w14:paraId="2391E5D8" w14:textId="4ABE02BA" w:rsidR="00CC683E" w:rsidRPr="003E5F2C" w:rsidRDefault="00CC683E" w:rsidP="00DA09AD">
            <w:pPr>
              <w:pStyle w:val="Heading3"/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683E" w:rsidRPr="003E5F2C" w14:paraId="7FFF99C8" w14:textId="77777777" w:rsidTr="00CC683E">
        <w:tc>
          <w:tcPr>
            <w:tcW w:w="5210" w:type="dxa"/>
          </w:tcPr>
          <w:p w14:paraId="2ED79A01" w14:textId="77777777" w:rsidR="00CC683E" w:rsidRPr="003E5F2C" w:rsidRDefault="00CC683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3BDBBA" w14:textId="4B1E4F9F" w:rsidR="00CC683E" w:rsidRPr="003E5F2C" w:rsidRDefault="00CC683E" w:rsidP="00DA09A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61" w:type="dxa"/>
          </w:tcPr>
          <w:p w14:paraId="33692D5C" w14:textId="77777777" w:rsidR="00CC683E" w:rsidRPr="003E5F2C" w:rsidRDefault="00CC683E" w:rsidP="00DA09A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64FE0480" w14:textId="64E1768E" w:rsidR="00CC683E" w:rsidRPr="003E5F2C" w:rsidRDefault="00CC683E" w:rsidP="00DA09A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CC683E" w:rsidRPr="003E5F2C" w14:paraId="2AAF384B" w14:textId="77777777" w:rsidTr="00CC683E">
        <w:tc>
          <w:tcPr>
            <w:tcW w:w="5210" w:type="dxa"/>
          </w:tcPr>
          <w:p w14:paraId="4E14A085" w14:textId="77777777" w:rsidR="00CC683E" w:rsidRPr="003E5F2C" w:rsidRDefault="00CC683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5EFB57" w14:textId="02C2AF9A" w:rsidR="00CC683E" w:rsidRPr="003E5F2C" w:rsidRDefault="00AE5DA6" w:rsidP="00DA09AD">
            <w:pPr>
              <w:spacing w:line="360" w:lineRule="exact"/>
              <w:ind w:left="-8" w:right="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CC683E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C683E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  <w:r w:rsidR="00CC683E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1" w:type="dxa"/>
          </w:tcPr>
          <w:p w14:paraId="3EDCF719" w14:textId="77777777" w:rsidR="00CC683E" w:rsidRPr="003E5F2C" w:rsidRDefault="00CC683E" w:rsidP="00DA09A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E00404A" w14:textId="58E9E43F" w:rsidR="00CC683E" w:rsidRPr="003E5F2C" w:rsidRDefault="00AE5DA6" w:rsidP="00DA09AD">
            <w:pPr>
              <w:spacing w:line="360" w:lineRule="exact"/>
              <w:ind w:left="-8" w:right="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CC683E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C683E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  <w:r w:rsidR="00CC683E"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D3335C" w:rsidRPr="003E5F2C" w14:paraId="306A51D3" w14:textId="77777777" w:rsidTr="00CC683E">
        <w:tc>
          <w:tcPr>
            <w:tcW w:w="5210" w:type="dxa"/>
          </w:tcPr>
          <w:p w14:paraId="1F0F4DD2" w14:textId="77777777" w:rsidR="00D3335C" w:rsidRPr="003E5F2C" w:rsidRDefault="00D3335C" w:rsidP="00D3335C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417" w:type="dxa"/>
          </w:tcPr>
          <w:p w14:paraId="29292A16" w14:textId="7CCD0F01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61" w:type="dxa"/>
          </w:tcPr>
          <w:p w14:paraId="2B405BB2" w14:textId="77777777" w:rsidR="00D3335C" w:rsidRPr="003E5F2C" w:rsidRDefault="00D3335C" w:rsidP="00D3335C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F0A7D00" w14:textId="68BAD5FA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208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D3335C" w:rsidRPr="003E5F2C" w14:paraId="5E8F7461" w14:textId="77777777" w:rsidTr="00CC683E">
        <w:tc>
          <w:tcPr>
            <w:tcW w:w="5210" w:type="dxa"/>
          </w:tcPr>
          <w:p w14:paraId="2C4A6E8F" w14:textId="0646EEE5" w:rsidR="00D3335C" w:rsidRPr="003E5F2C" w:rsidRDefault="00D3335C" w:rsidP="00D3335C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ผลขาดทุนจากเงินลงทุนในตราสารทุนที่กำหนดให้วัดมูลค่า</w:t>
            </w:r>
          </w:p>
        </w:tc>
        <w:tc>
          <w:tcPr>
            <w:tcW w:w="1417" w:type="dxa"/>
          </w:tcPr>
          <w:p w14:paraId="3E80394B" w14:textId="77777777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14:paraId="5822C7D0" w14:textId="77777777" w:rsidR="00D3335C" w:rsidRPr="003E5F2C" w:rsidRDefault="00D3335C" w:rsidP="00D3335C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9586109" w14:textId="77777777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335C" w:rsidRPr="003E5F2C" w14:paraId="3C1E693A" w14:textId="77777777" w:rsidTr="00CC683E">
        <w:tc>
          <w:tcPr>
            <w:tcW w:w="5210" w:type="dxa"/>
          </w:tcPr>
          <w:p w14:paraId="79D1E9E9" w14:textId="2153B67C" w:rsidR="00D3335C" w:rsidRPr="003E5F2C" w:rsidRDefault="00D3335C" w:rsidP="00D3335C">
            <w:pPr>
              <w:spacing w:line="360" w:lineRule="exact"/>
              <w:ind w:left="175" w:firstLine="41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05077CD2" w14:textId="426E2F62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61" w:type="dxa"/>
          </w:tcPr>
          <w:p w14:paraId="0B4C2A6E" w14:textId="77777777" w:rsidR="00D3335C" w:rsidRPr="003E5F2C" w:rsidRDefault="00D3335C" w:rsidP="00D3335C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40482E6" w14:textId="75369AB2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D3335C" w:rsidRPr="003E5F2C" w14:paraId="6744D1DC" w14:textId="77777777" w:rsidTr="00CC683E">
        <w:tc>
          <w:tcPr>
            <w:tcW w:w="5210" w:type="dxa"/>
          </w:tcPr>
          <w:p w14:paraId="131476BE" w14:textId="0199B764" w:rsidR="00D3335C" w:rsidRPr="003E5F2C" w:rsidRDefault="00D3335C" w:rsidP="00D3335C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ภาษีเงินได้เกี่ยวกับ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ผล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ขาดทุนจากเงินลงทุนในตราสารทุนที่กำหนดให้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417" w:type="dxa"/>
            <w:vAlign w:val="bottom"/>
          </w:tcPr>
          <w:p w14:paraId="131C1E36" w14:textId="77777777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14:paraId="38BFB72A" w14:textId="77777777" w:rsidR="00D3335C" w:rsidRPr="003E5F2C" w:rsidRDefault="00D3335C" w:rsidP="00D3335C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DE28CEB" w14:textId="77777777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335C" w:rsidRPr="003E5F2C" w14:paraId="4FC66A10" w14:textId="77777777" w:rsidTr="00CC683E">
        <w:tc>
          <w:tcPr>
            <w:tcW w:w="5210" w:type="dxa"/>
          </w:tcPr>
          <w:p w14:paraId="75B7AE55" w14:textId="46DC8D5A" w:rsidR="00D3335C" w:rsidRPr="003E5F2C" w:rsidRDefault="00D3335C" w:rsidP="00D3335C">
            <w:pPr>
              <w:spacing w:line="360" w:lineRule="exact"/>
              <w:ind w:left="175" w:firstLine="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22A7F209" w14:textId="0E35F8E8" w:rsidR="00D3335C" w:rsidRPr="003E5F2C" w:rsidRDefault="00AE5DA6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D3335C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254</w:t>
            </w:r>
            <w:r w:rsidR="00D3335C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648</w:t>
            </w:r>
          </w:p>
        </w:tc>
        <w:tc>
          <w:tcPr>
            <w:tcW w:w="161" w:type="dxa"/>
          </w:tcPr>
          <w:p w14:paraId="1FFD0030" w14:textId="77777777" w:rsidR="00D3335C" w:rsidRPr="003E5F2C" w:rsidRDefault="00D3335C" w:rsidP="00D3335C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7FCFEC3" w14:textId="174C3805" w:rsidR="00D3335C" w:rsidRPr="003E5F2C" w:rsidRDefault="00AE5DA6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D3335C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192</w:t>
            </w:r>
            <w:r w:rsidR="00D3335C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247</w:t>
            </w:r>
          </w:p>
        </w:tc>
      </w:tr>
      <w:tr w:rsidR="00D3335C" w:rsidRPr="003E5F2C" w14:paraId="3837EDE9" w14:textId="77777777" w:rsidTr="00CC683E">
        <w:tc>
          <w:tcPr>
            <w:tcW w:w="5210" w:type="dxa"/>
          </w:tcPr>
          <w:p w14:paraId="08EC8FA1" w14:textId="3CDB0CF3" w:rsidR="00D3335C" w:rsidRPr="003E5F2C" w:rsidRDefault="00087067" w:rsidP="00E928E5">
            <w:pPr>
              <w:spacing w:line="360" w:lineRule="exact"/>
              <w:ind w:firstLine="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โอน</w:t>
            </w:r>
            <w:r w:rsidR="00D3335C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ขาดทุนจากการ</w:t>
            </w:r>
            <w:r w:rsidR="00873F6B"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จำหน่าย</w:t>
            </w:r>
            <w:r w:rsidR="00D3335C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สินทรัพย์ทางการเงินที่วัดมูลค่ายุติธรรมผ่าน</w:t>
            </w:r>
          </w:p>
        </w:tc>
        <w:tc>
          <w:tcPr>
            <w:tcW w:w="1417" w:type="dxa"/>
            <w:vAlign w:val="bottom"/>
          </w:tcPr>
          <w:p w14:paraId="764EC3D0" w14:textId="77777777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14:paraId="46BB08D5" w14:textId="77777777" w:rsidR="00D3335C" w:rsidRPr="003E5F2C" w:rsidRDefault="00D3335C" w:rsidP="00D3335C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04EC067" w14:textId="77777777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335C" w:rsidRPr="003E5F2C" w14:paraId="072B553B" w14:textId="77777777" w:rsidTr="00CC683E">
        <w:tc>
          <w:tcPr>
            <w:tcW w:w="5210" w:type="dxa"/>
          </w:tcPr>
          <w:p w14:paraId="2A31184D" w14:textId="2FFAC6BA" w:rsidR="00D3335C" w:rsidRPr="003E5F2C" w:rsidRDefault="00D3335C" w:rsidP="00D3335C">
            <w:pPr>
              <w:spacing w:line="360" w:lineRule="exact"/>
              <w:ind w:left="175" w:firstLine="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 กำไรขาดทุนเบ็ดเสร็จอื่น</w:t>
            </w:r>
            <w:r w:rsidR="00EB466F"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ไปยังขาดทุนสะสม</w:t>
            </w:r>
          </w:p>
        </w:tc>
        <w:tc>
          <w:tcPr>
            <w:tcW w:w="1417" w:type="dxa"/>
            <w:vAlign w:val="bottom"/>
          </w:tcPr>
          <w:p w14:paraId="387E155E" w14:textId="24EF574F" w:rsidR="00D3335C" w:rsidRPr="003E5F2C" w:rsidRDefault="00AE5DA6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138</w:t>
            </w:r>
            <w:r w:rsidR="00D3335C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335</w:t>
            </w:r>
            <w:r w:rsidR="00D3335C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999</w:t>
            </w:r>
          </w:p>
        </w:tc>
        <w:tc>
          <w:tcPr>
            <w:tcW w:w="161" w:type="dxa"/>
          </w:tcPr>
          <w:p w14:paraId="5806975B" w14:textId="77777777" w:rsidR="00D3335C" w:rsidRPr="003E5F2C" w:rsidRDefault="00D3335C" w:rsidP="00D3335C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FE96098" w14:textId="40F60E85" w:rsidR="00D3335C" w:rsidRPr="003E5F2C" w:rsidRDefault="000A04A9" w:rsidP="000A04A9">
            <w:pPr>
              <w:spacing w:line="360" w:lineRule="exact"/>
              <w:ind w:left="-1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3335C" w:rsidRPr="003E5F2C" w14:paraId="720C7862" w14:textId="77777777" w:rsidTr="00CC683E">
        <w:tc>
          <w:tcPr>
            <w:tcW w:w="5210" w:type="dxa"/>
          </w:tcPr>
          <w:p w14:paraId="09DFBEE2" w14:textId="77777777" w:rsidR="00D3335C" w:rsidRPr="003E5F2C" w:rsidRDefault="00D3335C" w:rsidP="00D3335C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7AA9A1F" w14:textId="33976169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238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791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61" w:type="dxa"/>
          </w:tcPr>
          <w:p w14:paraId="16E7960B" w14:textId="77777777" w:rsidR="00D3335C" w:rsidRPr="003E5F2C" w:rsidRDefault="00D3335C" w:rsidP="00D3335C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D73E45C" w14:textId="52342CDF" w:rsidR="00D3335C" w:rsidRPr="003E5F2C" w:rsidRDefault="00D3335C" w:rsidP="00D3335C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556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</w:tbl>
    <w:p w14:paraId="63733512" w14:textId="658FD348" w:rsidR="00AD1644" w:rsidRPr="003E5F2C" w:rsidRDefault="00BF537A" w:rsidP="00DA09AD">
      <w:pPr>
        <w:overflowPunct/>
        <w:autoSpaceDE/>
        <w:autoSpaceDN/>
        <w:adjustRightInd/>
        <w:spacing w:before="240"/>
        <w:ind w:left="1094"/>
        <w:jc w:val="thaiDistribute"/>
        <w:textAlignment w:val="auto"/>
        <w:rPr>
          <w:rStyle w:val="PageNumber"/>
          <w:rFonts w:ascii="Angsana New" w:hAnsi="Angsana New" w:cs="Angsana New"/>
          <w:color w:val="000000" w:themeColor="text1"/>
          <w:spacing w:val="-4"/>
          <w:lang w:val="en-US"/>
        </w:rPr>
      </w:pPr>
      <w:r w:rsidRPr="003E5F2C">
        <w:rPr>
          <w:rStyle w:val="PageNumber"/>
          <w:rFonts w:ascii="Angsana New" w:hAnsi="Angsana New" w:cs="Angsana New"/>
          <w:color w:val="000000" w:themeColor="text1"/>
          <w:spacing w:val="-4"/>
          <w:cs/>
          <w:lang w:val="en-US"/>
        </w:rPr>
        <w:t>ผล</w:t>
      </w:r>
      <w:r w:rsidR="00A87085" w:rsidRPr="003E5F2C">
        <w:rPr>
          <w:rStyle w:val="PageNumber"/>
          <w:rFonts w:ascii="Angsana New" w:hAnsi="Angsana New" w:cs="Angsana New"/>
          <w:color w:val="000000" w:themeColor="text1"/>
          <w:spacing w:val="-4"/>
          <w:cs/>
          <w:lang w:val="en-US"/>
        </w:rPr>
        <w:t>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 แสดงผลสะสมของกำไรและขาดทุนที่เกิดจากการเปลี่ยนแปลงในมูลค่ายุติธรรมที่รับรู้ในกำไรขาดทุนเบ็ดเสร็จอื่น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6E4FCDE7" w14:textId="2D0B8CA3" w:rsidR="00453830" w:rsidRPr="003E5F2C" w:rsidRDefault="00AE5DA6" w:rsidP="00DA09AD">
      <w:pPr>
        <w:spacing w:before="240"/>
        <w:ind w:left="1094" w:hanging="547"/>
        <w:jc w:val="thaiDistribute"/>
        <w:rPr>
          <w:rStyle w:val="PageNumber"/>
          <w:rFonts w:ascii="Angsana New" w:hAnsi="Angsana New" w:cs="Angsana New"/>
          <w:color w:val="000000" w:themeColor="text1"/>
          <w:lang w:val="en-US"/>
        </w:rPr>
      </w:pPr>
      <w:r w:rsidRPr="00AE5DA6">
        <w:rPr>
          <w:rStyle w:val="PageNumber"/>
          <w:rFonts w:ascii="Angsana New" w:hAnsi="Angsana New" w:cs="Angsana New"/>
          <w:color w:val="000000" w:themeColor="text1"/>
          <w:lang w:val="en-US"/>
        </w:rPr>
        <w:t>24</w:t>
      </w:r>
      <w:r w:rsidR="00453830" w:rsidRPr="003E5F2C">
        <w:rPr>
          <w:rStyle w:val="PageNumber"/>
          <w:rFonts w:ascii="Angsana New" w:hAnsi="Angsana New" w:cs="Angsana New"/>
          <w:color w:val="000000" w:themeColor="text1"/>
          <w:lang w:val="en-US"/>
        </w:rPr>
        <w:t>.</w:t>
      </w:r>
      <w:r w:rsidRPr="00AE5DA6">
        <w:rPr>
          <w:rStyle w:val="PageNumber"/>
          <w:rFonts w:ascii="Angsana New" w:hAnsi="Angsana New" w:cs="Angsana New"/>
          <w:color w:val="000000" w:themeColor="text1"/>
          <w:lang w:val="en-US"/>
        </w:rPr>
        <w:t>2</w:t>
      </w:r>
      <w:r w:rsidR="003B4062" w:rsidRPr="003E5F2C">
        <w:rPr>
          <w:rStyle w:val="PageNumber"/>
          <w:rFonts w:ascii="Angsana New" w:hAnsi="Angsana New" w:cs="Angsana New"/>
          <w:color w:val="000000" w:themeColor="text1"/>
          <w:lang w:val="en-US"/>
        </w:rPr>
        <w:tab/>
      </w:r>
      <w:r w:rsidR="000772F2" w:rsidRPr="003E5F2C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ผลต่างของอัตราแลกเปลี่ยนจากการแปลงค่างบการเงินต่างประเทศ</w:t>
      </w:r>
    </w:p>
    <w:p w14:paraId="069B1759" w14:textId="77777777" w:rsidR="00453830" w:rsidRPr="003E5F2C" w:rsidRDefault="00453830" w:rsidP="00DA09AD">
      <w:pPr>
        <w:ind w:left="547"/>
        <w:jc w:val="right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219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7"/>
        <w:gridCol w:w="1172"/>
        <w:gridCol w:w="90"/>
        <w:gridCol w:w="1190"/>
      </w:tblGrid>
      <w:tr w:rsidR="009E69E6" w:rsidRPr="003E5F2C" w14:paraId="0A43AB99" w14:textId="77777777" w:rsidTr="00576D23">
        <w:tc>
          <w:tcPr>
            <w:tcW w:w="5767" w:type="dxa"/>
          </w:tcPr>
          <w:p w14:paraId="06DB71B3" w14:textId="77777777" w:rsidR="003E1059" w:rsidRPr="003E5F2C" w:rsidRDefault="003E1059" w:rsidP="00DA09AD">
            <w:pPr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452" w:type="dxa"/>
            <w:gridSpan w:val="3"/>
          </w:tcPr>
          <w:p w14:paraId="2BA594A1" w14:textId="77777777" w:rsidR="003E1059" w:rsidRPr="003E5F2C" w:rsidRDefault="003E1059" w:rsidP="00DA09AD">
            <w:pPr>
              <w:pStyle w:val="Heading3"/>
              <w:spacing w:line="340" w:lineRule="exact"/>
              <w:rPr>
                <w:rFonts w:ascii="Angsana New" w:hAnsi="Angsana New" w:cs="Angsana New"/>
                <w:color w:val="000000" w:themeColor="text1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9E69E6" w:rsidRPr="003E5F2C" w14:paraId="1B13822A" w14:textId="77777777" w:rsidTr="00576D23">
        <w:tc>
          <w:tcPr>
            <w:tcW w:w="5767" w:type="dxa"/>
          </w:tcPr>
          <w:p w14:paraId="611ACE84" w14:textId="77777777" w:rsidR="003E1059" w:rsidRPr="003E5F2C" w:rsidRDefault="003E105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Cs w:val="28"/>
              </w:rPr>
            </w:pPr>
          </w:p>
        </w:tc>
        <w:tc>
          <w:tcPr>
            <w:tcW w:w="1172" w:type="dxa"/>
          </w:tcPr>
          <w:p w14:paraId="5C719829" w14:textId="77777777" w:rsidR="003E1059" w:rsidRPr="003E5F2C" w:rsidRDefault="003E1059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CE7408D" w14:textId="77777777" w:rsidR="003E1059" w:rsidRPr="003E5F2C" w:rsidRDefault="003E1059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1EA42B08" w14:textId="77777777" w:rsidR="003E1059" w:rsidRPr="003E5F2C" w:rsidRDefault="003E1059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3E5F2C" w14:paraId="25D12BC2" w14:textId="77777777" w:rsidTr="00576D23">
        <w:tc>
          <w:tcPr>
            <w:tcW w:w="5767" w:type="dxa"/>
          </w:tcPr>
          <w:p w14:paraId="567537D5" w14:textId="77777777" w:rsidR="003E1059" w:rsidRPr="003E5F2C" w:rsidRDefault="003E105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Cs w:val="28"/>
              </w:rPr>
            </w:pPr>
          </w:p>
        </w:tc>
        <w:tc>
          <w:tcPr>
            <w:tcW w:w="1172" w:type="dxa"/>
          </w:tcPr>
          <w:p w14:paraId="69EBD785" w14:textId="020A2FD8" w:rsidR="003E1059" w:rsidRPr="003E5F2C" w:rsidRDefault="00AE5DA6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3E105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E105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7B7EDCC" w14:textId="77777777" w:rsidR="003E1059" w:rsidRPr="003E5F2C" w:rsidRDefault="003E1059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062A74D8" w14:textId="5AED87E8" w:rsidR="003E1059" w:rsidRPr="003E5F2C" w:rsidRDefault="00AE5DA6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3E105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E1059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3E5F2C" w14:paraId="29D112C5" w14:textId="77777777" w:rsidTr="00576D23">
        <w:tc>
          <w:tcPr>
            <w:tcW w:w="5767" w:type="dxa"/>
          </w:tcPr>
          <w:p w14:paraId="6488682C" w14:textId="77777777" w:rsidR="003E1059" w:rsidRPr="003E5F2C" w:rsidRDefault="003E105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Cs w:val="28"/>
              </w:rPr>
            </w:pPr>
          </w:p>
        </w:tc>
        <w:tc>
          <w:tcPr>
            <w:tcW w:w="1172" w:type="dxa"/>
          </w:tcPr>
          <w:p w14:paraId="601150C0" w14:textId="28BD775C" w:rsidR="003E1059" w:rsidRPr="003E5F2C" w:rsidRDefault="00AE5DA6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353BDC1" w14:textId="77777777" w:rsidR="003E1059" w:rsidRPr="003E5F2C" w:rsidRDefault="003E1059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0EA34D17" w14:textId="7E19F870" w:rsidR="003E1059" w:rsidRPr="003E5F2C" w:rsidRDefault="00AE5DA6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AD4753" w:rsidRPr="003E5F2C" w14:paraId="280FD843" w14:textId="77777777" w:rsidTr="00576D23">
        <w:tc>
          <w:tcPr>
            <w:tcW w:w="5767" w:type="dxa"/>
          </w:tcPr>
          <w:p w14:paraId="54C9D7DF" w14:textId="77777777" w:rsidR="00AD4753" w:rsidRPr="003E5F2C" w:rsidRDefault="00AD4753" w:rsidP="00AD4753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72" w:type="dxa"/>
          </w:tcPr>
          <w:p w14:paraId="5E6B6AB7" w14:textId="092CE039" w:rsidR="00AD4753" w:rsidRPr="003E5F2C" w:rsidRDefault="00D3335C" w:rsidP="00AD4753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104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586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59E9CD1D" w14:textId="77777777" w:rsidR="00AD4753" w:rsidRPr="003E5F2C" w:rsidRDefault="00AD4753" w:rsidP="00AD4753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796EBB2E" w14:textId="5F9772C4" w:rsidR="00AD4753" w:rsidRPr="003E5F2C" w:rsidRDefault="00AD4753" w:rsidP="00AD4753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103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534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AD4753" w:rsidRPr="003E5F2C" w14:paraId="77ED74E0" w14:textId="77777777" w:rsidTr="00576D23">
        <w:tc>
          <w:tcPr>
            <w:tcW w:w="5767" w:type="dxa"/>
          </w:tcPr>
          <w:p w14:paraId="02E84242" w14:textId="77777777" w:rsidR="00AD4753" w:rsidRPr="003E5F2C" w:rsidRDefault="00AD4753" w:rsidP="00AD4753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เพิ่มขึ้น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ลดลงระหว่างปี</w:t>
            </w:r>
          </w:p>
        </w:tc>
        <w:tc>
          <w:tcPr>
            <w:tcW w:w="1172" w:type="dxa"/>
          </w:tcPr>
          <w:p w14:paraId="23428F22" w14:textId="7AD61653" w:rsidR="00AD4753" w:rsidRPr="003E5F2C" w:rsidRDefault="00D3335C" w:rsidP="00AD4753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899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548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4B79C4D3" w14:textId="77777777" w:rsidR="00AD4753" w:rsidRPr="003E5F2C" w:rsidRDefault="00AD4753" w:rsidP="00AD4753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1980A959" w14:textId="14E4D6C2" w:rsidR="00AD4753" w:rsidRPr="003E5F2C" w:rsidRDefault="00AD4753" w:rsidP="00AD4753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AD4753" w:rsidRPr="003E5F2C" w14:paraId="7B2B7427" w14:textId="77777777" w:rsidTr="00576D23">
        <w:tc>
          <w:tcPr>
            <w:tcW w:w="5767" w:type="dxa"/>
          </w:tcPr>
          <w:p w14:paraId="6BA9A265" w14:textId="77777777" w:rsidR="00AD4753" w:rsidRPr="003E5F2C" w:rsidRDefault="00AD4753" w:rsidP="00AD47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hanging="360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ยอดคงเหลือปลายปี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5C7E19E" w14:textId="6F0A1CE7" w:rsidR="00AD4753" w:rsidRPr="003E5F2C" w:rsidRDefault="00D3335C" w:rsidP="00AD4753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109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486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093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40275E03" w14:textId="77777777" w:rsidR="00AD4753" w:rsidRPr="003E5F2C" w:rsidRDefault="00AD4753" w:rsidP="00AD4753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14E7D58" w14:textId="71E072DE" w:rsidR="00AD4753" w:rsidRPr="003E5F2C" w:rsidRDefault="00AD4753" w:rsidP="00AD4753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104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586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</w:tbl>
    <w:p w14:paraId="4D13FE8B" w14:textId="77777777" w:rsidR="00453830" w:rsidRPr="003E5F2C" w:rsidRDefault="00C32655" w:rsidP="001D5D30">
      <w:pPr>
        <w:tabs>
          <w:tab w:val="left" w:pos="9090"/>
        </w:tabs>
        <w:spacing w:before="240" w:line="380" w:lineRule="exact"/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cs/>
        </w:rPr>
      </w:pPr>
      <w:r w:rsidRPr="003E5F2C">
        <w:rPr>
          <w:rStyle w:val="PageNumber"/>
          <w:rFonts w:ascii="Angsana New" w:hAnsi="Angsana New" w:cs="Angsana New"/>
          <w:color w:val="000000" w:themeColor="text1"/>
          <w:cs/>
        </w:rPr>
        <w:t>ผลต่างของอัตราแลกเปลี่ยนจากการแปลงค่างบการเงินต่างประเทศ</w:t>
      </w:r>
      <w:r w:rsidR="00F34D9A" w:rsidRPr="003E5F2C">
        <w:rPr>
          <w:rStyle w:val="PageNumber"/>
          <w:rFonts w:ascii="Angsana New" w:hAnsi="Angsana New" w:cs="Angsana New"/>
          <w:color w:val="000000" w:themeColor="text1"/>
          <w:cs/>
        </w:rPr>
        <w:t>ให้เป็นสกุลเงินบาท</w:t>
      </w:r>
      <w:r w:rsidR="00453830" w:rsidRPr="003E5F2C">
        <w:rPr>
          <w:rStyle w:val="PageNumber"/>
          <w:rFonts w:ascii="Angsana New" w:hAnsi="Angsana New" w:cs="Angsana New"/>
          <w:color w:val="000000" w:themeColor="text1"/>
          <w:cs/>
        </w:rPr>
        <w:t>ได้รับรู้ในกำไรขาดทุนเบ็ดเสร็จอื่น และผลสะสมแสดงแยกเป็นรายการต่างหากในส่วนของผู้ถือหุ้นภายใต้องค์ประกอบอื่นของส่วนของผู้ถือหุ้น</w:t>
      </w:r>
    </w:p>
    <w:p w14:paraId="7ADA4D6F" w14:textId="77777777" w:rsidR="00E71C41" w:rsidRPr="003E5F2C" w:rsidRDefault="00E71C41" w:rsidP="00DA09AD">
      <w:pPr>
        <w:spacing w:before="3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</w:p>
    <w:p w14:paraId="67D5BA8A" w14:textId="52533B97" w:rsidR="003C62C1" w:rsidRPr="003E5F2C" w:rsidRDefault="00AE5DA6" w:rsidP="00DA09AD">
      <w:pPr>
        <w:spacing w:before="3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25</w:t>
      </w:r>
      <w:r w:rsidR="00225D1E" w:rsidRPr="003E5F2C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225D1E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AE6B58" w:rsidRPr="003E5F2C">
        <w:rPr>
          <w:rFonts w:ascii="Angsana New" w:hAnsi="Angsana New" w:cs="Angsana New" w:hint="cs"/>
          <w:b/>
          <w:bCs/>
          <w:color w:val="000000" w:themeColor="text1"/>
          <w:cs/>
        </w:rPr>
        <w:t>รายได้</w:t>
      </w:r>
      <w:r w:rsidR="003C62C1" w:rsidRPr="003E5F2C">
        <w:rPr>
          <w:rFonts w:ascii="Angsana New" w:hAnsi="Angsana New" w:cs="Angsana New"/>
          <w:b/>
          <w:bCs/>
          <w:color w:val="000000" w:themeColor="text1"/>
          <w:cs/>
        </w:rPr>
        <w:t xml:space="preserve">อื่น </w:t>
      </w:r>
    </w:p>
    <w:p w14:paraId="3C98E971" w14:textId="0002865D" w:rsidR="00225D1E" w:rsidRPr="003E5F2C" w:rsidRDefault="00AE6B58" w:rsidP="00DA09AD">
      <w:pPr>
        <w:ind w:left="547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 w:hint="cs"/>
          <w:color w:val="000000" w:themeColor="text1"/>
          <w:cs/>
        </w:rPr>
        <w:t>รายได้</w:t>
      </w:r>
      <w:r w:rsidR="003C62C1" w:rsidRPr="003E5F2C">
        <w:rPr>
          <w:rFonts w:ascii="Angsana New" w:hAnsi="Angsana New" w:cs="Angsana New"/>
          <w:color w:val="000000" w:themeColor="text1"/>
          <w:cs/>
        </w:rPr>
        <w:t>อื่น</w:t>
      </w:r>
      <w:r w:rsidR="00351931" w:rsidRPr="003E5F2C">
        <w:rPr>
          <w:rFonts w:ascii="Angsana New" w:hAnsi="Angsana New" w:cs="Angsana New"/>
          <w:color w:val="000000" w:themeColor="text1"/>
          <w:cs/>
        </w:rPr>
        <w:t xml:space="preserve">สำหรับปีสิ้นสุดวันที่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31</w:t>
      </w:r>
      <w:r w:rsidR="00351931" w:rsidRPr="003E5F2C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2568</w:t>
      </w:r>
      <w:r w:rsidR="00351931" w:rsidRPr="003E5F2C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2567</w:t>
      </w:r>
      <w:r w:rsidR="003C62C1" w:rsidRPr="003E5F2C">
        <w:rPr>
          <w:rFonts w:ascii="Angsana New" w:hAnsi="Angsana New" w:cs="Angsana New"/>
          <w:color w:val="000000" w:themeColor="text1"/>
          <w:cs/>
        </w:rPr>
        <w:t xml:space="preserve"> ประกอบด้วย</w:t>
      </w:r>
    </w:p>
    <w:p w14:paraId="333411AA" w14:textId="77777777" w:rsidR="00AE6B58" w:rsidRPr="003E5F2C" w:rsidRDefault="00AE6B58" w:rsidP="00DA09AD">
      <w:pPr>
        <w:ind w:left="547"/>
        <w:jc w:val="right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82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2"/>
        <w:gridCol w:w="1048"/>
        <w:gridCol w:w="106"/>
        <w:gridCol w:w="1052"/>
        <w:gridCol w:w="142"/>
        <w:gridCol w:w="1065"/>
        <w:gridCol w:w="32"/>
        <w:gridCol w:w="1140"/>
      </w:tblGrid>
      <w:tr w:rsidR="00E625C0" w:rsidRPr="003E5F2C" w14:paraId="187D3819" w14:textId="77777777" w:rsidTr="008D2D11">
        <w:trPr>
          <w:cantSplit/>
          <w:trHeight w:hRule="exact" w:val="346"/>
        </w:trPr>
        <w:tc>
          <w:tcPr>
            <w:tcW w:w="4242" w:type="dxa"/>
          </w:tcPr>
          <w:p w14:paraId="49439716" w14:textId="77777777" w:rsidR="00E625C0" w:rsidRPr="003E5F2C" w:rsidRDefault="00E625C0" w:rsidP="00DA09AD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06" w:type="dxa"/>
            <w:gridSpan w:val="3"/>
          </w:tcPr>
          <w:p w14:paraId="410812AA" w14:textId="77777777" w:rsidR="00E625C0" w:rsidRPr="003E5F2C" w:rsidRDefault="00E62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DC0DE45" w14:textId="77777777" w:rsidR="00E625C0" w:rsidRPr="003E5F2C" w:rsidRDefault="00E62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37" w:type="dxa"/>
            <w:gridSpan w:val="3"/>
          </w:tcPr>
          <w:p w14:paraId="1B1BE718" w14:textId="77777777" w:rsidR="00E625C0" w:rsidRPr="003E5F2C" w:rsidRDefault="00E62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4753" w:rsidRPr="003E5F2C" w14:paraId="17942E34" w14:textId="77777777" w:rsidTr="008D2D11">
        <w:trPr>
          <w:cantSplit/>
          <w:trHeight w:hRule="exact" w:val="346"/>
        </w:trPr>
        <w:tc>
          <w:tcPr>
            <w:tcW w:w="4242" w:type="dxa"/>
          </w:tcPr>
          <w:p w14:paraId="16DDC949" w14:textId="77777777" w:rsidR="00AD4753" w:rsidRPr="003E5F2C" w:rsidRDefault="00AD4753" w:rsidP="00AD4753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557FC3D2" w14:textId="40DC6925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6" w:type="dxa"/>
          </w:tcPr>
          <w:p w14:paraId="21882203" w14:textId="77777777" w:rsidR="00AD4753" w:rsidRPr="003E5F2C" w:rsidRDefault="00AD4753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7E8D94F1" w14:textId="1F608A14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</w:tcPr>
          <w:p w14:paraId="1897E92C" w14:textId="77777777" w:rsidR="00AD4753" w:rsidRPr="003E5F2C" w:rsidRDefault="00AD4753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</w:tcPr>
          <w:p w14:paraId="16D90E22" w14:textId="2638A1C8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32" w:type="dxa"/>
          </w:tcPr>
          <w:p w14:paraId="1FFFFD54" w14:textId="77777777" w:rsidR="00AD4753" w:rsidRPr="003E5F2C" w:rsidRDefault="00AD4753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3AA6443A" w14:textId="2486DCB9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D3335C" w:rsidRPr="003E5F2C" w14:paraId="3E27466E" w14:textId="77777777" w:rsidTr="00B13E64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2ABD3F28" w14:textId="2EA25C95" w:rsidR="00D3335C" w:rsidRPr="003E5F2C" w:rsidRDefault="00D3335C" w:rsidP="00D3335C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B933" w14:textId="2CE3F4B1" w:rsidR="00D3335C" w:rsidRPr="003E5F2C" w:rsidRDefault="00AE5DA6" w:rsidP="00D3335C">
            <w:pPr>
              <w:tabs>
                <w:tab w:val="decimal" w:pos="1048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126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188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718</w:t>
            </w:r>
          </w:p>
        </w:tc>
        <w:tc>
          <w:tcPr>
            <w:tcW w:w="106" w:type="dxa"/>
          </w:tcPr>
          <w:p w14:paraId="03C9A0F0" w14:textId="77777777" w:rsidR="00D3335C" w:rsidRPr="003E5F2C" w:rsidRDefault="00D3335C" w:rsidP="00D3335C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692FCEA2" w14:textId="0EEB812B" w:rsidR="00D3335C" w:rsidRPr="003E5F2C" w:rsidRDefault="00AE5DA6" w:rsidP="00D3335C">
            <w:pPr>
              <w:tabs>
                <w:tab w:val="decimal" w:pos="977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122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023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235</w:t>
            </w:r>
          </w:p>
        </w:tc>
        <w:tc>
          <w:tcPr>
            <w:tcW w:w="142" w:type="dxa"/>
          </w:tcPr>
          <w:p w14:paraId="6A170693" w14:textId="77777777" w:rsidR="00D3335C" w:rsidRPr="003E5F2C" w:rsidRDefault="00D3335C" w:rsidP="00D3335C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41A8F" w14:textId="2910613D" w:rsidR="00D3335C" w:rsidRPr="003E5F2C" w:rsidRDefault="00D3335C" w:rsidP="00D3335C">
            <w:pPr>
              <w:tabs>
                <w:tab w:val="decimal" w:pos="5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32" w:type="dxa"/>
          </w:tcPr>
          <w:p w14:paraId="6B5B9BAA" w14:textId="77777777" w:rsidR="00D3335C" w:rsidRPr="003E5F2C" w:rsidRDefault="00D3335C" w:rsidP="00D3335C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center"/>
          </w:tcPr>
          <w:p w14:paraId="346FC00B" w14:textId="054F45AD" w:rsidR="00D3335C" w:rsidRPr="003E5F2C" w:rsidRDefault="00D3335C" w:rsidP="00D3335C">
            <w:pPr>
              <w:tabs>
                <w:tab w:val="decimal" w:pos="653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3335C" w:rsidRPr="003E5F2C" w14:paraId="7410B15F" w14:textId="77777777" w:rsidTr="006A7CC7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03C5BB0A" w14:textId="72A8B90D" w:rsidR="00D3335C" w:rsidRPr="003E5F2C" w:rsidRDefault="00D3335C" w:rsidP="00D3335C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1046" w14:textId="15B5E14A" w:rsidR="00D3335C" w:rsidRPr="003E5F2C" w:rsidRDefault="00AE5DA6" w:rsidP="00D3335C">
            <w:pPr>
              <w:tabs>
                <w:tab w:val="decimal" w:pos="1048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136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695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563</w:t>
            </w:r>
          </w:p>
        </w:tc>
        <w:tc>
          <w:tcPr>
            <w:tcW w:w="106" w:type="dxa"/>
          </w:tcPr>
          <w:p w14:paraId="7E6E3C9F" w14:textId="77777777" w:rsidR="00D3335C" w:rsidRPr="003E5F2C" w:rsidRDefault="00D3335C" w:rsidP="00D3335C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center"/>
          </w:tcPr>
          <w:p w14:paraId="66188EE1" w14:textId="2CEAA2FE" w:rsidR="00D3335C" w:rsidRPr="003E5F2C" w:rsidRDefault="00AE5DA6" w:rsidP="00D3335C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147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926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727</w:t>
            </w:r>
          </w:p>
        </w:tc>
        <w:tc>
          <w:tcPr>
            <w:tcW w:w="142" w:type="dxa"/>
          </w:tcPr>
          <w:p w14:paraId="572E35F6" w14:textId="77777777" w:rsidR="00D3335C" w:rsidRPr="003E5F2C" w:rsidRDefault="00D3335C" w:rsidP="00D3335C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9119C" w14:textId="746F2A70" w:rsidR="00D3335C" w:rsidRPr="003E5F2C" w:rsidRDefault="00D3335C" w:rsidP="00D3335C">
            <w:pPr>
              <w:tabs>
                <w:tab w:val="decimal" w:pos="5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32" w:type="dxa"/>
          </w:tcPr>
          <w:p w14:paraId="7C854F15" w14:textId="77777777" w:rsidR="00D3335C" w:rsidRPr="003E5F2C" w:rsidRDefault="00D3335C" w:rsidP="00D3335C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center"/>
          </w:tcPr>
          <w:p w14:paraId="2137C86D" w14:textId="4D30B824" w:rsidR="00D3335C" w:rsidRPr="003E5F2C" w:rsidRDefault="00D3335C" w:rsidP="00D3335C">
            <w:pPr>
              <w:tabs>
                <w:tab w:val="decimal" w:pos="653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3335C" w:rsidRPr="003E5F2C" w14:paraId="4E8C2E7F" w14:textId="77777777" w:rsidTr="008D2D11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4B89A48F" w14:textId="63C10501" w:rsidR="00D3335C" w:rsidRPr="003E5F2C" w:rsidRDefault="00D3335C" w:rsidP="00D3335C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รายได้ค่าธรรมเนียมบริหารจัดการ (ดูหมายเหตุข้อ </w:t>
            </w:r>
            <w:r w:rsidR="00AE5DA6"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</w:t>
            </w:r>
            <w:r w:rsidR="00843618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Pr="003E5F2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vAlign w:val="center"/>
          </w:tcPr>
          <w:p w14:paraId="7A7ADC29" w14:textId="5879DE35" w:rsidR="00D3335C" w:rsidRPr="003E5F2C" w:rsidRDefault="00D3335C" w:rsidP="00D3335C">
            <w:pPr>
              <w:tabs>
                <w:tab w:val="decimal" w:pos="600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6" w:type="dxa"/>
          </w:tcPr>
          <w:p w14:paraId="565D0568" w14:textId="77777777" w:rsidR="00D3335C" w:rsidRPr="003E5F2C" w:rsidRDefault="00D3335C" w:rsidP="00D3335C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center"/>
          </w:tcPr>
          <w:p w14:paraId="49A55201" w14:textId="5D5E30C5" w:rsidR="00D3335C" w:rsidRPr="003E5F2C" w:rsidRDefault="00D3335C" w:rsidP="00D3335C">
            <w:pPr>
              <w:tabs>
                <w:tab w:val="decimal" w:pos="600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6647C76E" w14:textId="77777777" w:rsidR="00D3335C" w:rsidRPr="003E5F2C" w:rsidRDefault="00D3335C" w:rsidP="00D3335C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center"/>
          </w:tcPr>
          <w:p w14:paraId="6ABAA358" w14:textId="63BC4D68" w:rsidR="00D3335C" w:rsidRPr="003E5F2C" w:rsidRDefault="00AE5DA6" w:rsidP="00D3335C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42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480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32" w:type="dxa"/>
          </w:tcPr>
          <w:p w14:paraId="151965C0" w14:textId="77777777" w:rsidR="00D3335C" w:rsidRPr="003E5F2C" w:rsidRDefault="00D3335C" w:rsidP="00D3335C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center"/>
          </w:tcPr>
          <w:p w14:paraId="0A61371E" w14:textId="1B9EF085" w:rsidR="00D3335C" w:rsidRPr="003E5F2C" w:rsidRDefault="00AE5DA6" w:rsidP="00D3335C">
            <w:pPr>
              <w:tabs>
                <w:tab w:val="decimal" w:pos="1040"/>
              </w:tabs>
              <w:ind w:left="122" w:right="-36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42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D3335C" w:rsidRPr="003E5F2C" w14:paraId="0FE8E974" w14:textId="77777777" w:rsidTr="008D2D11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01F2D195" w14:textId="24273F4A" w:rsidR="00D3335C" w:rsidRPr="003E5F2C" w:rsidRDefault="00D3335C" w:rsidP="00D3335C">
            <w:pPr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vAlign w:val="center"/>
          </w:tcPr>
          <w:p w14:paraId="5B5F0264" w14:textId="781C79F5" w:rsidR="00D3335C" w:rsidRPr="003E5F2C" w:rsidRDefault="00AE5DA6" w:rsidP="00D3335C">
            <w:pPr>
              <w:tabs>
                <w:tab w:val="decimal" w:pos="1048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341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382</w:t>
            </w:r>
          </w:p>
        </w:tc>
        <w:tc>
          <w:tcPr>
            <w:tcW w:w="106" w:type="dxa"/>
          </w:tcPr>
          <w:p w14:paraId="66EB982F" w14:textId="77777777" w:rsidR="00D3335C" w:rsidRPr="003E5F2C" w:rsidRDefault="00D3335C" w:rsidP="00D3335C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center"/>
          </w:tcPr>
          <w:p w14:paraId="773A3C74" w14:textId="79572F7A" w:rsidR="00D3335C" w:rsidRPr="003E5F2C" w:rsidRDefault="00AE5DA6" w:rsidP="00D3335C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104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338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724</w:t>
            </w:r>
          </w:p>
        </w:tc>
        <w:tc>
          <w:tcPr>
            <w:tcW w:w="142" w:type="dxa"/>
          </w:tcPr>
          <w:p w14:paraId="102E383D" w14:textId="77777777" w:rsidR="00D3335C" w:rsidRPr="003E5F2C" w:rsidRDefault="00D3335C" w:rsidP="00D3335C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center"/>
          </w:tcPr>
          <w:p w14:paraId="583026A5" w14:textId="0B98E6AF" w:rsidR="00D3335C" w:rsidRPr="003E5F2C" w:rsidRDefault="00D3335C" w:rsidP="00D3335C">
            <w:pPr>
              <w:tabs>
                <w:tab w:val="decimal" w:pos="596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32" w:type="dxa"/>
          </w:tcPr>
          <w:p w14:paraId="4A476168" w14:textId="77777777" w:rsidR="00D3335C" w:rsidRPr="003E5F2C" w:rsidRDefault="00D3335C" w:rsidP="00D3335C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center"/>
          </w:tcPr>
          <w:p w14:paraId="2F70A7FA" w14:textId="4FF2E2CE" w:rsidR="00D3335C" w:rsidRPr="003E5F2C" w:rsidRDefault="00AE5DA6" w:rsidP="00D3335C">
            <w:pPr>
              <w:tabs>
                <w:tab w:val="decimal" w:pos="1040"/>
              </w:tabs>
              <w:ind w:left="122" w:right="-36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181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244</w:t>
            </w:r>
          </w:p>
        </w:tc>
      </w:tr>
      <w:tr w:rsidR="00D3335C" w:rsidRPr="003E5F2C" w14:paraId="2250FA34" w14:textId="77777777" w:rsidTr="00B13E64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72E0AB9B" w14:textId="3C56E148" w:rsidR="00D3335C" w:rsidRPr="003E5F2C" w:rsidRDefault="00D3335C" w:rsidP="00D3335C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4419C" w14:textId="6C47BB56" w:rsidR="00D3335C" w:rsidRPr="003E5F2C" w:rsidRDefault="00AE5DA6" w:rsidP="00D3335C">
            <w:pPr>
              <w:tabs>
                <w:tab w:val="decimal" w:pos="1048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811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930</w:t>
            </w:r>
          </w:p>
        </w:tc>
        <w:tc>
          <w:tcPr>
            <w:tcW w:w="106" w:type="dxa"/>
          </w:tcPr>
          <w:p w14:paraId="79F5D183" w14:textId="77777777" w:rsidR="00D3335C" w:rsidRPr="003E5F2C" w:rsidRDefault="00D3335C" w:rsidP="00D3335C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673989B" w14:textId="44D567FF" w:rsidR="00D3335C" w:rsidRPr="003E5F2C" w:rsidRDefault="00AE5DA6" w:rsidP="00D3335C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669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832</w:t>
            </w:r>
          </w:p>
        </w:tc>
        <w:tc>
          <w:tcPr>
            <w:tcW w:w="142" w:type="dxa"/>
          </w:tcPr>
          <w:p w14:paraId="7BB2629F" w14:textId="77777777" w:rsidR="00D3335C" w:rsidRPr="003E5F2C" w:rsidRDefault="00D3335C" w:rsidP="00D3335C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E78AF" w14:textId="5E450E7A" w:rsidR="00D3335C" w:rsidRPr="003E5F2C" w:rsidRDefault="00AE5DA6" w:rsidP="00D3335C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668</w:t>
            </w:r>
          </w:p>
        </w:tc>
        <w:tc>
          <w:tcPr>
            <w:tcW w:w="32" w:type="dxa"/>
          </w:tcPr>
          <w:p w14:paraId="5FE87C0F" w14:textId="77777777" w:rsidR="00D3335C" w:rsidRPr="003E5F2C" w:rsidRDefault="00D3335C" w:rsidP="00D3335C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14:paraId="74EC24E9" w14:textId="724E32BA" w:rsidR="00D3335C" w:rsidRPr="003E5F2C" w:rsidRDefault="00AE5DA6" w:rsidP="00D3335C">
            <w:pPr>
              <w:tabs>
                <w:tab w:val="decimal" w:pos="1040"/>
              </w:tabs>
              <w:ind w:left="122" w:right="-3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112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153</w:t>
            </w:r>
          </w:p>
        </w:tc>
      </w:tr>
      <w:tr w:rsidR="00D3335C" w:rsidRPr="003E5F2C" w14:paraId="572FFCF4" w14:textId="77777777" w:rsidTr="00B13E64">
        <w:trPr>
          <w:cantSplit/>
          <w:trHeight w:hRule="exact" w:val="346"/>
        </w:trPr>
        <w:tc>
          <w:tcPr>
            <w:tcW w:w="4242" w:type="dxa"/>
          </w:tcPr>
          <w:p w14:paraId="179B649A" w14:textId="02331121" w:rsidR="00D3335C" w:rsidRPr="003E5F2C" w:rsidRDefault="00D3335C" w:rsidP="00D3335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F14E7" w14:textId="0103FBC0" w:rsidR="00D3335C" w:rsidRPr="003E5F2C" w:rsidRDefault="00AE5DA6" w:rsidP="00D3335C">
            <w:pPr>
              <w:tabs>
                <w:tab w:val="decimal" w:pos="1048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321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037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593</w:t>
            </w:r>
          </w:p>
        </w:tc>
        <w:tc>
          <w:tcPr>
            <w:tcW w:w="106" w:type="dxa"/>
          </w:tcPr>
          <w:p w14:paraId="2381BB29" w14:textId="77777777" w:rsidR="00D3335C" w:rsidRPr="003E5F2C" w:rsidRDefault="00D3335C" w:rsidP="00D3335C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5D42F" w14:textId="200A8796" w:rsidR="00D3335C" w:rsidRPr="003E5F2C" w:rsidRDefault="00AE5DA6" w:rsidP="00D3335C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406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958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518</w:t>
            </w:r>
          </w:p>
        </w:tc>
        <w:tc>
          <w:tcPr>
            <w:tcW w:w="142" w:type="dxa"/>
          </w:tcPr>
          <w:p w14:paraId="6BD9E311" w14:textId="77777777" w:rsidR="00D3335C" w:rsidRPr="003E5F2C" w:rsidRDefault="00D3335C" w:rsidP="00D3335C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E8F4C5" w14:textId="471153C2" w:rsidR="00D3335C" w:rsidRPr="003E5F2C" w:rsidRDefault="00AE5DA6" w:rsidP="00D3335C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42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500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668</w:t>
            </w:r>
          </w:p>
        </w:tc>
        <w:tc>
          <w:tcPr>
            <w:tcW w:w="32" w:type="dxa"/>
          </w:tcPr>
          <w:p w14:paraId="2402EB21" w14:textId="77777777" w:rsidR="00D3335C" w:rsidRPr="003E5F2C" w:rsidRDefault="00D3335C" w:rsidP="00D3335C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03285B" w14:textId="7CB6899F" w:rsidR="00D3335C" w:rsidRPr="003E5F2C" w:rsidRDefault="00AE5DA6" w:rsidP="00D3335C">
            <w:pPr>
              <w:tabs>
                <w:tab w:val="decimal" w:pos="1040"/>
              </w:tabs>
              <w:ind w:left="122" w:right="-36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293</w:t>
            </w:r>
            <w:r w:rsidR="00D3335C" w:rsidRPr="003E5F2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397</w:t>
            </w:r>
          </w:p>
        </w:tc>
      </w:tr>
    </w:tbl>
    <w:p w14:paraId="1318F670" w14:textId="07E398EC" w:rsidR="00E346D5" w:rsidRPr="003E5F2C" w:rsidRDefault="00AE5DA6" w:rsidP="00C208A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26</w:t>
      </w:r>
      <w:r w:rsidR="00E346D5" w:rsidRPr="003E5F2C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E346D5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E346D5" w:rsidRPr="003E5F2C">
        <w:rPr>
          <w:rFonts w:ascii="Angsana New" w:hAnsi="Angsana New" w:cs="Angsana New"/>
          <w:b/>
          <w:bCs/>
          <w:color w:val="000000" w:themeColor="text1"/>
          <w:cs/>
        </w:rPr>
        <w:t>ค่าใช้จ่ายตาม</w:t>
      </w:r>
      <w:r w:rsidR="00117152" w:rsidRPr="003E5F2C">
        <w:rPr>
          <w:rFonts w:ascii="Angsana New" w:hAnsi="Angsana New" w:cs="Angsana New" w:hint="cs"/>
          <w:b/>
          <w:bCs/>
          <w:color w:val="000000" w:themeColor="text1"/>
          <w:cs/>
        </w:rPr>
        <w:t>ธรรมชาติ</w:t>
      </w:r>
    </w:p>
    <w:p w14:paraId="3FB2D54B" w14:textId="36B596AB" w:rsidR="00E346D5" w:rsidRPr="003E5F2C" w:rsidRDefault="00E346D5" w:rsidP="00DA09AD">
      <w:pPr>
        <w:pStyle w:val="BodyTextIndent"/>
        <w:ind w:left="540" w:firstLine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t>ข้อมูลเกี่ยวกับค่าใช้จ่ายตาม</w:t>
      </w:r>
      <w:r w:rsidR="00117152" w:rsidRPr="003E5F2C">
        <w:rPr>
          <w:rFonts w:ascii="Angsana New" w:hAnsi="Angsana New" w:cs="Angsana New" w:hint="cs"/>
          <w:color w:val="000000" w:themeColor="text1"/>
          <w:cs/>
        </w:rPr>
        <w:t>ธรรมชาติ</w:t>
      </w:r>
      <w:r w:rsidRPr="003E5F2C">
        <w:rPr>
          <w:rFonts w:ascii="Angsana New" w:hAnsi="Angsana New" w:cs="Angsana New"/>
          <w:color w:val="000000" w:themeColor="text1"/>
          <w:cs/>
        </w:rPr>
        <w:t>สำหรับปีสิ้นสุด</w:t>
      </w:r>
      <w:r w:rsidR="008E3E26" w:rsidRPr="003E5F2C">
        <w:rPr>
          <w:rFonts w:ascii="Angsana New" w:hAnsi="Angsana New" w:cs="Angsana New"/>
          <w:color w:val="000000" w:themeColor="text1"/>
          <w:cs/>
        </w:rPr>
        <w:t xml:space="preserve">วันที่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31</w:t>
      </w:r>
      <w:r w:rsidR="008E3E26" w:rsidRPr="003E5F2C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2568</w:t>
      </w:r>
      <w:r w:rsidR="008E3E26" w:rsidRPr="003E5F2C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2567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ที่สำคัญดังนี้</w:t>
      </w:r>
    </w:p>
    <w:p w14:paraId="4AAD7756" w14:textId="77777777" w:rsidR="00E346D5" w:rsidRPr="003E5F2C" w:rsidRDefault="00E346D5" w:rsidP="00DA09AD">
      <w:pPr>
        <w:pStyle w:val="BodyTextIndent"/>
        <w:ind w:left="720" w:hanging="14"/>
        <w:jc w:val="right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 (หน่วย : บาท)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5"/>
        <w:gridCol w:w="1157"/>
        <w:gridCol w:w="158"/>
        <w:gridCol w:w="1156"/>
        <w:gridCol w:w="158"/>
        <w:gridCol w:w="1162"/>
        <w:gridCol w:w="158"/>
        <w:gridCol w:w="1156"/>
      </w:tblGrid>
      <w:tr w:rsidR="009E69E6" w:rsidRPr="003E5F2C" w14:paraId="33601633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7BC7F6F4" w14:textId="77777777" w:rsidR="00612923" w:rsidRPr="003E5F2C" w:rsidRDefault="00612923" w:rsidP="00DA09AD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bookmarkStart w:id="8" w:name="_Hlk159541747"/>
          </w:p>
        </w:tc>
        <w:tc>
          <w:tcPr>
            <w:tcW w:w="2471" w:type="dxa"/>
            <w:gridSpan w:val="3"/>
          </w:tcPr>
          <w:p w14:paraId="4159F13E" w14:textId="77777777" w:rsidR="00612923" w:rsidRPr="003E5F2C" w:rsidRDefault="0061292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3288A214" w14:textId="77777777" w:rsidR="00612923" w:rsidRPr="003E5F2C" w:rsidRDefault="0061292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</w:tcPr>
          <w:p w14:paraId="3EBEA8D7" w14:textId="77777777" w:rsidR="00612923" w:rsidRPr="003E5F2C" w:rsidRDefault="0061292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5734" w:rsidRPr="003E5F2C" w14:paraId="4006AF18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840710E" w14:textId="77777777" w:rsidR="000E5734" w:rsidRPr="003E5F2C" w:rsidRDefault="000E5734" w:rsidP="00DA09AD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14:paraId="2B3DE75A" w14:textId="19700CB3" w:rsidR="000E5734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8" w:type="dxa"/>
          </w:tcPr>
          <w:p w14:paraId="00E12331" w14:textId="77777777" w:rsidR="000E5734" w:rsidRPr="003E5F2C" w:rsidRDefault="000E5734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80FCAD1" w14:textId="17257ED8" w:rsidR="000E5734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8" w:type="dxa"/>
          </w:tcPr>
          <w:p w14:paraId="70E4A0B8" w14:textId="77777777" w:rsidR="000E5734" w:rsidRPr="003E5F2C" w:rsidRDefault="000E5734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0DF6B49F" w14:textId="00B30CCF" w:rsidR="000E5734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8" w:type="dxa"/>
          </w:tcPr>
          <w:p w14:paraId="4C7C0251" w14:textId="77777777" w:rsidR="000E5734" w:rsidRPr="003E5F2C" w:rsidRDefault="000E5734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4C71AD00" w14:textId="073034BA" w:rsidR="000E5734" w:rsidRPr="003E5F2C" w:rsidRDefault="00AE5DA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bookmarkEnd w:id="8"/>
      <w:tr w:rsidR="00113449" w:rsidRPr="003E5F2C" w14:paraId="1A225FE3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5B77FA3E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การเปลี่ยนแปลงในต้นทุนพัฒนาที่ดิน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0427" w14:textId="52589017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484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694</w:t>
            </w:r>
          </w:p>
        </w:tc>
        <w:tc>
          <w:tcPr>
            <w:tcW w:w="158" w:type="dxa"/>
          </w:tcPr>
          <w:p w14:paraId="285407AA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AB6C0C7" w14:textId="18D4B8AE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916</w:t>
            </w:r>
          </w:p>
        </w:tc>
        <w:tc>
          <w:tcPr>
            <w:tcW w:w="158" w:type="dxa"/>
          </w:tcPr>
          <w:p w14:paraId="100E58BB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EA786" w14:textId="1FE2B1E5" w:rsidR="00113449" w:rsidRPr="003E5F2C" w:rsidRDefault="00113449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238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128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8" w:type="dxa"/>
          </w:tcPr>
          <w:p w14:paraId="5D1D6BE3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CC0C3BF" w14:textId="10AAE781" w:rsidR="00113449" w:rsidRPr="003E5F2C" w:rsidRDefault="00113449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866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169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13449" w:rsidRPr="003E5F2C" w14:paraId="1EF4C03B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3C557B7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จ่ายค่างานก่อสร้าง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2CF90" w14:textId="52CF6077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194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571</w:t>
            </w:r>
          </w:p>
        </w:tc>
        <w:tc>
          <w:tcPr>
            <w:tcW w:w="158" w:type="dxa"/>
          </w:tcPr>
          <w:p w14:paraId="30A1971D" w14:textId="77777777" w:rsidR="00113449" w:rsidRPr="003E5F2C" w:rsidRDefault="00113449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vAlign w:val="center"/>
          </w:tcPr>
          <w:p w14:paraId="422EF82B" w14:textId="44AA5723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246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769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252</w:t>
            </w:r>
          </w:p>
        </w:tc>
        <w:tc>
          <w:tcPr>
            <w:tcW w:w="158" w:type="dxa"/>
          </w:tcPr>
          <w:p w14:paraId="1EF37226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EDE30" w14:textId="4E85FA5A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128</w:t>
            </w:r>
          </w:p>
        </w:tc>
        <w:tc>
          <w:tcPr>
            <w:tcW w:w="158" w:type="dxa"/>
          </w:tcPr>
          <w:p w14:paraId="444ED518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F51C4B9" w14:textId="374388FB" w:rsidR="00113449" w:rsidRPr="003E5F2C" w:rsidRDefault="00113449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866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169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113449" w:rsidRPr="003E5F2C" w14:paraId="6534F645" w14:textId="77777777" w:rsidTr="00017969">
        <w:trPr>
          <w:cantSplit/>
          <w:trHeight w:hRule="exact" w:val="346"/>
        </w:trPr>
        <w:tc>
          <w:tcPr>
            <w:tcW w:w="3715" w:type="dxa"/>
          </w:tcPr>
          <w:p w14:paraId="2E7F54CD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50D3E" w14:textId="5A035462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177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678</w:t>
            </w:r>
          </w:p>
        </w:tc>
        <w:tc>
          <w:tcPr>
            <w:tcW w:w="158" w:type="dxa"/>
          </w:tcPr>
          <w:p w14:paraId="1F39FC63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0E9414EB" w14:textId="69B8E8D5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876</w:t>
            </w:r>
          </w:p>
        </w:tc>
        <w:tc>
          <w:tcPr>
            <w:tcW w:w="158" w:type="dxa"/>
          </w:tcPr>
          <w:p w14:paraId="61F342A0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FEA5D" w14:textId="4128FFAF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8" w:type="dxa"/>
          </w:tcPr>
          <w:p w14:paraId="30DEBD64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C14635E" w14:textId="27E4EFA9" w:rsidR="00113449" w:rsidRPr="003E5F2C" w:rsidRDefault="00113449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106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264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376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113449" w:rsidRPr="003E5F2C" w14:paraId="2A0B9AEC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BD8AF46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8F417" w14:textId="477F15E1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661</w:t>
            </w:r>
          </w:p>
        </w:tc>
        <w:tc>
          <w:tcPr>
            <w:tcW w:w="158" w:type="dxa"/>
          </w:tcPr>
          <w:p w14:paraId="7248B9CB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B0C9DBA" w14:textId="71B0E7E7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078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451</w:t>
            </w:r>
          </w:p>
        </w:tc>
        <w:tc>
          <w:tcPr>
            <w:tcW w:w="158" w:type="dxa"/>
          </w:tcPr>
          <w:p w14:paraId="5E0BD896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0E19D" w14:textId="0F1ADB1A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126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550</w:t>
            </w:r>
          </w:p>
        </w:tc>
        <w:tc>
          <w:tcPr>
            <w:tcW w:w="158" w:type="dxa"/>
          </w:tcPr>
          <w:p w14:paraId="765C05D2" w14:textId="77777777" w:rsidR="00113449" w:rsidRPr="003E5F2C" w:rsidRDefault="00113449" w:rsidP="00113449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3583590" w14:textId="7D1068F2" w:rsidR="00113449" w:rsidRPr="003E5F2C" w:rsidRDefault="00AE5DA6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36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233</w:t>
            </w:r>
          </w:p>
        </w:tc>
      </w:tr>
      <w:tr w:rsidR="00113449" w:rsidRPr="003E5F2C" w14:paraId="6D8E31E0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1A431FC3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ค่าที่ปรึกษา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และค่าบริการทางวิชาชีพ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62F05" w14:textId="61322EBF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107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884</w:t>
            </w:r>
          </w:p>
        </w:tc>
        <w:tc>
          <w:tcPr>
            <w:tcW w:w="158" w:type="dxa"/>
          </w:tcPr>
          <w:p w14:paraId="7FE6889D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A13D8E9" w14:textId="2BE282A0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219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093</w:t>
            </w:r>
          </w:p>
        </w:tc>
        <w:tc>
          <w:tcPr>
            <w:tcW w:w="158" w:type="dxa"/>
          </w:tcPr>
          <w:p w14:paraId="76752F71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A093A" w14:textId="1B8E5037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519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037</w:t>
            </w:r>
          </w:p>
        </w:tc>
        <w:tc>
          <w:tcPr>
            <w:tcW w:w="158" w:type="dxa"/>
          </w:tcPr>
          <w:p w14:paraId="7E309D41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A0DC6BE" w14:textId="74211695" w:rsidR="00113449" w:rsidRPr="003E5F2C" w:rsidRDefault="00113449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472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371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113449" w:rsidRPr="003E5F2C" w14:paraId="630CBC93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31C49D4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ค่าธรรมเนียมการเป็นบริษัท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8E968" w14:textId="77777777" w:rsidR="00113449" w:rsidRPr="003E5F2C" w:rsidRDefault="00113449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5B2F3F1B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E94D72F" w14:textId="77777777" w:rsidR="00113449" w:rsidRPr="003E5F2C" w:rsidRDefault="00113449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6F1000E2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EE3FF" w14:textId="71084606" w:rsidR="00113449" w:rsidRPr="003E5F2C" w:rsidRDefault="00113449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747D9E40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22CFDAE" w14:textId="77777777" w:rsidR="00113449" w:rsidRPr="003E5F2C" w:rsidRDefault="00113449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13449" w:rsidRPr="003E5F2C" w14:paraId="26F2BF8A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7AAB2E5D" w14:textId="77777777" w:rsidR="00113449" w:rsidRPr="003E5F2C" w:rsidRDefault="00113449" w:rsidP="00113449">
            <w:pPr>
              <w:ind w:firstLine="25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E9342" w14:textId="24C836ED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885</w:t>
            </w:r>
          </w:p>
        </w:tc>
        <w:tc>
          <w:tcPr>
            <w:tcW w:w="158" w:type="dxa"/>
          </w:tcPr>
          <w:p w14:paraId="74040CFC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5A7320B9" w14:textId="1EE13A14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380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217</w:t>
            </w:r>
          </w:p>
        </w:tc>
        <w:tc>
          <w:tcPr>
            <w:tcW w:w="158" w:type="dxa"/>
          </w:tcPr>
          <w:p w14:paraId="0DBB38BE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C9B33" w14:textId="5C26A218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885</w:t>
            </w:r>
          </w:p>
        </w:tc>
        <w:tc>
          <w:tcPr>
            <w:tcW w:w="158" w:type="dxa"/>
          </w:tcPr>
          <w:p w14:paraId="615AECFC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8426A3E" w14:textId="20050F77" w:rsidR="00113449" w:rsidRPr="003E5F2C" w:rsidRDefault="00113449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380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217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113449" w:rsidRPr="003E5F2C" w14:paraId="124B1D92" w14:textId="77777777" w:rsidTr="00113449">
        <w:trPr>
          <w:cantSplit/>
          <w:trHeight w:hRule="exact" w:val="346"/>
        </w:trPr>
        <w:tc>
          <w:tcPr>
            <w:tcW w:w="3715" w:type="dxa"/>
          </w:tcPr>
          <w:p w14:paraId="49AAE414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ค่าเช่า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ค่าบริการและค่าสาธารณูปโภค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CB007" w14:textId="1399E575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58" w:type="dxa"/>
          </w:tcPr>
          <w:p w14:paraId="67F9D16F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5E487CE" w14:textId="4EE12A56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184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255</w:t>
            </w:r>
          </w:p>
        </w:tc>
        <w:tc>
          <w:tcPr>
            <w:tcW w:w="158" w:type="dxa"/>
          </w:tcPr>
          <w:p w14:paraId="5B3AED09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44E34" w14:textId="3A269E0F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859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103</w:t>
            </w:r>
          </w:p>
        </w:tc>
        <w:tc>
          <w:tcPr>
            <w:tcW w:w="158" w:type="dxa"/>
          </w:tcPr>
          <w:p w14:paraId="00591C3A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59C8FF2" w14:textId="3AB03901" w:rsidR="00113449" w:rsidRPr="003E5F2C" w:rsidRDefault="00113449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565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483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113449" w:rsidRPr="003E5F2C" w14:paraId="2A43E944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66BA260E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ค่านายหน้าในการขาย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2D3E3" w14:textId="6361C9F8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088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468</w:t>
            </w:r>
          </w:p>
        </w:tc>
        <w:tc>
          <w:tcPr>
            <w:tcW w:w="158" w:type="dxa"/>
          </w:tcPr>
          <w:p w14:paraId="1A97550D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AA6A64B" w14:textId="22BD56DE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247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8" w:type="dxa"/>
          </w:tcPr>
          <w:p w14:paraId="26466B88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8038A" w14:textId="13F6AFCF" w:rsidR="00113449" w:rsidRPr="003E5F2C" w:rsidRDefault="00113449" w:rsidP="00113449">
            <w:pPr>
              <w:tabs>
                <w:tab w:val="decimal" w:pos="479"/>
              </w:tabs>
              <w:ind w:left="-234" w:right="23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40CCBBBF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094B568C" w14:textId="45E95DEB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13449" w:rsidRPr="003E5F2C" w14:paraId="759A0B2C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A589638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ค่าธรรมเนียมการใช้สิทธิ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7A4E2" w14:textId="0989DAF8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878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397</w:t>
            </w:r>
          </w:p>
        </w:tc>
        <w:tc>
          <w:tcPr>
            <w:tcW w:w="158" w:type="dxa"/>
          </w:tcPr>
          <w:p w14:paraId="05CD30F8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BDC5CC8" w14:textId="41395CCF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158" w:type="dxa"/>
          </w:tcPr>
          <w:p w14:paraId="3FE03175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63650" w14:textId="30F30027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400</w:t>
            </w:r>
          </w:p>
        </w:tc>
        <w:tc>
          <w:tcPr>
            <w:tcW w:w="158" w:type="dxa"/>
          </w:tcPr>
          <w:p w14:paraId="32EE689D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F3028CC" w14:textId="01A14155" w:rsidR="00113449" w:rsidRPr="003E5F2C" w:rsidRDefault="00AE5DA6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580</w:t>
            </w:r>
          </w:p>
        </w:tc>
      </w:tr>
      <w:tr w:rsidR="00113449" w:rsidRPr="003E5F2C" w14:paraId="5F69E86D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1AB9AEF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397B8" w14:textId="44397972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757</w:t>
            </w:r>
          </w:p>
        </w:tc>
        <w:tc>
          <w:tcPr>
            <w:tcW w:w="158" w:type="dxa"/>
          </w:tcPr>
          <w:p w14:paraId="4AC03FF7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C62C391" w14:textId="2A366232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402</w:t>
            </w:r>
          </w:p>
        </w:tc>
        <w:tc>
          <w:tcPr>
            <w:tcW w:w="158" w:type="dxa"/>
          </w:tcPr>
          <w:p w14:paraId="03F56D8B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81521" w14:textId="2D337128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296</w:t>
            </w:r>
          </w:p>
        </w:tc>
        <w:tc>
          <w:tcPr>
            <w:tcW w:w="158" w:type="dxa"/>
          </w:tcPr>
          <w:p w14:paraId="0ECF9691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CCFEAA7" w14:textId="0A977002" w:rsidR="00113449" w:rsidRPr="003E5F2C" w:rsidRDefault="00AE5DA6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841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113449" w:rsidRPr="003E5F2C" w14:paraId="12381B06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7D067CAE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ค่าซ่อมแซมบำรุงรักษา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A0C4E" w14:textId="56404AF9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158" w:type="dxa"/>
          </w:tcPr>
          <w:p w14:paraId="39E6F829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CCAFF0E" w14:textId="7FA6EF4A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892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  <w:tc>
          <w:tcPr>
            <w:tcW w:w="158" w:type="dxa"/>
          </w:tcPr>
          <w:p w14:paraId="42A7A4D6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B7D2F" w14:textId="4F74631A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296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187</w:t>
            </w:r>
          </w:p>
        </w:tc>
        <w:tc>
          <w:tcPr>
            <w:tcW w:w="158" w:type="dxa"/>
          </w:tcPr>
          <w:p w14:paraId="1AAE4CF1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BCA7D5D" w14:textId="532EA431" w:rsidR="00113449" w:rsidRPr="003E5F2C" w:rsidRDefault="00AE5DA6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381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113449" w:rsidRPr="003E5F2C" w14:paraId="739926B2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D717E8A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ค่าเบี้ยปรับและเงินเพิ่ม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020F0" w14:textId="18C942A7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417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809</w:t>
            </w:r>
          </w:p>
        </w:tc>
        <w:tc>
          <w:tcPr>
            <w:tcW w:w="158" w:type="dxa"/>
          </w:tcPr>
          <w:p w14:paraId="43CC88DB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8AB0218" w14:textId="6E17176F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714</w:t>
            </w:r>
          </w:p>
        </w:tc>
        <w:tc>
          <w:tcPr>
            <w:tcW w:w="158" w:type="dxa"/>
          </w:tcPr>
          <w:p w14:paraId="737BFF99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98937" w14:textId="272E3B3D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8" w:type="dxa"/>
          </w:tcPr>
          <w:p w14:paraId="43E1EDE7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D70988D" w14:textId="249C2B66" w:rsidR="00113449" w:rsidRPr="003E5F2C" w:rsidRDefault="00AE5DA6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135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113449" w:rsidRPr="003E5F2C" w14:paraId="5C65F5A2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556E73D2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ค่าปรับและค่าความเสียหาย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E348E" w14:textId="04BFB566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37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</w:p>
        </w:tc>
        <w:tc>
          <w:tcPr>
            <w:tcW w:w="158" w:type="dxa"/>
          </w:tcPr>
          <w:p w14:paraId="7E12E953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68E08C5" w14:textId="1AB4230F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926</w:t>
            </w:r>
          </w:p>
        </w:tc>
        <w:tc>
          <w:tcPr>
            <w:tcW w:w="158" w:type="dxa"/>
          </w:tcPr>
          <w:p w14:paraId="01F32B89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9E28F" w14:textId="336F35B3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</w:p>
        </w:tc>
        <w:tc>
          <w:tcPr>
            <w:tcW w:w="158" w:type="dxa"/>
          </w:tcPr>
          <w:p w14:paraId="09D58636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5F8A6C34" w14:textId="684D2DEC" w:rsidR="00113449" w:rsidRPr="003E5F2C" w:rsidRDefault="00AE5DA6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745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113449" w:rsidRPr="003E5F2C" w14:paraId="3520F0C6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4E8D3386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ค่าเบี้ยประกันภัยสินทรัพย์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E7632" w14:textId="6BD6FA90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576</w:t>
            </w:r>
          </w:p>
        </w:tc>
        <w:tc>
          <w:tcPr>
            <w:tcW w:w="158" w:type="dxa"/>
          </w:tcPr>
          <w:p w14:paraId="52091FD3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316BC51" w14:textId="3E8DC432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727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982</w:t>
            </w:r>
          </w:p>
        </w:tc>
        <w:tc>
          <w:tcPr>
            <w:tcW w:w="158" w:type="dxa"/>
          </w:tcPr>
          <w:p w14:paraId="5A434105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25599" w14:textId="7789EACB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129</w:t>
            </w:r>
          </w:p>
        </w:tc>
        <w:tc>
          <w:tcPr>
            <w:tcW w:w="158" w:type="dxa"/>
          </w:tcPr>
          <w:p w14:paraId="7D3AC74A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52FC53A0" w14:textId="05878B50" w:rsidR="00113449" w:rsidRPr="003E5F2C" w:rsidRDefault="00AE5DA6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062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113449" w:rsidRPr="003E5F2C" w14:paraId="2853E6A1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4BC1B8FD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ค่าภาษีอากรและค่าธรรมเนียมอื่น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2B2AD" w14:textId="466E5AF0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737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150</w:t>
            </w:r>
          </w:p>
        </w:tc>
        <w:tc>
          <w:tcPr>
            <w:tcW w:w="158" w:type="dxa"/>
          </w:tcPr>
          <w:p w14:paraId="50ED7ED9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228292B" w14:textId="28089CA5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661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  <w:tc>
          <w:tcPr>
            <w:tcW w:w="158" w:type="dxa"/>
          </w:tcPr>
          <w:p w14:paraId="19C02466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1255B" w14:textId="2E489C02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906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361</w:t>
            </w:r>
          </w:p>
        </w:tc>
        <w:tc>
          <w:tcPr>
            <w:tcW w:w="158" w:type="dxa"/>
          </w:tcPr>
          <w:p w14:paraId="0D431F21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30DED42" w14:textId="3890C3CA" w:rsidR="00113449" w:rsidRPr="003E5F2C" w:rsidRDefault="00AE5DA6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429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686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113449" w:rsidRPr="003E5F2C" w14:paraId="157ED90B" w14:textId="77777777" w:rsidTr="00113449">
        <w:trPr>
          <w:cantSplit/>
          <w:trHeight w:hRule="exact" w:val="346"/>
        </w:trPr>
        <w:tc>
          <w:tcPr>
            <w:tcW w:w="3715" w:type="dxa"/>
          </w:tcPr>
          <w:p w14:paraId="35C36650" w14:textId="77777777" w:rsidR="00113449" w:rsidRPr="003E5F2C" w:rsidRDefault="00113449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8CAE7" w14:textId="2C9063D8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933</w:t>
            </w:r>
          </w:p>
        </w:tc>
        <w:tc>
          <w:tcPr>
            <w:tcW w:w="158" w:type="dxa"/>
          </w:tcPr>
          <w:p w14:paraId="31CCD078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9664930" w14:textId="44A2CE73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401</w:t>
            </w:r>
          </w:p>
        </w:tc>
        <w:tc>
          <w:tcPr>
            <w:tcW w:w="158" w:type="dxa"/>
          </w:tcPr>
          <w:p w14:paraId="041275C2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C333F" w14:textId="5C8FAC3C" w:rsidR="00113449" w:rsidRPr="003E5F2C" w:rsidRDefault="00AE5DA6" w:rsidP="00113449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910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933</w:t>
            </w:r>
          </w:p>
        </w:tc>
        <w:tc>
          <w:tcPr>
            <w:tcW w:w="158" w:type="dxa"/>
          </w:tcPr>
          <w:p w14:paraId="4786D253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A3F9D36" w14:textId="35840DC7" w:rsidR="00113449" w:rsidRPr="003E5F2C" w:rsidRDefault="00AE5DA6" w:rsidP="00113449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401</w:t>
            </w:r>
          </w:p>
        </w:tc>
      </w:tr>
      <w:tr w:rsidR="00113449" w:rsidRPr="003E5F2C" w14:paraId="1D388C3E" w14:textId="77777777" w:rsidTr="00A17481">
        <w:trPr>
          <w:cantSplit/>
          <w:trHeight w:hRule="exact" w:val="346"/>
        </w:trPr>
        <w:tc>
          <w:tcPr>
            <w:tcW w:w="3715" w:type="dxa"/>
          </w:tcPr>
          <w:p w14:paraId="39A867F2" w14:textId="438BDD18" w:rsidR="00113449" w:rsidRPr="003E5F2C" w:rsidRDefault="00A75FE3" w:rsidP="00113449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ขาดทุนจากการด้อยค่าซึ่งเป็นไปตาม </w:t>
            </w: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TFRS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89379" w14:textId="013CBF3D" w:rsidR="00113449" w:rsidRPr="003E5F2C" w:rsidRDefault="00AE5DA6" w:rsidP="00113449">
            <w:pPr>
              <w:tabs>
                <w:tab w:val="decimal" w:pos="1079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60</w:t>
            </w:r>
            <w:r w:rsidR="003D7827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285</w:t>
            </w:r>
            <w:r w:rsidR="003D7827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58" w:type="dxa"/>
          </w:tcPr>
          <w:p w14:paraId="3A2E334B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9728FC7" w14:textId="0D2F8393" w:rsidR="00113449" w:rsidRPr="003E5F2C" w:rsidRDefault="00AE5DA6" w:rsidP="00B80B98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764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679</w:t>
            </w:r>
          </w:p>
        </w:tc>
        <w:tc>
          <w:tcPr>
            <w:tcW w:w="158" w:type="dxa"/>
          </w:tcPr>
          <w:p w14:paraId="5B027C5D" w14:textId="77777777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center"/>
          </w:tcPr>
          <w:p w14:paraId="0969E909" w14:textId="4BABDC8B" w:rsidR="00113449" w:rsidRPr="003E5F2C" w:rsidRDefault="00AE5DA6" w:rsidP="00113449">
            <w:pPr>
              <w:tabs>
                <w:tab w:val="decimal" w:pos="121"/>
              </w:tabs>
              <w:ind w:left="-234" w:right="5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128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116</w:t>
            </w:r>
            <w:r w:rsidR="00113449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942</w:t>
            </w:r>
          </w:p>
        </w:tc>
        <w:tc>
          <w:tcPr>
            <w:tcW w:w="158" w:type="dxa"/>
          </w:tcPr>
          <w:p w14:paraId="3F1DAB4D" w14:textId="77777777" w:rsidR="00113449" w:rsidRPr="003E5F2C" w:rsidRDefault="00113449" w:rsidP="00113449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041892E" w14:textId="30BA2C39" w:rsidR="00113449" w:rsidRPr="003E5F2C" w:rsidRDefault="00113449" w:rsidP="00113449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66AA63A1" w14:textId="512E7C45" w:rsidR="004E4CA3" w:rsidRPr="003E5F2C" w:rsidRDefault="0004453B" w:rsidP="00DA09AD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3E5F2C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br w:type="page"/>
      </w:r>
      <w:r w:rsidR="00AE5DA6" w:rsidRPr="00AE5DA6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27</w:t>
      </w:r>
      <w:r w:rsidR="004E4CA3" w:rsidRPr="003E5F2C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.</w:t>
      </w:r>
      <w:r w:rsidR="005D493B" w:rsidRPr="003E5F2C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ab/>
      </w:r>
      <w:r w:rsidR="004E4CA3" w:rsidRPr="003E5F2C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ค่าตอบแทนกรรมการและผู้บริหาร</w:t>
      </w:r>
    </w:p>
    <w:p w14:paraId="31BCFD2B" w14:textId="6871054A" w:rsidR="004E4CA3" w:rsidRPr="003E5F2C" w:rsidRDefault="00AE5DA6" w:rsidP="00DA09AD">
      <w:pPr>
        <w:tabs>
          <w:tab w:val="decimal" w:pos="720"/>
        </w:tabs>
        <w:spacing w:after="160"/>
        <w:ind w:left="1267" w:hanging="720"/>
        <w:jc w:val="thaiDistribute"/>
        <w:rPr>
          <w:rStyle w:val="PageNumber"/>
          <w:rFonts w:ascii="Angsana New" w:hAnsi="Angsana New" w:cs="Angsana New"/>
          <w:color w:val="000000" w:themeColor="text1"/>
          <w:cs/>
        </w:rPr>
      </w:pPr>
      <w:r w:rsidRPr="00AE5DA6">
        <w:rPr>
          <w:rStyle w:val="PageNumber"/>
          <w:rFonts w:ascii="Angsana New" w:hAnsi="Angsana New" w:cs="Angsana New"/>
          <w:color w:val="000000" w:themeColor="text1"/>
          <w:lang w:val="en-US"/>
        </w:rPr>
        <w:t>27</w:t>
      </w:r>
      <w:r w:rsidR="004E4CA3" w:rsidRPr="003E5F2C">
        <w:rPr>
          <w:rStyle w:val="PageNumber"/>
          <w:rFonts w:ascii="Angsana New" w:hAnsi="Angsana New" w:cs="Angsana New"/>
          <w:color w:val="000000" w:themeColor="text1"/>
          <w:cs/>
        </w:rPr>
        <w:t>.</w:t>
      </w:r>
      <w:r w:rsidRPr="00AE5DA6">
        <w:rPr>
          <w:rStyle w:val="PageNumber"/>
          <w:rFonts w:ascii="Angsana New" w:hAnsi="Angsana New" w:cs="Angsana New"/>
          <w:color w:val="000000" w:themeColor="text1"/>
          <w:lang w:val="en-US"/>
        </w:rPr>
        <w:t>1</w:t>
      </w:r>
      <w:r w:rsidR="005D493B" w:rsidRPr="003E5F2C">
        <w:rPr>
          <w:rStyle w:val="PageNumber"/>
          <w:rFonts w:ascii="Angsana New" w:hAnsi="Angsana New" w:cs="Angsana New"/>
          <w:color w:val="000000" w:themeColor="text1"/>
          <w:cs/>
        </w:rPr>
        <w:tab/>
      </w:r>
      <w:r w:rsidR="004E4CA3" w:rsidRPr="003E5F2C">
        <w:rPr>
          <w:rStyle w:val="PageNumber"/>
          <w:rFonts w:ascii="Angsana New" w:hAnsi="Angsana New" w:cs="Angsana New"/>
          <w:color w:val="000000" w:themeColor="text1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AE5DA6">
        <w:rPr>
          <w:rStyle w:val="PageNumber"/>
          <w:rFonts w:ascii="Angsana New" w:hAnsi="Angsana New" w:cs="Angsana New"/>
          <w:color w:val="000000" w:themeColor="text1"/>
          <w:lang w:val="en-US"/>
        </w:rPr>
        <w:t>90</w:t>
      </w:r>
      <w:r w:rsidR="004E4CA3" w:rsidRPr="003E5F2C">
        <w:rPr>
          <w:rStyle w:val="PageNumber"/>
          <w:rFonts w:ascii="Angsana New" w:hAnsi="Angsana New" w:cs="Angsana New"/>
          <w:color w:val="000000" w:themeColor="text1"/>
          <w:cs/>
        </w:rPr>
        <w:t xml:space="preserve"> ของ</w:t>
      </w:r>
      <w:r w:rsidR="004E4CA3" w:rsidRPr="003E5F2C">
        <w:rPr>
          <w:rStyle w:val="PageNumber"/>
          <w:rFonts w:ascii="Angsana New" w:hAnsi="Angsana New" w:cs="Angsana New"/>
          <w:color w:val="000000" w:themeColor="text1"/>
          <w:spacing w:val="-4"/>
          <w:cs/>
        </w:rPr>
        <w:t>พระราชบัญญัติบริษัทมหาชนจำกัด โดยไม่รวมเงินเดือนและผลประโยชน์ที่เกี่ยวข้องที่จ่ายให้กับ</w:t>
      </w:r>
      <w:r w:rsidR="004E4CA3" w:rsidRPr="003E5F2C">
        <w:rPr>
          <w:rStyle w:val="PageNumber"/>
          <w:rFonts w:ascii="Angsana New" w:hAnsi="Angsana New" w:cs="Angsana New"/>
          <w:color w:val="000000" w:themeColor="text1"/>
          <w:cs/>
        </w:rPr>
        <w:t xml:space="preserve">กรรมการซึ่งดำรงตำแหน่งเป็นผู้บริหารของบริษัทด้วย </w:t>
      </w:r>
    </w:p>
    <w:p w14:paraId="3A4920C1" w14:textId="035968C8" w:rsidR="00881B9E" w:rsidRPr="003E5F2C" w:rsidRDefault="00AE5DA6" w:rsidP="00DA09AD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color w:val="000000" w:themeColor="text1"/>
          <w:cs/>
        </w:rPr>
      </w:pPr>
      <w:r w:rsidRPr="00AE5DA6">
        <w:rPr>
          <w:rStyle w:val="PageNumber"/>
          <w:rFonts w:ascii="Angsana New" w:hAnsi="Angsana New" w:cs="Angsana New"/>
          <w:color w:val="000000" w:themeColor="text1"/>
          <w:lang w:val="en-US"/>
        </w:rPr>
        <w:t>27</w:t>
      </w:r>
      <w:r w:rsidR="004E4CA3" w:rsidRPr="003E5F2C">
        <w:rPr>
          <w:rStyle w:val="PageNumber"/>
          <w:rFonts w:ascii="Angsana New" w:hAnsi="Angsana New" w:cs="Angsana New"/>
          <w:color w:val="000000" w:themeColor="text1"/>
          <w:cs/>
        </w:rPr>
        <w:t>.</w:t>
      </w:r>
      <w:r w:rsidRPr="00AE5DA6">
        <w:rPr>
          <w:rStyle w:val="PageNumber"/>
          <w:rFonts w:ascii="Angsana New" w:hAnsi="Angsana New" w:cs="Angsana New"/>
          <w:color w:val="000000" w:themeColor="text1"/>
          <w:lang w:val="en-US"/>
        </w:rPr>
        <w:t>2</w:t>
      </w:r>
      <w:r w:rsidR="005D493B" w:rsidRPr="003E5F2C">
        <w:rPr>
          <w:rStyle w:val="PageNumber"/>
          <w:rFonts w:ascii="Angsana New" w:hAnsi="Angsana New" w:cs="Angsana New"/>
          <w:color w:val="000000" w:themeColor="text1"/>
          <w:cs/>
        </w:rPr>
        <w:tab/>
      </w:r>
      <w:r w:rsidR="0060353C" w:rsidRPr="003E5F2C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474255" w:rsidRPr="003E5F2C">
        <w:rPr>
          <w:rFonts w:ascii="Angsana New" w:hAnsi="Angsana New" w:cs="Angsana New"/>
          <w:color w:val="000000" w:themeColor="text1"/>
          <w:cs/>
          <w:lang w:val="en-US"/>
        </w:rPr>
        <w:t>บริษัท</w:t>
      </w:r>
      <w:r w:rsidR="0060353C" w:rsidRPr="003E5F2C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 xml:space="preserve"> ตามมาตรฐานการบัญชี ฉบับที่ </w:t>
      </w:r>
      <w:r w:rsidRPr="00AE5DA6">
        <w:rPr>
          <w:rStyle w:val="PageNumber"/>
          <w:rFonts w:ascii="Angsana New" w:hAnsi="Angsana New" w:cs="Angsana New"/>
          <w:snapToGrid w:val="0"/>
          <w:color w:val="000000" w:themeColor="text1"/>
          <w:lang w:val="en-US"/>
        </w:rPr>
        <w:t>24</w:t>
      </w:r>
      <w:r w:rsidR="00335B07" w:rsidRPr="003E5F2C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60353C" w:rsidRPr="003E5F2C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เรื่อ</w:t>
      </w:r>
      <w:r w:rsidR="0060353C" w:rsidRPr="003E5F2C">
        <w:rPr>
          <w:rStyle w:val="PageNumber"/>
          <w:rFonts w:ascii="Angsana New" w:hAnsi="Angsana New" w:cs="Angsana New"/>
          <w:snapToGrid w:val="0"/>
          <w:color w:val="000000" w:themeColor="text1"/>
          <w:cs/>
          <w:lang w:val="en-US"/>
        </w:rPr>
        <w:t>ง</w:t>
      </w:r>
      <w:r w:rsidR="000F4B2E" w:rsidRPr="003E5F2C">
        <w:rPr>
          <w:rStyle w:val="PageNumber"/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60353C" w:rsidRPr="003E5F2C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การเปิดเผยข้อมูลเกี่ยวกับ</w:t>
      </w:r>
      <w:r w:rsidR="00482280" w:rsidRPr="003E5F2C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บุคคลหรือกิจการที่เกี่ยวข้องกัน</w:t>
      </w:r>
    </w:p>
    <w:p w14:paraId="227A668E" w14:textId="196227CD" w:rsidR="00AF0664" w:rsidRPr="003E5F2C" w:rsidRDefault="00AF0664" w:rsidP="00DA09AD">
      <w:pPr>
        <w:spacing w:before="160"/>
        <w:ind w:left="1267"/>
        <w:jc w:val="thaiDistribute"/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cs/>
        </w:rPr>
      </w:pPr>
      <w:r w:rsidRPr="003E5F2C"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ค่าตอบแทนกรรมการและผู้บริหารสำหรับปีสิ้นสุดวันที่ </w:t>
      </w:r>
      <w:r w:rsidR="00AE5DA6" w:rsidRPr="00AE5DA6"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3E5F2C"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ธันวาคม มีดังนี้</w:t>
      </w:r>
    </w:p>
    <w:p w14:paraId="4CBD1247" w14:textId="77777777" w:rsidR="00AF0664" w:rsidRPr="003E5F2C" w:rsidRDefault="00AF0664" w:rsidP="00DA09AD">
      <w:pPr>
        <w:ind w:left="1267" w:hanging="72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  <w:lang w:val="en-US"/>
        </w:rPr>
      </w:pPr>
      <w:r w:rsidRPr="003E5F2C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 (หน่วย </w:t>
      </w:r>
      <w:r w:rsidRPr="003E5F2C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: </w:t>
      </w:r>
      <w:r w:rsidRPr="003E5F2C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66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6"/>
        <w:gridCol w:w="1214"/>
        <w:gridCol w:w="101"/>
        <w:gridCol w:w="1214"/>
      </w:tblGrid>
      <w:tr w:rsidR="009E69E6" w:rsidRPr="003E5F2C" w14:paraId="52CD71DA" w14:textId="77777777" w:rsidTr="000B77C1">
        <w:tc>
          <w:tcPr>
            <w:tcW w:w="6136" w:type="dxa"/>
          </w:tcPr>
          <w:p w14:paraId="0C730C95" w14:textId="77777777" w:rsidR="008011B1" w:rsidRPr="003E5F2C" w:rsidRDefault="008011B1" w:rsidP="00DA09AD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34B65AFD" w14:textId="77777777" w:rsidR="008011B1" w:rsidRPr="003E5F2C" w:rsidRDefault="008011B1" w:rsidP="00DA09AD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9E69E6" w:rsidRPr="003E5F2C" w14:paraId="59EE3DCE" w14:textId="77777777" w:rsidTr="003E1059">
        <w:tc>
          <w:tcPr>
            <w:tcW w:w="6136" w:type="dxa"/>
          </w:tcPr>
          <w:p w14:paraId="2E959F26" w14:textId="77777777" w:rsidR="008011B1" w:rsidRPr="003E5F2C" w:rsidRDefault="008011B1" w:rsidP="00DA09AD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3D073E4F" w14:textId="77777777" w:rsidR="008011B1" w:rsidRPr="003E5F2C" w:rsidRDefault="008011B1" w:rsidP="00DA09AD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3E5F2C" w14:paraId="1980048F" w14:textId="77777777" w:rsidTr="003E1059">
        <w:tc>
          <w:tcPr>
            <w:tcW w:w="6136" w:type="dxa"/>
          </w:tcPr>
          <w:p w14:paraId="23C5F143" w14:textId="77777777" w:rsidR="008011B1" w:rsidRPr="003E5F2C" w:rsidRDefault="008011B1" w:rsidP="00DA09AD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</w:tcPr>
          <w:p w14:paraId="7BC5609E" w14:textId="12B79BD5" w:rsidR="008011B1" w:rsidRPr="003E5F2C" w:rsidRDefault="00AE5DA6" w:rsidP="00DA09AD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1" w:type="dxa"/>
          </w:tcPr>
          <w:p w14:paraId="5E187FF6" w14:textId="77777777" w:rsidR="008011B1" w:rsidRPr="003E5F2C" w:rsidRDefault="008011B1" w:rsidP="00DA09AD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</w:tcPr>
          <w:p w14:paraId="6CF1F63A" w14:textId="0A6E2A05" w:rsidR="008011B1" w:rsidRPr="003E5F2C" w:rsidRDefault="00AE5DA6" w:rsidP="00DA09AD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E5DA6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AD4753" w:rsidRPr="003E5F2C" w14:paraId="3A962130" w14:textId="77777777" w:rsidTr="003E1059">
        <w:tc>
          <w:tcPr>
            <w:tcW w:w="6136" w:type="dxa"/>
          </w:tcPr>
          <w:p w14:paraId="5F3BB498" w14:textId="77777777" w:rsidR="00AD4753" w:rsidRPr="003E5F2C" w:rsidRDefault="00AD4753" w:rsidP="00AD4753">
            <w:pPr>
              <w:tabs>
                <w:tab w:val="left" w:pos="540"/>
              </w:tabs>
              <w:ind w:left="71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14" w:type="dxa"/>
          </w:tcPr>
          <w:p w14:paraId="108C1279" w14:textId="6669F24B" w:rsidR="00AD4753" w:rsidRPr="003E5F2C" w:rsidRDefault="00AE5DA6" w:rsidP="00AD4753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017969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507</w:t>
            </w:r>
            <w:r w:rsidR="00017969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996</w:t>
            </w:r>
          </w:p>
        </w:tc>
        <w:tc>
          <w:tcPr>
            <w:tcW w:w="101" w:type="dxa"/>
          </w:tcPr>
          <w:p w14:paraId="68AD6AF8" w14:textId="77777777" w:rsidR="00AD4753" w:rsidRPr="003E5F2C" w:rsidRDefault="00AD4753" w:rsidP="00AD4753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</w:tcPr>
          <w:p w14:paraId="5FEDA314" w14:textId="0C6C74CF" w:rsidR="00AD4753" w:rsidRPr="003E5F2C" w:rsidRDefault="00AE5DA6" w:rsidP="00AD4753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AD4753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420</w:t>
            </w:r>
            <w:r w:rsidR="00AD4753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AD4753" w:rsidRPr="003E5F2C" w14:paraId="168A48AC" w14:textId="77777777" w:rsidTr="000B77C1">
        <w:trPr>
          <w:trHeight w:val="221"/>
        </w:trPr>
        <w:tc>
          <w:tcPr>
            <w:tcW w:w="6136" w:type="dxa"/>
          </w:tcPr>
          <w:p w14:paraId="2C840FFF" w14:textId="77777777" w:rsidR="00AD4753" w:rsidRPr="003E5F2C" w:rsidRDefault="00AD4753" w:rsidP="00AD4753">
            <w:pPr>
              <w:tabs>
                <w:tab w:val="left" w:pos="540"/>
              </w:tabs>
              <w:ind w:left="71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14" w:type="dxa"/>
          </w:tcPr>
          <w:p w14:paraId="61667024" w14:textId="77777777" w:rsidR="00AD4753" w:rsidRPr="003E5F2C" w:rsidRDefault="00AD4753" w:rsidP="00AD4753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" w:type="dxa"/>
          </w:tcPr>
          <w:p w14:paraId="31E9125C" w14:textId="77777777" w:rsidR="00AD4753" w:rsidRPr="003E5F2C" w:rsidRDefault="00AD4753" w:rsidP="00AD4753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</w:tcPr>
          <w:p w14:paraId="557221DF" w14:textId="77777777" w:rsidR="00AD4753" w:rsidRPr="003E5F2C" w:rsidRDefault="00AD4753" w:rsidP="00AD4753">
            <w:pPr>
              <w:tabs>
                <w:tab w:val="decimal" w:pos="1109"/>
              </w:tabs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4753" w:rsidRPr="003E5F2C" w14:paraId="1C3CCC77" w14:textId="77777777" w:rsidTr="000B77C1">
        <w:tc>
          <w:tcPr>
            <w:tcW w:w="6136" w:type="dxa"/>
          </w:tcPr>
          <w:p w14:paraId="5212AE19" w14:textId="77777777" w:rsidR="00AD4753" w:rsidRPr="003E5F2C" w:rsidRDefault="00AD4753" w:rsidP="00AD4753">
            <w:pPr>
              <w:tabs>
                <w:tab w:val="left" w:pos="540"/>
              </w:tabs>
              <w:ind w:left="89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4" w:type="dxa"/>
          </w:tcPr>
          <w:p w14:paraId="31ADD717" w14:textId="3A210078" w:rsidR="00AD4753" w:rsidRPr="003E5F2C" w:rsidRDefault="00AE5DA6" w:rsidP="00AD4753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46</w:t>
            </w:r>
            <w:r w:rsidR="00017969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770</w:t>
            </w:r>
            <w:r w:rsidR="00017969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596</w:t>
            </w:r>
          </w:p>
        </w:tc>
        <w:tc>
          <w:tcPr>
            <w:tcW w:w="101" w:type="dxa"/>
          </w:tcPr>
          <w:p w14:paraId="7521574F" w14:textId="77777777" w:rsidR="00AD4753" w:rsidRPr="003E5F2C" w:rsidRDefault="00AD4753" w:rsidP="00AD4753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</w:tcPr>
          <w:p w14:paraId="1B1F5641" w14:textId="07D26C47" w:rsidR="00AD4753" w:rsidRPr="003E5F2C" w:rsidRDefault="00AE5DA6" w:rsidP="00AD4753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</w:t>
            </w:r>
            <w:r w:rsidR="00AD4753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142</w:t>
            </w:r>
            <w:r w:rsidR="00AD4753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541</w:t>
            </w:r>
          </w:p>
        </w:tc>
      </w:tr>
      <w:tr w:rsidR="00AD4753" w:rsidRPr="003E5F2C" w14:paraId="4757649F" w14:textId="77777777" w:rsidTr="000B77C1">
        <w:tc>
          <w:tcPr>
            <w:tcW w:w="6136" w:type="dxa"/>
          </w:tcPr>
          <w:p w14:paraId="637CA454" w14:textId="77777777" w:rsidR="00AD4753" w:rsidRPr="003E5F2C" w:rsidRDefault="00AD4753" w:rsidP="00AD4753">
            <w:pPr>
              <w:tabs>
                <w:tab w:val="left" w:pos="540"/>
              </w:tabs>
              <w:ind w:left="89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3FB92613" w14:textId="24BBFD4A" w:rsidR="00AD4753" w:rsidRPr="003E5F2C" w:rsidRDefault="00AE5DA6" w:rsidP="00AD4753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017969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632</w:t>
            </w:r>
            <w:r w:rsidR="00017969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341</w:t>
            </w:r>
          </w:p>
        </w:tc>
        <w:tc>
          <w:tcPr>
            <w:tcW w:w="101" w:type="dxa"/>
          </w:tcPr>
          <w:p w14:paraId="3CF66E89" w14:textId="77777777" w:rsidR="00AD4753" w:rsidRPr="003E5F2C" w:rsidRDefault="00AD4753" w:rsidP="00AD4753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54FB4A1F" w14:textId="7F20F435" w:rsidR="00AD4753" w:rsidRPr="003E5F2C" w:rsidRDefault="00AE5DA6" w:rsidP="00AD4753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AD4753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705</w:t>
            </w:r>
            <w:r w:rsidR="00AD4753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860</w:t>
            </w:r>
          </w:p>
        </w:tc>
      </w:tr>
      <w:tr w:rsidR="00AD4753" w:rsidRPr="003E5F2C" w14:paraId="79023AAD" w14:textId="77777777" w:rsidTr="000B77C1">
        <w:tc>
          <w:tcPr>
            <w:tcW w:w="6136" w:type="dxa"/>
          </w:tcPr>
          <w:p w14:paraId="7EBC0E09" w14:textId="77777777" w:rsidR="00AD4753" w:rsidRPr="003E5F2C" w:rsidRDefault="00AD4753" w:rsidP="00AD4753">
            <w:pPr>
              <w:tabs>
                <w:tab w:val="left" w:pos="702"/>
              </w:tabs>
              <w:ind w:left="107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0F736D27" w14:textId="736905AE" w:rsidR="00AD4753" w:rsidRPr="003E5F2C" w:rsidRDefault="00AE5DA6" w:rsidP="00AD4753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</w:t>
            </w:r>
            <w:r w:rsidR="00017969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910</w:t>
            </w:r>
            <w:r w:rsidR="00017969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933</w:t>
            </w:r>
          </w:p>
        </w:tc>
        <w:tc>
          <w:tcPr>
            <w:tcW w:w="101" w:type="dxa"/>
          </w:tcPr>
          <w:p w14:paraId="5A2F2AA3" w14:textId="77777777" w:rsidR="00AD4753" w:rsidRPr="003E5F2C" w:rsidRDefault="00AD4753" w:rsidP="00AD4753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5E839544" w14:textId="40666586" w:rsidR="00AD4753" w:rsidRPr="003E5F2C" w:rsidRDefault="00AE5DA6" w:rsidP="00AD4753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="00AD4753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268</w:t>
            </w:r>
            <w:r w:rsidR="00AD4753" w:rsidRPr="003E5F2C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401</w:t>
            </w:r>
          </w:p>
        </w:tc>
      </w:tr>
    </w:tbl>
    <w:p w14:paraId="29F2E9ED" w14:textId="5E169AD7" w:rsidR="00556709" w:rsidRPr="003E5F2C" w:rsidRDefault="00AE5DA6" w:rsidP="00DA09AD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AE5DA6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28</w:t>
      </w:r>
      <w:r w:rsidR="00556709" w:rsidRPr="003E5F2C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.</w:t>
      </w:r>
      <w:r w:rsidR="00556709" w:rsidRPr="003E5F2C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160E3E" w:rsidRPr="003E5F2C">
        <w:rPr>
          <w:rStyle w:val="PageNumber"/>
          <w:rFonts w:ascii="Angsana New" w:hAnsi="Angsana New" w:cs="Angsana New"/>
          <w:b/>
          <w:bCs/>
          <w:color w:val="000000" w:themeColor="text1"/>
          <w:cs/>
          <w:lang w:val="en-US"/>
        </w:rPr>
        <w:t xml:space="preserve">กำไร </w:t>
      </w:r>
      <w:r w:rsidR="00160E3E" w:rsidRPr="003E5F2C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(</w:t>
      </w:r>
      <w:r w:rsidR="00556709" w:rsidRPr="003E5F2C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ขาดทุน</w:t>
      </w:r>
      <w:r w:rsidR="00160E3E" w:rsidRPr="003E5F2C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 xml:space="preserve">) </w:t>
      </w:r>
      <w:r w:rsidR="00556709" w:rsidRPr="003E5F2C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 xml:space="preserve">ต่อหุ้น </w:t>
      </w:r>
    </w:p>
    <w:p w14:paraId="6704F646" w14:textId="77777777" w:rsidR="00556709" w:rsidRPr="003E5F2C" w:rsidRDefault="00160E3E" w:rsidP="00DA09AD">
      <w:pPr>
        <w:ind w:left="1080" w:hanging="54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t xml:space="preserve">กำไร </w:t>
      </w:r>
      <w:r w:rsidRPr="003E5F2C">
        <w:rPr>
          <w:rFonts w:ascii="Angsana New" w:hAnsi="Angsana New" w:cs="Angsana New"/>
          <w:color w:val="000000" w:themeColor="text1"/>
          <w:lang w:val="en-US"/>
        </w:rPr>
        <w:t>(</w:t>
      </w:r>
      <w:r w:rsidR="00556709" w:rsidRPr="003E5F2C">
        <w:rPr>
          <w:rFonts w:ascii="Angsana New" w:hAnsi="Angsana New" w:cs="Angsana New"/>
          <w:color w:val="000000" w:themeColor="text1"/>
          <w:cs/>
        </w:rPr>
        <w:t>ขาดทุน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) </w:t>
      </w:r>
      <w:r w:rsidR="00556709" w:rsidRPr="003E5F2C">
        <w:rPr>
          <w:rFonts w:ascii="Angsana New" w:hAnsi="Angsana New" w:cs="Angsana New"/>
          <w:color w:val="000000" w:themeColor="text1"/>
          <w:cs/>
        </w:rPr>
        <w:t>ต่อหุ้นขั้นพื้นฐาน</w:t>
      </w:r>
    </w:p>
    <w:p w14:paraId="4468B8B7" w14:textId="77777777" w:rsidR="00556709" w:rsidRPr="003E5F2C" w:rsidRDefault="00160E3E" w:rsidP="00DA09AD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กำไร </w:t>
      </w:r>
      <w:r w:rsidRPr="003E5F2C">
        <w:rPr>
          <w:rFonts w:ascii="Angsana New" w:hAnsi="Angsana New" w:cs="Angsana New"/>
          <w:color w:val="000000" w:themeColor="text1"/>
          <w:spacing w:val="-6"/>
          <w:lang w:val="en-US"/>
        </w:rPr>
        <w:t>(</w:t>
      </w:r>
      <w:r w:rsidR="00556709" w:rsidRPr="003E5F2C">
        <w:rPr>
          <w:rFonts w:ascii="Angsana New" w:hAnsi="Angsana New" w:cs="Angsana New"/>
          <w:color w:val="000000" w:themeColor="text1"/>
          <w:spacing w:val="-6"/>
          <w:cs/>
        </w:rPr>
        <w:t>ขาดทุน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) </w:t>
      </w:r>
      <w:r w:rsidR="00556709"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ต่อหุ้นขั้นพื้นฐาน คำนวณโดยการหาร</w:t>
      </w:r>
      <w:r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กำไร </w:t>
      </w:r>
      <w:r w:rsidRPr="003E5F2C">
        <w:rPr>
          <w:rFonts w:ascii="Angsana New" w:hAnsi="Angsana New" w:cs="Angsana New"/>
          <w:color w:val="000000" w:themeColor="text1"/>
          <w:spacing w:val="-6"/>
          <w:lang w:val="en-US"/>
        </w:rPr>
        <w:t>(</w:t>
      </w:r>
      <w:r w:rsidR="00556709"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ขาดทุน</w:t>
      </w:r>
      <w:r w:rsidRPr="003E5F2C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) </w:t>
      </w:r>
      <w:r w:rsidR="00556709"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สุทธิที่เป็นของผู้ถือหุ้นสามัญ</w:t>
      </w:r>
      <w:r w:rsidR="00556709" w:rsidRPr="003E5F2C">
        <w:rPr>
          <w:rFonts w:ascii="Angsana New" w:hAnsi="Angsana New" w:cs="Angsana New"/>
          <w:color w:val="000000" w:themeColor="text1"/>
          <w:cs/>
          <w:lang w:val="en-US"/>
        </w:rPr>
        <w:t>ด้วยจำนวนหุ้นถัวเฉลี่ยถ่วงน้ำหนักที่ถือโดยบุคคลภายนอกที่ออกในระหว่าง</w:t>
      </w:r>
      <w:r w:rsidR="003A622B" w:rsidRPr="003E5F2C">
        <w:rPr>
          <w:rFonts w:ascii="Angsana New" w:hAnsi="Angsana New" w:cs="Angsana New"/>
          <w:color w:val="000000" w:themeColor="text1"/>
          <w:cs/>
          <w:lang w:val="en-US"/>
        </w:rPr>
        <w:t>ปี</w:t>
      </w:r>
      <w:r w:rsidR="00556709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ดังนี้</w:t>
      </w: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080"/>
        <w:gridCol w:w="90"/>
        <w:gridCol w:w="1080"/>
        <w:gridCol w:w="90"/>
        <w:gridCol w:w="1071"/>
        <w:gridCol w:w="9"/>
        <w:gridCol w:w="81"/>
        <w:gridCol w:w="1089"/>
      </w:tblGrid>
      <w:tr w:rsidR="009E69E6" w:rsidRPr="003E5F2C" w14:paraId="556843CB" w14:textId="77777777" w:rsidTr="002A0115">
        <w:tc>
          <w:tcPr>
            <w:tcW w:w="4950" w:type="dxa"/>
          </w:tcPr>
          <w:p w14:paraId="008323CB" w14:textId="77777777" w:rsidR="0080229A" w:rsidRPr="003E5F2C" w:rsidRDefault="0080229A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200D805" w14:textId="77777777" w:rsidR="0080229A" w:rsidRPr="003E5F2C" w:rsidRDefault="0080229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356C1747" w14:textId="77777777" w:rsidR="0080229A" w:rsidRPr="003E5F2C" w:rsidRDefault="0080229A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4"/>
          </w:tcPr>
          <w:p w14:paraId="0EC5CD79" w14:textId="77777777" w:rsidR="0080229A" w:rsidRPr="003E5F2C" w:rsidRDefault="0080229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3E5F2C" w14:paraId="03A5FEFB" w14:textId="77777777" w:rsidTr="002A0115">
        <w:tc>
          <w:tcPr>
            <w:tcW w:w="4950" w:type="dxa"/>
          </w:tcPr>
          <w:p w14:paraId="1BFD9C5D" w14:textId="77777777" w:rsidR="0080229A" w:rsidRPr="003E5F2C" w:rsidRDefault="0080229A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590" w:type="dxa"/>
            <w:gridSpan w:val="8"/>
          </w:tcPr>
          <w:p w14:paraId="6B64588D" w14:textId="718E9DE4" w:rsidR="0080229A" w:rsidRPr="003E5F2C" w:rsidRDefault="0080229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539E9" w:rsidRPr="003E5F2C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ปี</w:t>
            </w:r>
            <w:r w:rsidRPr="003E5F2C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r w:rsidR="00AE5DA6" w:rsidRPr="00AE5DA6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Pr="003E5F2C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539E9" w:rsidRPr="003E5F2C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D4753" w:rsidRPr="003E5F2C" w14:paraId="45B19EE1" w14:textId="77777777" w:rsidTr="00DD06A4">
        <w:tc>
          <w:tcPr>
            <w:tcW w:w="4950" w:type="dxa"/>
          </w:tcPr>
          <w:p w14:paraId="12338A13" w14:textId="77777777" w:rsidR="00AD4753" w:rsidRPr="003E5F2C" w:rsidRDefault="00AD4753" w:rsidP="00AD4753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E44B8CB" w14:textId="21CBFDF9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D721EF0" w14:textId="77777777" w:rsidR="00AD4753" w:rsidRPr="003E5F2C" w:rsidRDefault="00AD4753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1992D5" w14:textId="0DCFDE03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622F7AD" w14:textId="77777777" w:rsidR="00AD4753" w:rsidRPr="003E5F2C" w:rsidRDefault="00AD4753" w:rsidP="00AD4753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6684A341" w14:textId="53A2C63D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0977D4AD" w14:textId="77777777" w:rsidR="00AD4753" w:rsidRPr="003E5F2C" w:rsidRDefault="00AD4753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55269F14" w14:textId="51BA3E97" w:rsidR="00AD4753" w:rsidRPr="003E5F2C" w:rsidRDefault="00AE5DA6" w:rsidP="00AD475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9E69E6" w:rsidRPr="003E5F2C" w14:paraId="25B52374" w14:textId="77777777" w:rsidTr="00DD06A4">
        <w:tc>
          <w:tcPr>
            <w:tcW w:w="4950" w:type="dxa"/>
          </w:tcPr>
          <w:p w14:paraId="4A28E4B2" w14:textId="2EF24AB0" w:rsidR="00576D23" w:rsidRPr="003E5F2C" w:rsidRDefault="00576D23" w:rsidP="00DA09AD">
            <w:pPr>
              <w:ind w:left="81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ขาดทุนสุทธิส่วนที่เป็นของบริษัทใหญ่</w:t>
            </w:r>
          </w:p>
        </w:tc>
        <w:tc>
          <w:tcPr>
            <w:tcW w:w="1080" w:type="dxa"/>
          </w:tcPr>
          <w:p w14:paraId="1DDA5B08" w14:textId="77777777" w:rsidR="00576D23" w:rsidRPr="003E5F2C" w:rsidRDefault="00576D23" w:rsidP="00DA09AD">
            <w:pPr>
              <w:tabs>
                <w:tab w:val="decimal" w:pos="990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E2F7A1" w14:textId="77777777" w:rsidR="00576D23" w:rsidRPr="003E5F2C" w:rsidRDefault="00576D23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42BE66" w14:textId="77777777" w:rsidR="00576D23" w:rsidRPr="003E5F2C" w:rsidRDefault="00576D23" w:rsidP="00DA09AD">
            <w:pPr>
              <w:tabs>
                <w:tab w:val="decimal" w:pos="990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D8EF98A" w14:textId="77777777" w:rsidR="00576D23" w:rsidRPr="003E5F2C" w:rsidRDefault="00576D23" w:rsidP="00DA09AD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107FC99" w14:textId="77777777" w:rsidR="00576D23" w:rsidRPr="003E5F2C" w:rsidRDefault="00576D23" w:rsidP="00DA09AD">
            <w:pPr>
              <w:tabs>
                <w:tab w:val="decimal" w:pos="981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1A724EC7" w14:textId="77777777" w:rsidR="00576D23" w:rsidRPr="003E5F2C" w:rsidRDefault="00576D23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2E44EFED" w14:textId="77777777" w:rsidR="00576D23" w:rsidRPr="003E5F2C" w:rsidRDefault="00576D23" w:rsidP="00DA09AD">
            <w:pPr>
              <w:tabs>
                <w:tab w:val="decimal" w:pos="981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D4753" w:rsidRPr="003E5F2C" w14:paraId="3469F45E" w14:textId="77777777" w:rsidTr="00DD06A4">
        <w:tc>
          <w:tcPr>
            <w:tcW w:w="4950" w:type="dxa"/>
          </w:tcPr>
          <w:p w14:paraId="311DD024" w14:textId="77777777" w:rsidR="00AD4753" w:rsidRPr="003E5F2C" w:rsidRDefault="00AD4753" w:rsidP="00AD4753">
            <w:pPr>
              <w:ind w:left="810" w:firstLine="27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จากการดำเนินงานต่อเนื่อง (บาท)</w:t>
            </w:r>
          </w:p>
        </w:tc>
        <w:tc>
          <w:tcPr>
            <w:tcW w:w="1080" w:type="dxa"/>
          </w:tcPr>
          <w:p w14:paraId="5FC6B4FE" w14:textId="23D6C465" w:rsidR="00AD4753" w:rsidRPr="003E5F2C" w:rsidRDefault="00407925" w:rsidP="00AD4753">
            <w:pPr>
              <w:tabs>
                <w:tab w:val="decimal" w:pos="990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269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51A4BCA" w14:textId="77777777" w:rsidR="00AD4753" w:rsidRPr="003E5F2C" w:rsidRDefault="00AD4753" w:rsidP="00AD4753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CDA6437" w14:textId="35807A40" w:rsidR="00AD4753" w:rsidRPr="003E5F2C" w:rsidRDefault="00AD4753" w:rsidP="00AD4753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693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998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1437809" w14:textId="77777777" w:rsidR="00AD4753" w:rsidRPr="003E5F2C" w:rsidRDefault="00AD4753" w:rsidP="00AD4753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460B3E2" w14:textId="703E6DC5" w:rsidR="00AD4753" w:rsidRPr="003E5F2C" w:rsidRDefault="00407925" w:rsidP="00AD4753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512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7CE1AAEE" w14:textId="77777777" w:rsidR="00AD4753" w:rsidRPr="003E5F2C" w:rsidRDefault="00AD4753" w:rsidP="00AD4753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786777C0" w14:textId="271A901C" w:rsidR="00AD4753" w:rsidRPr="003E5F2C" w:rsidRDefault="00AD4753" w:rsidP="00AD4753">
            <w:pPr>
              <w:tabs>
                <w:tab w:val="decimal" w:pos="100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440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113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079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D4753" w:rsidRPr="003E5F2C" w14:paraId="7AFEDECF" w14:textId="77777777" w:rsidTr="00DD06A4">
        <w:tc>
          <w:tcPr>
            <w:tcW w:w="4950" w:type="dxa"/>
          </w:tcPr>
          <w:p w14:paraId="0056E115" w14:textId="77777777" w:rsidR="00AD4753" w:rsidRPr="003E5F2C" w:rsidRDefault="00AD4753" w:rsidP="00AD4753">
            <w:pPr>
              <w:ind w:left="81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080" w:type="dxa"/>
          </w:tcPr>
          <w:p w14:paraId="200594FC" w14:textId="354EF200" w:rsidR="00AD4753" w:rsidRPr="003E5F2C" w:rsidRDefault="00AE5DA6" w:rsidP="00AD4753">
            <w:pPr>
              <w:tabs>
                <w:tab w:val="decimal" w:pos="990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407925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407925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129</w:t>
            </w:r>
            <w:r w:rsidR="00407925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050</w:t>
            </w:r>
          </w:p>
        </w:tc>
        <w:tc>
          <w:tcPr>
            <w:tcW w:w="90" w:type="dxa"/>
          </w:tcPr>
          <w:p w14:paraId="11313D6D" w14:textId="77777777" w:rsidR="00AD4753" w:rsidRPr="003E5F2C" w:rsidRDefault="00AD4753" w:rsidP="00AD4753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90E311A" w14:textId="0660DB8D" w:rsidR="00AD4753" w:rsidRPr="003E5F2C" w:rsidRDefault="00AE5DA6" w:rsidP="007A42B1">
            <w:pPr>
              <w:tabs>
                <w:tab w:val="decimal" w:pos="985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050</w:t>
            </w:r>
          </w:p>
        </w:tc>
        <w:tc>
          <w:tcPr>
            <w:tcW w:w="90" w:type="dxa"/>
          </w:tcPr>
          <w:p w14:paraId="207E7642" w14:textId="77777777" w:rsidR="00AD4753" w:rsidRPr="003E5F2C" w:rsidRDefault="00AD4753" w:rsidP="00AD4753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E8B8437" w14:textId="65EF2CD3" w:rsidR="00AD4753" w:rsidRPr="003E5F2C" w:rsidRDefault="00AE5DA6" w:rsidP="00AD4753">
            <w:pPr>
              <w:tabs>
                <w:tab w:val="decimal" w:pos="999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407925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407925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129</w:t>
            </w:r>
            <w:r w:rsidR="00407925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050</w:t>
            </w:r>
          </w:p>
        </w:tc>
        <w:tc>
          <w:tcPr>
            <w:tcW w:w="81" w:type="dxa"/>
          </w:tcPr>
          <w:p w14:paraId="395BFB56" w14:textId="77777777" w:rsidR="00AD4753" w:rsidRPr="003E5F2C" w:rsidRDefault="00AD4753" w:rsidP="00AD4753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18C5E56A" w14:textId="08030D6B" w:rsidR="00AD4753" w:rsidRPr="003E5F2C" w:rsidRDefault="00AE5DA6" w:rsidP="007A42B1">
            <w:pPr>
              <w:tabs>
                <w:tab w:val="decimal" w:pos="1000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129</w:t>
            </w:r>
            <w:r w:rsidR="00AD4753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050</w:t>
            </w:r>
          </w:p>
        </w:tc>
      </w:tr>
      <w:tr w:rsidR="00AD4753" w:rsidRPr="003E5F2C" w14:paraId="61CD86CB" w14:textId="77777777" w:rsidTr="00B67484">
        <w:tc>
          <w:tcPr>
            <w:tcW w:w="4950" w:type="dxa"/>
          </w:tcPr>
          <w:p w14:paraId="1EB69A18" w14:textId="0C363327" w:rsidR="00AD4753" w:rsidRPr="003E5F2C" w:rsidRDefault="00AD4753" w:rsidP="00AD4753">
            <w:pPr>
              <w:ind w:left="810"/>
              <w:jc w:val="thaiDistribute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ขาดทุนต่อหุ้นขั้นพื้นฐาน (บาท)</w:t>
            </w:r>
          </w:p>
        </w:tc>
        <w:tc>
          <w:tcPr>
            <w:tcW w:w="1080" w:type="dxa"/>
          </w:tcPr>
          <w:p w14:paraId="5E425DF6" w14:textId="18812E80" w:rsidR="00AD4753" w:rsidRPr="003E5F2C" w:rsidRDefault="00407925" w:rsidP="007A42B1">
            <w:pPr>
              <w:tabs>
                <w:tab w:val="decimal" w:pos="627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0687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31B9F01" w14:textId="77777777" w:rsidR="00AD4753" w:rsidRPr="003E5F2C" w:rsidRDefault="00AD4753" w:rsidP="00AD4753">
            <w:pPr>
              <w:ind w:right="9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AFADC6" w14:textId="77A88AD4" w:rsidR="00AD4753" w:rsidRPr="003E5F2C" w:rsidRDefault="00AD4753" w:rsidP="007A42B1">
            <w:pPr>
              <w:tabs>
                <w:tab w:val="decimal" w:pos="627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0304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FAA588C" w14:textId="77777777" w:rsidR="00AD4753" w:rsidRPr="003E5F2C" w:rsidRDefault="00AD4753" w:rsidP="007A42B1">
            <w:pPr>
              <w:tabs>
                <w:tab w:val="decimal" w:pos="627"/>
              </w:tabs>
              <w:ind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513E7F9" w14:textId="42DF0D61" w:rsidR="00AD4753" w:rsidRPr="003E5F2C" w:rsidRDefault="00407925" w:rsidP="007A42B1">
            <w:pPr>
              <w:tabs>
                <w:tab w:val="decimal" w:pos="633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0620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27B711B4" w14:textId="77777777" w:rsidR="00AD4753" w:rsidRPr="003E5F2C" w:rsidRDefault="00AD4753" w:rsidP="007A42B1">
            <w:pPr>
              <w:tabs>
                <w:tab w:val="decimal" w:pos="627"/>
              </w:tabs>
              <w:ind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352EDC7D" w14:textId="44CC9F6D" w:rsidR="00AD4753" w:rsidRPr="003E5F2C" w:rsidRDefault="00AD4753" w:rsidP="007A42B1">
            <w:pPr>
              <w:tabs>
                <w:tab w:val="decimal" w:pos="640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0532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1434AF2C" w14:textId="77777777" w:rsidR="00CC683E" w:rsidRPr="003E5F2C" w:rsidRDefault="00CC683E" w:rsidP="00DA09AD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snapToGrid w:val="0"/>
          <w:color w:val="000000" w:themeColor="text1"/>
          <w:cs/>
        </w:rPr>
      </w:pPr>
      <w:r w:rsidRPr="003E5F2C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br w:type="page"/>
      </w:r>
    </w:p>
    <w:p w14:paraId="53A968AD" w14:textId="76E0C3F5" w:rsidR="00C32655" w:rsidRPr="003E5F2C" w:rsidRDefault="00AE5DA6" w:rsidP="000C30D0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29</w:t>
      </w:r>
      <w:r w:rsidR="000D3490" w:rsidRPr="003E5F2C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32655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C32655" w:rsidRPr="003E5F2C">
        <w:rPr>
          <w:rFonts w:ascii="Angsana New" w:hAnsi="Angsana New" w:cs="Angsana New"/>
          <w:b/>
          <w:bCs/>
          <w:color w:val="000000" w:themeColor="text1"/>
          <w:cs/>
        </w:rPr>
        <w:t>รายการบัญชีกับ</w:t>
      </w:r>
      <w:r w:rsidR="008A47D0" w:rsidRPr="003E5F2C">
        <w:rPr>
          <w:rFonts w:ascii="Angsana New" w:hAnsi="Angsana New" w:cs="Angsana New"/>
          <w:b/>
          <w:bCs/>
          <w:color w:val="000000" w:themeColor="text1"/>
          <w:cs/>
        </w:rPr>
        <w:t>บุคคลหรือ</w:t>
      </w:r>
      <w:r w:rsidR="00C32655" w:rsidRPr="003E5F2C">
        <w:rPr>
          <w:rFonts w:ascii="Angsana New" w:hAnsi="Angsana New" w:cs="Angsana New"/>
          <w:b/>
          <w:bCs/>
          <w:color w:val="000000" w:themeColor="text1"/>
          <w:cs/>
        </w:rPr>
        <w:t>กิจการที่เกี่ยวข้องกัน</w:t>
      </w:r>
    </w:p>
    <w:p w14:paraId="2C05D669" w14:textId="77777777" w:rsidR="00843618" w:rsidRPr="003E5F2C" w:rsidRDefault="00843618" w:rsidP="00843618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3E5F2C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3E5F2C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3E5F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3E5F2C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3E5F2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5F2C">
        <w:rPr>
          <w:rFonts w:asciiTheme="majorBidi" w:hAnsiTheme="majorBidi" w:cstheme="majorBidi"/>
          <w:spacing w:val="-4"/>
          <w:sz w:val="32"/>
          <w:szCs w:val="32"/>
          <w:cs/>
        </w:rPr>
        <w:t>หรือถูกควบคุมโดยกลุ่มบริษัท</w:t>
      </w:r>
      <w:r w:rsidRPr="003E5F2C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3E5F2C">
        <w:rPr>
          <w:rFonts w:asciiTheme="majorBidi" w:hAnsiTheme="majorBidi" w:cstheme="majorBidi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3E5F2C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76FF4140" w14:textId="77777777" w:rsidR="00843618" w:rsidRPr="003E5F2C" w:rsidRDefault="00843618" w:rsidP="00843618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3E5F2C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Pr="003E5F2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5F2C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 ซึ่งมีอิทธิพลอย่างเป็นสาระสำคัญกับกลุ่มบริษัท</w:t>
      </w:r>
      <w:r w:rsidRPr="003E5F2C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3E5F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3E5F2C">
        <w:rPr>
          <w:rFonts w:asciiTheme="majorBidi" w:hAnsiTheme="majorBidi" w:cstheme="majorBidi"/>
          <w:sz w:val="32"/>
          <w:szCs w:val="32"/>
          <w:cs/>
        </w:rPr>
        <w:t xml:space="preserve">และบริษัท    </w:t>
      </w:r>
      <w:r w:rsidRPr="003E5F2C">
        <w:rPr>
          <w:rFonts w:asciiTheme="majorBidi" w:hAnsiTheme="majorBidi" w:cstheme="majorBidi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3E5F2C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3E5F2C">
        <w:rPr>
          <w:rFonts w:asciiTheme="majorBidi" w:hAnsiTheme="majorBidi" w:cstheme="majorBidi"/>
          <w:spacing w:val="-6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Pr="003E5F2C"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 w:rsidRPr="003E5F2C">
        <w:rPr>
          <w:rFonts w:asciiTheme="majorBidi" w:hAnsiTheme="majorBidi" w:cstheme="majorBidi"/>
          <w:sz w:val="32"/>
          <w:szCs w:val="32"/>
          <w:cs/>
        </w:rPr>
        <w:t>ไม่ว่าโดยทางตรงหรือทางอ้อม</w:t>
      </w:r>
    </w:p>
    <w:p w14:paraId="39771C8D" w14:textId="1F11A92F" w:rsidR="00843618" w:rsidRPr="003E5F2C" w:rsidRDefault="00843618" w:rsidP="00843618">
      <w:pPr>
        <w:pStyle w:val="BodyText"/>
        <w:spacing w:after="120"/>
        <w:ind w:left="547" w:right="-29"/>
        <w:rPr>
          <w:rFonts w:asciiTheme="majorBidi" w:hAnsiTheme="majorBidi" w:cstheme="majorBidi"/>
          <w:lang w:val="en-US"/>
        </w:rPr>
      </w:pPr>
      <w:r w:rsidRPr="003E5F2C">
        <w:rPr>
          <w:rFonts w:asciiTheme="majorBidi" w:hAnsiTheme="majorBidi" w:cstheme="majorBidi"/>
          <w:spacing w:val="-8"/>
          <w:cs/>
          <w:lang w:val="en-US"/>
        </w:rPr>
        <w:t>ความสัมพันธ์ที่มีกับบุคคลหรือกิจการที่เกี่ยวข้องกันนอกเหนือจากบริษัทย่อย</w:t>
      </w:r>
      <w:r w:rsidRPr="003E5F2C">
        <w:rPr>
          <w:rFonts w:asciiTheme="majorBidi" w:hAnsiTheme="majorBidi" w:cstheme="majorBidi"/>
          <w:spacing w:val="-8"/>
          <w:lang w:val="en-US"/>
        </w:rPr>
        <w:t xml:space="preserve"> </w:t>
      </w:r>
      <w:r w:rsidRPr="003E5F2C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AE5DA6" w:rsidRPr="00AE5DA6">
        <w:rPr>
          <w:rFonts w:asciiTheme="majorBidi" w:hAnsiTheme="majorBidi" w:cstheme="majorBidi"/>
          <w:lang w:val="en-US"/>
        </w:rPr>
        <w:t>31</w:t>
      </w:r>
      <w:r w:rsidRPr="003E5F2C">
        <w:rPr>
          <w:rFonts w:asciiTheme="majorBidi" w:hAnsiTheme="majorBidi" w:cstheme="majorBidi"/>
          <w:lang w:val="en-US"/>
        </w:rPr>
        <w:t xml:space="preserve"> </w:t>
      </w:r>
      <w:r w:rsidRPr="003E5F2C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AE5DA6" w:rsidRPr="00AE5DA6">
        <w:rPr>
          <w:rFonts w:asciiTheme="majorBidi" w:hAnsiTheme="majorBidi" w:cstheme="majorBidi"/>
          <w:lang w:val="en-US"/>
        </w:rPr>
        <w:t>2568</w:t>
      </w:r>
      <w:r w:rsidRPr="003E5F2C">
        <w:rPr>
          <w:rFonts w:asciiTheme="majorBidi" w:hAnsiTheme="majorBidi" w:cstheme="majorBidi"/>
          <w:lang w:val="en-US"/>
        </w:rPr>
        <w:t xml:space="preserve"> </w:t>
      </w:r>
      <w:r w:rsidRPr="003E5F2C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AE5DA6" w:rsidRPr="00AE5DA6">
        <w:rPr>
          <w:rFonts w:asciiTheme="majorBidi" w:hAnsiTheme="majorBidi" w:cstheme="majorBidi"/>
          <w:lang w:val="en-US"/>
        </w:rPr>
        <w:t>31</w:t>
      </w:r>
      <w:r w:rsidRPr="003E5F2C">
        <w:rPr>
          <w:rFonts w:asciiTheme="majorBidi" w:hAnsiTheme="majorBidi" w:cstheme="majorBidi"/>
          <w:lang w:val="en-US"/>
        </w:rPr>
        <w:t xml:space="preserve"> </w:t>
      </w:r>
      <w:r w:rsidRPr="003E5F2C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AE5DA6" w:rsidRPr="00AE5DA6">
        <w:rPr>
          <w:rFonts w:asciiTheme="majorBidi" w:hAnsiTheme="majorBidi" w:cstheme="majorBidi"/>
          <w:lang w:val="en-US"/>
        </w:rPr>
        <w:t>2567</w:t>
      </w:r>
      <w:r w:rsidRPr="003E5F2C">
        <w:rPr>
          <w:rFonts w:asciiTheme="majorBidi" w:hAnsiTheme="majorBidi" w:cstheme="majorBidi"/>
          <w:lang w:val="en-US"/>
        </w:rPr>
        <w:t xml:space="preserve"> </w:t>
      </w:r>
      <w:r w:rsidRPr="003E5F2C">
        <w:rPr>
          <w:rFonts w:asciiTheme="majorBidi" w:hAnsiTheme="majorBidi" w:cstheme="majorBidi"/>
          <w:cs/>
          <w:lang w:val="en-US"/>
        </w:rPr>
        <w:t xml:space="preserve">มีดังนี้ </w:t>
      </w:r>
      <w:r w:rsidRPr="003E5F2C">
        <w:rPr>
          <w:rFonts w:asciiTheme="majorBidi" w:hAnsiTheme="majorBidi" w:cstheme="majorBidi"/>
          <w:lang w:val="en-US"/>
        </w:rPr>
        <w:t xml:space="preserve"> 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602"/>
        <w:gridCol w:w="3708"/>
      </w:tblGrid>
      <w:tr w:rsidR="00843618" w:rsidRPr="003E5F2C" w14:paraId="62C46031" w14:textId="77777777" w:rsidTr="00A17481">
        <w:trPr>
          <w:tblHeader/>
        </w:trPr>
        <w:tc>
          <w:tcPr>
            <w:tcW w:w="3222" w:type="dxa"/>
          </w:tcPr>
          <w:p w14:paraId="298F2112" w14:textId="77777777" w:rsidR="00843618" w:rsidRPr="003E5F2C" w:rsidRDefault="00843618" w:rsidP="00A17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602" w:type="dxa"/>
          </w:tcPr>
          <w:p w14:paraId="72F46CD4" w14:textId="77777777" w:rsidR="00843618" w:rsidRPr="003E5F2C" w:rsidRDefault="00843618" w:rsidP="00A174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ประเทศที่จัดตั้ง</w:t>
            </w:r>
            <w:r w:rsidRPr="003E5F2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/</w:t>
            </w:r>
          </w:p>
          <w:p w14:paraId="25FFF12F" w14:textId="77777777" w:rsidR="00843618" w:rsidRPr="003E5F2C" w:rsidRDefault="00843618" w:rsidP="00A174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5F2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สัญชาติ</w:t>
            </w:r>
          </w:p>
        </w:tc>
        <w:tc>
          <w:tcPr>
            <w:tcW w:w="3708" w:type="dxa"/>
          </w:tcPr>
          <w:p w14:paraId="66D46EC4" w14:textId="77777777" w:rsidR="00843618" w:rsidRPr="003E5F2C" w:rsidRDefault="00843618" w:rsidP="00A174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  <w:p w14:paraId="7EAA351C" w14:textId="77777777" w:rsidR="00843618" w:rsidRPr="003E5F2C" w:rsidRDefault="00843618" w:rsidP="00A174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43618" w:rsidRPr="003E5F2C" w14:paraId="4B9711D0" w14:textId="77777777" w:rsidTr="00A17481">
        <w:tc>
          <w:tcPr>
            <w:tcW w:w="3222" w:type="dxa"/>
          </w:tcPr>
          <w:p w14:paraId="22AB1CBB" w14:textId="77777777" w:rsidR="00843618" w:rsidRPr="003E5F2C" w:rsidRDefault="00843618" w:rsidP="00A17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พาย จำกัด (มหาชน)</w:t>
            </w:r>
          </w:p>
        </w:tc>
        <w:tc>
          <w:tcPr>
            <w:tcW w:w="1602" w:type="dxa"/>
          </w:tcPr>
          <w:p w14:paraId="1979FF1D" w14:textId="77777777" w:rsidR="00843618" w:rsidRPr="003E5F2C" w:rsidRDefault="00843618" w:rsidP="00A174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783CB274" w14:textId="77777777" w:rsidR="00843618" w:rsidRPr="003E5F2C" w:rsidRDefault="00843618" w:rsidP="00A174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843618" w:rsidRPr="003E5F2C" w14:paraId="777FF437" w14:textId="77777777" w:rsidTr="00A17481">
        <w:tc>
          <w:tcPr>
            <w:tcW w:w="3222" w:type="dxa"/>
          </w:tcPr>
          <w:p w14:paraId="7D933432" w14:textId="77777777" w:rsidR="00843618" w:rsidRPr="003E5F2C" w:rsidRDefault="00843618" w:rsidP="00A17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1602" w:type="dxa"/>
          </w:tcPr>
          <w:p w14:paraId="134667FD" w14:textId="77777777" w:rsidR="00843618" w:rsidRPr="003E5F2C" w:rsidRDefault="00843618" w:rsidP="00A174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0F101846" w14:textId="77777777" w:rsidR="00843618" w:rsidRPr="003E5F2C" w:rsidRDefault="00843618" w:rsidP="00A174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843618" w:rsidRPr="003E5F2C" w14:paraId="4E9C55CA" w14:textId="77777777" w:rsidTr="00A17481">
        <w:tc>
          <w:tcPr>
            <w:tcW w:w="3222" w:type="dxa"/>
          </w:tcPr>
          <w:p w14:paraId="02C8EA6E" w14:textId="77777777" w:rsidR="00843618" w:rsidRPr="003E5F2C" w:rsidRDefault="00843618" w:rsidP="00A17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เบาด์ แอนด์ บียอนด์ จำกัด (มหาชน)</w:t>
            </w:r>
          </w:p>
        </w:tc>
        <w:tc>
          <w:tcPr>
            <w:tcW w:w="1602" w:type="dxa"/>
          </w:tcPr>
          <w:p w14:paraId="70D62898" w14:textId="77777777" w:rsidR="00843618" w:rsidRPr="003E5F2C" w:rsidRDefault="00843618" w:rsidP="00A174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62E0369F" w14:textId="77777777" w:rsidR="00843618" w:rsidRPr="003E5F2C" w:rsidRDefault="00843618" w:rsidP="00A174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843618" w:rsidRPr="003E5F2C" w14:paraId="660B679B" w14:textId="77777777" w:rsidTr="00A17481">
        <w:tc>
          <w:tcPr>
            <w:tcW w:w="3222" w:type="dxa"/>
          </w:tcPr>
          <w:p w14:paraId="5E941307" w14:textId="77777777" w:rsidR="00843618" w:rsidRPr="003E5F2C" w:rsidRDefault="00843618" w:rsidP="00A17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602" w:type="dxa"/>
          </w:tcPr>
          <w:p w14:paraId="71AADBEA" w14:textId="77777777" w:rsidR="00843618" w:rsidRPr="003E5F2C" w:rsidRDefault="00843618" w:rsidP="00A174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42C3A12F" w14:textId="77777777" w:rsidR="00843618" w:rsidRPr="003E5F2C" w:rsidRDefault="00843618" w:rsidP="00A174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843618" w:rsidRPr="003E5F2C" w14:paraId="1E0454C8" w14:textId="77777777" w:rsidTr="00A17481">
        <w:tc>
          <w:tcPr>
            <w:tcW w:w="3222" w:type="dxa"/>
          </w:tcPr>
          <w:p w14:paraId="5E9295D9" w14:textId="77777777" w:rsidR="00843618" w:rsidRPr="003E5F2C" w:rsidRDefault="00843618" w:rsidP="00A17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เออร์เบิน รีสอร์ทโฮเต็ล จำกัด</w:t>
            </w:r>
          </w:p>
        </w:tc>
        <w:tc>
          <w:tcPr>
            <w:tcW w:w="1602" w:type="dxa"/>
          </w:tcPr>
          <w:p w14:paraId="388B9F4B" w14:textId="77777777" w:rsidR="00843618" w:rsidRPr="003E5F2C" w:rsidRDefault="00843618" w:rsidP="00A174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5F6AC494" w14:textId="77777777" w:rsidR="00843618" w:rsidRPr="003E5F2C" w:rsidRDefault="00843618" w:rsidP="00A174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843618" w:rsidRPr="003E5F2C" w14:paraId="279EC824" w14:textId="77777777" w:rsidTr="00A17481">
        <w:tc>
          <w:tcPr>
            <w:tcW w:w="3222" w:type="dxa"/>
          </w:tcPr>
          <w:p w14:paraId="27354F87" w14:textId="77777777" w:rsidR="00843618" w:rsidRPr="003E5F2C" w:rsidRDefault="00843618" w:rsidP="00A17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02" w:type="dxa"/>
          </w:tcPr>
          <w:p w14:paraId="4338C3D6" w14:textId="77777777" w:rsidR="00843618" w:rsidRPr="003E5F2C" w:rsidRDefault="00843618" w:rsidP="00A174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73BDC1C1" w14:textId="77777777" w:rsidR="00843618" w:rsidRPr="003E5F2C" w:rsidRDefault="00843618" w:rsidP="00A174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บุคคลที่มีอำนาจและความรับผิดชอบการวางแผน</w:t>
            </w:r>
            <w:r w:rsidRPr="003E5F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14:paraId="51BF0139" w14:textId="77777777" w:rsidR="00843618" w:rsidRPr="003E5F2C" w:rsidRDefault="00843618" w:rsidP="00A174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F2C">
              <w:rPr>
                <w:rFonts w:asciiTheme="majorBidi" w:hAnsiTheme="majorBidi" w:cstheme="majorBidi"/>
                <w:sz w:val="24"/>
                <w:szCs w:val="24"/>
                <w:cs/>
              </w:rPr>
              <w:t>สั่งการและควบคุมกิจการต่าง ๆ ของกิจการ</w:t>
            </w:r>
          </w:p>
        </w:tc>
      </w:tr>
    </w:tbl>
    <w:p w14:paraId="793B2829" w14:textId="77777777" w:rsidR="009E7264" w:rsidRPr="003E5F2C" w:rsidRDefault="009E7264" w:rsidP="00843618">
      <w:pPr>
        <w:tabs>
          <w:tab w:val="left" w:pos="1080"/>
        </w:tabs>
        <w:spacing w:before="240" w:after="120"/>
        <w:ind w:left="389" w:right="-389" w:firstLine="144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14:paraId="7DD37A83" w14:textId="77777777" w:rsidR="009E7264" w:rsidRPr="003E5F2C" w:rsidRDefault="009E7264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0629CEAD" w14:textId="1F992632" w:rsidR="00843618" w:rsidRPr="003E5F2C" w:rsidRDefault="00AE5DA6" w:rsidP="00843618">
      <w:pPr>
        <w:tabs>
          <w:tab w:val="left" w:pos="1080"/>
        </w:tabs>
        <w:spacing w:before="240" w:after="120"/>
        <w:ind w:left="389" w:right="-389" w:firstLine="144"/>
        <w:jc w:val="thaiDistribute"/>
        <w:rPr>
          <w:rFonts w:asciiTheme="majorBidi" w:hAnsiTheme="majorBidi" w:cstheme="majorBidi"/>
          <w:lang w:val="en-US"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lastRenderedPageBreak/>
        <w:t>29</w:t>
      </w:r>
      <w:r w:rsidR="001D59A4" w:rsidRPr="003E5F2C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1</w:t>
      </w:r>
      <w:r w:rsidR="001D59A4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1D59A4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เงินลงทุนในบริษัทย่อย </w:t>
      </w:r>
    </w:p>
    <w:tbl>
      <w:tblPr>
        <w:tblW w:w="5160" w:type="pct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4"/>
        <w:gridCol w:w="54"/>
        <w:gridCol w:w="33"/>
        <w:gridCol w:w="514"/>
        <w:gridCol w:w="20"/>
        <w:gridCol w:w="96"/>
        <w:gridCol w:w="37"/>
        <w:gridCol w:w="490"/>
        <w:gridCol w:w="121"/>
        <w:gridCol w:w="37"/>
        <w:gridCol w:w="462"/>
        <w:gridCol w:w="21"/>
        <w:gridCol w:w="56"/>
        <w:gridCol w:w="36"/>
        <w:gridCol w:w="528"/>
        <w:gridCol w:w="21"/>
        <w:gridCol w:w="35"/>
        <w:gridCol w:w="622"/>
        <w:gridCol w:w="22"/>
        <w:gridCol w:w="16"/>
        <w:gridCol w:w="35"/>
        <w:gridCol w:w="575"/>
        <w:gridCol w:w="90"/>
        <w:gridCol w:w="37"/>
        <w:gridCol w:w="499"/>
        <w:gridCol w:w="74"/>
        <w:gridCol w:w="45"/>
        <w:gridCol w:w="35"/>
        <w:gridCol w:w="509"/>
        <w:gridCol w:w="68"/>
        <w:gridCol w:w="31"/>
        <w:gridCol w:w="35"/>
        <w:gridCol w:w="535"/>
        <w:gridCol w:w="74"/>
        <w:gridCol w:w="86"/>
        <w:gridCol w:w="37"/>
        <w:gridCol w:w="466"/>
        <w:gridCol w:w="155"/>
        <w:gridCol w:w="78"/>
        <w:gridCol w:w="55"/>
        <w:gridCol w:w="449"/>
        <w:gridCol w:w="45"/>
        <w:gridCol w:w="563"/>
      </w:tblGrid>
      <w:tr w:rsidR="00B2780A" w:rsidRPr="003E5F2C" w14:paraId="0FEAC92B" w14:textId="77777777" w:rsidTr="00A17481">
        <w:trPr>
          <w:cantSplit/>
          <w:trHeight w:val="20"/>
        </w:trPr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14:paraId="6C401D72" w14:textId="77777777" w:rsidR="00B2780A" w:rsidRPr="003E5F2C" w:rsidRDefault="00B2780A" w:rsidP="00A17481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1" w:type="dxa"/>
            <w:gridSpan w:val="3"/>
            <w:tcBorders>
              <w:top w:val="nil"/>
              <w:bottom w:val="nil"/>
            </w:tcBorders>
            <w:vAlign w:val="center"/>
          </w:tcPr>
          <w:p w14:paraId="72B683B7" w14:textId="77777777" w:rsidR="00B2780A" w:rsidRPr="003E5F2C" w:rsidRDefault="00B2780A" w:rsidP="00A17481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5EE7F37F" w14:textId="77777777" w:rsidR="00B2780A" w:rsidRPr="003E5F2C" w:rsidRDefault="00B2780A" w:rsidP="00A17481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gridSpan w:val="3"/>
            <w:tcBorders>
              <w:top w:val="nil"/>
              <w:bottom w:val="nil"/>
            </w:tcBorders>
            <w:vAlign w:val="center"/>
          </w:tcPr>
          <w:p w14:paraId="03753E42" w14:textId="77777777" w:rsidR="00B2780A" w:rsidRPr="003E5F2C" w:rsidRDefault="00B2780A" w:rsidP="00A17481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gridSpan w:val="3"/>
            <w:tcBorders>
              <w:top w:val="nil"/>
              <w:bottom w:val="nil"/>
            </w:tcBorders>
            <w:vAlign w:val="center"/>
          </w:tcPr>
          <w:p w14:paraId="43E22BC4" w14:textId="77777777" w:rsidR="00B2780A" w:rsidRPr="003E5F2C" w:rsidRDefault="00B2780A" w:rsidP="00A17481">
            <w:pPr>
              <w:tabs>
                <w:tab w:val="left" w:pos="284"/>
              </w:tabs>
              <w:ind w:left="-108" w:right="-5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56B5C41C" w14:textId="77777777" w:rsidR="00B2780A" w:rsidRPr="003E5F2C" w:rsidRDefault="00B2780A" w:rsidP="00A17481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gridSpan w:val="3"/>
            <w:tcBorders>
              <w:top w:val="nil"/>
              <w:bottom w:val="nil"/>
            </w:tcBorders>
            <w:vAlign w:val="center"/>
          </w:tcPr>
          <w:p w14:paraId="16315212" w14:textId="77777777" w:rsidR="00B2780A" w:rsidRPr="003E5F2C" w:rsidRDefault="00B2780A" w:rsidP="00A17481">
            <w:pPr>
              <w:tabs>
                <w:tab w:val="left" w:pos="284"/>
              </w:tabs>
              <w:ind w:left="-108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7D264597" w14:textId="77777777" w:rsidR="00B2780A" w:rsidRPr="003E5F2C" w:rsidRDefault="00B2780A" w:rsidP="00A17481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gridSpan w:val="2"/>
            <w:tcBorders>
              <w:top w:val="nil"/>
              <w:bottom w:val="nil"/>
            </w:tcBorders>
            <w:vAlign w:val="center"/>
          </w:tcPr>
          <w:p w14:paraId="4048B5E1" w14:textId="77777777" w:rsidR="00B2780A" w:rsidRPr="003E5F2C" w:rsidRDefault="00B2780A" w:rsidP="00A17481">
            <w:pPr>
              <w:tabs>
                <w:tab w:val="left" w:pos="523"/>
              </w:tabs>
              <w:ind w:left="-108" w:right="-8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2" w:type="dxa"/>
            <w:tcBorders>
              <w:top w:val="nil"/>
              <w:bottom w:val="nil"/>
            </w:tcBorders>
          </w:tcPr>
          <w:p w14:paraId="407654AD" w14:textId="77777777" w:rsidR="00B2780A" w:rsidRPr="003E5F2C" w:rsidRDefault="00B2780A" w:rsidP="00A17481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6" w:type="dxa"/>
            <w:gridSpan w:val="3"/>
            <w:tcBorders>
              <w:top w:val="nil"/>
              <w:bottom w:val="nil"/>
            </w:tcBorders>
            <w:vAlign w:val="center"/>
          </w:tcPr>
          <w:p w14:paraId="169B45D2" w14:textId="77777777" w:rsidR="00B2780A" w:rsidRPr="003E5F2C" w:rsidRDefault="00B2780A" w:rsidP="00A17481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5DD23C04" w14:textId="77777777" w:rsidR="00B2780A" w:rsidRPr="003E5F2C" w:rsidRDefault="00B2780A" w:rsidP="00A17481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6" w:type="dxa"/>
            <w:gridSpan w:val="2"/>
            <w:tcBorders>
              <w:top w:val="nil"/>
              <w:bottom w:val="nil"/>
            </w:tcBorders>
            <w:vAlign w:val="center"/>
          </w:tcPr>
          <w:p w14:paraId="65553E2B" w14:textId="77777777" w:rsidR="00B2780A" w:rsidRPr="003E5F2C" w:rsidRDefault="00B2780A" w:rsidP="00A17481">
            <w:pPr>
              <w:tabs>
                <w:tab w:val="left" w:pos="284"/>
              </w:tabs>
              <w:ind w:left="-108" w:right="-3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123ED3DC" w14:textId="77777777" w:rsidR="00B2780A" w:rsidRPr="003E5F2C" w:rsidRDefault="00B2780A" w:rsidP="00A17481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89" w:type="dxa"/>
            <w:gridSpan w:val="3"/>
            <w:tcBorders>
              <w:top w:val="nil"/>
              <w:bottom w:val="nil"/>
            </w:tcBorders>
            <w:vAlign w:val="center"/>
          </w:tcPr>
          <w:p w14:paraId="0F526967" w14:textId="77777777" w:rsidR="00B2780A" w:rsidRPr="003E5F2C" w:rsidRDefault="00B2780A" w:rsidP="00A17481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vAlign w:val="center"/>
          </w:tcPr>
          <w:p w14:paraId="67A25D05" w14:textId="77777777" w:rsidR="00B2780A" w:rsidRPr="003E5F2C" w:rsidRDefault="00B2780A" w:rsidP="00A17481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01" w:type="dxa"/>
            <w:gridSpan w:val="3"/>
            <w:tcBorders>
              <w:top w:val="nil"/>
              <w:bottom w:val="nil"/>
            </w:tcBorders>
            <w:vAlign w:val="center"/>
          </w:tcPr>
          <w:p w14:paraId="5AD78964" w14:textId="77777777" w:rsidR="00B2780A" w:rsidRPr="003E5F2C" w:rsidRDefault="00B2780A" w:rsidP="00A17481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19BEB5D8" w14:textId="77777777" w:rsidR="00B2780A" w:rsidRPr="003E5F2C" w:rsidRDefault="00B2780A" w:rsidP="00A17481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89" w:type="dxa"/>
            <w:gridSpan w:val="3"/>
            <w:tcBorders>
              <w:top w:val="nil"/>
              <w:bottom w:val="nil"/>
            </w:tcBorders>
            <w:vAlign w:val="center"/>
          </w:tcPr>
          <w:p w14:paraId="4452E441" w14:textId="77777777" w:rsidR="00B2780A" w:rsidRPr="003E5F2C" w:rsidRDefault="00B2780A" w:rsidP="00A17481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  <w:vAlign w:val="center"/>
          </w:tcPr>
          <w:p w14:paraId="3B0B61B6" w14:textId="77777777" w:rsidR="00B2780A" w:rsidRPr="003E5F2C" w:rsidRDefault="00B2780A" w:rsidP="00A17481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90" w:type="dxa"/>
            <w:gridSpan w:val="5"/>
            <w:tcBorders>
              <w:top w:val="nil"/>
              <w:bottom w:val="nil"/>
            </w:tcBorders>
            <w:vAlign w:val="center"/>
          </w:tcPr>
          <w:p w14:paraId="3EB063A0" w14:textId="77777777" w:rsidR="00B2780A" w:rsidRPr="003E5F2C" w:rsidRDefault="00B2780A" w:rsidP="00A17481">
            <w:pPr>
              <w:tabs>
                <w:tab w:val="left" w:pos="284"/>
              </w:tabs>
              <w:ind w:left="-108" w:right="44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(หน่วย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: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  <w:lang w:val="en-US"/>
              </w:rPr>
              <w:t>บาท)</w:t>
            </w:r>
          </w:p>
        </w:tc>
      </w:tr>
      <w:tr w:rsidR="00B2780A" w:rsidRPr="003E5F2C" w14:paraId="79F9327E" w14:textId="77777777" w:rsidTr="00A17481">
        <w:trPr>
          <w:cantSplit/>
          <w:trHeight w:val="20"/>
        </w:trPr>
        <w:tc>
          <w:tcPr>
            <w:tcW w:w="1797" w:type="dxa"/>
            <w:gridSpan w:val="2"/>
            <w:tcBorders>
              <w:top w:val="nil"/>
              <w:bottom w:val="nil"/>
            </w:tcBorders>
            <w:vAlign w:val="center"/>
          </w:tcPr>
          <w:p w14:paraId="3D343A82" w14:textId="77777777" w:rsidR="00B2780A" w:rsidRPr="003E5F2C" w:rsidRDefault="00B2780A" w:rsidP="00A174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33" w:type="dxa"/>
            <w:tcBorders>
              <w:top w:val="nil"/>
              <w:bottom w:val="nil"/>
            </w:tcBorders>
            <w:vAlign w:val="center"/>
          </w:tcPr>
          <w:p w14:paraId="17B5566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10" w:type="dxa"/>
            <w:gridSpan w:val="40"/>
            <w:tcBorders>
              <w:top w:val="nil"/>
              <w:bottom w:val="nil"/>
            </w:tcBorders>
            <w:vAlign w:val="center"/>
          </w:tcPr>
          <w:p w14:paraId="22C1A58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B2780A" w:rsidRPr="003E5F2C" w14:paraId="71686C18" w14:textId="77777777" w:rsidTr="00A17481">
        <w:trPr>
          <w:cantSplit/>
          <w:trHeight w:val="20"/>
        </w:trPr>
        <w:tc>
          <w:tcPr>
            <w:tcW w:w="1797" w:type="dxa"/>
            <w:gridSpan w:val="2"/>
            <w:tcBorders>
              <w:top w:val="nil"/>
              <w:bottom w:val="nil"/>
            </w:tcBorders>
            <w:vAlign w:val="center"/>
          </w:tcPr>
          <w:p w14:paraId="6812F9EA" w14:textId="77777777" w:rsidR="00B2780A" w:rsidRPr="003E5F2C" w:rsidRDefault="00B2780A" w:rsidP="00A174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3" w:type="dxa"/>
            <w:tcBorders>
              <w:top w:val="nil"/>
              <w:bottom w:val="nil"/>
            </w:tcBorders>
            <w:vAlign w:val="center"/>
          </w:tcPr>
          <w:p w14:paraId="3B0A86C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tcBorders>
              <w:top w:val="nil"/>
              <w:bottom w:val="nil"/>
            </w:tcBorders>
            <w:vAlign w:val="center"/>
          </w:tcPr>
          <w:p w14:paraId="1DE2964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18AB1A6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tcBorders>
              <w:top w:val="nil"/>
              <w:bottom w:val="nil"/>
            </w:tcBorders>
            <w:vAlign w:val="center"/>
          </w:tcPr>
          <w:p w14:paraId="77208C4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36B255B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6"/>
            <w:tcBorders>
              <w:top w:val="nil"/>
              <w:bottom w:val="nil"/>
            </w:tcBorders>
            <w:vAlign w:val="center"/>
          </w:tcPr>
          <w:p w14:paraId="728FF45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สัดส่วนเงินลงทุน 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79CE4A1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0" w:type="dxa"/>
            <w:gridSpan w:val="6"/>
            <w:tcBorders>
              <w:top w:val="nil"/>
              <w:bottom w:val="nil"/>
            </w:tcBorders>
            <w:vAlign w:val="center"/>
          </w:tcPr>
          <w:p w14:paraId="78FBAB4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9E5FAB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1" w:type="dxa"/>
            <w:gridSpan w:val="7"/>
            <w:tcBorders>
              <w:top w:val="nil"/>
              <w:bottom w:val="nil"/>
            </w:tcBorders>
            <w:vAlign w:val="center"/>
          </w:tcPr>
          <w:p w14:paraId="36CFFC2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การด้อยค่า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6409041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gridSpan w:val="7"/>
            <w:tcBorders>
              <w:top w:val="nil"/>
              <w:bottom w:val="nil"/>
            </w:tcBorders>
            <w:vAlign w:val="center"/>
          </w:tcPr>
          <w:p w14:paraId="48EEA85E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ราคาทุน - สุทธิ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06BDF8F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7" w:type="dxa"/>
            <w:gridSpan w:val="3"/>
            <w:tcBorders>
              <w:top w:val="nil"/>
              <w:bottom w:val="nil"/>
            </w:tcBorders>
            <w:vAlign w:val="center"/>
          </w:tcPr>
          <w:p w14:paraId="4104D4E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B2780A" w:rsidRPr="003E5F2C" w14:paraId="64391FAB" w14:textId="77777777" w:rsidTr="00A17481">
        <w:trPr>
          <w:cantSplit/>
          <w:trHeight w:val="20"/>
        </w:trPr>
        <w:tc>
          <w:tcPr>
            <w:tcW w:w="1797" w:type="dxa"/>
            <w:gridSpan w:val="2"/>
            <w:tcBorders>
              <w:top w:val="nil"/>
              <w:bottom w:val="nil"/>
            </w:tcBorders>
            <w:vAlign w:val="center"/>
          </w:tcPr>
          <w:p w14:paraId="4E07CE2D" w14:textId="77777777" w:rsidR="00B2780A" w:rsidRPr="003E5F2C" w:rsidRDefault="00B2780A" w:rsidP="00A174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3" w:type="dxa"/>
            <w:tcBorders>
              <w:top w:val="nil"/>
              <w:bottom w:val="nil"/>
            </w:tcBorders>
            <w:vAlign w:val="center"/>
          </w:tcPr>
          <w:p w14:paraId="1C7D7F1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tcBorders>
              <w:top w:val="nil"/>
              <w:bottom w:val="nil"/>
            </w:tcBorders>
            <w:vAlign w:val="center"/>
          </w:tcPr>
          <w:p w14:paraId="15829BE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EA2FBDA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tcBorders>
              <w:top w:val="nil"/>
              <w:bottom w:val="nil"/>
            </w:tcBorders>
            <w:vAlign w:val="center"/>
          </w:tcPr>
          <w:p w14:paraId="5DA4B05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120EB548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6"/>
            <w:tcBorders>
              <w:top w:val="nil"/>
              <w:bottom w:val="nil"/>
            </w:tcBorders>
            <w:vAlign w:val="center"/>
          </w:tcPr>
          <w:p w14:paraId="594D484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04DB6DD8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tcBorders>
              <w:top w:val="nil"/>
              <w:bottom w:val="nil"/>
            </w:tcBorders>
            <w:vAlign w:val="center"/>
          </w:tcPr>
          <w:p w14:paraId="7111AFF6" w14:textId="77777777" w:rsidR="00B2780A" w:rsidRPr="003E5F2C" w:rsidRDefault="00B2780A" w:rsidP="00A17481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4E986EE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5" w:type="dxa"/>
            <w:gridSpan w:val="2"/>
            <w:tcBorders>
              <w:top w:val="nil"/>
              <w:bottom w:val="nil"/>
            </w:tcBorders>
            <w:vAlign w:val="center"/>
          </w:tcPr>
          <w:p w14:paraId="48E425A1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73847FC8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gridSpan w:val="3"/>
            <w:tcBorders>
              <w:top w:val="nil"/>
              <w:bottom w:val="nil"/>
            </w:tcBorders>
            <w:vAlign w:val="center"/>
          </w:tcPr>
          <w:p w14:paraId="3D2703E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1CCCC20E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gridSpan w:val="3"/>
            <w:tcBorders>
              <w:top w:val="nil"/>
              <w:bottom w:val="nil"/>
            </w:tcBorders>
            <w:vAlign w:val="center"/>
          </w:tcPr>
          <w:p w14:paraId="763D5B7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AEACFE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gridSpan w:val="3"/>
            <w:tcBorders>
              <w:top w:val="nil"/>
              <w:bottom w:val="nil"/>
            </w:tcBorders>
            <w:vAlign w:val="center"/>
          </w:tcPr>
          <w:p w14:paraId="0D36AB8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55E64D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gridSpan w:val="3"/>
            <w:tcBorders>
              <w:top w:val="nil"/>
              <w:bottom w:val="nil"/>
            </w:tcBorders>
            <w:vAlign w:val="center"/>
          </w:tcPr>
          <w:p w14:paraId="114FFC1B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487436B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7" w:type="dxa"/>
            <w:gridSpan w:val="3"/>
            <w:tcBorders>
              <w:top w:val="nil"/>
              <w:bottom w:val="nil"/>
            </w:tcBorders>
            <w:vAlign w:val="center"/>
          </w:tcPr>
          <w:p w14:paraId="14322EC6" w14:textId="73CE184E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91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สำหรับ</w:t>
            </w:r>
            <w:r w:rsidR="00EB466F" w:rsidRPr="003E5F2C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ปี</w:t>
            </w:r>
          </w:p>
        </w:tc>
      </w:tr>
      <w:tr w:rsidR="00B2780A" w:rsidRPr="003E5F2C" w14:paraId="3A39AC86" w14:textId="77777777" w:rsidTr="00A17481">
        <w:trPr>
          <w:cantSplit/>
          <w:trHeight w:val="20"/>
        </w:trPr>
        <w:tc>
          <w:tcPr>
            <w:tcW w:w="1797" w:type="dxa"/>
            <w:gridSpan w:val="2"/>
            <w:tcBorders>
              <w:top w:val="nil"/>
              <w:bottom w:val="nil"/>
            </w:tcBorders>
            <w:vAlign w:val="center"/>
          </w:tcPr>
          <w:p w14:paraId="7E80D6BB" w14:textId="77777777" w:rsidR="00B2780A" w:rsidRPr="003E5F2C" w:rsidRDefault="00B2780A" w:rsidP="00A174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3" w:type="dxa"/>
            <w:tcBorders>
              <w:top w:val="nil"/>
              <w:bottom w:val="nil"/>
            </w:tcBorders>
            <w:vAlign w:val="center"/>
          </w:tcPr>
          <w:p w14:paraId="2FBACE8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tcBorders>
              <w:top w:val="nil"/>
              <w:bottom w:val="nil"/>
            </w:tcBorders>
            <w:vAlign w:val="center"/>
          </w:tcPr>
          <w:p w14:paraId="2C92D290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17A4A1E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tcBorders>
              <w:top w:val="nil"/>
              <w:bottom w:val="nil"/>
            </w:tcBorders>
            <w:vAlign w:val="center"/>
          </w:tcPr>
          <w:p w14:paraId="21E3C840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3A8614F8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gridSpan w:val="3"/>
            <w:tcBorders>
              <w:top w:val="nil"/>
              <w:bottom w:val="nil"/>
            </w:tcBorders>
            <w:vAlign w:val="center"/>
          </w:tcPr>
          <w:p w14:paraId="44DF4024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43AC7AF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tcBorders>
              <w:top w:val="nil"/>
              <w:bottom w:val="nil"/>
            </w:tcBorders>
            <w:vAlign w:val="center"/>
          </w:tcPr>
          <w:p w14:paraId="4AF575E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45B8C62E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tcBorders>
              <w:top w:val="nil"/>
              <w:bottom w:val="nil"/>
            </w:tcBorders>
            <w:vAlign w:val="center"/>
          </w:tcPr>
          <w:p w14:paraId="5C97B371" w14:textId="77777777" w:rsidR="00B2780A" w:rsidRPr="003E5F2C" w:rsidRDefault="00B2780A" w:rsidP="00A17481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42CBE2F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5" w:type="dxa"/>
            <w:gridSpan w:val="2"/>
            <w:tcBorders>
              <w:top w:val="nil"/>
              <w:bottom w:val="nil"/>
            </w:tcBorders>
            <w:vAlign w:val="center"/>
          </w:tcPr>
          <w:p w14:paraId="22D02E8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7959503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gridSpan w:val="3"/>
            <w:tcBorders>
              <w:top w:val="nil"/>
              <w:bottom w:val="nil"/>
            </w:tcBorders>
            <w:vAlign w:val="center"/>
          </w:tcPr>
          <w:p w14:paraId="30824EC3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12144AE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gridSpan w:val="3"/>
            <w:tcBorders>
              <w:top w:val="nil"/>
              <w:bottom w:val="nil"/>
            </w:tcBorders>
            <w:vAlign w:val="center"/>
          </w:tcPr>
          <w:p w14:paraId="2F8B803A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5C2FCE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gridSpan w:val="3"/>
            <w:tcBorders>
              <w:top w:val="nil"/>
              <w:bottom w:val="nil"/>
            </w:tcBorders>
            <w:vAlign w:val="center"/>
          </w:tcPr>
          <w:p w14:paraId="746CD67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E6DC944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gridSpan w:val="3"/>
            <w:tcBorders>
              <w:top w:val="nil"/>
              <w:bottom w:val="nil"/>
            </w:tcBorders>
            <w:vAlign w:val="center"/>
          </w:tcPr>
          <w:p w14:paraId="24CEE463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301C63A9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7" w:type="dxa"/>
            <w:gridSpan w:val="3"/>
            <w:tcBorders>
              <w:top w:val="nil"/>
              <w:bottom w:val="nil"/>
            </w:tcBorders>
            <w:vAlign w:val="center"/>
          </w:tcPr>
          <w:p w14:paraId="4C281EF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สิ้นสุด</w:t>
            </w:r>
            <w:r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วันที่ </w:t>
            </w:r>
          </w:p>
        </w:tc>
      </w:tr>
      <w:tr w:rsidR="00B2780A" w:rsidRPr="003E5F2C" w14:paraId="5D133732" w14:textId="77777777" w:rsidTr="00A17481">
        <w:trPr>
          <w:cantSplit/>
          <w:trHeight w:val="20"/>
        </w:trPr>
        <w:tc>
          <w:tcPr>
            <w:tcW w:w="1797" w:type="dxa"/>
            <w:gridSpan w:val="2"/>
            <w:tcBorders>
              <w:top w:val="nil"/>
              <w:bottom w:val="nil"/>
            </w:tcBorders>
            <w:vAlign w:val="center"/>
          </w:tcPr>
          <w:p w14:paraId="519C57A3" w14:textId="77777777" w:rsidR="00B2780A" w:rsidRPr="003E5F2C" w:rsidRDefault="00B2780A" w:rsidP="00A174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3" w:type="dxa"/>
            <w:tcBorders>
              <w:top w:val="nil"/>
              <w:bottom w:val="nil"/>
            </w:tcBorders>
            <w:vAlign w:val="center"/>
          </w:tcPr>
          <w:p w14:paraId="75DAE293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tcBorders>
              <w:top w:val="nil"/>
              <w:bottom w:val="nil"/>
            </w:tcBorders>
            <w:vAlign w:val="center"/>
          </w:tcPr>
          <w:p w14:paraId="693323DA" w14:textId="552EC195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2780A"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9F3452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tcBorders>
              <w:top w:val="nil"/>
              <w:bottom w:val="nil"/>
            </w:tcBorders>
            <w:vAlign w:val="center"/>
          </w:tcPr>
          <w:p w14:paraId="34B1A72A" w14:textId="189FB251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2780A"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1E66CB9A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gridSpan w:val="3"/>
            <w:tcBorders>
              <w:top w:val="nil"/>
              <w:bottom w:val="nil"/>
            </w:tcBorders>
            <w:vAlign w:val="center"/>
          </w:tcPr>
          <w:p w14:paraId="689DA883" w14:textId="2C307651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2780A"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03569411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tcBorders>
              <w:top w:val="nil"/>
              <w:bottom w:val="nil"/>
            </w:tcBorders>
            <w:vAlign w:val="center"/>
          </w:tcPr>
          <w:p w14:paraId="2B7B07ED" w14:textId="2970ED92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2780A"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9EBC7F8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tcBorders>
              <w:top w:val="nil"/>
              <w:bottom w:val="nil"/>
            </w:tcBorders>
            <w:vAlign w:val="center"/>
          </w:tcPr>
          <w:p w14:paraId="556349C3" w14:textId="56A157B9" w:rsidR="00B2780A" w:rsidRPr="003E5F2C" w:rsidRDefault="00AE5DA6" w:rsidP="00A17481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2780A"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5D11A16B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5" w:type="dxa"/>
            <w:gridSpan w:val="2"/>
            <w:tcBorders>
              <w:top w:val="nil"/>
              <w:bottom w:val="nil"/>
            </w:tcBorders>
            <w:vAlign w:val="center"/>
          </w:tcPr>
          <w:p w14:paraId="086A6F13" w14:textId="0D40A919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2780A"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7633E04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gridSpan w:val="3"/>
            <w:tcBorders>
              <w:top w:val="nil"/>
              <w:bottom w:val="nil"/>
            </w:tcBorders>
            <w:vAlign w:val="center"/>
          </w:tcPr>
          <w:p w14:paraId="3F2FDC5C" w14:textId="1E6E8528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2780A"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2A2583E0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gridSpan w:val="3"/>
            <w:tcBorders>
              <w:top w:val="nil"/>
              <w:bottom w:val="nil"/>
            </w:tcBorders>
            <w:vAlign w:val="center"/>
          </w:tcPr>
          <w:p w14:paraId="7C40E2AA" w14:textId="70212B0D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2780A"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6044A019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gridSpan w:val="3"/>
            <w:tcBorders>
              <w:top w:val="nil"/>
              <w:bottom w:val="nil"/>
            </w:tcBorders>
            <w:vAlign w:val="center"/>
          </w:tcPr>
          <w:p w14:paraId="43BEC12A" w14:textId="3FD8EAF0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2780A"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805392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gridSpan w:val="3"/>
            <w:tcBorders>
              <w:top w:val="nil"/>
              <w:bottom w:val="nil"/>
            </w:tcBorders>
            <w:vAlign w:val="center"/>
          </w:tcPr>
          <w:p w14:paraId="4B6F7A25" w14:textId="13D68844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2780A"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0EADAE84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7" w:type="dxa"/>
            <w:gridSpan w:val="3"/>
            <w:tcBorders>
              <w:top w:val="nil"/>
              <w:bottom w:val="nil"/>
            </w:tcBorders>
            <w:vAlign w:val="center"/>
          </w:tcPr>
          <w:p w14:paraId="380CC5F6" w14:textId="46AACBA8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B2780A" w:rsidRPr="003E5F2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B2780A" w:rsidRPr="003E5F2C" w14:paraId="68AC6AF9" w14:textId="77777777" w:rsidTr="00A17481">
        <w:trPr>
          <w:cantSplit/>
          <w:trHeight w:val="20"/>
        </w:trPr>
        <w:tc>
          <w:tcPr>
            <w:tcW w:w="1797" w:type="dxa"/>
            <w:gridSpan w:val="2"/>
            <w:tcBorders>
              <w:top w:val="nil"/>
              <w:bottom w:val="nil"/>
            </w:tcBorders>
            <w:vAlign w:val="center"/>
          </w:tcPr>
          <w:p w14:paraId="45396848" w14:textId="77777777" w:rsidR="00B2780A" w:rsidRPr="003E5F2C" w:rsidRDefault="00B2780A" w:rsidP="00A174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3" w:type="dxa"/>
            <w:tcBorders>
              <w:top w:val="nil"/>
              <w:bottom w:val="nil"/>
            </w:tcBorders>
            <w:vAlign w:val="center"/>
          </w:tcPr>
          <w:p w14:paraId="46627A4E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tcBorders>
              <w:top w:val="nil"/>
              <w:bottom w:val="nil"/>
            </w:tcBorders>
            <w:vAlign w:val="center"/>
          </w:tcPr>
          <w:p w14:paraId="4AFAEE9B" w14:textId="6940BA8F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17A09C35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tcBorders>
              <w:top w:val="nil"/>
              <w:bottom w:val="nil"/>
            </w:tcBorders>
            <w:vAlign w:val="center"/>
          </w:tcPr>
          <w:p w14:paraId="07956650" w14:textId="33BCF754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82C25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gridSpan w:val="3"/>
            <w:tcBorders>
              <w:top w:val="nil"/>
              <w:bottom w:val="nil"/>
            </w:tcBorders>
            <w:vAlign w:val="center"/>
          </w:tcPr>
          <w:p w14:paraId="78671F35" w14:textId="4429BF91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272521A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tcBorders>
              <w:top w:val="nil"/>
              <w:bottom w:val="nil"/>
            </w:tcBorders>
            <w:vAlign w:val="center"/>
          </w:tcPr>
          <w:p w14:paraId="5688BEA3" w14:textId="218F17D1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7064B2E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tcBorders>
              <w:top w:val="nil"/>
              <w:bottom w:val="nil"/>
            </w:tcBorders>
            <w:vAlign w:val="center"/>
          </w:tcPr>
          <w:p w14:paraId="277F06FE" w14:textId="70ABD209" w:rsidR="00B2780A" w:rsidRPr="003E5F2C" w:rsidRDefault="00AE5DA6" w:rsidP="00A17481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4F3C0B99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5" w:type="dxa"/>
            <w:gridSpan w:val="2"/>
            <w:tcBorders>
              <w:top w:val="nil"/>
              <w:bottom w:val="nil"/>
            </w:tcBorders>
            <w:vAlign w:val="center"/>
          </w:tcPr>
          <w:p w14:paraId="4D95D7CE" w14:textId="28F2A3AE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0884D0E8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gridSpan w:val="3"/>
            <w:tcBorders>
              <w:top w:val="nil"/>
              <w:bottom w:val="nil"/>
            </w:tcBorders>
            <w:vAlign w:val="center"/>
          </w:tcPr>
          <w:p w14:paraId="6A4F0A4D" w14:textId="0E917550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754B2AC0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gridSpan w:val="3"/>
            <w:tcBorders>
              <w:top w:val="nil"/>
              <w:bottom w:val="nil"/>
            </w:tcBorders>
            <w:vAlign w:val="center"/>
          </w:tcPr>
          <w:p w14:paraId="5FB3EE7A" w14:textId="2043518F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4D0995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gridSpan w:val="3"/>
            <w:tcBorders>
              <w:top w:val="nil"/>
              <w:bottom w:val="nil"/>
            </w:tcBorders>
            <w:vAlign w:val="center"/>
          </w:tcPr>
          <w:p w14:paraId="21982C80" w14:textId="3BAFAE3A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5EFE850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gridSpan w:val="3"/>
            <w:tcBorders>
              <w:top w:val="nil"/>
              <w:bottom w:val="nil"/>
            </w:tcBorders>
            <w:vAlign w:val="center"/>
          </w:tcPr>
          <w:p w14:paraId="3FB03FA5" w14:textId="00C29E3C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7867D13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center"/>
          </w:tcPr>
          <w:p w14:paraId="2D791D77" w14:textId="07E170F0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1A6C36B9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3" w:type="dxa"/>
            <w:tcBorders>
              <w:top w:val="nil"/>
              <w:bottom w:val="nil"/>
            </w:tcBorders>
            <w:vAlign w:val="center"/>
          </w:tcPr>
          <w:p w14:paraId="447C1E8A" w14:textId="54E35C65" w:rsidR="00B2780A" w:rsidRPr="003E5F2C" w:rsidRDefault="00AE5DA6" w:rsidP="00A17481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B2780A" w:rsidRPr="003E5F2C" w14:paraId="0F72CE83" w14:textId="77777777" w:rsidTr="00A17481">
        <w:trPr>
          <w:cantSplit/>
          <w:trHeight w:val="20"/>
        </w:trPr>
        <w:tc>
          <w:tcPr>
            <w:tcW w:w="1797" w:type="dxa"/>
            <w:gridSpan w:val="2"/>
            <w:tcBorders>
              <w:top w:val="nil"/>
            </w:tcBorders>
            <w:vAlign w:val="center"/>
          </w:tcPr>
          <w:p w14:paraId="3990C04D" w14:textId="77777777" w:rsidR="00B2780A" w:rsidRPr="003E5F2C" w:rsidRDefault="00B2780A" w:rsidP="00A17481">
            <w:pPr>
              <w:pStyle w:val="Heading5"/>
              <w:spacing w:line="200" w:lineRule="exact"/>
              <w:ind w:firstLine="93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บริษัทย่อย</w:t>
            </w:r>
          </w:p>
        </w:tc>
        <w:tc>
          <w:tcPr>
            <w:tcW w:w="33" w:type="dxa"/>
            <w:tcBorders>
              <w:top w:val="nil"/>
            </w:tcBorders>
            <w:vAlign w:val="center"/>
          </w:tcPr>
          <w:p w14:paraId="012E2EC1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tcBorders>
              <w:top w:val="nil"/>
            </w:tcBorders>
            <w:vAlign w:val="center"/>
          </w:tcPr>
          <w:p w14:paraId="63C4615A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7FD79F39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tcBorders>
              <w:top w:val="nil"/>
            </w:tcBorders>
            <w:vAlign w:val="center"/>
          </w:tcPr>
          <w:p w14:paraId="0E0437B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52DADBA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9" w:type="dxa"/>
            <w:gridSpan w:val="3"/>
            <w:tcBorders>
              <w:top w:val="nil"/>
            </w:tcBorders>
            <w:vAlign w:val="center"/>
          </w:tcPr>
          <w:p w14:paraId="312A2E0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</w:tcBorders>
            <w:vAlign w:val="center"/>
          </w:tcPr>
          <w:p w14:paraId="3A35770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tcBorders>
              <w:top w:val="nil"/>
            </w:tcBorders>
            <w:vAlign w:val="center"/>
          </w:tcPr>
          <w:p w14:paraId="3023F3E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6E50ACC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tcBorders>
              <w:top w:val="nil"/>
            </w:tcBorders>
            <w:vAlign w:val="center"/>
          </w:tcPr>
          <w:p w14:paraId="28010930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4ACA479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5" w:type="dxa"/>
            <w:gridSpan w:val="2"/>
            <w:tcBorders>
              <w:top w:val="nil"/>
            </w:tcBorders>
            <w:vAlign w:val="center"/>
          </w:tcPr>
          <w:p w14:paraId="4D291477" w14:textId="77777777" w:rsidR="00B2780A" w:rsidRPr="003E5F2C" w:rsidRDefault="00B2780A" w:rsidP="00A17481">
            <w:pPr>
              <w:tabs>
                <w:tab w:val="decimal" w:pos="502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3C03044E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gridSpan w:val="3"/>
            <w:tcBorders>
              <w:top w:val="nil"/>
            </w:tcBorders>
            <w:vAlign w:val="center"/>
          </w:tcPr>
          <w:p w14:paraId="5AC8ED7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694AD2DB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gridSpan w:val="3"/>
            <w:tcBorders>
              <w:top w:val="nil"/>
            </w:tcBorders>
            <w:vAlign w:val="center"/>
          </w:tcPr>
          <w:p w14:paraId="7688199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5E4A7D43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gridSpan w:val="3"/>
            <w:tcBorders>
              <w:top w:val="nil"/>
            </w:tcBorders>
            <w:vAlign w:val="center"/>
          </w:tcPr>
          <w:p w14:paraId="6AB45139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229CE86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gridSpan w:val="3"/>
            <w:tcBorders>
              <w:top w:val="nil"/>
            </w:tcBorders>
            <w:vAlign w:val="center"/>
          </w:tcPr>
          <w:p w14:paraId="788C7215" w14:textId="77777777" w:rsidR="00B2780A" w:rsidRPr="003E5F2C" w:rsidRDefault="00B2780A" w:rsidP="00A174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</w:tcBorders>
            <w:vAlign w:val="center"/>
          </w:tcPr>
          <w:p w14:paraId="3F019873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9" w:type="dxa"/>
            <w:tcBorders>
              <w:top w:val="nil"/>
            </w:tcBorders>
            <w:vAlign w:val="center"/>
          </w:tcPr>
          <w:p w14:paraId="3B424154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</w:tcBorders>
            <w:vAlign w:val="center"/>
          </w:tcPr>
          <w:p w14:paraId="77D10D4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3" w:type="dxa"/>
            <w:tcBorders>
              <w:top w:val="nil"/>
            </w:tcBorders>
            <w:vAlign w:val="center"/>
          </w:tcPr>
          <w:p w14:paraId="29F74DD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B2780A" w:rsidRPr="003E5F2C" w14:paraId="348B67E3" w14:textId="77777777" w:rsidTr="00A17481">
        <w:trPr>
          <w:cantSplit/>
          <w:trHeight w:val="20"/>
        </w:trPr>
        <w:tc>
          <w:tcPr>
            <w:tcW w:w="1797" w:type="dxa"/>
            <w:gridSpan w:val="2"/>
            <w:vAlign w:val="center"/>
          </w:tcPr>
          <w:p w14:paraId="4269260C" w14:textId="77777777" w:rsidR="00B2780A" w:rsidRPr="003E5F2C" w:rsidRDefault="00B2780A" w:rsidP="00A17481">
            <w:pPr>
              <w:pStyle w:val="Heading5"/>
              <w:spacing w:line="200" w:lineRule="exact"/>
              <w:ind w:left="182" w:hanging="9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E5F2C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33" w:type="dxa"/>
            <w:vAlign w:val="center"/>
          </w:tcPr>
          <w:p w14:paraId="56E56583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3974338C" w14:textId="7F24B687" w:rsidR="00B2780A" w:rsidRPr="003E5F2C" w:rsidRDefault="00AE5DA6" w:rsidP="00A174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9EA5D59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F0BF0DA" w14:textId="19C8BDEB" w:rsidR="00B2780A" w:rsidRPr="003E5F2C" w:rsidRDefault="00AE5DA6" w:rsidP="00A17481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823CD03" w14:textId="77777777" w:rsidR="00B2780A" w:rsidRPr="003E5F2C" w:rsidRDefault="00B2780A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507CC2A2" w14:textId="409061AD" w:rsidR="00B2780A" w:rsidRPr="003E5F2C" w:rsidRDefault="00AE5DA6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70</w:t>
            </w:r>
            <w:r w:rsidR="00B2780A" w:rsidRPr="003E5F2C">
              <w:rPr>
                <w:rFonts w:asciiTheme="majorBidi" w:hAnsiTheme="majorBidi" w:cstheme="majorBidi" w:hint="cs"/>
                <w:sz w:val="16"/>
                <w:szCs w:val="16"/>
                <w:cs/>
              </w:rPr>
              <w:t>.</w:t>
            </w:r>
            <w:r w:rsidRPr="00AE5DA6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5D4392D2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464778E" w14:textId="5E898BEA" w:rsidR="00B2780A" w:rsidRPr="003E5F2C" w:rsidRDefault="00AE5DA6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70</w:t>
            </w:r>
            <w:r w:rsidR="00B2780A" w:rsidRPr="003E5F2C">
              <w:rPr>
                <w:rFonts w:asciiTheme="majorBidi" w:hAnsiTheme="majorBidi" w:cstheme="majorBidi" w:hint="cs"/>
                <w:sz w:val="16"/>
                <w:szCs w:val="16"/>
                <w:cs/>
              </w:rPr>
              <w:t>.</w:t>
            </w:r>
            <w:r w:rsidRPr="00AE5DA6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1D4B4054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vAlign w:val="center"/>
          </w:tcPr>
          <w:p w14:paraId="6AEFA3C4" w14:textId="49C60CC0" w:rsidR="00B2780A" w:rsidRPr="003E5F2C" w:rsidRDefault="00AE5DA6" w:rsidP="00A174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5" w:type="dxa"/>
            <w:vAlign w:val="center"/>
          </w:tcPr>
          <w:p w14:paraId="066A7A76" w14:textId="77777777" w:rsidR="00B2780A" w:rsidRPr="003E5F2C" w:rsidRDefault="00B2780A" w:rsidP="00A174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5" w:type="dxa"/>
            <w:gridSpan w:val="2"/>
            <w:vAlign w:val="center"/>
          </w:tcPr>
          <w:p w14:paraId="3DE8B5D8" w14:textId="4750DA95" w:rsidR="00B2780A" w:rsidRPr="003E5F2C" w:rsidRDefault="00AE5DA6" w:rsidP="00A174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2394E30E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gridSpan w:val="3"/>
            <w:vAlign w:val="center"/>
          </w:tcPr>
          <w:p w14:paraId="21D763C8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5F1BC55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gridSpan w:val="3"/>
            <w:vAlign w:val="center"/>
          </w:tcPr>
          <w:p w14:paraId="476FC5E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2608C49B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gridSpan w:val="3"/>
            <w:vAlign w:val="center"/>
          </w:tcPr>
          <w:p w14:paraId="396B27EE" w14:textId="459F67A1" w:rsidR="00B2780A" w:rsidRPr="003E5F2C" w:rsidRDefault="00AE5DA6" w:rsidP="00A174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5EE7A31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gridSpan w:val="3"/>
            <w:vAlign w:val="center"/>
          </w:tcPr>
          <w:p w14:paraId="776863B9" w14:textId="61B22BA2" w:rsidR="00B2780A" w:rsidRPr="003E5F2C" w:rsidRDefault="00AE5DA6" w:rsidP="00A174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55" w:type="dxa"/>
            <w:vAlign w:val="center"/>
          </w:tcPr>
          <w:p w14:paraId="7AC69D2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3087BF34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</w:tcPr>
          <w:p w14:paraId="62BF063B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3" w:type="dxa"/>
          </w:tcPr>
          <w:p w14:paraId="555EE531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B2780A" w:rsidRPr="003E5F2C" w14:paraId="202F4E0D" w14:textId="77777777" w:rsidTr="00A17481">
        <w:trPr>
          <w:cantSplit/>
          <w:trHeight w:val="20"/>
        </w:trPr>
        <w:tc>
          <w:tcPr>
            <w:tcW w:w="1797" w:type="dxa"/>
            <w:gridSpan w:val="2"/>
            <w:vAlign w:val="center"/>
          </w:tcPr>
          <w:p w14:paraId="631D3632" w14:textId="77777777" w:rsidR="00B2780A" w:rsidRPr="003E5F2C" w:rsidRDefault="00B2780A" w:rsidP="00A17481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E5F2C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บีซีอีจี คันทรี่ กรุ๊ป เอ็นจิเนียริ่ง </w:t>
            </w:r>
          </w:p>
        </w:tc>
        <w:tc>
          <w:tcPr>
            <w:tcW w:w="33" w:type="dxa"/>
            <w:vAlign w:val="center"/>
          </w:tcPr>
          <w:p w14:paraId="72B507F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26003700" w14:textId="77777777" w:rsidR="00B2780A" w:rsidRPr="003E5F2C" w:rsidRDefault="00B2780A" w:rsidP="00A174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</w:tcPr>
          <w:p w14:paraId="714AB691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5A4AC206" w14:textId="77777777" w:rsidR="00B2780A" w:rsidRPr="003E5F2C" w:rsidRDefault="00B2780A" w:rsidP="00A17481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</w:tcPr>
          <w:p w14:paraId="01024902" w14:textId="77777777" w:rsidR="00B2780A" w:rsidRPr="003E5F2C" w:rsidRDefault="00B2780A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4FB7899F" w14:textId="77777777" w:rsidR="00B2780A" w:rsidRPr="003E5F2C" w:rsidRDefault="00B2780A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vAlign w:val="center"/>
          </w:tcPr>
          <w:p w14:paraId="4F2785EF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A49F9B7" w14:textId="77777777" w:rsidR="00B2780A" w:rsidRPr="003E5F2C" w:rsidRDefault="00B2780A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42FDBDCB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vAlign w:val="center"/>
          </w:tcPr>
          <w:p w14:paraId="1B66E632" w14:textId="77777777" w:rsidR="00B2780A" w:rsidRPr="003E5F2C" w:rsidRDefault="00B2780A" w:rsidP="00A174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5599D0A6" w14:textId="77777777" w:rsidR="00B2780A" w:rsidRPr="003E5F2C" w:rsidRDefault="00B2780A" w:rsidP="00A174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5" w:type="dxa"/>
            <w:gridSpan w:val="2"/>
            <w:vAlign w:val="center"/>
          </w:tcPr>
          <w:p w14:paraId="08E64AE6" w14:textId="77777777" w:rsidR="00B2780A" w:rsidRPr="003E5F2C" w:rsidRDefault="00B2780A" w:rsidP="00A174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05D3FDD3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gridSpan w:val="3"/>
            <w:vAlign w:val="bottom"/>
          </w:tcPr>
          <w:p w14:paraId="30BD37D5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5" w:type="dxa"/>
            <w:vAlign w:val="center"/>
          </w:tcPr>
          <w:p w14:paraId="6613B859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gridSpan w:val="3"/>
            <w:vAlign w:val="bottom"/>
          </w:tcPr>
          <w:p w14:paraId="1D942399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5" w:type="dxa"/>
            <w:vAlign w:val="center"/>
          </w:tcPr>
          <w:p w14:paraId="5726625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gridSpan w:val="3"/>
            <w:vAlign w:val="center"/>
          </w:tcPr>
          <w:p w14:paraId="7696D767" w14:textId="77777777" w:rsidR="00B2780A" w:rsidRPr="003E5F2C" w:rsidRDefault="00B2780A" w:rsidP="00A174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13D26EA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gridSpan w:val="3"/>
            <w:vAlign w:val="center"/>
          </w:tcPr>
          <w:p w14:paraId="0AEC97D3" w14:textId="77777777" w:rsidR="00B2780A" w:rsidRPr="003E5F2C" w:rsidRDefault="00B2780A" w:rsidP="00A174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vAlign w:val="center"/>
          </w:tcPr>
          <w:p w14:paraId="31893D3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  <w:vAlign w:val="bottom"/>
          </w:tcPr>
          <w:p w14:paraId="78FF20DA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5" w:type="dxa"/>
            <w:vAlign w:val="center"/>
          </w:tcPr>
          <w:p w14:paraId="6E9C474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3" w:type="dxa"/>
            <w:vAlign w:val="bottom"/>
          </w:tcPr>
          <w:p w14:paraId="7C6740D6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B2780A" w:rsidRPr="003E5F2C" w14:paraId="42CEC479" w14:textId="77777777" w:rsidTr="00A17481">
        <w:trPr>
          <w:cantSplit/>
          <w:trHeight w:val="20"/>
        </w:trPr>
        <w:tc>
          <w:tcPr>
            <w:tcW w:w="1797" w:type="dxa"/>
            <w:gridSpan w:val="2"/>
            <w:vAlign w:val="center"/>
          </w:tcPr>
          <w:p w14:paraId="51D20963" w14:textId="77777777" w:rsidR="00B2780A" w:rsidRPr="003E5F2C" w:rsidRDefault="00B2780A" w:rsidP="00A17481">
            <w:pPr>
              <w:pStyle w:val="Heading5"/>
              <w:spacing w:line="200" w:lineRule="exact"/>
              <w:ind w:firstLine="25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E5F2C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จำกัด</w:t>
            </w:r>
          </w:p>
        </w:tc>
        <w:tc>
          <w:tcPr>
            <w:tcW w:w="33" w:type="dxa"/>
            <w:vAlign w:val="center"/>
          </w:tcPr>
          <w:p w14:paraId="01BEEB71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145B04AD" w14:textId="1862964B" w:rsidR="00B2780A" w:rsidRPr="003E5F2C" w:rsidRDefault="00AE5DA6" w:rsidP="00A174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02CF244A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5FAFE147" w14:textId="5B388301" w:rsidR="00B2780A" w:rsidRPr="003E5F2C" w:rsidRDefault="00AE5DA6" w:rsidP="00A17481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9625C0D" w14:textId="77777777" w:rsidR="00B2780A" w:rsidRPr="003E5F2C" w:rsidRDefault="00B2780A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4D7247D9" w14:textId="3C72D584" w:rsidR="00B2780A" w:rsidRPr="003E5F2C" w:rsidRDefault="00AE5DA6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vAlign w:val="center"/>
          </w:tcPr>
          <w:p w14:paraId="343B23AE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BD48780" w14:textId="426D2981" w:rsidR="00B2780A" w:rsidRPr="003E5F2C" w:rsidRDefault="00AE5DA6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vAlign w:val="center"/>
          </w:tcPr>
          <w:p w14:paraId="035F29A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vAlign w:val="center"/>
          </w:tcPr>
          <w:p w14:paraId="74CE5BBC" w14:textId="4F92ED27" w:rsidR="00B2780A" w:rsidRPr="003E5F2C" w:rsidRDefault="00AE5DA6" w:rsidP="00A174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5" w:type="dxa"/>
            <w:vAlign w:val="center"/>
          </w:tcPr>
          <w:p w14:paraId="2BA23A9A" w14:textId="77777777" w:rsidR="00B2780A" w:rsidRPr="003E5F2C" w:rsidRDefault="00B2780A" w:rsidP="00A174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5" w:type="dxa"/>
            <w:gridSpan w:val="2"/>
            <w:vAlign w:val="center"/>
          </w:tcPr>
          <w:p w14:paraId="09AEF0CD" w14:textId="5EFA8922" w:rsidR="00B2780A" w:rsidRPr="003E5F2C" w:rsidRDefault="00AE5DA6" w:rsidP="00A174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1758AD8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gridSpan w:val="3"/>
            <w:vAlign w:val="bottom"/>
          </w:tcPr>
          <w:p w14:paraId="40070C8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697999F8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gridSpan w:val="3"/>
            <w:vAlign w:val="bottom"/>
          </w:tcPr>
          <w:p w14:paraId="7914BEFE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2BF018C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gridSpan w:val="3"/>
            <w:vAlign w:val="center"/>
          </w:tcPr>
          <w:p w14:paraId="34F43422" w14:textId="0445D19D" w:rsidR="00B2780A" w:rsidRPr="003E5F2C" w:rsidRDefault="00AE5DA6" w:rsidP="00A174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1780D705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gridSpan w:val="3"/>
            <w:vAlign w:val="center"/>
          </w:tcPr>
          <w:p w14:paraId="44C5860D" w14:textId="2E716158" w:rsidR="00B2780A" w:rsidRPr="003E5F2C" w:rsidRDefault="00AE5DA6" w:rsidP="00A174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55" w:type="dxa"/>
            <w:vAlign w:val="center"/>
          </w:tcPr>
          <w:p w14:paraId="68B47324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  <w:vAlign w:val="bottom"/>
          </w:tcPr>
          <w:p w14:paraId="6DB224C9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vAlign w:val="center"/>
          </w:tcPr>
          <w:p w14:paraId="663A24C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3" w:type="dxa"/>
            <w:vAlign w:val="bottom"/>
          </w:tcPr>
          <w:p w14:paraId="5FA11C7D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B2780A" w:rsidRPr="003E5F2C" w14:paraId="6F8C724D" w14:textId="77777777" w:rsidTr="00A17481">
        <w:trPr>
          <w:cantSplit/>
          <w:trHeight w:val="20"/>
        </w:trPr>
        <w:tc>
          <w:tcPr>
            <w:tcW w:w="1797" w:type="dxa"/>
            <w:gridSpan w:val="2"/>
            <w:vAlign w:val="center"/>
          </w:tcPr>
          <w:p w14:paraId="1154205D" w14:textId="77777777" w:rsidR="00B2780A" w:rsidRPr="003E5F2C" w:rsidRDefault="00B2780A" w:rsidP="00A17481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E5F2C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33" w:type="dxa"/>
            <w:vAlign w:val="center"/>
          </w:tcPr>
          <w:p w14:paraId="636A516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00C27A93" w14:textId="5A51939D" w:rsidR="00B2780A" w:rsidRPr="003E5F2C" w:rsidRDefault="00AE5DA6" w:rsidP="00A174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3FE500D1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4F5D1A3B" w14:textId="2F919E87" w:rsidR="00B2780A" w:rsidRPr="003E5F2C" w:rsidRDefault="00AE5DA6" w:rsidP="00A17481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41C4399A" w14:textId="77777777" w:rsidR="00B2780A" w:rsidRPr="003E5F2C" w:rsidRDefault="00B2780A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gridSpan w:val="3"/>
            <w:vAlign w:val="center"/>
          </w:tcPr>
          <w:p w14:paraId="1FE29F91" w14:textId="72E34C0D" w:rsidR="00B2780A" w:rsidRPr="003E5F2C" w:rsidRDefault="00AE5DA6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54103040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C17F865" w14:textId="5BD2B1CF" w:rsidR="00B2780A" w:rsidRPr="003E5F2C" w:rsidRDefault="00AE5DA6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0EA0F8C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tcBorders>
              <w:bottom w:val="nil"/>
            </w:tcBorders>
            <w:vAlign w:val="center"/>
          </w:tcPr>
          <w:p w14:paraId="5075E6EE" w14:textId="1CB5BB4F" w:rsidR="00B2780A" w:rsidRPr="003E5F2C" w:rsidRDefault="00AE5DA6" w:rsidP="00A174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5629081C" w14:textId="77777777" w:rsidR="00B2780A" w:rsidRPr="003E5F2C" w:rsidRDefault="00B2780A" w:rsidP="00A174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5" w:type="dxa"/>
            <w:gridSpan w:val="2"/>
            <w:tcBorders>
              <w:bottom w:val="nil"/>
            </w:tcBorders>
            <w:vAlign w:val="center"/>
          </w:tcPr>
          <w:p w14:paraId="7F28F73B" w14:textId="55C4E7A7" w:rsidR="00B2780A" w:rsidRPr="003E5F2C" w:rsidRDefault="00AE5DA6" w:rsidP="00A174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61A18333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gridSpan w:val="3"/>
            <w:tcBorders>
              <w:bottom w:val="nil"/>
            </w:tcBorders>
            <w:vAlign w:val="center"/>
          </w:tcPr>
          <w:p w14:paraId="0C33239B" w14:textId="28B856BD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20E9B040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gridSpan w:val="3"/>
            <w:tcBorders>
              <w:bottom w:val="nil"/>
            </w:tcBorders>
            <w:vAlign w:val="center"/>
          </w:tcPr>
          <w:p w14:paraId="401B50E8" w14:textId="4BCBB0BB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72FB9CF5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gridSpan w:val="3"/>
            <w:tcBorders>
              <w:bottom w:val="nil"/>
            </w:tcBorders>
            <w:vAlign w:val="center"/>
          </w:tcPr>
          <w:p w14:paraId="39C16A8D" w14:textId="3104EA68" w:rsidR="00B2780A" w:rsidRPr="003E5F2C" w:rsidRDefault="00AE5DA6" w:rsidP="00A174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4C216D54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gridSpan w:val="3"/>
            <w:tcBorders>
              <w:bottom w:val="nil"/>
            </w:tcBorders>
            <w:vAlign w:val="center"/>
          </w:tcPr>
          <w:p w14:paraId="396BFBA5" w14:textId="34870327" w:rsidR="00B2780A" w:rsidRPr="003E5F2C" w:rsidRDefault="00AE5DA6" w:rsidP="00A174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55" w:type="dxa"/>
            <w:tcBorders>
              <w:bottom w:val="nil"/>
            </w:tcBorders>
            <w:vAlign w:val="center"/>
          </w:tcPr>
          <w:p w14:paraId="7EA1B165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  <w:tcBorders>
              <w:bottom w:val="nil"/>
            </w:tcBorders>
            <w:vAlign w:val="center"/>
          </w:tcPr>
          <w:p w14:paraId="1C1F6256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7B0C2D6B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3" w:type="dxa"/>
            <w:tcBorders>
              <w:bottom w:val="nil"/>
            </w:tcBorders>
            <w:vAlign w:val="center"/>
          </w:tcPr>
          <w:p w14:paraId="1D375A35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B2780A" w:rsidRPr="003E5F2C" w14:paraId="3888C9A7" w14:textId="77777777" w:rsidTr="00A17481">
        <w:trPr>
          <w:cantSplit/>
          <w:trHeight w:val="20"/>
        </w:trPr>
        <w:tc>
          <w:tcPr>
            <w:tcW w:w="1797" w:type="dxa"/>
            <w:gridSpan w:val="2"/>
            <w:tcBorders>
              <w:bottom w:val="nil"/>
            </w:tcBorders>
            <w:vAlign w:val="center"/>
          </w:tcPr>
          <w:p w14:paraId="7A09E603" w14:textId="77777777" w:rsidR="00B2780A" w:rsidRPr="003E5F2C" w:rsidRDefault="00B2780A" w:rsidP="00A17481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E5F2C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33" w:type="dxa"/>
            <w:tcBorders>
              <w:bottom w:val="nil"/>
            </w:tcBorders>
            <w:vAlign w:val="center"/>
          </w:tcPr>
          <w:p w14:paraId="68C9EC9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tcBorders>
              <w:bottom w:val="nil"/>
            </w:tcBorders>
            <w:vAlign w:val="bottom"/>
          </w:tcPr>
          <w:p w14:paraId="25870FB0" w14:textId="3C06871B" w:rsidR="00B2780A" w:rsidRPr="003E5F2C" w:rsidRDefault="00AE5DA6" w:rsidP="00A174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4971A5CF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tcBorders>
              <w:bottom w:val="nil"/>
            </w:tcBorders>
            <w:vAlign w:val="bottom"/>
          </w:tcPr>
          <w:p w14:paraId="27F2CBFE" w14:textId="1C3A7730" w:rsidR="00B2780A" w:rsidRPr="003E5F2C" w:rsidRDefault="00AE5DA6" w:rsidP="00A17481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2888A84A" w14:textId="77777777" w:rsidR="00B2780A" w:rsidRPr="003E5F2C" w:rsidRDefault="00B2780A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gridSpan w:val="3"/>
            <w:tcBorders>
              <w:bottom w:val="nil"/>
            </w:tcBorders>
            <w:vAlign w:val="bottom"/>
          </w:tcPr>
          <w:p w14:paraId="1DACF0A2" w14:textId="057F3D98" w:rsidR="00B2780A" w:rsidRPr="003E5F2C" w:rsidRDefault="00AE5DA6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0E9830D9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tcBorders>
              <w:bottom w:val="nil"/>
            </w:tcBorders>
            <w:vAlign w:val="bottom"/>
          </w:tcPr>
          <w:p w14:paraId="7F96BEEF" w14:textId="7D4ACA06" w:rsidR="00B2780A" w:rsidRPr="003E5F2C" w:rsidRDefault="00AE5DA6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5527C950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tcBorders>
              <w:top w:val="nil"/>
              <w:bottom w:val="nil"/>
            </w:tcBorders>
            <w:vAlign w:val="bottom"/>
          </w:tcPr>
          <w:p w14:paraId="7262F0E1" w14:textId="290813B8" w:rsidR="00B2780A" w:rsidRPr="003E5F2C" w:rsidRDefault="00AE5DA6" w:rsidP="00A174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8BFDA61" w14:textId="77777777" w:rsidR="00B2780A" w:rsidRPr="003E5F2C" w:rsidRDefault="00B2780A" w:rsidP="00A174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  <w:gridSpan w:val="2"/>
            <w:tcBorders>
              <w:top w:val="nil"/>
              <w:bottom w:val="nil"/>
            </w:tcBorders>
            <w:vAlign w:val="bottom"/>
          </w:tcPr>
          <w:p w14:paraId="532991C8" w14:textId="4EE6A42A" w:rsidR="00B2780A" w:rsidRPr="003E5F2C" w:rsidRDefault="00AE5DA6" w:rsidP="00A174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7CCA77A0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gridSpan w:val="3"/>
            <w:tcBorders>
              <w:top w:val="nil"/>
              <w:bottom w:val="nil"/>
            </w:tcBorders>
            <w:vAlign w:val="bottom"/>
          </w:tcPr>
          <w:p w14:paraId="7E5C2A6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0D2FC25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gridSpan w:val="3"/>
            <w:tcBorders>
              <w:top w:val="nil"/>
              <w:bottom w:val="nil"/>
            </w:tcBorders>
            <w:vAlign w:val="bottom"/>
          </w:tcPr>
          <w:p w14:paraId="291FEBB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48A3726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gridSpan w:val="3"/>
            <w:tcBorders>
              <w:top w:val="nil"/>
              <w:bottom w:val="nil"/>
            </w:tcBorders>
            <w:vAlign w:val="bottom"/>
          </w:tcPr>
          <w:p w14:paraId="41688A7F" w14:textId="6148A7C0" w:rsidR="00B2780A" w:rsidRPr="003E5F2C" w:rsidRDefault="00AE5DA6" w:rsidP="00A174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2960300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gridSpan w:val="3"/>
            <w:tcBorders>
              <w:top w:val="nil"/>
              <w:bottom w:val="nil"/>
            </w:tcBorders>
            <w:vAlign w:val="bottom"/>
          </w:tcPr>
          <w:p w14:paraId="2FFE012D" w14:textId="45941B98" w:rsidR="00B2780A" w:rsidRPr="003E5F2C" w:rsidRDefault="00AE5DA6" w:rsidP="00A174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3E7FDD9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center"/>
          </w:tcPr>
          <w:p w14:paraId="4A648CD9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0E7C3401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3" w:type="dxa"/>
            <w:tcBorders>
              <w:top w:val="nil"/>
              <w:bottom w:val="nil"/>
            </w:tcBorders>
            <w:vAlign w:val="center"/>
          </w:tcPr>
          <w:p w14:paraId="4DE3D5AA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B2780A" w:rsidRPr="003E5F2C" w14:paraId="36B3B598" w14:textId="77777777" w:rsidTr="00A17481">
        <w:trPr>
          <w:cantSplit/>
          <w:trHeight w:val="20"/>
        </w:trPr>
        <w:tc>
          <w:tcPr>
            <w:tcW w:w="1797" w:type="dxa"/>
            <w:gridSpan w:val="2"/>
            <w:tcBorders>
              <w:bottom w:val="nil"/>
            </w:tcBorders>
            <w:vAlign w:val="center"/>
          </w:tcPr>
          <w:p w14:paraId="72ACDEE9" w14:textId="77777777" w:rsidR="00B2780A" w:rsidRPr="003E5F2C" w:rsidRDefault="00B2780A" w:rsidP="00A17481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E5F2C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เอ็ดดูเคชั่น จำกัด</w:t>
            </w:r>
          </w:p>
        </w:tc>
        <w:tc>
          <w:tcPr>
            <w:tcW w:w="33" w:type="dxa"/>
            <w:tcBorders>
              <w:bottom w:val="nil"/>
            </w:tcBorders>
            <w:vAlign w:val="center"/>
          </w:tcPr>
          <w:p w14:paraId="6CF0894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tcBorders>
              <w:bottom w:val="nil"/>
            </w:tcBorders>
            <w:vAlign w:val="bottom"/>
          </w:tcPr>
          <w:p w14:paraId="62CF53B7" w14:textId="1BDBA37C" w:rsidR="00B2780A" w:rsidRPr="003E5F2C" w:rsidRDefault="00AE5DA6" w:rsidP="00A174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50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000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  <w:tcBorders>
              <w:bottom w:val="nil"/>
            </w:tcBorders>
          </w:tcPr>
          <w:p w14:paraId="46CB751D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tcBorders>
              <w:bottom w:val="nil"/>
            </w:tcBorders>
            <w:vAlign w:val="bottom"/>
          </w:tcPr>
          <w:p w14:paraId="0658A704" w14:textId="545C4086" w:rsidR="00B2780A" w:rsidRPr="003E5F2C" w:rsidRDefault="00AE5DA6" w:rsidP="00A17481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bottom w:val="nil"/>
            </w:tcBorders>
          </w:tcPr>
          <w:p w14:paraId="120BF0E4" w14:textId="77777777" w:rsidR="00B2780A" w:rsidRPr="003E5F2C" w:rsidRDefault="00B2780A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gridSpan w:val="3"/>
            <w:tcBorders>
              <w:bottom w:val="nil"/>
            </w:tcBorders>
            <w:vAlign w:val="center"/>
          </w:tcPr>
          <w:p w14:paraId="6F250349" w14:textId="7E1E1A5D" w:rsidR="00B2780A" w:rsidRPr="003E5F2C" w:rsidRDefault="00AE5DA6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9FC0B04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tcBorders>
              <w:bottom w:val="nil"/>
            </w:tcBorders>
            <w:vAlign w:val="center"/>
          </w:tcPr>
          <w:p w14:paraId="553F9043" w14:textId="6F05F03F" w:rsidR="00B2780A" w:rsidRPr="003E5F2C" w:rsidRDefault="00AE5DA6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28E4544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tcBorders>
              <w:top w:val="nil"/>
              <w:bottom w:val="nil"/>
            </w:tcBorders>
            <w:vAlign w:val="bottom"/>
          </w:tcPr>
          <w:p w14:paraId="2703FCE6" w14:textId="43004845" w:rsidR="00B2780A" w:rsidRPr="003E5F2C" w:rsidRDefault="00AE5DA6" w:rsidP="00A174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990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F09CA10" w14:textId="77777777" w:rsidR="00B2780A" w:rsidRPr="003E5F2C" w:rsidRDefault="00B2780A" w:rsidP="00A174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  <w:gridSpan w:val="2"/>
            <w:tcBorders>
              <w:top w:val="nil"/>
              <w:bottom w:val="nil"/>
            </w:tcBorders>
            <w:vAlign w:val="bottom"/>
          </w:tcPr>
          <w:p w14:paraId="1599B5BC" w14:textId="6F44269A" w:rsidR="00B2780A" w:rsidRPr="003E5F2C" w:rsidRDefault="00AE5DA6" w:rsidP="00A174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4DDB2AE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gridSpan w:val="3"/>
            <w:tcBorders>
              <w:top w:val="nil"/>
              <w:bottom w:val="nil"/>
            </w:tcBorders>
            <w:vAlign w:val="bottom"/>
          </w:tcPr>
          <w:p w14:paraId="081C9EB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4D00D234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gridSpan w:val="3"/>
            <w:tcBorders>
              <w:top w:val="nil"/>
              <w:bottom w:val="nil"/>
            </w:tcBorders>
            <w:vAlign w:val="bottom"/>
          </w:tcPr>
          <w:p w14:paraId="338CEFEE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40DD4B89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gridSpan w:val="3"/>
            <w:tcBorders>
              <w:top w:val="nil"/>
              <w:bottom w:val="nil"/>
            </w:tcBorders>
            <w:vAlign w:val="bottom"/>
          </w:tcPr>
          <w:p w14:paraId="04A7AAF4" w14:textId="140397AF" w:rsidR="00B2780A" w:rsidRPr="003E5F2C" w:rsidRDefault="00AE5DA6" w:rsidP="00A174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990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F560080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gridSpan w:val="3"/>
            <w:tcBorders>
              <w:top w:val="nil"/>
              <w:bottom w:val="nil"/>
            </w:tcBorders>
            <w:vAlign w:val="bottom"/>
          </w:tcPr>
          <w:p w14:paraId="115DE846" w14:textId="2A43C52B" w:rsidR="00B2780A" w:rsidRPr="003E5F2C" w:rsidRDefault="00AE5DA6" w:rsidP="00A174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5AA47AA1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center"/>
          </w:tcPr>
          <w:p w14:paraId="73014AFA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13A64685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3" w:type="dxa"/>
            <w:tcBorders>
              <w:top w:val="nil"/>
              <w:bottom w:val="nil"/>
            </w:tcBorders>
            <w:vAlign w:val="center"/>
          </w:tcPr>
          <w:p w14:paraId="6CEC0CCB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B2780A" w:rsidRPr="003E5F2C" w14:paraId="099477F5" w14:textId="77777777" w:rsidTr="00A17481">
        <w:trPr>
          <w:cantSplit/>
          <w:trHeight w:val="20"/>
        </w:trPr>
        <w:tc>
          <w:tcPr>
            <w:tcW w:w="1797" w:type="dxa"/>
            <w:gridSpan w:val="2"/>
            <w:tcBorders>
              <w:bottom w:val="nil"/>
            </w:tcBorders>
            <w:vAlign w:val="center"/>
          </w:tcPr>
          <w:p w14:paraId="274A46C9" w14:textId="77777777" w:rsidR="00B2780A" w:rsidRPr="003E5F2C" w:rsidRDefault="00B2780A" w:rsidP="00A17481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E5F2C">
              <w:rPr>
                <w:rFonts w:asciiTheme="majorBidi" w:hAnsiTheme="majorBidi" w:cs="Angsana New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อินดัสเทรียล ริง โรด จำกัด</w:t>
            </w:r>
          </w:p>
        </w:tc>
        <w:tc>
          <w:tcPr>
            <w:tcW w:w="33" w:type="dxa"/>
            <w:tcBorders>
              <w:bottom w:val="nil"/>
            </w:tcBorders>
            <w:vAlign w:val="center"/>
          </w:tcPr>
          <w:p w14:paraId="678A5A3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tcBorders>
              <w:bottom w:val="nil"/>
            </w:tcBorders>
            <w:vAlign w:val="bottom"/>
          </w:tcPr>
          <w:p w14:paraId="41B30D73" w14:textId="3DE6CA21" w:rsidR="00B2780A" w:rsidRPr="003E5F2C" w:rsidRDefault="00AE5DA6" w:rsidP="00A174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250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  <w:tcBorders>
              <w:bottom w:val="nil"/>
            </w:tcBorders>
          </w:tcPr>
          <w:p w14:paraId="0D17D417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tcBorders>
              <w:bottom w:val="nil"/>
            </w:tcBorders>
            <w:vAlign w:val="bottom"/>
          </w:tcPr>
          <w:p w14:paraId="66302BA1" w14:textId="77777777" w:rsidR="00B2780A" w:rsidRPr="003E5F2C" w:rsidRDefault="00B2780A" w:rsidP="00A17481">
            <w:pPr>
              <w:spacing w:line="200" w:lineRule="exact"/>
              <w:ind w:left="-115" w:right="-133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7" w:type="dxa"/>
            <w:tcBorders>
              <w:bottom w:val="nil"/>
            </w:tcBorders>
          </w:tcPr>
          <w:p w14:paraId="61069EF2" w14:textId="77777777" w:rsidR="00B2780A" w:rsidRPr="003E5F2C" w:rsidRDefault="00B2780A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gridSpan w:val="3"/>
            <w:tcBorders>
              <w:bottom w:val="nil"/>
            </w:tcBorders>
            <w:vAlign w:val="bottom"/>
          </w:tcPr>
          <w:p w14:paraId="560C937D" w14:textId="72410DCE" w:rsidR="00B2780A" w:rsidRPr="003E5F2C" w:rsidRDefault="00AE5DA6" w:rsidP="00A174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3B82F9A1" w14:textId="77777777" w:rsidR="00B2780A" w:rsidRPr="003E5F2C" w:rsidRDefault="00B2780A" w:rsidP="00A174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tcBorders>
              <w:bottom w:val="nil"/>
            </w:tcBorders>
            <w:vAlign w:val="bottom"/>
          </w:tcPr>
          <w:p w14:paraId="2AAF5973" w14:textId="77777777" w:rsidR="00B2780A" w:rsidRPr="003E5F2C" w:rsidRDefault="00B2780A" w:rsidP="00A17481">
            <w:pPr>
              <w:spacing w:line="200" w:lineRule="exact"/>
              <w:ind w:left="-115" w:right="-133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240760F4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A1F31C1" w14:textId="5F45521A" w:rsidR="00B2780A" w:rsidRPr="003E5F2C" w:rsidRDefault="00AE5DA6" w:rsidP="00A174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9C48D09" w14:textId="77777777" w:rsidR="00B2780A" w:rsidRPr="003E5F2C" w:rsidRDefault="00B2780A" w:rsidP="00A174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4635687" w14:textId="77777777" w:rsidR="00B2780A" w:rsidRPr="003E5F2C" w:rsidRDefault="00B2780A" w:rsidP="00A17481">
            <w:pPr>
              <w:tabs>
                <w:tab w:val="decimal" w:pos="393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1FB651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461FA7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DD3BD7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195F11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4B60F65A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1D7B91A" w14:textId="1FC22A9E" w:rsidR="00B2780A" w:rsidRPr="003E5F2C" w:rsidRDefault="00AE5DA6" w:rsidP="00A174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BE5158E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E78ACC6" w14:textId="77777777" w:rsidR="00B2780A" w:rsidRPr="003E5F2C" w:rsidRDefault="00B2780A" w:rsidP="00A17481">
            <w:pPr>
              <w:tabs>
                <w:tab w:val="decimal" w:pos="453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688E6A5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9" w:type="dxa"/>
            <w:tcBorders>
              <w:top w:val="nil"/>
              <w:bottom w:val="single" w:sz="4" w:space="0" w:color="auto"/>
            </w:tcBorders>
            <w:vAlign w:val="bottom"/>
          </w:tcPr>
          <w:p w14:paraId="0D05230F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191EA52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3" w:type="dxa"/>
            <w:tcBorders>
              <w:top w:val="nil"/>
              <w:bottom w:val="single" w:sz="4" w:space="0" w:color="auto"/>
            </w:tcBorders>
            <w:vAlign w:val="bottom"/>
          </w:tcPr>
          <w:p w14:paraId="47B1C30C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B2780A" w:rsidRPr="003E5F2C" w14:paraId="3381A562" w14:textId="77777777" w:rsidTr="00A17481">
        <w:trPr>
          <w:cantSplit/>
          <w:trHeight w:val="20"/>
        </w:trPr>
        <w:tc>
          <w:tcPr>
            <w:tcW w:w="1797" w:type="dxa"/>
            <w:gridSpan w:val="2"/>
            <w:tcBorders>
              <w:top w:val="nil"/>
              <w:bottom w:val="nil"/>
            </w:tcBorders>
            <w:vAlign w:val="center"/>
          </w:tcPr>
          <w:p w14:paraId="1FCAA841" w14:textId="77777777" w:rsidR="00B2780A" w:rsidRPr="003E5F2C" w:rsidRDefault="00B2780A" w:rsidP="00A17481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33" w:type="dxa"/>
            <w:tcBorders>
              <w:top w:val="nil"/>
              <w:bottom w:val="nil"/>
            </w:tcBorders>
            <w:vAlign w:val="center"/>
          </w:tcPr>
          <w:p w14:paraId="3CA58C92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3"/>
            <w:tcBorders>
              <w:top w:val="nil"/>
              <w:bottom w:val="nil"/>
            </w:tcBorders>
            <w:vAlign w:val="center"/>
          </w:tcPr>
          <w:p w14:paraId="360E9767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8D32681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gridSpan w:val="2"/>
            <w:tcBorders>
              <w:top w:val="nil"/>
              <w:bottom w:val="nil"/>
            </w:tcBorders>
            <w:vAlign w:val="bottom"/>
          </w:tcPr>
          <w:p w14:paraId="077905C6" w14:textId="77777777" w:rsidR="00B2780A" w:rsidRPr="003E5F2C" w:rsidRDefault="00B2780A" w:rsidP="00A17481">
            <w:pPr>
              <w:spacing w:line="200" w:lineRule="exact"/>
              <w:ind w:left="-115" w:right="-13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8DF276A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gridSpan w:val="3"/>
            <w:tcBorders>
              <w:top w:val="nil"/>
              <w:bottom w:val="nil"/>
            </w:tcBorders>
            <w:vAlign w:val="center"/>
          </w:tcPr>
          <w:p w14:paraId="33F7E6F9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  <w:vAlign w:val="center"/>
          </w:tcPr>
          <w:p w14:paraId="4864B3A6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gridSpan w:val="2"/>
            <w:tcBorders>
              <w:top w:val="nil"/>
              <w:bottom w:val="nil"/>
            </w:tcBorders>
            <w:vAlign w:val="center"/>
          </w:tcPr>
          <w:p w14:paraId="5A4CD54C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09FB753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48C884" w14:textId="7D566ED1" w:rsidR="00B2780A" w:rsidRPr="003E5F2C" w:rsidRDefault="00AE5DA6" w:rsidP="00A174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="Angsana New"/>
                <w:sz w:val="16"/>
                <w:szCs w:val="16"/>
                <w:lang w:val="en-US"/>
              </w:rPr>
              <w:t>4</w:t>
            </w:r>
            <w:r w:rsidR="00B2780A" w:rsidRPr="003E5F2C">
              <w:rPr>
                <w:rFonts w:asciiTheme="majorBidi" w:hAnsiTheme="majorBidi" w:cs="Angsana New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z w:val="16"/>
                <w:szCs w:val="16"/>
                <w:lang w:val="en-US"/>
              </w:rPr>
              <w:t>745</w:t>
            </w:r>
            <w:r w:rsidR="00B2780A" w:rsidRPr="003E5F2C">
              <w:rPr>
                <w:rFonts w:asciiTheme="majorBidi" w:hAnsiTheme="majorBidi" w:cs="Angsana New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z w:val="16"/>
                <w:szCs w:val="16"/>
                <w:lang w:val="en-US"/>
              </w:rPr>
              <w:t>487</w:t>
            </w:r>
            <w:r w:rsidR="00B2780A" w:rsidRPr="003E5F2C">
              <w:rPr>
                <w:rFonts w:asciiTheme="majorBidi" w:hAnsiTheme="majorBidi" w:cs="Angsana New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z w:val="16"/>
                <w:szCs w:val="16"/>
                <w:lang w:val="en-US"/>
              </w:rPr>
              <w:t>009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5412FDD" w14:textId="77777777" w:rsidR="00B2780A" w:rsidRPr="003E5F2C" w:rsidRDefault="00B2780A" w:rsidP="00A174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D62F2A" w14:textId="5966E05A" w:rsidR="00B2780A" w:rsidRPr="003E5F2C" w:rsidRDefault="00AE5DA6" w:rsidP="00A174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019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13DC3E18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46DE69" w14:textId="25BE47DA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0CF24C1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C1EC50" w14:textId="4F071EE5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3E5F2C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6B938EA1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D3A0F7" w14:textId="36890159" w:rsidR="00B2780A" w:rsidRPr="003E5F2C" w:rsidRDefault="00AE5DA6" w:rsidP="00A174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735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915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FD2DB8D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73D966C" w14:textId="63B63D65" w:rsidR="00B2780A" w:rsidRPr="003E5F2C" w:rsidRDefault="00AE5DA6" w:rsidP="00A174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697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B2780A" w:rsidRPr="003E5F2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E5DA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925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0C0A425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  <w:tcBorders>
              <w:top w:val="single" w:sz="4" w:space="0" w:color="auto"/>
              <w:bottom w:val="double" w:sz="4" w:space="0" w:color="auto"/>
            </w:tcBorders>
          </w:tcPr>
          <w:p w14:paraId="39660365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199D1F5F" w14:textId="77777777" w:rsidR="00B2780A" w:rsidRPr="003E5F2C" w:rsidRDefault="00B2780A" w:rsidP="00A174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double" w:sz="4" w:space="0" w:color="auto"/>
            </w:tcBorders>
          </w:tcPr>
          <w:p w14:paraId="3BC945A5" w14:textId="77777777" w:rsidR="00B2780A" w:rsidRPr="003E5F2C" w:rsidRDefault="00B2780A" w:rsidP="00A174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</w:tbl>
    <w:p w14:paraId="7876EB2B" w14:textId="73D2A413" w:rsidR="00843618" w:rsidRPr="003E5F2C" w:rsidRDefault="00843618" w:rsidP="00843618">
      <w:pPr>
        <w:spacing w:before="240" w:after="120"/>
        <w:ind w:left="1080" w:right="72"/>
        <w:jc w:val="thaiDistribute"/>
        <w:rPr>
          <w:rFonts w:asciiTheme="majorBidi" w:hAnsiTheme="majorBidi" w:cstheme="majorBidi"/>
          <w:snapToGrid w:val="0"/>
          <w:cs/>
        </w:rPr>
      </w:pPr>
      <w:r w:rsidRPr="003E5F2C">
        <w:rPr>
          <w:rFonts w:asciiTheme="majorBidi" w:hAnsiTheme="majorBidi" w:cstheme="majorBidi"/>
          <w:snapToGrid w:val="0"/>
          <w:cs/>
        </w:rPr>
        <w:t xml:space="preserve">เมื่อวันที่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19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กรกฎาคม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2560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>ที่ประชุมคณะกรรมการบริษัทได้มีมติอนุมัติให้เลิกบริษัท ซีจีดี ดิจิตอล พาร์ทเนอร์ จำกัด ซึ่งเป็นบริษัทย่อย เนื่องจากบริษัทย่อยดังกล่าวได้ยกเลิกการประกอบกิจการแล้ว โดยปัจจุบันบริษัท ซีจีดี ดิจิตอล พาร์ทเนอร์ จำกัด ยังอยู่ระหว่างการชำระบัญชี</w:t>
      </w:r>
    </w:p>
    <w:p w14:paraId="0528CC68" w14:textId="34223F9D" w:rsidR="00843618" w:rsidRPr="003E5F2C" w:rsidRDefault="00843618" w:rsidP="00843618">
      <w:pPr>
        <w:ind w:left="1080" w:right="72"/>
        <w:jc w:val="thaiDistribute"/>
        <w:rPr>
          <w:rFonts w:asciiTheme="majorBidi" w:hAnsiTheme="majorBidi" w:cstheme="majorBidi"/>
          <w:snapToGrid w:val="0"/>
        </w:rPr>
      </w:pPr>
      <w:r w:rsidRPr="003E5F2C">
        <w:rPr>
          <w:rFonts w:asciiTheme="majorBidi" w:hAnsiTheme="majorBidi" w:cstheme="majorBidi"/>
          <w:snapToGrid w:val="0"/>
          <w:cs/>
        </w:rPr>
        <w:t xml:space="preserve">เมื่อวันที่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10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พฤษภาคม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2567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ที่ประชุมคณะกรรมการบริษัท ครั้งที่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3</w:t>
      </w:r>
      <w:r w:rsidRPr="003E5F2C">
        <w:rPr>
          <w:rFonts w:asciiTheme="majorBidi" w:hAnsiTheme="majorBidi" w:cstheme="majorBidi"/>
          <w:snapToGrid w:val="0"/>
        </w:rPr>
        <w:t>/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2567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มีมติอนุมัติให้เลิกกิจการบริษัท ซีจียูเค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1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>จำกัด (บริษัทย่อยทางอ้อมโดยผ่านบริษัท ลีดดิ้ง สคูล พาร์ทเนอร์ชิพ จำกัด)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โดยเมื่อวันที่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21</w:t>
      </w:r>
      <w:r w:rsidRPr="003E5F2C">
        <w:rPr>
          <w:rFonts w:asciiTheme="majorBidi" w:hAnsiTheme="majorBidi" w:cstheme="majorBidi"/>
          <w:snapToGrid w:val="0"/>
          <w:cs/>
        </w:rPr>
        <w:t xml:space="preserve"> มีนาคม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2568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บริษัท ซีจียูเค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1</w:t>
      </w:r>
      <w:r w:rsidRPr="003E5F2C">
        <w:rPr>
          <w:rFonts w:asciiTheme="majorBidi" w:hAnsiTheme="majorBidi" w:cstheme="majorBidi"/>
          <w:snapToGrid w:val="0"/>
          <w:cs/>
        </w:rPr>
        <w:t xml:space="preserve"> จำกัด ได้ดำเนินการชำระบัญชีเสร็จสิ้นแล้ว</w:t>
      </w:r>
    </w:p>
    <w:p w14:paraId="4799D695" w14:textId="52985A16" w:rsidR="002E066C" w:rsidRPr="002E066C" w:rsidRDefault="00843618" w:rsidP="002E066C">
      <w:pPr>
        <w:spacing w:before="240"/>
        <w:ind w:left="1080" w:right="72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E5F2C">
        <w:rPr>
          <w:rFonts w:asciiTheme="majorBidi" w:hAnsiTheme="majorBidi" w:cstheme="majorBidi"/>
          <w:snapToGrid w:val="0"/>
          <w:cs/>
        </w:rPr>
        <w:t xml:space="preserve">เมื่อวันที่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20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มีนาคม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2568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ที่ประชุมคณะกรรมการบริษัท ครั้งที่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1</w:t>
      </w:r>
      <w:r w:rsidRPr="003E5F2C">
        <w:rPr>
          <w:rFonts w:asciiTheme="majorBidi" w:hAnsiTheme="majorBidi" w:cstheme="majorBidi"/>
          <w:snapToGrid w:val="0"/>
          <w:lang w:val="en-US"/>
        </w:rPr>
        <w:t>/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2568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มีมติอนุมัติให้จัดตั้งบริษัทย่อยแห่งใหม่เพื่อประกอบกิจการ ให้เช่าอสังหาริมทรัพย์ ภายใต้ชื่อ “บริษัท ซีจีดี อินดัสเรียล ริง โรด จำกัด” โดยเมื่อวันที่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เมษายน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2568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>บริษัทได้ดำเนินการจดทะเบียนจัดตั้งบริษัทย่อยดังกล่าวกับกรมพัฒนาธุรกิจการค้า กระทรวงพาณิชย์ ตามมติดังกล่าว</w:t>
      </w:r>
    </w:p>
    <w:p w14:paraId="68337CC9" w14:textId="196E3756" w:rsidR="00843618" w:rsidRPr="003E5F2C" w:rsidRDefault="00AE5DA6" w:rsidP="00843618">
      <w:pPr>
        <w:tabs>
          <w:tab w:val="left" w:pos="1080"/>
        </w:tabs>
        <w:spacing w:before="240"/>
        <w:ind w:left="389" w:right="-389" w:firstLine="144"/>
        <w:jc w:val="thaiDistribute"/>
        <w:rPr>
          <w:rFonts w:asciiTheme="majorBidi" w:hAnsiTheme="majorBidi" w:cstheme="majorBidi"/>
          <w:snapToGrid w:val="0"/>
          <w:cs/>
        </w:rPr>
      </w:pPr>
      <w:r w:rsidRPr="00AE5DA6">
        <w:rPr>
          <w:rFonts w:asciiTheme="majorBidi" w:hAnsiTheme="majorBidi" w:cstheme="majorBidi"/>
          <w:lang w:val="en-US"/>
        </w:rPr>
        <w:t>29</w:t>
      </w:r>
      <w:r w:rsidR="00843618" w:rsidRPr="003E5F2C">
        <w:rPr>
          <w:rFonts w:asciiTheme="majorBidi" w:hAnsiTheme="majorBidi" w:cstheme="majorBidi"/>
          <w:cs/>
        </w:rPr>
        <w:t>.</w:t>
      </w:r>
      <w:r w:rsidRPr="00AE5DA6">
        <w:rPr>
          <w:rFonts w:asciiTheme="majorBidi" w:hAnsiTheme="majorBidi" w:cstheme="majorBidi"/>
          <w:lang w:val="en-US"/>
        </w:rPr>
        <w:t>2</w:t>
      </w:r>
      <w:r w:rsidR="00843618" w:rsidRPr="003E5F2C">
        <w:rPr>
          <w:rFonts w:asciiTheme="majorBidi" w:hAnsiTheme="majorBidi" w:cstheme="majorBidi"/>
          <w:cs/>
        </w:rPr>
        <w:tab/>
      </w:r>
      <w:r w:rsidR="004C39D2" w:rsidRPr="004C39D2">
        <w:rPr>
          <w:rFonts w:asciiTheme="majorBidi" w:hAnsiTheme="majorBidi" w:cstheme="majorBidi"/>
          <w:snapToGrid w:val="0"/>
          <w:cs/>
        </w:rPr>
        <w:t>เงินให้กู้ยืมแก่บริษัทที่เกี่ยวข้องกัน ณ วันที่</w:t>
      </w:r>
      <w:r w:rsidR="004C39D2" w:rsidRPr="004C39D2">
        <w:rPr>
          <w:rFonts w:asciiTheme="majorBidi" w:hAnsiTheme="majorBidi" w:cs="Angsana New"/>
          <w:cs/>
        </w:rPr>
        <w:t xml:space="preserve"> </w:t>
      </w:r>
      <w:r w:rsidRPr="00AE5DA6">
        <w:rPr>
          <w:rFonts w:asciiTheme="majorBidi" w:hAnsiTheme="majorBidi" w:cstheme="majorBidi"/>
          <w:snapToGrid w:val="0"/>
          <w:lang w:val="en-US"/>
        </w:rPr>
        <w:t>31</w:t>
      </w:r>
      <w:r w:rsidR="004C39D2" w:rsidRPr="004C39D2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AE5DA6">
        <w:rPr>
          <w:rFonts w:asciiTheme="majorBidi" w:hAnsiTheme="majorBidi" w:cstheme="majorBidi"/>
          <w:snapToGrid w:val="0"/>
          <w:lang w:val="en-US"/>
        </w:rPr>
        <w:t>2568</w:t>
      </w:r>
      <w:r w:rsidR="004C39D2" w:rsidRPr="004C39D2">
        <w:rPr>
          <w:rFonts w:asciiTheme="majorBidi" w:hAnsiTheme="majorBidi" w:cstheme="majorBidi"/>
          <w:snapToGrid w:val="0"/>
          <w:cs/>
          <w:lang w:val="en-US"/>
        </w:rPr>
        <w:t xml:space="preserve"> และ </w:t>
      </w:r>
      <w:r w:rsidRPr="00AE5DA6">
        <w:rPr>
          <w:rFonts w:asciiTheme="majorBidi" w:hAnsiTheme="majorBidi" w:cstheme="majorBidi"/>
          <w:snapToGrid w:val="0"/>
          <w:lang w:val="en-US"/>
        </w:rPr>
        <w:t>2567</w:t>
      </w:r>
      <w:r w:rsidR="004C39D2" w:rsidRPr="004C39D2">
        <w:rPr>
          <w:rFonts w:asciiTheme="majorBidi" w:hAnsiTheme="majorBidi" w:cstheme="majorBidi"/>
          <w:snapToGrid w:val="0"/>
          <w:cs/>
          <w:lang w:val="en-US"/>
        </w:rPr>
        <w:t xml:space="preserve"> ประกอบด้วย</w:t>
      </w:r>
    </w:p>
    <w:p w14:paraId="1A471A4A" w14:textId="77777777" w:rsidR="00843618" w:rsidRPr="003E5F2C" w:rsidRDefault="00843618" w:rsidP="00843618">
      <w:pPr>
        <w:ind w:left="1080" w:right="65" w:hanging="533"/>
        <w:jc w:val="right"/>
        <w:rPr>
          <w:rFonts w:asciiTheme="majorBidi" w:hAnsiTheme="majorBidi" w:cstheme="majorBidi"/>
          <w:sz w:val="22"/>
          <w:szCs w:val="22"/>
        </w:rPr>
      </w:pPr>
      <w:r w:rsidRPr="003E5F2C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59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170"/>
        <w:gridCol w:w="90"/>
        <w:gridCol w:w="1170"/>
        <w:gridCol w:w="22"/>
        <w:gridCol w:w="1192"/>
      </w:tblGrid>
      <w:tr w:rsidR="004C39D2" w:rsidRPr="00D47047" w14:paraId="1BDB58B9" w14:textId="77777777" w:rsidTr="002175FF">
        <w:trPr>
          <w:cantSplit/>
          <w:trHeight w:val="144"/>
        </w:trPr>
        <w:tc>
          <w:tcPr>
            <w:tcW w:w="3600" w:type="dxa"/>
          </w:tcPr>
          <w:p w14:paraId="548413C8" w14:textId="77777777" w:rsidR="004C39D2" w:rsidRPr="004C39D2" w:rsidRDefault="004C39D2" w:rsidP="002175FF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3"/>
          </w:tcPr>
          <w:p w14:paraId="69F7AFC1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C39D2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1E5F9F" w14:textId="77777777" w:rsidR="004C39D2" w:rsidRPr="004C39D2" w:rsidRDefault="004C39D2" w:rsidP="002175FF">
            <w:pPr>
              <w:ind w:right="1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4" w:type="dxa"/>
            <w:gridSpan w:val="3"/>
          </w:tcPr>
          <w:p w14:paraId="4E472ECD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C39D2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39D2" w:rsidRPr="00D47047" w14:paraId="1E96F33E" w14:textId="77777777" w:rsidTr="002175FF">
        <w:trPr>
          <w:cantSplit/>
          <w:trHeight w:val="144"/>
        </w:trPr>
        <w:tc>
          <w:tcPr>
            <w:tcW w:w="3600" w:type="dxa"/>
          </w:tcPr>
          <w:p w14:paraId="48E77A69" w14:textId="77777777" w:rsidR="004C39D2" w:rsidRPr="004C39D2" w:rsidRDefault="004C39D2" w:rsidP="002175FF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34FF9BD" w14:textId="77777777" w:rsidR="004C39D2" w:rsidRPr="004C39D2" w:rsidRDefault="004C39D2" w:rsidP="002175FF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E2CC191" w14:textId="77777777" w:rsidR="004C39D2" w:rsidRPr="004C39D2" w:rsidRDefault="004C39D2" w:rsidP="002175FF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0AC5E4" w14:textId="77777777" w:rsidR="004C39D2" w:rsidRPr="004C39D2" w:rsidRDefault="004C39D2" w:rsidP="002175FF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1656C374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94E3ED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2" w:type="dxa"/>
          </w:tcPr>
          <w:p w14:paraId="7FF8CA12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192" w:type="dxa"/>
            <w:tcBorders>
              <w:left w:val="nil"/>
            </w:tcBorders>
          </w:tcPr>
          <w:p w14:paraId="066CFF9E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</w:tr>
      <w:tr w:rsidR="004C39D2" w:rsidRPr="00D47047" w14:paraId="32F96D53" w14:textId="77777777" w:rsidTr="002175FF">
        <w:trPr>
          <w:cantSplit/>
          <w:trHeight w:val="144"/>
        </w:trPr>
        <w:tc>
          <w:tcPr>
            <w:tcW w:w="3600" w:type="dxa"/>
          </w:tcPr>
          <w:p w14:paraId="1FFE56C2" w14:textId="77777777" w:rsidR="004C39D2" w:rsidRPr="004C39D2" w:rsidRDefault="004C39D2" w:rsidP="002175FF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B532405" w14:textId="572F7962" w:rsidR="004C39D2" w:rsidRPr="004C39D2" w:rsidRDefault="00AE5DA6" w:rsidP="002175FF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4C39D2"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F99C1F6" w14:textId="77777777" w:rsidR="004C39D2" w:rsidRPr="004C39D2" w:rsidRDefault="004C39D2" w:rsidP="002175FF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B2D4CF" w14:textId="552BC2E6" w:rsidR="004C39D2" w:rsidRPr="004C39D2" w:rsidRDefault="00AE5DA6" w:rsidP="002175FF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4C39D2"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F9AC5E4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A69A9C" w14:textId="6E3DC3F9" w:rsidR="004C39D2" w:rsidRPr="004C39D2" w:rsidRDefault="00AE5DA6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4C39D2"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2" w:type="dxa"/>
          </w:tcPr>
          <w:p w14:paraId="35864A42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192" w:type="dxa"/>
            <w:tcBorders>
              <w:left w:val="nil"/>
            </w:tcBorders>
          </w:tcPr>
          <w:p w14:paraId="7BDB9BEA" w14:textId="143064B4" w:rsidR="004C39D2" w:rsidRPr="004C39D2" w:rsidRDefault="00AE5DA6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4C39D2"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C39D2" w:rsidRPr="00D47047" w14:paraId="27D1D1B5" w14:textId="77777777" w:rsidTr="002175FF">
        <w:trPr>
          <w:cantSplit/>
          <w:trHeight w:val="144"/>
        </w:trPr>
        <w:tc>
          <w:tcPr>
            <w:tcW w:w="3600" w:type="dxa"/>
          </w:tcPr>
          <w:p w14:paraId="25E3D2CF" w14:textId="77777777" w:rsidR="004C39D2" w:rsidRPr="004C39D2" w:rsidRDefault="004C39D2" w:rsidP="002175FF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01B17E2" w14:textId="7A7FC00C" w:rsidR="004C39D2" w:rsidRPr="004C39D2" w:rsidRDefault="00AE5DA6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1A6FF3EC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ED6EC3" w14:textId="7CA88169" w:rsidR="004C39D2" w:rsidRPr="004C39D2" w:rsidRDefault="00AE5DA6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56BF1A5C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632E5C" w14:textId="60D28251" w:rsidR="004C39D2" w:rsidRPr="004C39D2" w:rsidRDefault="00AE5DA6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2" w:type="dxa"/>
          </w:tcPr>
          <w:p w14:paraId="03F671B1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192" w:type="dxa"/>
            <w:tcBorders>
              <w:left w:val="nil"/>
            </w:tcBorders>
          </w:tcPr>
          <w:p w14:paraId="207446EE" w14:textId="3D30D1C5" w:rsidR="004C39D2" w:rsidRPr="004C39D2" w:rsidRDefault="00AE5DA6" w:rsidP="002175F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2567</w:t>
            </w:r>
          </w:p>
        </w:tc>
      </w:tr>
      <w:tr w:rsidR="004C39D2" w:rsidRPr="00D47047" w14:paraId="7FC2B86A" w14:textId="77777777" w:rsidTr="002175FF">
        <w:trPr>
          <w:cantSplit/>
          <w:trHeight w:hRule="exact" w:val="279"/>
        </w:trPr>
        <w:tc>
          <w:tcPr>
            <w:tcW w:w="3600" w:type="dxa"/>
          </w:tcPr>
          <w:p w14:paraId="3766DDE7" w14:textId="77777777" w:rsidR="004C39D2" w:rsidRPr="004C39D2" w:rsidRDefault="004C39D2" w:rsidP="002175FF">
            <w:pPr>
              <w:ind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005BB5E6" w14:textId="77777777" w:rsidR="004C39D2" w:rsidRPr="004C39D2" w:rsidRDefault="004C39D2" w:rsidP="002175FF">
            <w:pPr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95DD6E6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00A250E" w14:textId="77777777" w:rsidR="004C39D2" w:rsidRPr="004C39D2" w:rsidRDefault="004C39D2" w:rsidP="002175FF">
            <w:pPr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03C3060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018A5BF" w14:textId="77777777" w:rsidR="004C39D2" w:rsidRPr="004C39D2" w:rsidRDefault="004C39D2" w:rsidP="002175FF">
            <w:pPr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" w:type="dxa"/>
          </w:tcPr>
          <w:p w14:paraId="0C9B73D2" w14:textId="77777777" w:rsidR="004C39D2" w:rsidRPr="004C39D2" w:rsidRDefault="004C39D2" w:rsidP="002175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92" w:type="dxa"/>
            <w:tcBorders>
              <w:left w:val="nil"/>
            </w:tcBorders>
          </w:tcPr>
          <w:p w14:paraId="42B6F430" w14:textId="77777777" w:rsidR="004C39D2" w:rsidRPr="004C39D2" w:rsidRDefault="004C39D2" w:rsidP="002175FF">
            <w:pPr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C39D2" w:rsidRPr="00D47047" w14:paraId="06614481" w14:textId="77777777" w:rsidTr="002175FF">
        <w:trPr>
          <w:cantSplit/>
          <w:trHeight w:val="144"/>
        </w:trPr>
        <w:tc>
          <w:tcPr>
            <w:tcW w:w="3600" w:type="dxa"/>
          </w:tcPr>
          <w:p w14:paraId="6C29B8AF" w14:textId="77777777" w:rsidR="004C39D2" w:rsidRPr="004C39D2" w:rsidRDefault="004C39D2" w:rsidP="002175FF">
            <w:pPr>
              <w:snapToGrid w:val="0"/>
              <w:ind w:left="360" w:hanging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179F0D49" w14:textId="2EDEFB42" w:rsidR="004C39D2" w:rsidRPr="004C39D2" w:rsidRDefault="00AE5DA6" w:rsidP="002175FF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BCD58CD" w14:textId="77777777" w:rsidR="004C39D2" w:rsidRPr="004C39D2" w:rsidRDefault="004C39D2" w:rsidP="002175FF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FD47B8E" w14:textId="0B11CD85" w:rsidR="004C39D2" w:rsidRPr="004C39D2" w:rsidRDefault="00AE5DA6" w:rsidP="002175FF">
            <w:pPr>
              <w:tabs>
                <w:tab w:val="decimal" w:pos="1167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594AA36" w14:textId="77777777" w:rsidR="004C39D2" w:rsidRPr="004C39D2" w:rsidRDefault="004C39D2" w:rsidP="002175FF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352B93A" w14:textId="01A89914" w:rsidR="004C39D2" w:rsidRPr="004C39D2" w:rsidRDefault="00AE5DA6" w:rsidP="002175FF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22" w:type="dxa"/>
          </w:tcPr>
          <w:p w14:paraId="3798B738" w14:textId="77777777" w:rsidR="004C39D2" w:rsidRPr="004C39D2" w:rsidRDefault="004C39D2" w:rsidP="002175FF">
            <w:pPr>
              <w:tabs>
                <w:tab w:val="decimal" w:pos="842"/>
              </w:tabs>
              <w:ind w:right="54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192" w:type="dxa"/>
            <w:tcBorders>
              <w:left w:val="nil"/>
            </w:tcBorders>
            <w:vAlign w:val="center"/>
          </w:tcPr>
          <w:p w14:paraId="78B9AE51" w14:textId="77777777" w:rsidR="004C39D2" w:rsidRPr="004C39D2" w:rsidRDefault="004C39D2" w:rsidP="002175FF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  <w:tr w:rsidR="004C39D2" w:rsidRPr="00D47047" w14:paraId="1CCA37E5" w14:textId="77777777" w:rsidTr="002175FF">
        <w:trPr>
          <w:cantSplit/>
          <w:trHeight w:val="144"/>
        </w:trPr>
        <w:tc>
          <w:tcPr>
            <w:tcW w:w="3600" w:type="dxa"/>
          </w:tcPr>
          <w:p w14:paraId="5C8DABB4" w14:textId="77777777" w:rsidR="004C39D2" w:rsidRPr="004C39D2" w:rsidRDefault="004C39D2" w:rsidP="002175FF">
            <w:pPr>
              <w:snapToGrid w:val="0"/>
              <w:ind w:left="540" w:hanging="36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cs/>
              </w:rPr>
              <w:t>หัก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</w:rPr>
              <w:t xml:space="preserve"> 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เงินให้กู้ยืมระยะยาวที่จะ</w:t>
            </w:r>
            <w:r w:rsidRPr="004C39D2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ถึง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103FD" w14:textId="327B6BBD" w:rsidR="004C39D2" w:rsidRPr="004C39D2" w:rsidRDefault="004C39D2" w:rsidP="002175FF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C02D475" w14:textId="77777777" w:rsidR="004C39D2" w:rsidRPr="004C39D2" w:rsidRDefault="004C39D2" w:rsidP="002175FF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39D5449" w14:textId="77777777" w:rsidR="004C39D2" w:rsidRPr="004C39D2" w:rsidRDefault="004C39D2" w:rsidP="002175FF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5B74ECF" w14:textId="77777777" w:rsidR="004C39D2" w:rsidRPr="004C39D2" w:rsidRDefault="004C39D2" w:rsidP="002175FF">
            <w:pPr>
              <w:tabs>
                <w:tab w:val="decimal" w:pos="718"/>
                <w:tab w:val="decimal" w:pos="842"/>
              </w:tabs>
              <w:ind w:right="696" w:hanging="1006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73051" w14:textId="2B99FE24" w:rsidR="004C39D2" w:rsidRPr="004C39D2" w:rsidRDefault="004C39D2" w:rsidP="002175FF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22" w:type="dxa"/>
          </w:tcPr>
          <w:p w14:paraId="4FE57A74" w14:textId="77777777" w:rsidR="004C39D2" w:rsidRPr="004C39D2" w:rsidRDefault="004C39D2" w:rsidP="002175FF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192" w:type="dxa"/>
            <w:tcBorders>
              <w:left w:val="nil"/>
            </w:tcBorders>
            <w:vAlign w:val="center"/>
          </w:tcPr>
          <w:p w14:paraId="319784B1" w14:textId="77777777" w:rsidR="004C39D2" w:rsidRPr="004C39D2" w:rsidRDefault="004C39D2" w:rsidP="002175FF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  <w:tr w:rsidR="004C39D2" w:rsidRPr="00D47047" w14:paraId="4CBAAB2C" w14:textId="77777777" w:rsidTr="002175FF">
        <w:trPr>
          <w:cantSplit/>
          <w:trHeight w:val="144"/>
        </w:trPr>
        <w:tc>
          <w:tcPr>
            <w:tcW w:w="3600" w:type="dxa"/>
          </w:tcPr>
          <w:p w14:paraId="14CF0B82" w14:textId="77777777" w:rsidR="004C39D2" w:rsidRPr="004C39D2" w:rsidRDefault="004C39D2" w:rsidP="002175FF">
            <w:pPr>
              <w:pStyle w:val="Header"/>
              <w:ind w:left="177"/>
              <w:rPr>
                <w:rFonts w:ascii="Angsana New" w:hAnsi="Angsana New"/>
                <w:sz w:val="22"/>
                <w:szCs w:val="22"/>
              </w:rPr>
            </w:pPr>
            <w:r w:rsidRPr="004C39D2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  เงินให้กู้ยืมระยาว</w:t>
            </w:r>
            <w:r w:rsidRPr="004C39D2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>แก่</w:t>
            </w:r>
            <w:r w:rsidRPr="004C39D2">
              <w:rPr>
                <w:rFonts w:ascii="Angsana New" w:hAnsi="Angsana New"/>
                <w:snapToGrid w:val="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F9405C" w14:textId="77777777" w:rsidR="004C39D2" w:rsidRPr="004C39D2" w:rsidRDefault="004C39D2" w:rsidP="002175FF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626E3DD" w14:textId="77777777" w:rsidR="004C39D2" w:rsidRPr="004C39D2" w:rsidRDefault="004C39D2" w:rsidP="002175FF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0051FA" w14:textId="199748E2" w:rsidR="004C39D2" w:rsidRPr="004C39D2" w:rsidRDefault="00AE5DA6" w:rsidP="002175FF">
            <w:pPr>
              <w:tabs>
                <w:tab w:val="decimal" w:pos="1167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5055C29B" w14:textId="77777777" w:rsidR="004C39D2" w:rsidRPr="004C39D2" w:rsidRDefault="004C39D2" w:rsidP="002175FF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178589" w14:textId="77777777" w:rsidR="004C39D2" w:rsidRPr="004C39D2" w:rsidRDefault="004C39D2" w:rsidP="002175FF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</w:tcPr>
          <w:p w14:paraId="726A8859" w14:textId="77777777" w:rsidR="004C39D2" w:rsidRPr="004C39D2" w:rsidRDefault="004C39D2" w:rsidP="002175FF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BFDA548" w14:textId="77777777" w:rsidR="004C39D2" w:rsidRPr="004C39D2" w:rsidRDefault="004C39D2" w:rsidP="002175FF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</w:tbl>
    <w:p w14:paraId="2A39F9CA" w14:textId="0296F722" w:rsidR="009E7264" w:rsidRPr="003E5F2C" w:rsidRDefault="009E7264" w:rsidP="00004F84">
      <w:pPr>
        <w:ind w:left="1080" w:right="65" w:hanging="533"/>
        <w:jc w:val="right"/>
        <w:rPr>
          <w:rFonts w:asciiTheme="majorBidi" w:hAnsiTheme="majorBidi" w:cstheme="majorBidi"/>
          <w:b/>
          <w:bCs/>
          <w:snapToGrid w:val="0"/>
          <w:sz w:val="22"/>
          <w:szCs w:val="22"/>
          <w:cs/>
          <w:lang w:val="en-US"/>
        </w:rPr>
      </w:pPr>
    </w:p>
    <w:p w14:paraId="7493907D" w14:textId="77777777" w:rsidR="009E7264" w:rsidRPr="003E5F2C" w:rsidRDefault="009E72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sz w:val="22"/>
          <w:szCs w:val="22"/>
          <w:cs/>
          <w:lang w:val="en-US"/>
        </w:rPr>
      </w:pPr>
      <w:r w:rsidRPr="003E5F2C">
        <w:rPr>
          <w:rFonts w:asciiTheme="majorBidi" w:hAnsiTheme="majorBidi" w:cstheme="majorBidi"/>
          <w:b/>
          <w:bCs/>
          <w:snapToGrid w:val="0"/>
          <w:sz w:val="22"/>
          <w:szCs w:val="22"/>
          <w:cs/>
          <w:lang w:val="en-US"/>
        </w:rPr>
        <w:br w:type="page"/>
      </w:r>
    </w:p>
    <w:p w14:paraId="42DDADCD" w14:textId="1DCDDDAD" w:rsidR="00843618" w:rsidRPr="003E5F2C" w:rsidRDefault="00843618" w:rsidP="00BD51D6">
      <w:pPr>
        <w:spacing w:before="240" w:after="240"/>
        <w:ind w:left="1080" w:right="72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E5F2C">
        <w:rPr>
          <w:rFonts w:ascii="Angsana New" w:hAnsi="Angsana New" w:cs="Angsana New"/>
          <w:snapToGrid w:val="0"/>
          <w:spacing w:val="6"/>
          <w:cs/>
          <w:lang w:val="en-US"/>
        </w:rPr>
        <w:lastRenderedPageBreak/>
        <w:t xml:space="preserve">เมื่อวันที่ </w:t>
      </w:r>
      <w:r w:rsidR="00AE5DA6" w:rsidRPr="00AE5DA6">
        <w:rPr>
          <w:rFonts w:ascii="Angsana New" w:hAnsi="Angsana New" w:cs="Angsana New"/>
          <w:snapToGrid w:val="0"/>
          <w:spacing w:val="6"/>
          <w:lang w:val="en-US"/>
        </w:rPr>
        <w:t>26</w:t>
      </w:r>
      <w:r w:rsidRPr="003E5F2C">
        <w:rPr>
          <w:rFonts w:ascii="Angsana New" w:hAnsi="Angsana New" w:cs="Angsana New"/>
          <w:snapToGrid w:val="0"/>
          <w:spacing w:val="6"/>
          <w:cs/>
          <w:lang w:val="en-US"/>
        </w:rPr>
        <w:t xml:space="preserve"> สิงหาคม </w:t>
      </w:r>
      <w:r w:rsidR="00AE5DA6" w:rsidRPr="00AE5DA6">
        <w:rPr>
          <w:rFonts w:ascii="Angsana New" w:hAnsi="Angsana New" w:cs="Angsana New"/>
          <w:snapToGrid w:val="0"/>
          <w:spacing w:val="6"/>
          <w:lang w:val="en-US"/>
        </w:rPr>
        <w:t>2564</w:t>
      </w:r>
      <w:r w:rsidRPr="003E5F2C">
        <w:rPr>
          <w:rFonts w:ascii="Angsana New" w:hAnsi="Angsana New" w:cs="Angsana New"/>
          <w:snapToGrid w:val="0"/>
          <w:spacing w:val="6"/>
          <w:cs/>
          <w:lang w:val="en-US"/>
        </w:rPr>
        <w:t xml:space="preserve"> บริษัทย่อยแห่งหนึ่ง</w:t>
      </w:r>
      <w:r w:rsidRPr="003E5F2C">
        <w:rPr>
          <w:rFonts w:ascii="Angsana New" w:hAnsi="Angsana New" w:cs="Angsana New"/>
          <w:snapToGrid w:val="0"/>
          <w:spacing w:val="6"/>
          <w:lang w:val="en-US"/>
        </w:rPr>
        <w:t xml:space="preserve"> (</w:t>
      </w:r>
      <w:r w:rsidRPr="003E5F2C">
        <w:rPr>
          <w:rFonts w:ascii="Angsana New" w:hAnsi="Angsana New" w:cs="Angsana New"/>
          <w:snapToGrid w:val="0"/>
          <w:spacing w:val="6"/>
          <w:cs/>
          <w:lang w:val="en-US"/>
        </w:rPr>
        <w:t>ผู้ให้กู้</w:t>
      </w:r>
      <w:r w:rsidRPr="003E5F2C">
        <w:rPr>
          <w:rFonts w:ascii="Angsana New" w:hAnsi="Angsana New" w:cs="Angsana New"/>
          <w:snapToGrid w:val="0"/>
          <w:spacing w:val="6"/>
          <w:lang w:val="en-US"/>
        </w:rPr>
        <w:t xml:space="preserve">) </w:t>
      </w:r>
      <w:r w:rsidRPr="003E5F2C">
        <w:rPr>
          <w:rFonts w:ascii="Angsana New" w:hAnsi="Angsana New" w:cs="Angsana New"/>
          <w:snapToGrid w:val="0"/>
          <w:spacing w:val="6"/>
          <w:cs/>
          <w:lang w:val="en-US"/>
        </w:rPr>
        <w:t>ได้ทำสัญญาเงินให้กู้ยืมแก่บริษัท</w:t>
      </w:r>
      <w:r w:rsidRPr="003E5F2C">
        <w:rPr>
          <w:rFonts w:ascii="Angsana New" w:hAnsi="Angsana New" w:cs="Angsana New"/>
          <w:snapToGrid w:val="0"/>
          <w:cs/>
          <w:lang w:val="en-US"/>
        </w:rPr>
        <w:t xml:space="preserve">ที่เกี่ยวข้องกันสองแห่ง </w:t>
      </w:r>
      <w:r w:rsidRPr="003E5F2C">
        <w:rPr>
          <w:rFonts w:ascii="Angsana New" w:hAnsi="Angsana New" w:cs="Angsana New"/>
          <w:snapToGrid w:val="0"/>
          <w:lang w:val="en-US"/>
        </w:rPr>
        <w:t>(</w:t>
      </w:r>
      <w:r w:rsidRPr="003E5F2C">
        <w:rPr>
          <w:rFonts w:ascii="Angsana New" w:hAnsi="Angsana New" w:cs="Angsana New"/>
          <w:snapToGrid w:val="0"/>
          <w:cs/>
          <w:lang w:val="en-US"/>
        </w:rPr>
        <w:t>ผู้กู้</w:t>
      </w:r>
      <w:r w:rsidRPr="003E5F2C">
        <w:rPr>
          <w:rFonts w:ascii="Angsana New" w:hAnsi="Angsana New" w:cs="Angsana New"/>
          <w:snapToGrid w:val="0"/>
          <w:lang w:val="en-US"/>
        </w:rPr>
        <w:t>)</w:t>
      </w:r>
      <w:r w:rsidRPr="003E5F2C">
        <w:rPr>
          <w:rFonts w:ascii="Angsana New" w:hAnsi="Angsana New" w:cs="Angsana New"/>
          <w:snapToGrid w:val="0"/>
          <w:cs/>
          <w:lang w:val="en-US"/>
        </w:rPr>
        <w:t xml:space="preserve"> ซึ่งมีการ</w:t>
      </w:r>
      <w:r w:rsidRPr="003E5F2C">
        <w:rPr>
          <w:rFonts w:asciiTheme="majorBidi" w:hAnsiTheme="majorBidi" w:cstheme="majorBidi"/>
          <w:snapToGrid w:val="0"/>
          <w:cs/>
        </w:rPr>
        <w:t>ค้ำประกันโดยบริษัทใหญ่ของผู้กู้ เงินให้กู้ยืมดังกล่าวมีอัตราดอกเบี้ยร้อยละ</w:t>
      </w:r>
      <w:r w:rsidRPr="003E5F2C">
        <w:rPr>
          <w:rFonts w:asciiTheme="majorBidi" w:hAnsiTheme="majorBidi" w:cstheme="majorBidi"/>
          <w:snapToGrid w:val="0"/>
          <w:lang w:val="en-US"/>
        </w:rPr>
        <w:t xml:space="preserve">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5</w:t>
      </w:r>
      <w:r w:rsidRPr="003E5F2C">
        <w:rPr>
          <w:rFonts w:asciiTheme="majorBidi" w:hAnsiTheme="majorBidi" w:cstheme="majorBidi"/>
          <w:snapToGrid w:val="0"/>
        </w:rPr>
        <w:t>.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5</w:t>
      </w:r>
      <w:r w:rsidRPr="003E5F2C">
        <w:rPr>
          <w:rFonts w:asciiTheme="majorBidi" w:hAnsiTheme="majorBidi" w:cstheme="majorBidi"/>
          <w:snapToGrid w:val="0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>ต่อปี</w:t>
      </w:r>
      <w:r w:rsidRPr="003E5F2C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และมีกำหนดชำระคืนในวันที่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26</w:t>
      </w:r>
      <w:r w:rsidRPr="003E5F2C">
        <w:rPr>
          <w:rFonts w:asciiTheme="majorBidi" w:hAnsiTheme="majorBidi" w:cstheme="majorBidi"/>
          <w:snapToGrid w:val="0"/>
          <w:cs/>
        </w:rPr>
        <w:t xml:space="preserve"> สิงหาคม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2569</w:t>
      </w:r>
    </w:p>
    <w:p w14:paraId="334AFFDA" w14:textId="5A7727DF" w:rsidR="004B4012" w:rsidRPr="003E5F2C" w:rsidRDefault="00706307" w:rsidP="004C39D2">
      <w:pPr>
        <w:pStyle w:val="BodyTextIndent"/>
        <w:tabs>
          <w:tab w:val="left" w:pos="709"/>
        </w:tabs>
        <w:ind w:left="1080" w:right="72" w:firstLine="0"/>
        <w:jc w:val="thaiDistribute"/>
        <w:rPr>
          <w:rFonts w:asciiTheme="majorBidi" w:hAnsiTheme="majorBidi" w:cs="Angsana New"/>
          <w:spacing w:val="2"/>
          <w:cs/>
        </w:rPr>
      </w:pPr>
      <w:bookmarkStart w:id="9" w:name="_Hlk150193019"/>
      <w:r w:rsidRPr="003E5F2C">
        <w:rPr>
          <w:rFonts w:asciiTheme="majorBidi" w:hAnsiTheme="majorBidi" w:cs="Angsana New"/>
          <w:spacing w:val="2"/>
          <w:cs/>
          <w:lang w:eastAsia="en-US"/>
        </w:rPr>
        <w:t xml:space="preserve">เมื่อวันที่ </w:t>
      </w:r>
      <w:r w:rsidR="00AE5DA6" w:rsidRPr="00AE5DA6">
        <w:rPr>
          <w:rFonts w:asciiTheme="majorBidi" w:hAnsiTheme="majorBidi" w:cstheme="majorBidi"/>
          <w:spacing w:val="2"/>
          <w:lang w:val="en-US" w:eastAsia="en-US"/>
        </w:rPr>
        <w:t>1</w:t>
      </w:r>
      <w:r w:rsidRPr="003E5F2C">
        <w:rPr>
          <w:rFonts w:asciiTheme="majorBidi" w:hAnsiTheme="majorBidi" w:cs="Angsana New"/>
          <w:spacing w:val="2"/>
          <w:cs/>
          <w:lang w:eastAsia="en-US"/>
        </w:rPr>
        <w:t xml:space="preserve"> ตุลาคม </w:t>
      </w:r>
      <w:r w:rsidR="00AE5DA6" w:rsidRPr="00AE5DA6">
        <w:rPr>
          <w:rFonts w:asciiTheme="majorBidi" w:hAnsiTheme="majorBidi" w:cs="Angsana New"/>
          <w:spacing w:val="2"/>
          <w:lang w:val="en-US" w:eastAsia="en-US"/>
        </w:rPr>
        <w:t>2568</w:t>
      </w:r>
      <w:r w:rsidRPr="003E5F2C">
        <w:rPr>
          <w:rFonts w:asciiTheme="majorBidi" w:hAnsiTheme="majorBidi" w:cs="Angsana New"/>
          <w:spacing w:val="2"/>
          <w:cs/>
          <w:lang w:eastAsia="en-US"/>
        </w:rPr>
        <w:t xml:space="preserve"> บริษัทได้รับโอนสิทธิในการรับชำระเงินตามสัญญาเงินให้กู้ยืมจาก</w:t>
      </w:r>
      <w:r w:rsidRPr="008A0EB0">
        <w:rPr>
          <w:rFonts w:asciiTheme="majorBidi" w:hAnsiTheme="majorBidi" w:cs="Angsana New"/>
          <w:spacing w:val="6"/>
          <w:cs/>
          <w:lang w:eastAsia="en-US"/>
        </w:rPr>
        <w:t>บริษัทย่อยภายใต้สัญญา “</w:t>
      </w:r>
      <w:r w:rsidRPr="008A0EB0">
        <w:rPr>
          <w:rFonts w:asciiTheme="majorBidi" w:hAnsiTheme="majorBidi" w:cs="Angsana New"/>
          <w:spacing w:val="6"/>
          <w:lang w:eastAsia="en-US"/>
        </w:rPr>
        <w:t xml:space="preserve">Sale and Purchase Agreement in Relation to Assets” </w:t>
      </w:r>
      <w:r w:rsidRPr="008A0EB0">
        <w:rPr>
          <w:rFonts w:asciiTheme="majorBidi" w:hAnsiTheme="majorBidi" w:cs="Angsana New"/>
          <w:spacing w:val="6"/>
          <w:cs/>
          <w:lang w:eastAsia="en-US"/>
        </w:rPr>
        <w:t>โดยบริษัท</w:t>
      </w:r>
      <w:r w:rsidRPr="003E5F2C">
        <w:rPr>
          <w:rFonts w:asciiTheme="majorBidi" w:hAnsiTheme="majorBidi" w:cs="Angsana New"/>
          <w:spacing w:val="2"/>
          <w:cs/>
          <w:lang w:eastAsia="en-US"/>
        </w:rPr>
        <w:t>ตกลงชำระรายการดังกล่าวด้วยการหักกลบกับเงินให้กู้ยืมระยะสั้น</w:t>
      </w:r>
      <w:r w:rsidRPr="003E5F2C">
        <w:rPr>
          <w:rFonts w:asciiTheme="majorBidi" w:hAnsiTheme="majorBidi" w:cs="Angsana New" w:hint="cs"/>
          <w:spacing w:val="2"/>
          <w:cs/>
          <w:lang w:eastAsia="en-US"/>
        </w:rPr>
        <w:t xml:space="preserve">จำนวน </w:t>
      </w:r>
      <w:r w:rsidR="00AE5DA6" w:rsidRPr="00AE5DA6">
        <w:rPr>
          <w:rFonts w:asciiTheme="majorBidi" w:hAnsiTheme="majorBidi" w:cs="Angsana New"/>
          <w:spacing w:val="2"/>
          <w:lang w:val="en-US" w:eastAsia="en-US"/>
        </w:rPr>
        <w:t>1</w:t>
      </w:r>
      <w:r w:rsidRPr="003E5F2C">
        <w:rPr>
          <w:rFonts w:asciiTheme="majorBidi" w:hAnsiTheme="majorBidi" w:cs="Angsana New"/>
          <w:spacing w:val="2"/>
          <w:lang w:val="en-US" w:eastAsia="en-US"/>
        </w:rPr>
        <w:t>,</w:t>
      </w:r>
      <w:r w:rsidR="00AE5DA6" w:rsidRPr="00AE5DA6">
        <w:rPr>
          <w:rFonts w:asciiTheme="majorBidi" w:hAnsiTheme="majorBidi" w:cs="Angsana New"/>
          <w:spacing w:val="2"/>
          <w:lang w:val="en-US" w:eastAsia="en-US"/>
        </w:rPr>
        <w:t>368</w:t>
      </w:r>
      <w:r w:rsidRPr="003E5F2C">
        <w:rPr>
          <w:rFonts w:asciiTheme="majorBidi" w:hAnsiTheme="majorBidi" w:cs="Angsana New"/>
          <w:spacing w:val="2"/>
          <w:lang w:val="en-US" w:eastAsia="en-US"/>
        </w:rPr>
        <w:t>.</w:t>
      </w:r>
      <w:r w:rsidR="00AE5DA6" w:rsidRPr="00AE5DA6">
        <w:rPr>
          <w:rFonts w:asciiTheme="majorBidi" w:hAnsiTheme="majorBidi" w:cs="Angsana New"/>
          <w:spacing w:val="2"/>
          <w:lang w:val="en-US" w:eastAsia="en-US"/>
        </w:rPr>
        <w:t>03</w:t>
      </w:r>
      <w:r w:rsidRPr="003E5F2C">
        <w:rPr>
          <w:rFonts w:asciiTheme="majorBidi" w:hAnsiTheme="majorBidi" w:cs="Angsana New"/>
          <w:spacing w:val="2"/>
          <w:lang w:val="en-US" w:eastAsia="en-US"/>
        </w:rPr>
        <w:t xml:space="preserve"> </w:t>
      </w:r>
      <w:r w:rsidRPr="003E5F2C">
        <w:rPr>
          <w:rFonts w:asciiTheme="majorBidi" w:hAnsiTheme="majorBidi" w:cs="Angsana New" w:hint="cs"/>
          <w:spacing w:val="2"/>
          <w:cs/>
          <w:lang w:val="en-US" w:eastAsia="en-US"/>
        </w:rPr>
        <w:t>ล้านบาท</w:t>
      </w:r>
      <w:r w:rsidR="00C26B96" w:rsidRPr="003E5F2C">
        <w:rPr>
          <w:rFonts w:asciiTheme="majorBidi" w:hAnsiTheme="majorBidi" w:cs="Angsana New"/>
          <w:spacing w:val="2"/>
          <w:lang w:val="en-US" w:eastAsia="en-US"/>
        </w:rPr>
        <w:t xml:space="preserve">         </w:t>
      </w:r>
      <w:r w:rsidRPr="002915AE">
        <w:rPr>
          <w:rFonts w:asciiTheme="majorBidi" w:hAnsiTheme="majorBidi" w:cs="Angsana New" w:hint="cs"/>
          <w:spacing w:val="4"/>
          <w:cs/>
          <w:lang w:eastAsia="en-US"/>
        </w:rPr>
        <w:t>และ</w:t>
      </w:r>
      <w:r w:rsidRPr="002915AE">
        <w:rPr>
          <w:rFonts w:asciiTheme="majorBidi" w:hAnsiTheme="majorBidi" w:cs="Angsana New"/>
          <w:spacing w:val="4"/>
          <w:cs/>
          <w:lang w:eastAsia="en-US"/>
        </w:rPr>
        <w:t xml:space="preserve">ดอกเบี้ยค้างรับ </w:t>
      </w:r>
      <w:r w:rsidRPr="002915AE">
        <w:rPr>
          <w:rFonts w:asciiTheme="majorBidi" w:hAnsiTheme="majorBidi" w:cs="Angsana New" w:hint="cs"/>
          <w:spacing w:val="4"/>
          <w:cs/>
          <w:lang w:eastAsia="en-US"/>
        </w:rPr>
        <w:t>ส่วนยอดที่เหลือชำระด้วยการหักกลบกับ</w:t>
      </w:r>
      <w:r w:rsidRPr="002915AE">
        <w:rPr>
          <w:rFonts w:asciiTheme="majorBidi" w:hAnsiTheme="majorBidi" w:cs="Angsana New"/>
          <w:spacing w:val="4"/>
          <w:cs/>
          <w:lang w:eastAsia="en-US"/>
        </w:rPr>
        <w:t>ลูกหนี้อื่นและชำระ</w:t>
      </w:r>
      <w:r w:rsidRPr="002915AE">
        <w:rPr>
          <w:rFonts w:asciiTheme="majorBidi" w:hAnsiTheme="majorBidi" w:cs="Angsana New" w:hint="cs"/>
          <w:spacing w:val="4"/>
          <w:cs/>
          <w:lang w:eastAsia="en-US"/>
        </w:rPr>
        <w:t>ด้วย</w:t>
      </w:r>
      <w:r w:rsidRPr="002915AE">
        <w:rPr>
          <w:rFonts w:asciiTheme="majorBidi" w:hAnsiTheme="majorBidi" w:cs="Angsana New"/>
          <w:spacing w:val="4"/>
          <w:cs/>
          <w:lang w:eastAsia="en-US"/>
        </w:rPr>
        <w:t>เงินสด</w:t>
      </w:r>
      <w:r w:rsidRPr="003E5F2C">
        <w:rPr>
          <w:rFonts w:asciiTheme="majorBidi" w:hAnsiTheme="majorBidi" w:cs="Angsana New"/>
          <w:spacing w:val="2"/>
          <w:cs/>
          <w:lang w:eastAsia="en-US"/>
        </w:rPr>
        <w:t>ในวันเดียวกันบริษัทได้รับชำระเงิน</w:t>
      </w:r>
      <w:r w:rsidRPr="003E5F2C">
        <w:rPr>
          <w:rFonts w:asciiTheme="majorBidi" w:hAnsiTheme="majorBidi" w:cs="Angsana New" w:hint="cs"/>
          <w:spacing w:val="2"/>
          <w:cs/>
          <w:lang w:eastAsia="en-US"/>
        </w:rPr>
        <w:t>คืน</w:t>
      </w:r>
      <w:r w:rsidRPr="003E5F2C">
        <w:rPr>
          <w:rFonts w:asciiTheme="majorBidi" w:hAnsiTheme="majorBidi" w:cs="Angsana New" w:hint="cs"/>
          <w:spacing w:val="2"/>
          <w:cs/>
          <w:lang w:val="en-US" w:eastAsia="en-US"/>
        </w:rPr>
        <w:t>บางส่วน</w:t>
      </w:r>
      <w:bookmarkEnd w:id="9"/>
      <w:r w:rsidRPr="003E5F2C">
        <w:rPr>
          <w:rFonts w:asciiTheme="majorBidi" w:hAnsiTheme="majorBidi" w:cstheme="majorBidi" w:hint="cs"/>
          <w:spacing w:val="2"/>
          <w:cs/>
          <w:lang w:val="en-US" w:eastAsia="en-US"/>
        </w:rPr>
        <w:t>จากเงิน</w:t>
      </w:r>
      <w:r w:rsidRPr="003E5F2C">
        <w:rPr>
          <w:rFonts w:asciiTheme="majorBidi" w:hAnsiTheme="majorBidi" w:cs="Angsana New"/>
          <w:spacing w:val="2"/>
          <w:cs/>
          <w:lang w:eastAsia="en-US"/>
        </w:rPr>
        <w:t>ให้กู้ยืมระยะยาว</w:t>
      </w:r>
      <w:r w:rsidRPr="003E5F2C">
        <w:rPr>
          <w:rFonts w:asciiTheme="majorBidi" w:hAnsiTheme="majorBidi" w:cs="Angsana New" w:hint="cs"/>
          <w:spacing w:val="2"/>
          <w:cs/>
          <w:lang w:eastAsia="en-US"/>
        </w:rPr>
        <w:t>แก่บริษัทที่เกี่ยวข้องกัน</w:t>
      </w:r>
      <w:r w:rsidR="00C26B96" w:rsidRPr="003E5F2C">
        <w:rPr>
          <w:rFonts w:asciiTheme="majorBidi" w:hAnsiTheme="majorBidi" w:cs="Angsana New"/>
          <w:spacing w:val="2"/>
          <w:lang w:val="en-US" w:eastAsia="en-US"/>
        </w:rPr>
        <w:t xml:space="preserve">      </w:t>
      </w:r>
      <w:r w:rsidRPr="003E5F2C">
        <w:rPr>
          <w:rFonts w:asciiTheme="majorBidi" w:hAnsiTheme="majorBidi" w:cs="Angsana New" w:hint="cs"/>
          <w:spacing w:val="2"/>
          <w:cs/>
          <w:lang w:eastAsia="en-US"/>
        </w:rPr>
        <w:t>สองแห่ง</w:t>
      </w:r>
    </w:p>
    <w:p w14:paraId="0F736CBC" w14:textId="047F814F" w:rsidR="00F30D82" w:rsidRPr="003E5F2C" w:rsidRDefault="00F30D82" w:rsidP="00F30D82">
      <w:pPr>
        <w:ind w:left="1080" w:right="65" w:hanging="533"/>
        <w:jc w:val="right"/>
        <w:rPr>
          <w:rFonts w:asciiTheme="majorBidi" w:hAnsiTheme="majorBidi" w:cstheme="majorBidi"/>
          <w:b/>
          <w:bCs/>
          <w:snapToGrid w:val="0"/>
          <w:sz w:val="22"/>
          <w:szCs w:val="22"/>
        </w:rPr>
      </w:pPr>
      <w:r w:rsidRPr="003E5F2C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72"/>
        <w:gridCol w:w="1620"/>
        <w:gridCol w:w="90"/>
        <w:gridCol w:w="1530"/>
      </w:tblGrid>
      <w:tr w:rsidR="004C39D2" w:rsidRPr="00D92C65" w14:paraId="61980BD5" w14:textId="77777777" w:rsidTr="002175FF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0A0C0145" w14:textId="77777777" w:rsidR="004C39D2" w:rsidRPr="00D92C65" w:rsidRDefault="004C39D2" w:rsidP="002175FF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09995B55" w14:textId="77777777" w:rsidR="004C39D2" w:rsidRPr="00D92C65" w:rsidRDefault="004C39D2" w:rsidP="002175FF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3240" w:type="dxa"/>
            <w:gridSpan w:val="3"/>
            <w:noWrap/>
            <w:tcMar>
              <w:left w:w="0" w:type="dxa"/>
              <w:right w:w="0" w:type="dxa"/>
            </w:tcMar>
          </w:tcPr>
          <w:p w14:paraId="5B51863F" w14:textId="77777777" w:rsidR="004C39D2" w:rsidRPr="004C39D2" w:rsidRDefault="004C39D2" w:rsidP="002175F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C39D2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39D2" w:rsidRPr="00AF1D1B" w14:paraId="3814999D" w14:textId="77777777" w:rsidTr="004C39D2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210AC844" w14:textId="77777777" w:rsidR="004C39D2" w:rsidRPr="00D92C65" w:rsidRDefault="004C39D2" w:rsidP="002175FF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35B1A308" w14:textId="77777777" w:rsidR="004C39D2" w:rsidRPr="00D92C65" w:rsidRDefault="004C39D2" w:rsidP="002175FF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7AC84AEF" w14:textId="77777777" w:rsidR="004C39D2" w:rsidRPr="004C39D2" w:rsidRDefault="004C39D2" w:rsidP="002175FF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70EFBBA4" w14:textId="77777777" w:rsidR="004C39D2" w:rsidRPr="00AF1D1B" w:rsidRDefault="004C39D2" w:rsidP="002175FF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37FE767E" w14:textId="77777777" w:rsidR="004C39D2" w:rsidRPr="004C39D2" w:rsidRDefault="004C39D2" w:rsidP="002175FF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</w:tr>
      <w:tr w:rsidR="004C39D2" w:rsidRPr="00AF1D1B" w14:paraId="4D397886" w14:textId="77777777" w:rsidTr="004C39D2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0955EDB6" w14:textId="77777777" w:rsidR="004C39D2" w:rsidRPr="00D92C65" w:rsidRDefault="004C39D2" w:rsidP="002175FF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408D1225" w14:textId="77777777" w:rsidR="004C39D2" w:rsidRPr="00D92C65" w:rsidRDefault="004C39D2" w:rsidP="002175FF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7EFDE3AA" w14:textId="086A9B9C" w:rsidR="004C39D2" w:rsidRPr="004C39D2" w:rsidRDefault="00AE5DA6" w:rsidP="002175FF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4C39D2"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6D13E2DF" w14:textId="77777777" w:rsidR="004C39D2" w:rsidRPr="00AF1D1B" w:rsidRDefault="004C39D2" w:rsidP="002175FF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2EF3776E" w14:textId="46A4A1D9" w:rsidR="004C39D2" w:rsidRPr="004C39D2" w:rsidRDefault="00AE5DA6" w:rsidP="002175FF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4C39D2"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C39D2" w:rsidRPr="00AF1D1B" w14:paraId="4C568A38" w14:textId="77777777" w:rsidTr="004C39D2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30D1840C" w14:textId="77777777" w:rsidR="004C39D2" w:rsidRPr="00D92C65" w:rsidRDefault="004C39D2" w:rsidP="002175FF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70C39241" w14:textId="77777777" w:rsidR="004C39D2" w:rsidRPr="00D92C65" w:rsidRDefault="004C39D2" w:rsidP="002175FF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19CEB5E9" w14:textId="5FBA1ADA" w:rsidR="004C39D2" w:rsidRPr="004C39D2" w:rsidRDefault="00AE5DA6" w:rsidP="002175FF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2A256D82" w14:textId="77777777" w:rsidR="004C39D2" w:rsidRPr="00AF1D1B" w:rsidRDefault="004C39D2" w:rsidP="002175FF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78E6E11A" w14:textId="4A4A0BC9" w:rsidR="004C39D2" w:rsidRPr="004C39D2" w:rsidRDefault="00AE5DA6" w:rsidP="002175FF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2567</w:t>
            </w:r>
          </w:p>
        </w:tc>
      </w:tr>
      <w:tr w:rsidR="004C39D2" w:rsidRPr="00D92C65" w14:paraId="58A75B02" w14:textId="77777777" w:rsidTr="004C39D2">
        <w:trPr>
          <w:trHeight w:hRule="exact" w:val="342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2F017637" w14:textId="77777777" w:rsidR="004C39D2" w:rsidRPr="004C39D2" w:rsidRDefault="004C39D2" w:rsidP="002175FF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Pr="004C39D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6620D6B9" w14:textId="77777777" w:rsidR="004C39D2" w:rsidRPr="00D92C65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14DA60A2" w14:textId="77777777" w:rsidR="004C39D2" w:rsidRPr="004C39D2" w:rsidRDefault="004C39D2" w:rsidP="002175FF">
            <w:pPr>
              <w:snapToGrid w:val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18B9F022" w14:textId="77777777" w:rsidR="004C39D2" w:rsidRPr="00D92C65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303E148E" w14:textId="77777777" w:rsidR="004C39D2" w:rsidRPr="004C39D2" w:rsidRDefault="004C39D2" w:rsidP="002175FF">
            <w:pPr>
              <w:snapToGrid w:val="0"/>
              <w:ind w:left="-117" w:right="-8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C39D2" w:rsidRPr="00D92C65" w14:paraId="7E37944F" w14:textId="77777777" w:rsidTr="004C39D2">
        <w:trPr>
          <w:trHeight w:val="270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275B4A3F" w14:textId="77777777" w:rsidR="004C39D2" w:rsidRPr="004C39D2" w:rsidRDefault="004C39D2" w:rsidP="002175FF">
            <w:pPr>
              <w:snapToGrid w:val="0"/>
              <w:ind w:left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743C29A7" w14:textId="77777777" w:rsidR="004C39D2" w:rsidRPr="00D92C65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  <w:vAlign w:val="center"/>
          </w:tcPr>
          <w:p w14:paraId="4316D28B" w14:textId="693447A6" w:rsidR="004C39D2" w:rsidRPr="004C39D2" w:rsidRDefault="00AE5DA6" w:rsidP="002175FF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145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500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5D980778" w14:textId="77777777" w:rsidR="004C39D2" w:rsidRPr="00D92C65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  <w:vAlign w:val="center"/>
          </w:tcPr>
          <w:p w14:paraId="2C6372CB" w14:textId="7A2B6121" w:rsidR="004C39D2" w:rsidRPr="004C39D2" w:rsidRDefault="00AE5DA6" w:rsidP="002175FF">
            <w:pPr>
              <w:tabs>
                <w:tab w:val="decimal" w:pos="1313"/>
              </w:tabs>
              <w:ind w:left="-10" w:right="-8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511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028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539</w:t>
            </w:r>
          </w:p>
        </w:tc>
      </w:tr>
      <w:tr w:rsidR="004C39D2" w:rsidRPr="00D92C65" w14:paraId="0A9B846A" w14:textId="77777777" w:rsidTr="004C39D2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35418E3D" w14:textId="77777777" w:rsidR="004C39D2" w:rsidRPr="004C39D2" w:rsidRDefault="004C39D2" w:rsidP="002175FF">
            <w:pPr>
              <w:snapToGrid w:val="0"/>
              <w:ind w:left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cs/>
              </w:rPr>
              <w:t>หัก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2EFA9799" w14:textId="77777777" w:rsidR="004C39D2" w:rsidRPr="00D92C65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5E968F76" w14:textId="70A45486" w:rsidR="004C39D2" w:rsidRPr="004C39D2" w:rsidRDefault="004C39D2" w:rsidP="002175FF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128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051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362</w:t>
            </w: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510A9BA0" w14:textId="77777777" w:rsidR="004C39D2" w:rsidRPr="00D92C65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F012956" w14:textId="77777777" w:rsidR="004C39D2" w:rsidRPr="004C39D2" w:rsidRDefault="004C39D2" w:rsidP="002175FF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  <w:tr w:rsidR="004C39D2" w:rsidRPr="00D92C65" w14:paraId="3586AF48" w14:textId="77777777" w:rsidTr="004C39D2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0B338484" w14:textId="77777777" w:rsidR="004C39D2" w:rsidRPr="004C39D2" w:rsidRDefault="004C39D2" w:rsidP="002175FF">
            <w:pPr>
              <w:snapToGrid w:val="0"/>
              <w:ind w:left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เงินให้กู้ยืมระยะสั้น</w:t>
            </w:r>
            <w:r w:rsidRPr="004C39D2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แก่บริษัทย่อย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526F83A9" w14:textId="77777777" w:rsidR="004C39D2" w:rsidRPr="00D92C65" w:rsidRDefault="004C39D2" w:rsidP="002175FF">
            <w:pPr>
              <w:snapToGrid w:val="0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1B1ABDB8" w14:textId="5C94A512" w:rsidR="004C39D2" w:rsidRPr="004C39D2" w:rsidRDefault="00AE5DA6" w:rsidP="002175FF">
            <w:pPr>
              <w:tabs>
                <w:tab w:val="left" w:pos="1430"/>
              </w:tabs>
              <w:ind w:left="-10" w:right="9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17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448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638</w:t>
            </w:r>
          </w:p>
        </w:tc>
        <w:tc>
          <w:tcPr>
            <w:tcW w:w="90" w:type="dxa"/>
            <w:tcBorders>
              <w:left w:val="nil"/>
            </w:tcBorders>
            <w:noWrap/>
            <w:tcMar>
              <w:left w:w="0" w:type="dxa"/>
              <w:right w:w="0" w:type="dxa"/>
            </w:tcMar>
          </w:tcPr>
          <w:p w14:paraId="6BECEEB8" w14:textId="77777777" w:rsidR="004C39D2" w:rsidRPr="00D92C65" w:rsidRDefault="004C39D2" w:rsidP="002175FF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7B8EEF7E" w14:textId="6DB82AF5" w:rsidR="004C39D2" w:rsidRPr="004C39D2" w:rsidRDefault="00AE5DA6" w:rsidP="002175FF">
            <w:pPr>
              <w:tabs>
                <w:tab w:val="decimal" w:pos="1313"/>
              </w:tabs>
              <w:ind w:left="-10" w:right="-8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511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028</w:t>
            </w:r>
            <w:r w:rsidR="004C39D2"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539</w:t>
            </w:r>
          </w:p>
        </w:tc>
      </w:tr>
    </w:tbl>
    <w:p w14:paraId="261FF18C" w14:textId="4D6554F8" w:rsidR="002E066C" w:rsidRPr="002E066C" w:rsidRDefault="00843618" w:rsidP="002E066C">
      <w:pPr>
        <w:spacing w:before="240" w:after="240"/>
        <w:ind w:left="1080" w:right="72"/>
        <w:jc w:val="thaiDistribute"/>
        <w:rPr>
          <w:rFonts w:asciiTheme="majorBidi" w:hAnsiTheme="majorBidi" w:cs="Angsana New"/>
          <w:snapToGrid w:val="0"/>
          <w:lang w:val="en-US"/>
        </w:rPr>
      </w:pPr>
      <w:r w:rsidRPr="003E5F2C">
        <w:rPr>
          <w:rFonts w:asciiTheme="majorBidi" w:hAnsiTheme="majorBidi" w:cstheme="majorBidi"/>
          <w:snapToGrid w:val="0"/>
          <w:cs/>
        </w:rPr>
        <w:t>เงินให้กู้ยืมระยะสั้นเป็นเงินกู้ที่ไม่มีหลักประกัน</w:t>
      </w:r>
      <w:r w:rsidRPr="003E5F2C">
        <w:rPr>
          <w:rFonts w:asciiTheme="majorBidi" w:hAnsiTheme="majorBidi" w:cstheme="majorBidi" w:hint="cs"/>
          <w:snapToGrid w:val="0"/>
          <w:cs/>
        </w:rPr>
        <w:t xml:space="preserve"> </w:t>
      </w:r>
      <w:r w:rsidRPr="003E5F2C">
        <w:rPr>
          <w:rFonts w:asciiTheme="majorBidi" w:hAnsiTheme="majorBidi" w:cstheme="majorBidi"/>
          <w:snapToGrid w:val="0"/>
          <w:cs/>
        </w:rPr>
        <w:t xml:space="preserve">คิดดอกเบี้ยในอัตราร้อยละ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7</w:t>
      </w:r>
      <w:r w:rsidRPr="003E5F2C">
        <w:rPr>
          <w:rFonts w:asciiTheme="majorBidi" w:hAnsiTheme="majorBidi" w:cstheme="majorBidi"/>
          <w:snapToGrid w:val="0"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00</w:t>
      </w:r>
      <w:r w:rsidRPr="003E5F2C">
        <w:rPr>
          <w:rFonts w:asciiTheme="majorBidi" w:hAnsiTheme="majorBidi" w:cstheme="majorBidi"/>
          <w:snapToGrid w:val="0"/>
          <w:cs/>
        </w:rPr>
        <w:t xml:space="preserve"> ถึง 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9</w:t>
      </w:r>
      <w:r w:rsidRPr="003E5F2C">
        <w:rPr>
          <w:rFonts w:asciiTheme="majorBidi" w:hAnsiTheme="majorBidi" w:cstheme="majorBidi"/>
          <w:snapToGrid w:val="0"/>
          <w:lang w:val="en-US"/>
        </w:rPr>
        <w:t>.</w:t>
      </w:r>
      <w:r w:rsidR="00AE5DA6" w:rsidRPr="00AE5DA6">
        <w:rPr>
          <w:rFonts w:asciiTheme="majorBidi" w:hAnsiTheme="majorBidi" w:cstheme="majorBidi"/>
          <w:snapToGrid w:val="0"/>
          <w:lang w:val="en-US"/>
        </w:rPr>
        <w:t>25</w:t>
      </w:r>
      <w:r w:rsidRPr="003E5F2C">
        <w:rPr>
          <w:rFonts w:asciiTheme="majorBidi" w:hAnsiTheme="majorBidi" w:cstheme="majorBidi"/>
          <w:snapToGrid w:val="0"/>
          <w:cs/>
        </w:rPr>
        <w:t xml:space="preserve"> ต่อปี</w:t>
      </w:r>
      <w:r w:rsidRPr="003E5F2C">
        <w:rPr>
          <w:rFonts w:asciiTheme="majorBidi" w:hAnsiTheme="majorBidi" w:cstheme="majorBidi" w:hint="cs"/>
          <w:snapToGrid w:val="0"/>
          <w:cs/>
        </w:rPr>
        <w:t xml:space="preserve"> และมี</w:t>
      </w:r>
      <w:r w:rsidRPr="003E5F2C">
        <w:rPr>
          <w:rFonts w:asciiTheme="majorBidi" w:hAnsiTheme="majorBidi" w:cs="Angsana New"/>
          <w:snapToGrid w:val="0"/>
          <w:cs/>
        </w:rPr>
        <w:t>กำหนดชำระคืนเมื่อทวงถาม</w:t>
      </w:r>
    </w:p>
    <w:p w14:paraId="1A8F22B9" w14:textId="77777777" w:rsidR="00C43B36" w:rsidRDefault="00C43B3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6D2B8414" w14:textId="29B6BE1C" w:rsidR="00843618" w:rsidRPr="003E5F2C" w:rsidRDefault="00AE5DA6" w:rsidP="00843618">
      <w:pPr>
        <w:tabs>
          <w:tab w:val="left" w:pos="1080"/>
        </w:tabs>
        <w:ind w:left="389" w:right="-389" w:firstLine="144"/>
        <w:jc w:val="thaiDistribute"/>
        <w:rPr>
          <w:rFonts w:asciiTheme="majorBidi" w:hAnsiTheme="majorBidi" w:cstheme="majorBidi"/>
          <w:snapToGrid w:val="0"/>
          <w:cs/>
        </w:rPr>
      </w:pPr>
      <w:r w:rsidRPr="00AE5DA6">
        <w:rPr>
          <w:rFonts w:asciiTheme="majorBidi" w:hAnsiTheme="majorBidi" w:cstheme="majorBidi"/>
          <w:lang w:val="en-US"/>
        </w:rPr>
        <w:lastRenderedPageBreak/>
        <w:t>2</w:t>
      </w:r>
      <w:r w:rsidRPr="00AE5DA6">
        <w:rPr>
          <w:rFonts w:asciiTheme="majorBidi" w:hAnsiTheme="majorBidi" w:cstheme="majorBidi" w:hint="cs"/>
          <w:lang w:val="en-US"/>
        </w:rPr>
        <w:t>9</w:t>
      </w:r>
      <w:r w:rsidR="00843618" w:rsidRPr="003E5F2C">
        <w:rPr>
          <w:rFonts w:asciiTheme="majorBidi" w:hAnsiTheme="majorBidi" w:cstheme="majorBidi"/>
          <w:cs/>
        </w:rPr>
        <w:t>.</w:t>
      </w:r>
      <w:r w:rsidRPr="00AE5DA6">
        <w:rPr>
          <w:rFonts w:asciiTheme="majorBidi" w:hAnsiTheme="majorBidi" w:cstheme="majorBidi"/>
          <w:lang w:val="en-US"/>
        </w:rPr>
        <w:t>3</w:t>
      </w:r>
      <w:r w:rsidR="00843618" w:rsidRPr="003E5F2C">
        <w:rPr>
          <w:rFonts w:asciiTheme="majorBidi" w:hAnsiTheme="majorBidi" w:cstheme="majorBidi"/>
          <w:cs/>
        </w:rPr>
        <w:tab/>
      </w:r>
      <w:r w:rsidR="004C39D2" w:rsidRPr="004C39D2">
        <w:rPr>
          <w:rFonts w:asciiTheme="majorBidi" w:hAnsiTheme="majorBidi" w:cs="Angsana New"/>
          <w:cs/>
        </w:rPr>
        <w:t xml:space="preserve">เงินกู้ยืมจากบริษัทที่เกี่ยวข้องกัน ณ วันที่ </w:t>
      </w:r>
      <w:r w:rsidRPr="00AE5DA6">
        <w:rPr>
          <w:rFonts w:asciiTheme="majorBidi" w:hAnsiTheme="majorBidi" w:cs="Angsana New"/>
          <w:lang w:val="en-US"/>
        </w:rPr>
        <w:t>31</w:t>
      </w:r>
      <w:r w:rsidR="004C39D2" w:rsidRPr="004C39D2">
        <w:rPr>
          <w:rFonts w:asciiTheme="majorBidi" w:hAnsiTheme="majorBidi" w:cs="Angsana New"/>
          <w:cs/>
        </w:rPr>
        <w:t xml:space="preserve"> ธันวาคม </w:t>
      </w:r>
      <w:r w:rsidRPr="00AE5DA6">
        <w:rPr>
          <w:rFonts w:asciiTheme="majorBidi" w:hAnsiTheme="majorBidi" w:cstheme="majorBidi"/>
          <w:snapToGrid w:val="0"/>
          <w:lang w:val="en-US"/>
        </w:rPr>
        <w:t>2568</w:t>
      </w:r>
      <w:r w:rsidR="004C39D2" w:rsidRPr="004C39D2">
        <w:rPr>
          <w:rFonts w:asciiTheme="majorBidi" w:hAnsiTheme="majorBidi" w:cs="Angsana New"/>
          <w:cs/>
        </w:rPr>
        <w:t xml:space="preserve"> และ </w:t>
      </w:r>
      <w:r w:rsidRPr="00AE5DA6">
        <w:rPr>
          <w:rFonts w:asciiTheme="majorBidi" w:hAnsiTheme="majorBidi" w:cstheme="majorBidi"/>
          <w:snapToGrid w:val="0"/>
          <w:lang w:val="en-US"/>
        </w:rPr>
        <w:t>2567</w:t>
      </w:r>
      <w:r w:rsidR="004C39D2" w:rsidRPr="004C39D2">
        <w:rPr>
          <w:rFonts w:asciiTheme="majorBidi" w:hAnsiTheme="majorBidi" w:cs="Angsana New"/>
          <w:cs/>
        </w:rPr>
        <w:t xml:space="preserve"> ประกอบด้วย</w:t>
      </w:r>
    </w:p>
    <w:p w14:paraId="3976F425" w14:textId="77777777" w:rsidR="00843618" w:rsidRPr="003E5F2C" w:rsidRDefault="00843618" w:rsidP="00843618">
      <w:pPr>
        <w:ind w:left="1080" w:right="65" w:hanging="533"/>
        <w:jc w:val="right"/>
        <w:rPr>
          <w:rFonts w:asciiTheme="majorBidi" w:hAnsiTheme="majorBidi" w:cstheme="majorBidi"/>
          <w:sz w:val="22"/>
          <w:szCs w:val="22"/>
          <w:cs/>
        </w:rPr>
      </w:pPr>
      <w:r w:rsidRPr="003E5F2C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72"/>
        <w:gridCol w:w="1620"/>
        <w:gridCol w:w="90"/>
        <w:gridCol w:w="1530"/>
      </w:tblGrid>
      <w:tr w:rsidR="004C39D2" w:rsidRPr="00663095" w14:paraId="71735144" w14:textId="77777777" w:rsidTr="002175FF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417156F4" w14:textId="77777777" w:rsidR="004C39D2" w:rsidRPr="00663095" w:rsidRDefault="004C39D2" w:rsidP="002175FF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3421A137" w14:textId="77777777" w:rsidR="004C39D2" w:rsidRPr="00663095" w:rsidRDefault="004C39D2" w:rsidP="002175FF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3240" w:type="dxa"/>
            <w:gridSpan w:val="3"/>
            <w:noWrap/>
            <w:tcMar>
              <w:left w:w="0" w:type="dxa"/>
              <w:right w:w="0" w:type="dxa"/>
            </w:tcMar>
          </w:tcPr>
          <w:p w14:paraId="0932805E" w14:textId="77777777" w:rsidR="004C39D2" w:rsidRPr="004C39D2" w:rsidRDefault="004C39D2" w:rsidP="002175F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C39D2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39D2" w:rsidRPr="00663095" w14:paraId="399818D4" w14:textId="77777777" w:rsidTr="002175FF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7001839A" w14:textId="77777777" w:rsidR="004C39D2" w:rsidRPr="00663095" w:rsidRDefault="004C39D2" w:rsidP="002175FF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0522AC5A" w14:textId="77777777" w:rsidR="004C39D2" w:rsidRPr="00663095" w:rsidRDefault="004C39D2" w:rsidP="002175FF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1E3AA07C" w14:textId="77777777" w:rsidR="004C39D2" w:rsidRPr="004C39D2" w:rsidRDefault="004C39D2" w:rsidP="002175F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C39D2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4A2B79D5" w14:textId="77777777" w:rsidR="004C39D2" w:rsidRPr="004C39D2" w:rsidRDefault="004C39D2" w:rsidP="002175F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0EDB07B" w14:textId="77777777" w:rsidR="004C39D2" w:rsidRPr="004C39D2" w:rsidRDefault="004C39D2" w:rsidP="002175F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4C39D2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4C39D2" w:rsidRPr="00663095" w14:paraId="3612A374" w14:textId="77777777" w:rsidTr="002175FF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AFD550F" w14:textId="77777777" w:rsidR="004C39D2" w:rsidRPr="00663095" w:rsidRDefault="004C39D2" w:rsidP="002175FF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03B4EFCD" w14:textId="77777777" w:rsidR="004C39D2" w:rsidRPr="00663095" w:rsidRDefault="004C39D2" w:rsidP="002175FF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4F604CA9" w14:textId="5CDAA075" w:rsidR="004C39D2" w:rsidRPr="004C39D2" w:rsidRDefault="00AE5DA6" w:rsidP="002175F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4C39D2" w:rsidRPr="004C39D2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3C69CA48" w14:textId="77777777" w:rsidR="004C39D2" w:rsidRPr="004C39D2" w:rsidRDefault="004C39D2" w:rsidP="002175F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418212A9" w14:textId="294EA66F" w:rsidR="004C39D2" w:rsidRPr="004C39D2" w:rsidRDefault="00AE5DA6" w:rsidP="002175F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4C39D2" w:rsidRPr="004C39D2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C39D2" w:rsidRPr="00663095" w14:paraId="3D506433" w14:textId="77777777" w:rsidTr="002175FF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04156C9D" w14:textId="77777777" w:rsidR="004C39D2" w:rsidRPr="00663095" w:rsidRDefault="004C39D2" w:rsidP="002175FF">
            <w:pPr>
              <w:snapToGrid w:val="0"/>
              <w:spacing w:line="200" w:lineRule="exact"/>
              <w:rPr>
                <w:rFonts w:ascii="Angsana New" w:hAnsi="Angsana New" w:cs="Angsan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44F483D9" w14:textId="77777777" w:rsidR="004C39D2" w:rsidRPr="00663095" w:rsidRDefault="004C39D2" w:rsidP="002175FF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7372FA3D" w14:textId="7982A681" w:rsidR="004C39D2" w:rsidRPr="004C39D2" w:rsidRDefault="00AE5DA6" w:rsidP="002175F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1CF6F145" w14:textId="77777777" w:rsidR="004C39D2" w:rsidRPr="004C39D2" w:rsidRDefault="004C39D2" w:rsidP="002175F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4892A853" w14:textId="13748E76" w:rsidR="004C39D2" w:rsidRPr="004C39D2" w:rsidRDefault="00AE5DA6" w:rsidP="002175F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</w:tr>
      <w:tr w:rsidR="004C39D2" w:rsidRPr="00663095" w14:paraId="40F1CF95" w14:textId="77777777" w:rsidTr="002175FF">
        <w:trPr>
          <w:trHeight w:hRule="exact" w:val="423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5020CF85" w14:textId="77777777" w:rsidR="004C39D2" w:rsidRPr="00663095" w:rsidRDefault="004C39D2" w:rsidP="002175FF">
            <w:pPr>
              <w:snapToGrid w:val="0"/>
              <w:rPr>
                <w:rFonts w:ascii="Angsana New" w:hAnsi="Angsana New" w:cs="Angsana New"/>
                <w:sz w:val="22"/>
                <w:szCs w:val="22"/>
                <w:highlight w:val="yellow"/>
                <w:cs/>
                <w:lang w:val="en-US"/>
              </w:rPr>
            </w:pPr>
            <w:r w:rsidRPr="00BD509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Pr="0066309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15C5F6BD" w14:textId="77777777" w:rsidR="004C39D2" w:rsidRPr="00663095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669766D5" w14:textId="77777777" w:rsidR="004C39D2" w:rsidRPr="004C39D2" w:rsidRDefault="004C39D2" w:rsidP="002175FF">
            <w:pPr>
              <w:snapToGrid w:val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5950DFBB" w14:textId="77777777" w:rsidR="004C39D2" w:rsidRPr="004C39D2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EA3E76C" w14:textId="77777777" w:rsidR="004C39D2" w:rsidRPr="004C39D2" w:rsidRDefault="004C39D2" w:rsidP="002175FF">
            <w:pPr>
              <w:snapToGrid w:val="0"/>
              <w:ind w:left="-117" w:right="-8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C39D2" w:rsidRPr="00663095" w14:paraId="6728C2E1" w14:textId="77777777" w:rsidTr="002175FF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7B56D8F" w14:textId="754D218A" w:rsidR="004C39D2" w:rsidRPr="00663095" w:rsidRDefault="004C39D2" w:rsidP="002175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663095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บริษัทย่อย</w:t>
            </w:r>
            <w:r w:rsidRPr="00663095">
              <w:rPr>
                <w:rFonts w:ascii="Angsana New" w:hAnsi="Angsana New" w:cs="Angsana New"/>
                <w:snapToGrid w:val="0"/>
                <w:sz w:val="22"/>
                <w:szCs w:val="22"/>
              </w:rPr>
              <w:t xml:space="preserve"> </w:t>
            </w:r>
            <w:r w:rsidRPr="00663095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1</w:t>
            </w:r>
            <w:r w:rsidRPr="00663095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2638C60A" w14:textId="77777777" w:rsidR="004C39D2" w:rsidRPr="00663095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B124539" w14:textId="4FAD6B22" w:rsidR="004C39D2" w:rsidRPr="004C39D2" w:rsidRDefault="00AE5DA6" w:rsidP="002175FF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669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446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591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36F68282" w14:textId="77777777" w:rsidR="004C39D2" w:rsidRPr="004C39D2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9F99729" w14:textId="75DCA8F2" w:rsidR="004C39D2" w:rsidRPr="004C39D2" w:rsidRDefault="00AE5DA6" w:rsidP="002175FF">
            <w:pPr>
              <w:tabs>
                <w:tab w:val="decimal" w:pos="1313"/>
              </w:tabs>
              <w:ind w:left="-10" w:right="-8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671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941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419</w:t>
            </w:r>
          </w:p>
        </w:tc>
      </w:tr>
      <w:tr w:rsidR="004C39D2" w:rsidRPr="00663095" w14:paraId="3AAC1C7F" w14:textId="77777777" w:rsidTr="002175FF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21C91A6A" w14:textId="77777777" w:rsidR="004C39D2" w:rsidRPr="00663095" w:rsidRDefault="004C39D2" w:rsidP="002175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663095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3B0724D5" w14:textId="77777777" w:rsidR="004C39D2" w:rsidRPr="00663095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1C1CCE6E" w14:textId="3F6228C0" w:rsidR="004C39D2" w:rsidRPr="004C39D2" w:rsidRDefault="00AE5DA6" w:rsidP="002175FF">
            <w:pPr>
              <w:ind w:left="-10" w:right="101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669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446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591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18281DA4" w14:textId="77777777" w:rsidR="004C39D2" w:rsidRPr="004C39D2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605E196" w14:textId="59C95B8F" w:rsidR="004C39D2" w:rsidRPr="004C39D2" w:rsidRDefault="00AE5DA6" w:rsidP="002175FF">
            <w:pPr>
              <w:tabs>
                <w:tab w:val="decimal" w:pos="1313"/>
              </w:tabs>
              <w:ind w:left="-10" w:right="-81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671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941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419</w:t>
            </w:r>
          </w:p>
        </w:tc>
      </w:tr>
      <w:tr w:rsidR="004C39D2" w:rsidRPr="00663095" w14:paraId="1B8B40F8" w14:textId="77777777" w:rsidTr="002175FF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77CE0847" w14:textId="77777777" w:rsidR="004C39D2" w:rsidRPr="00663095" w:rsidRDefault="004C39D2" w:rsidP="002175FF">
            <w:pPr>
              <w:snapToGrid w:val="0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  <w:r w:rsidRPr="00BD509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Pr="0066309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เงินกู้ยืมระยะยาว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36208B52" w14:textId="77777777" w:rsidR="004C39D2" w:rsidRPr="00663095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198DA8A0" w14:textId="77777777" w:rsidR="004C39D2" w:rsidRPr="004C39D2" w:rsidRDefault="004C39D2" w:rsidP="002175FF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6A8AC1D0" w14:textId="77777777" w:rsidR="004C39D2" w:rsidRPr="004C39D2" w:rsidRDefault="004C39D2" w:rsidP="002175F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683A3189" w14:textId="77777777" w:rsidR="004C39D2" w:rsidRPr="004C39D2" w:rsidRDefault="004C39D2" w:rsidP="002175FF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C39D2" w:rsidRPr="00663095" w14:paraId="44313B52" w14:textId="77777777" w:rsidTr="002175FF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484828A9" w14:textId="2AE1E893" w:rsidR="004C39D2" w:rsidRPr="00663095" w:rsidRDefault="004C39D2" w:rsidP="002175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663095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บริษัทย่อย</w:t>
            </w:r>
            <w:r w:rsidRPr="00663095">
              <w:rPr>
                <w:rFonts w:ascii="Angsana New" w:hAnsi="Angsana New" w:cs="Angsana New"/>
                <w:snapToGrid w:val="0"/>
                <w:sz w:val="22"/>
                <w:szCs w:val="22"/>
              </w:rPr>
              <w:t xml:space="preserve"> </w:t>
            </w:r>
            <w:r w:rsidRPr="00663095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(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2</w:t>
            </w:r>
            <w:r w:rsidRPr="00663095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) (</w:t>
            </w:r>
            <w:r w:rsidR="00AE5DA6" w:rsidRPr="00AE5DA6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3</w:t>
            </w:r>
            <w:r w:rsidRPr="00663095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134CA893" w14:textId="77777777" w:rsidR="004C39D2" w:rsidRPr="00663095" w:rsidRDefault="004C39D2" w:rsidP="002175FF">
            <w:pPr>
              <w:snapToGrid w:val="0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7EEBC652" w14:textId="6ECFDC29" w:rsidR="004C39D2" w:rsidRPr="004C39D2" w:rsidRDefault="00AE5DA6" w:rsidP="002175FF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90" w:type="dxa"/>
            <w:tcBorders>
              <w:left w:val="nil"/>
            </w:tcBorders>
            <w:noWrap/>
            <w:tcMar>
              <w:left w:w="0" w:type="dxa"/>
              <w:right w:w="0" w:type="dxa"/>
            </w:tcMar>
          </w:tcPr>
          <w:p w14:paraId="36243D76" w14:textId="77777777" w:rsidR="004C39D2" w:rsidRPr="004C39D2" w:rsidRDefault="004C39D2" w:rsidP="002175FF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2756B382" w14:textId="77777777" w:rsidR="004C39D2" w:rsidRPr="004C39D2" w:rsidRDefault="004C39D2" w:rsidP="002175FF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  <w:tr w:rsidR="004C39D2" w:rsidRPr="00663095" w14:paraId="35DBD27C" w14:textId="77777777" w:rsidTr="002175FF"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2FBDA25D" w14:textId="77777777" w:rsidR="004C39D2" w:rsidRPr="00663095" w:rsidRDefault="004C39D2" w:rsidP="002175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663095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190AA101" w14:textId="77777777" w:rsidR="004C39D2" w:rsidRPr="00663095" w:rsidRDefault="004C39D2" w:rsidP="002175FF">
            <w:pPr>
              <w:snapToGrid w:val="0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47CF6753" w14:textId="65365BC8" w:rsidR="004C39D2" w:rsidRPr="004C39D2" w:rsidRDefault="00AE5DA6" w:rsidP="002175FF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  <w:r w:rsidR="004C39D2" w:rsidRPr="004C39D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90" w:type="dxa"/>
            <w:tcBorders>
              <w:left w:val="nil"/>
            </w:tcBorders>
            <w:noWrap/>
            <w:tcMar>
              <w:left w:w="0" w:type="dxa"/>
              <w:right w:w="0" w:type="dxa"/>
            </w:tcMar>
          </w:tcPr>
          <w:p w14:paraId="7ABBAB53" w14:textId="77777777" w:rsidR="004C39D2" w:rsidRPr="004C39D2" w:rsidRDefault="004C39D2" w:rsidP="002175FF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0CA876A2" w14:textId="77777777" w:rsidR="004C39D2" w:rsidRPr="004C39D2" w:rsidRDefault="004C39D2" w:rsidP="002175FF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C39D2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</w:tbl>
    <w:p w14:paraId="5F34B2B9" w14:textId="5365FA62" w:rsidR="00843618" w:rsidRPr="003E5F2C" w:rsidRDefault="00A87E26" w:rsidP="00843618">
      <w:pPr>
        <w:tabs>
          <w:tab w:val="left" w:pos="1080"/>
        </w:tabs>
        <w:spacing w:before="240" w:after="240"/>
        <w:ind w:left="1260" w:right="90" w:hanging="18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3E5F2C">
        <w:rPr>
          <w:rFonts w:ascii="Angsana New" w:hAnsi="Angsana New" w:cs="Angsana New"/>
          <w:sz w:val="22"/>
          <w:szCs w:val="22"/>
          <w:vertAlign w:val="superscript"/>
          <w:cs/>
        </w:rPr>
        <w:t xml:space="preserve"> </w:t>
      </w:r>
      <w:r w:rsidR="00843618" w:rsidRPr="003E5F2C">
        <w:rPr>
          <w:rFonts w:ascii="Angsana New" w:hAnsi="Angsana New" w:cs="Angsana New"/>
          <w:sz w:val="22"/>
          <w:szCs w:val="22"/>
          <w:vertAlign w:val="superscript"/>
          <w:cs/>
        </w:rPr>
        <w:t>(</w:t>
      </w:r>
      <w:r w:rsidR="00AE5DA6" w:rsidRPr="00AE5DA6">
        <w:rPr>
          <w:rFonts w:ascii="Angsana New" w:hAnsi="Angsana New" w:cs="Angsana New"/>
          <w:sz w:val="22"/>
          <w:szCs w:val="22"/>
          <w:vertAlign w:val="superscript"/>
          <w:lang w:val="en-US"/>
        </w:rPr>
        <w:t>1</w:t>
      </w:r>
      <w:r w:rsidR="00843618" w:rsidRPr="003E5F2C">
        <w:rPr>
          <w:rFonts w:ascii="Angsana New" w:hAnsi="Angsana New" w:cs="Angsana New"/>
          <w:sz w:val="22"/>
          <w:szCs w:val="22"/>
          <w:vertAlign w:val="superscript"/>
          <w:cs/>
        </w:rPr>
        <w:t>)</w:t>
      </w:r>
      <w:r w:rsidR="00843618" w:rsidRPr="003E5F2C">
        <w:rPr>
          <w:rFonts w:ascii="Angsana New" w:hAnsi="Angsana New" w:cs="Angsana New"/>
          <w:sz w:val="22"/>
          <w:szCs w:val="22"/>
          <w:vertAlign w:val="superscript"/>
          <w:lang w:val="en-US"/>
        </w:rPr>
        <w:tab/>
      </w:r>
      <w:r w:rsidR="00843618" w:rsidRPr="003E5F2C">
        <w:rPr>
          <w:rFonts w:ascii="Angsana New" w:hAnsi="Angsana New" w:cs="Angsana New"/>
          <w:sz w:val="22"/>
          <w:szCs w:val="22"/>
          <w:cs/>
        </w:rPr>
        <w:t xml:space="preserve">ณ วันที่ </w:t>
      </w:r>
      <w:r w:rsidR="00AE5DA6" w:rsidRPr="00AE5DA6">
        <w:rPr>
          <w:rFonts w:ascii="Angsana New" w:hAnsi="Angsana New" w:cs="Angsana New"/>
          <w:sz w:val="22"/>
          <w:szCs w:val="22"/>
          <w:lang w:val="en-US"/>
        </w:rPr>
        <w:t>31</w:t>
      </w:r>
      <w:r w:rsidR="00B1672C" w:rsidRPr="003E5F2C">
        <w:rPr>
          <w:rFonts w:ascii="Angsana New" w:hAnsi="Angsana New" w:cs="Angsana New"/>
          <w:sz w:val="22"/>
          <w:szCs w:val="22"/>
          <w:lang w:val="en-US"/>
        </w:rPr>
        <w:t xml:space="preserve"> </w:t>
      </w:r>
      <w:r w:rsidR="00B1672C" w:rsidRPr="003E5F2C">
        <w:rPr>
          <w:rFonts w:ascii="Angsana New" w:hAnsi="Angsana New" w:cs="Angsana New"/>
          <w:sz w:val="22"/>
          <w:szCs w:val="22"/>
          <w:cs/>
          <w:lang w:val="en-US"/>
        </w:rPr>
        <w:t>ธันวาคม</w:t>
      </w:r>
      <w:r w:rsidR="00B1672C" w:rsidRPr="003E5F2C">
        <w:rPr>
          <w:rFonts w:ascii="Angsana New" w:hAnsi="Angsana New" w:cs="Angsana New" w:hint="cs"/>
          <w:sz w:val="22"/>
          <w:szCs w:val="22"/>
          <w:cs/>
          <w:lang w:val="en-US"/>
        </w:rPr>
        <w:t xml:space="preserve"> </w:t>
      </w:r>
      <w:r w:rsidR="00AE5DA6" w:rsidRPr="00AE5DA6">
        <w:rPr>
          <w:rFonts w:ascii="Angsana New" w:hAnsi="Angsana New" w:cs="Angsana New"/>
          <w:sz w:val="22"/>
          <w:szCs w:val="22"/>
          <w:lang w:val="en-US"/>
        </w:rPr>
        <w:t>2568</w:t>
      </w:r>
      <w:r w:rsidR="00843618" w:rsidRPr="003E5F2C">
        <w:rPr>
          <w:rFonts w:ascii="Angsana New" w:hAnsi="Angsana New" w:cs="Angsana New"/>
          <w:sz w:val="22"/>
          <w:szCs w:val="22"/>
          <w:lang w:val="en-US"/>
        </w:rPr>
        <w:t xml:space="preserve"> </w:t>
      </w:r>
      <w:r w:rsidR="00843618" w:rsidRPr="003E5F2C">
        <w:rPr>
          <w:rFonts w:ascii="Angsana New" w:hAnsi="Angsana New" w:cs="Angsana New"/>
          <w:sz w:val="22"/>
          <w:szCs w:val="22"/>
          <w:cs/>
        </w:rPr>
        <w:t xml:space="preserve">และ </w:t>
      </w:r>
      <w:r w:rsidR="00AE5DA6" w:rsidRPr="00AE5DA6">
        <w:rPr>
          <w:rFonts w:ascii="Angsana New" w:hAnsi="Angsana New" w:cs="Angsana New"/>
          <w:sz w:val="22"/>
          <w:szCs w:val="22"/>
          <w:lang w:val="en-US"/>
        </w:rPr>
        <w:t>2567</w:t>
      </w:r>
      <w:r w:rsidR="00843618" w:rsidRPr="003E5F2C">
        <w:rPr>
          <w:rFonts w:ascii="Angsana New" w:hAnsi="Angsana New" w:cs="Angsana New"/>
          <w:sz w:val="22"/>
          <w:szCs w:val="22"/>
          <w:lang w:val="en-US"/>
        </w:rPr>
        <w:t xml:space="preserve"> </w:t>
      </w:r>
      <w:r w:rsidR="00843618" w:rsidRPr="003E5F2C">
        <w:rPr>
          <w:rFonts w:ascii="Angsana New" w:hAnsi="Angsana New" w:cs="Angsana New"/>
          <w:sz w:val="22"/>
          <w:szCs w:val="22"/>
          <w:cs/>
        </w:rPr>
        <w:t>บริษัทมีเงินกู้ยืม</w:t>
      </w:r>
      <w:r w:rsidR="00843618" w:rsidRPr="0018661B">
        <w:rPr>
          <w:rFonts w:ascii="Angsana New" w:hAnsi="Angsana New" w:cs="Angsana New"/>
          <w:spacing w:val="-4"/>
          <w:sz w:val="22"/>
          <w:szCs w:val="22"/>
          <w:cs/>
        </w:rPr>
        <w:t>ระยะสั้นจากบริษัทย่อยสองแห่งรวมเป็น</w:t>
      </w:r>
      <w:r w:rsidR="00843618" w:rsidRPr="0018661B">
        <w:rPr>
          <w:rFonts w:ascii="Angsana New" w:hAnsi="Angsana New" w:cs="Angsana New"/>
          <w:spacing w:val="-4"/>
          <w:sz w:val="22"/>
          <w:szCs w:val="22"/>
          <w:cs/>
          <w:lang w:val="en-US"/>
        </w:rPr>
        <w:t xml:space="preserve">จำนวน </w:t>
      </w:r>
      <w:r w:rsidR="00AE5DA6" w:rsidRPr="00AE5DA6">
        <w:rPr>
          <w:rFonts w:ascii="Angsana New" w:hAnsi="Angsana New" w:cs="Angsana New"/>
          <w:spacing w:val="-4"/>
          <w:sz w:val="22"/>
          <w:szCs w:val="22"/>
          <w:lang w:val="en-US"/>
        </w:rPr>
        <w:t>15</w:t>
      </w:r>
      <w:r w:rsidR="00843618" w:rsidRPr="0018661B">
        <w:rPr>
          <w:rFonts w:ascii="Angsana New" w:hAnsi="Angsana New" w:cs="Angsana New"/>
          <w:spacing w:val="-4"/>
          <w:sz w:val="22"/>
          <w:szCs w:val="22"/>
          <w:lang w:val="en-US"/>
        </w:rPr>
        <w:t>.</w:t>
      </w:r>
      <w:r w:rsidR="00AE5DA6" w:rsidRPr="00AE5DA6">
        <w:rPr>
          <w:rFonts w:ascii="Angsana New" w:hAnsi="Angsana New" w:cs="Angsana New"/>
          <w:spacing w:val="-4"/>
          <w:sz w:val="22"/>
          <w:szCs w:val="22"/>
          <w:lang w:val="en-US"/>
        </w:rPr>
        <w:t>12</w:t>
      </w:r>
      <w:r w:rsidR="00843618" w:rsidRPr="0018661B">
        <w:rPr>
          <w:rFonts w:ascii="Angsana New" w:hAnsi="Angsana New" w:cs="Angsana New"/>
          <w:spacing w:val="-4"/>
          <w:sz w:val="22"/>
          <w:szCs w:val="22"/>
          <w:cs/>
          <w:lang w:val="en-US"/>
        </w:rPr>
        <w:t xml:space="preserve"> ล้านปอนด์สเตอร์ลิง โดย</w:t>
      </w:r>
      <w:r w:rsidR="00843618" w:rsidRPr="003E5F2C">
        <w:rPr>
          <w:rFonts w:ascii="Angsana New" w:hAnsi="Angsana New" w:cs="Angsana New"/>
          <w:sz w:val="22"/>
          <w:szCs w:val="22"/>
          <w:cs/>
          <w:lang w:val="en-US"/>
        </w:rPr>
        <w:t>ไม่มีหลักทรัพย์ค้ำประกัน ไม่คิดดอกเบี้ยระหว่างกัน และมีกำหนดชำระคืนเมื่อทวงถาม</w:t>
      </w:r>
    </w:p>
    <w:p w14:paraId="03B95015" w14:textId="566540B8" w:rsidR="00843618" w:rsidRPr="003E5F2C" w:rsidRDefault="00843618" w:rsidP="00843618">
      <w:pPr>
        <w:overflowPunct/>
        <w:autoSpaceDE/>
        <w:autoSpaceDN/>
        <w:adjustRightInd/>
        <w:spacing w:after="200"/>
        <w:ind w:left="1260" w:right="90" w:hanging="180"/>
        <w:jc w:val="thaiDistribute"/>
        <w:textAlignment w:val="auto"/>
        <w:rPr>
          <w:rFonts w:ascii="Angsana New" w:hAnsi="Angsana New" w:cs="Angsana New"/>
          <w:sz w:val="22"/>
          <w:szCs w:val="22"/>
          <w:lang w:val="en-US"/>
        </w:rPr>
      </w:pPr>
      <w:r w:rsidRPr="003E5F2C">
        <w:rPr>
          <w:rFonts w:ascii="Angsana New" w:hAnsi="Angsana New" w:cs="Angsana New"/>
          <w:sz w:val="22"/>
          <w:szCs w:val="22"/>
          <w:vertAlign w:val="superscript"/>
          <w:lang w:val="en-US"/>
        </w:rPr>
        <w:t>(</w:t>
      </w:r>
      <w:r w:rsidR="00AE5DA6" w:rsidRPr="00AE5DA6">
        <w:rPr>
          <w:rFonts w:ascii="Angsana New" w:hAnsi="Angsana New" w:cs="Angsana New"/>
          <w:sz w:val="22"/>
          <w:szCs w:val="22"/>
          <w:vertAlign w:val="superscript"/>
          <w:lang w:val="en-US"/>
        </w:rPr>
        <w:t>2</w:t>
      </w:r>
      <w:r w:rsidRPr="003E5F2C">
        <w:rPr>
          <w:rFonts w:ascii="Angsana New" w:hAnsi="Angsana New" w:cs="Angsana New"/>
          <w:sz w:val="22"/>
          <w:szCs w:val="22"/>
          <w:vertAlign w:val="superscript"/>
          <w:lang w:val="en-US"/>
        </w:rPr>
        <w:t>)</w:t>
      </w:r>
      <w:r w:rsidRPr="003E5F2C">
        <w:rPr>
          <w:rFonts w:ascii="Angsana New" w:hAnsi="Angsana New" w:cs="Angsana New"/>
          <w:sz w:val="22"/>
          <w:szCs w:val="22"/>
          <w:vertAlign w:val="superscript"/>
          <w:cs/>
          <w:lang w:val="en-US"/>
        </w:rPr>
        <w:t xml:space="preserve"> </w:t>
      </w:r>
      <w:r w:rsidRPr="003E5F2C">
        <w:rPr>
          <w:rFonts w:ascii="Angsana New" w:hAnsi="Angsana New" w:cs="Angsana New"/>
          <w:sz w:val="22"/>
          <w:szCs w:val="22"/>
          <w:vertAlign w:val="superscript"/>
          <w:lang w:val="en-US"/>
        </w:rPr>
        <w:tab/>
      </w:r>
      <w:r w:rsidR="004C39D2" w:rsidRPr="004C39D2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เมื่อวันที่ </w:t>
      </w:r>
      <w:r w:rsidR="00AE5DA6" w:rsidRPr="00AE5DA6">
        <w:rPr>
          <w:rFonts w:ascii="Angsana New" w:hAnsi="Angsana New" w:cs="Angsana New"/>
          <w:spacing w:val="-6"/>
          <w:sz w:val="22"/>
          <w:szCs w:val="22"/>
          <w:lang w:val="en-US"/>
        </w:rPr>
        <w:t>25</w:t>
      </w:r>
      <w:r w:rsidR="004C39D2" w:rsidRPr="004C39D2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 กันยายน </w:t>
      </w:r>
      <w:r w:rsidR="00AE5DA6" w:rsidRPr="00AE5DA6">
        <w:rPr>
          <w:rFonts w:ascii="Angsana New" w:hAnsi="Angsana New" w:cs="Angsana New"/>
          <w:spacing w:val="-6"/>
          <w:sz w:val="22"/>
          <w:szCs w:val="22"/>
          <w:lang w:val="en-US"/>
        </w:rPr>
        <w:t>2568</w:t>
      </w:r>
      <w:r w:rsidR="004C39D2" w:rsidRPr="004C39D2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 บริษัทได้ทำสัญญาเงินกู้ยืมระยะยาวกับบริษัทย่อยแห่งหนึ่ง โดยการแปลงสภาพจากเงินทดรองรับ ไปเป็นเงินกู้ยืมระยะยาว ซึ่งเป็นรายการที่ไม่ใช่เงินสด และมีอัตราดอกเบี้ยร้อยละ </w:t>
      </w:r>
      <w:r w:rsidR="00AE5DA6" w:rsidRPr="00AE5DA6">
        <w:rPr>
          <w:rFonts w:ascii="Angsana New" w:hAnsi="Angsana New" w:cs="Angsana New"/>
          <w:spacing w:val="-6"/>
          <w:sz w:val="22"/>
          <w:szCs w:val="22"/>
          <w:lang w:val="en-US"/>
        </w:rPr>
        <w:t>6</w:t>
      </w:r>
      <w:r w:rsidR="004C39D2" w:rsidRPr="004C39D2">
        <w:rPr>
          <w:rFonts w:ascii="Angsana New" w:hAnsi="Angsana New" w:cs="Angsana New"/>
          <w:spacing w:val="-6"/>
          <w:sz w:val="22"/>
          <w:szCs w:val="22"/>
          <w:cs/>
          <w:lang w:val="en-US"/>
        </w:rPr>
        <w:t>.</w:t>
      </w:r>
      <w:r w:rsidR="00AE5DA6" w:rsidRPr="00AE5DA6">
        <w:rPr>
          <w:rFonts w:ascii="Angsana New" w:hAnsi="Angsana New" w:cs="Angsana New"/>
          <w:spacing w:val="-6"/>
          <w:sz w:val="22"/>
          <w:szCs w:val="22"/>
          <w:lang w:val="en-US"/>
        </w:rPr>
        <w:t>50</w:t>
      </w:r>
      <w:r w:rsidR="004C39D2" w:rsidRPr="004C39D2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 ต่อปี โดยมีกำหนดชำระคืนตามเงื่อนไขที่ระบุในสัญญา</w:t>
      </w:r>
    </w:p>
    <w:p w14:paraId="32B2192D" w14:textId="51A5A454" w:rsidR="00F350E7" w:rsidRPr="003E5F2C" w:rsidRDefault="00F350E7" w:rsidP="00F350E7">
      <w:pPr>
        <w:overflowPunct/>
        <w:autoSpaceDE/>
        <w:autoSpaceDN/>
        <w:adjustRightInd/>
        <w:spacing w:after="200"/>
        <w:ind w:left="1260" w:right="90" w:hanging="180"/>
        <w:jc w:val="thaiDistribute"/>
        <w:textAlignment w:val="auto"/>
        <w:rPr>
          <w:rFonts w:ascii="Angsana New" w:hAnsi="Angsana New" w:cs="Angsana New"/>
          <w:sz w:val="22"/>
          <w:szCs w:val="22"/>
          <w:lang w:val="en-US"/>
        </w:rPr>
      </w:pPr>
      <w:r w:rsidRPr="003E5F2C">
        <w:rPr>
          <w:rFonts w:ascii="Angsana New" w:hAnsi="Angsana New" w:cs="Angsana New"/>
          <w:sz w:val="22"/>
          <w:szCs w:val="22"/>
          <w:vertAlign w:val="superscript"/>
          <w:lang w:val="en-US"/>
        </w:rPr>
        <w:t>(</w:t>
      </w:r>
      <w:r w:rsidR="00AE5DA6" w:rsidRPr="00AE5DA6">
        <w:rPr>
          <w:rFonts w:ascii="Angsana New" w:hAnsi="Angsana New" w:cs="Angsana New" w:hint="cs"/>
          <w:sz w:val="22"/>
          <w:szCs w:val="22"/>
          <w:vertAlign w:val="superscript"/>
          <w:lang w:val="en-US"/>
        </w:rPr>
        <w:t>3</w:t>
      </w:r>
      <w:r w:rsidRPr="003E5F2C">
        <w:rPr>
          <w:rFonts w:ascii="Angsana New" w:hAnsi="Angsana New" w:cs="Angsana New"/>
          <w:sz w:val="22"/>
          <w:szCs w:val="22"/>
          <w:vertAlign w:val="superscript"/>
          <w:lang w:val="en-US"/>
        </w:rPr>
        <w:t>)</w:t>
      </w:r>
      <w:r w:rsidRPr="003E5F2C">
        <w:rPr>
          <w:rFonts w:ascii="Angsana New" w:hAnsi="Angsana New" w:cs="Angsana New"/>
          <w:sz w:val="22"/>
          <w:szCs w:val="22"/>
          <w:vertAlign w:val="superscript"/>
          <w:cs/>
          <w:lang w:val="en-US"/>
        </w:rPr>
        <w:t xml:space="preserve"> </w:t>
      </w:r>
      <w:r w:rsidRPr="003E5F2C">
        <w:rPr>
          <w:rFonts w:ascii="Angsana New" w:hAnsi="Angsana New" w:cs="Angsana New"/>
          <w:sz w:val="22"/>
          <w:szCs w:val="22"/>
          <w:vertAlign w:val="superscript"/>
          <w:lang w:val="en-US"/>
        </w:rPr>
        <w:tab/>
      </w:r>
      <w:r w:rsidRPr="003E5F2C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เมื่อวันที่ </w:t>
      </w:r>
      <w:r w:rsidR="00AE5DA6" w:rsidRPr="00AE5DA6">
        <w:rPr>
          <w:rFonts w:ascii="Angsana New" w:hAnsi="Angsana New" w:cs="Angsana New"/>
          <w:spacing w:val="-6"/>
          <w:sz w:val="22"/>
          <w:szCs w:val="22"/>
          <w:lang w:val="en-US"/>
        </w:rPr>
        <w:t>23</w:t>
      </w:r>
      <w:r w:rsidRPr="003E5F2C">
        <w:rPr>
          <w:rFonts w:ascii="Angsana New" w:hAnsi="Angsana New" w:cs="Angsana New"/>
          <w:spacing w:val="-6"/>
          <w:sz w:val="22"/>
          <w:szCs w:val="22"/>
          <w:lang w:val="en-US"/>
        </w:rPr>
        <w:t xml:space="preserve"> </w:t>
      </w:r>
      <w:r w:rsidRPr="003E5F2C">
        <w:rPr>
          <w:rFonts w:ascii="Angsana New" w:hAnsi="Angsana New" w:cs="Angsana New"/>
          <w:spacing w:val="-6"/>
          <w:sz w:val="22"/>
          <w:szCs w:val="22"/>
          <w:cs/>
          <w:lang w:val="en-US"/>
        </w:rPr>
        <w:t>ธันวาคม</w:t>
      </w:r>
      <w:r w:rsidRPr="003E5F2C">
        <w:rPr>
          <w:rFonts w:ascii="Angsana New" w:hAnsi="Angsana New" w:cs="Angsana New" w:hint="cs"/>
          <w:spacing w:val="-6"/>
          <w:sz w:val="22"/>
          <w:szCs w:val="22"/>
          <w:cs/>
          <w:lang w:val="en-US"/>
        </w:rPr>
        <w:t xml:space="preserve"> </w:t>
      </w:r>
      <w:r w:rsidR="00AE5DA6" w:rsidRPr="00AE5DA6">
        <w:rPr>
          <w:rFonts w:ascii="Angsana New" w:hAnsi="Angsana New" w:cs="Angsana New"/>
          <w:spacing w:val="-6"/>
          <w:sz w:val="22"/>
          <w:szCs w:val="22"/>
          <w:lang w:val="en-US"/>
        </w:rPr>
        <w:t>2568</w:t>
      </w:r>
      <w:r w:rsidRPr="003E5F2C">
        <w:rPr>
          <w:rFonts w:ascii="Angsana New" w:hAnsi="Angsana New" w:cs="Angsana New" w:hint="cs"/>
          <w:spacing w:val="-6"/>
          <w:sz w:val="22"/>
          <w:szCs w:val="22"/>
          <w:cs/>
          <w:lang w:val="en-US"/>
        </w:rPr>
        <w:t xml:space="preserve"> </w:t>
      </w:r>
      <w:r w:rsidRPr="003E5F2C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บริษัทได้ทำสัญญาเงินกู้ยืมระยะยาวกับบริษัทย่อยแห่งหนึ่ง </w:t>
      </w:r>
      <w:r w:rsidRPr="003E5F2C">
        <w:rPr>
          <w:rFonts w:ascii="Angsana New" w:hAnsi="Angsana New" w:cs="Angsana New"/>
          <w:sz w:val="22"/>
          <w:szCs w:val="22"/>
          <w:cs/>
          <w:lang w:val="en-US"/>
        </w:rPr>
        <w:t xml:space="preserve">ซึ่งมีอัตราดอกเบี้ยร้อยละ </w:t>
      </w:r>
      <w:r w:rsidR="00AE5DA6" w:rsidRPr="00AE5DA6">
        <w:rPr>
          <w:rFonts w:ascii="Angsana New" w:hAnsi="Angsana New" w:cs="Angsana New"/>
          <w:sz w:val="22"/>
          <w:szCs w:val="22"/>
          <w:lang w:val="en-US"/>
        </w:rPr>
        <w:t>6</w:t>
      </w:r>
      <w:r w:rsidRPr="003E5F2C">
        <w:rPr>
          <w:rFonts w:ascii="Angsana New" w:hAnsi="Angsana New" w:cs="Angsana New"/>
          <w:sz w:val="22"/>
          <w:szCs w:val="22"/>
          <w:lang w:val="en-US"/>
        </w:rPr>
        <w:t>.</w:t>
      </w:r>
      <w:r w:rsidR="00AE5DA6" w:rsidRPr="00AE5DA6">
        <w:rPr>
          <w:rFonts w:ascii="Angsana New" w:hAnsi="Angsana New" w:cs="Angsana New" w:hint="cs"/>
          <w:sz w:val="22"/>
          <w:szCs w:val="22"/>
          <w:lang w:val="en-US"/>
        </w:rPr>
        <w:t>0</w:t>
      </w:r>
      <w:r w:rsidR="00AE5DA6" w:rsidRPr="00AE5DA6">
        <w:rPr>
          <w:rFonts w:ascii="Angsana New" w:hAnsi="Angsana New" w:cs="Angsana New"/>
          <w:sz w:val="22"/>
          <w:szCs w:val="22"/>
          <w:lang w:val="en-US"/>
        </w:rPr>
        <w:t>0</w:t>
      </w:r>
      <w:r w:rsidRPr="003E5F2C">
        <w:rPr>
          <w:rFonts w:ascii="Angsana New" w:hAnsi="Angsana New" w:cs="Angsana New"/>
          <w:sz w:val="22"/>
          <w:szCs w:val="22"/>
          <w:cs/>
          <w:lang w:val="en-US"/>
        </w:rPr>
        <w:t xml:space="preserve"> ต่อปี และมีกำหนดชำระคืน</w:t>
      </w:r>
      <w:r w:rsidR="00A240F6" w:rsidRPr="003E5F2C">
        <w:rPr>
          <w:rFonts w:ascii="Angsana New" w:hAnsi="Angsana New" w:cs="Angsana New" w:hint="cs"/>
          <w:sz w:val="22"/>
          <w:szCs w:val="22"/>
          <w:cs/>
          <w:lang w:val="en-US"/>
        </w:rPr>
        <w:t>ภายในสองปี</w:t>
      </w:r>
      <w:r w:rsidR="00A240F6" w:rsidRPr="003E5F2C">
        <w:rPr>
          <w:rFonts w:ascii="Angsana New" w:hAnsi="Angsana New" w:cs="Angsana New"/>
          <w:sz w:val="22"/>
          <w:szCs w:val="22"/>
          <w:cs/>
          <w:lang w:val="en-US"/>
        </w:rPr>
        <w:t>นับจากวันที่</w:t>
      </w:r>
      <w:r w:rsidR="00545578" w:rsidRPr="003E5F2C">
        <w:rPr>
          <w:rFonts w:ascii="Angsana New" w:hAnsi="Angsana New" w:cs="Angsana New" w:hint="cs"/>
          <w:sz w:val="22"/>
          <w:szCs w:val="22"/>
          <w:cs/>
          <w:lang w:val="en-US"/>
        </w:rPr>
        <w:t>ในสัญญา</w:t>
      </w:r>
    </w:p>
    <w:p w14:paraId="7741E62E" w14:textId="193F7742" w:rsidR="00843618" w:rsidRPr="003E5F2C" w:rsidRDefault="00AE5DA6" w:rsidP="00843618">
      <w:pPr>
        <w:ind w:left="1094" w:right="-389" w:hanging="547"/>
        <w:jc w:val="thaiDistribute"/>
        <w:rPr>
          <w:rFonts w:asciiTheme="majorBidi" w:hAnsiTheme="majorBidi" w:cstheme="majorBidi"/>
          <w:cs/>
        </w:rPr>
      </w:pPr>
      <w:r w:rsidRPr="00AE5DA6">
        <w:rPr>
          <w:rFonts w:asciiTheme="majorBidi" w:hAnsiTheme="majorBidi" w:cstheme="majorBidi"/>
          <w:lang w:val="en-US"/>
        </w:rPr>
        <w:t>29</w:t>
      </w:r>
      <w:r w:rsidR="00843618" w:rsidRPr="003E5F2C">
        <w:rPr>
          <w:rFonts w:asciiTheme="majorBidi" w:hAnsiTheme="majorBidi" w:cstheme="majorBidi"/>
          <w:cs/>
        </w:rPr>
        <w:t>.</w:t>
      </w:r>
      <w:r w:rsidRPr="00AE5DA6">
        <w:rPr>
          <w:rFonts w:asciiTheme="majorBidi" w:hAnsiTheme="majorBidi" w:cstheme="majorBidi"/>
          <w:lang w:val="en-US"/>
        </w:rPr>
        <w:t>4</w:t>
      </w:r>
      <w:r w:rsidR="00843618" w:rsidRPr="003E5F2C">
        <w:rPr>
          <w:rFonts w:asciiTheme="majorBidi" w:hAnsiTheme="majorBidi" w:cstheme="majorBidi"/>
          <w:lang w:val="en-US"/>
        </w:rPr>
        <w:tab/>
      </w:r>
      <w:r w:rsidR="00843618" w:rsidRPr="003E5F2C">
        <w:rPr>
          <w:rFonts w:asciiTheme="majorBidi" w:hAnsiTheme="majorBidi" w:cstheme="majorBidi"/>
          <w:cs/>
          <w:lang w:val="en-US"/>
        </w:rPr>
        <w:t>ยอดคงเหลืออื่น</w:t>
      </w:r>
      <w:r w:rsidR="00843618" w:rsidRPr="003E5F2C">
        <w:rPr>
          <w:rFonts w:asciiTheme="majorBidi" w:hAnsiTheme="majorBidi" w:cstheme="majorBidi"/>
          <w:lang w:val="en-US"/>
        </w:rPr>
        <w:t xml:space="preserve"> </w:t>
      </w:r>
      <w:r w:rsidR="00843618" w:rsidRPr="003E5F2C">
        <w:rPr>
          <w:rFonts w:asciiTheme="majorBidi" w:hAnsiTheme="majorBidi" w:cstheme="majorBidi"/>
          <w:cs/>
          <w:lang w:val="en-US"/>
        </w:rPr>
        <w:t>ๆ</w:t>
      </w:r>
      <w:r w:rsidR="00843618" w:rsidRPr="003E5F2C">
        <w:rPr>
          <w:rFonts w:asciiTheme="majorBidi" w:hAnsiTheme="majorBidi" w:cstheme="majorBidi"/>
          <w:lang w:val="en-US"/>
        </w:rPr>
        <w:t xml:space="preserve"> </w:t>
      </w:r>
      <w:r w:rsidR="00843618" w:rsidRPr="003E5F2C">
        <w:rPr>
          <w:rFonts w:asciiTheme="majorBidi" w:hAnsiTheme="majorBidi" w:cstheme="majorBidi"/>
          <w:cs/>
          <w:lang w:val="en-US"/>
        </w:rPr>
        <w:t>และ</w:t>
      </w:r>
      <w:r w:rsidR="00843618" w:rsidRPr="003E5F2C">
        <w:rPr>
          <w:rFonts w:asciiTheme="majorBidi" w:hAnsiTheme="majorBidi" w:cstheme="majorBidi"/>
          <w:cs/>
        </w:rPr>
        <w:t>รายการค้ากับบุคคลหรือกิจการที่เกี่ยวข้องกัน</w:t>
      </w:r>
    </w:p>
    <w:p w14:paraId="36286786" w14:textId="77777777" w:rsidR="00843618" w:rsidRPr="003E5F2C" w:rsidRDefault="00843618" w:rsidP="00843618">
      <w:pPr>
        <w:tabs>
          <w:tab w:val="decimal" w:pos="1170"/>
        </w:tabs>
        <w:spacing w:after="120"/>
        <w:ind w:left="1080"/>
        <w:jc w:val="thaiDistribute"/>
        <w:rPr>
          <w:rFonts w:asciiTheme="majorBidi" w:hAnsiTheme="majorBidi" w:cstheme="majorBidi"/>
          <w:cs/>
        </w:rPr>
      </w:pPr>
      <w:r w:rsidRPr="003E5F2C">
        <w:rPr>
          <w:rFonts w:asciiTheme="majorBidi" w:hAnsiTheme="majorBidi" w:cstheme="majorBidi"/>
          <w:cs/>
        </w:rPr>
        <w:t>สินทรัพย์ หนี้สิน รายได้และค่าใช้จ่ายส่วนหนึ่งของกลุ่มบริษัท</w:t>
      </w:r>
      <w:r w:rsidRPr="003E5F2C">
        <w:rPr>
          <w:rFonts w:asciiTheme="majorBidi" w:hAnsiTheme="majorBidi" w:cstheme="majorBidi"/>
          <w:cs/>
          <w:lang w:val="en-US"/>
        </w:rPr>
        <w:t>และบริษัท</w:t>
      </w:r>
      <w:r w:rsidRPr="003E5F2C">
        <w:rPr>
          <w:rFonts w:asciiTheme="majorBidi" w:hAnsiTheme="majorBidi" w:cstheme="majorBidi"/>
          <w:cs/>
        </w:rPr>
        <w:t>เกิดจากรายการกับบุคคล</w:t>
      </w:r>
      <w:r w:rsidRPr="003E5F2C">
        <w:rPr>
          <w:rFonts w:asciiTheme="majorBidi" w:hAnsiTheme="majorBidi" w:cstheme="majorBidi"/>
          <w:spacing w:val="-10"/>
          <w:cs/>
        </w:rPr>
        <w:t>หรือกิจการที่เกี่ยวข้องกัน บุคคลหรือกิจการเหล่านี้เกี่ยวข้องกันโดยการ</w:t>
      </w:r>
      <w:r w:rsidRPr="003E5F2C">
        <w:rPr>
          <w:rFonts w:asciiTheme="majorBidi" w:hAnsiTheme="majorBidi" w:cstheme="majorBidi"/>
          <w:spacing w:val="-10"/>
          <w:cs/>
          <w:lang w:val="en-US"/>
        </w:rPr>
        <w:t>มี</w:t>
      </w:r>
      <w:r w:rsidRPr="003E5F2C">
        <w:rPr>
          <w:rFonts w:asciiTheme="majorBidi" w:hAnsiTheme="majorBidi" w:cstheme="majorBidi"/>
          <w:spacing w:val="-10"/>
          <w:cs/>
        </w:rPr>
        <w:t>กรรมการร่วมกันและการถือหุ้น</w:t>
      </w:r>
      <w:r w:rsidRPr="003E5F2C">
        <w:rPr>
          <w:rFonts w:asciiTheme="majorBidi" w:hAnsiTheme="majorBidi" w:cstheme="majorBidi"/>
          <w:spacing w:val="-8"/>
          <w:cs/>
        </w:rPr>
        <w:t>ทั้งทางตรง</w:t>
      </w:r>
      <w:r w:rsidRPr="003E5F2C">
        <w:rPr>
          <w:rFonts w:asciiTheme="majorBidi" w:hAnsiTheme="majorBidi" w:cstheme="majorBidi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843618" w:rsidRPr="003E5F2C" w14:paraId="2693153E" w14:textId="77777777" w:rsidTr="00A17481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7186069" w14:textId="77777777" w:rsidR="00843618" w:rsidRPr="003E5F2C" w:rsidRDefault="00843618" w:rsidP="00A174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0D378918" w14:textId="77777777" w:rsidR="00843618" w:rsidRPr="003E5F2C" w:rsidRDefault="00843618" w:rsidP="00A17481">
            <w:pPr>
              <w:tabs>
                <w:tab w:val="left" w:pos="709"/>
              </w:tabs>
              <w:spacing w:line="360" w:lineRule="exact"/>
              <w:ind w:left="-144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43618" w:rsidRPr="003E5F2C" w14:paraId="32CA8C9A" w14:textId="77777777" w:rsidTr="00A17481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3A2B5D9" w14:textId="77777777" w:rsidR="00843618" w:rsidRPr="003E5F2C" w:rsidRDefault="00843618" w:rsidP="00A17481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ค่าธรรมเนียมบริหารจัดการ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44274D3A" w14:textId="77777777" w:rsidR="00843618" w:rsidRPr="003E5F2C" w:rsidRDefault="00843618" w:rsidP="00A17481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F2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74ED1515" w14:textId="74CD85E4" w:rsidR="00A240F6" w:rsidRPr="003E5F2C" w:rsidRDefault="008436FB" w:rsidP="00381C40">
      <w:pPr>
        <w:tabs>
          <w:tab w:val="left" w:pos="993"/>
        </w:tabs>
        <w:spacing w:before="120" w:after="120"/>
        <w:ind w:left="1080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รายการกับบุคคลหรือกิจการที่เกี่ยวข้องกันดังกล่าวที่มีนัยสำคัญ ดังนี้</w:t>
      </w:r>
    </w:p>
    <w:tbl>
      <w:tblPr>
        <w:tblW w:w="809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00"/>
        <w:gridCol w:w="90"/>
        <w:gridCol w:w="899"/>
        <w:gridCol w:w="90"/>
        <w:gridCol w:w="899"/>
        <w:gridCol w:w="90"/>
        <w:gridCol w:w="899"/>
      </w:tblGrid>
      <w:tr w:rsidR="009E69E6" w:rsidRPr="003E5F2C" w14:paraId="6312EC0D" w14:textId="77777777" w:rsidTr="00CC683E">
        <w:trPr>
          <w:trHeight w:val="144"/>
          <w:tblHeader/>
        </w:trPr>
        <w:tc>
          <w:tcPr>
            <w:tcW w:w="4230" w:type="dxa"/>
          </w:tcPr>
          <w:p w14:paraId="464EAB43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530CF1A5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29F2BA5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1F5A3794" w14:textId="77777777" w:rsidR="00FD7D8C" w:rsidRPr="003E5F2C" w:rsidRDefault="00FD7D8C" w:rsidP="00165286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9E69E6" w:rsidRPr="003E5F2C" w14:paraId="0BFF6789" w14:textId="77777777" w:rsidTr="00CC683E">
        <w:trPr>
          <w:trHeight w:val="144"/>
          <w:tblHeader/>
        </w:trPr>
        <w:tc>
          <w:tcPr>
            <w:tcW w:w="4230" w:type="dxa"/>
          </w:tcPr>
          <w:p w14:paraId="67F68CE8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7888867B" w14:textId="77777777" w:rsidR="00FD7D8C" w:rsidRPr="003E5F2C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9C1399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06A89240" w14:textId="77777777" w:rsidR="00FD7D8C" w:rsidRPr="003E5F2C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3E5F2C" w14:paraId="74CB488D" w14:textId="77777777" w:rsidTr="00CC683E">
        <w:trPr>
          <w:trHeight w:val="144"/>
          <w:tblHeader/>
        </w:trPr>
        <w:tc>
          <w:tcPr>
            <w:tcW w:w="4230" w:type="dxa"/>
          </w:tcPr>
          <w:p w14:paraId="77EAFEF7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445374" w14:textId="77777777" w:rsidR="00FD7D8C" w:rsidRPr="003E5F2C" w:rsidRDefault="00FD7D8C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142373A" w14:textId="77777777" w:rsidR="00FD7D8C" w:rsidRPr="003E5F2C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44D5462" w14:textId="77777777" w:rsidR="00FD7D8C" w:rsidRPr="003E5F2C" w:rsidRDefault="00FD7D8C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5AB02CE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C974C16" w14:textId="77777777" w:rsidR="00FD7D8C" w:rsidRPr="003E5F2C" w:rsidRDefault="00FD7D8C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4ECB20" w14:textId="77777777" w:rsidR="00FD7D8C" w:rsidRPr="003E5F2C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0D34A03" w14:textId="77777777" w:rsidR="00FD7D8C" w:rsidRPr="003E5F2C" w:rsidRDefault="00FD7D8C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3E5F2C" w14:paraId="58FB4C32" w14:textId="77777777" w:rsidTr="00CC683E">
        <w:trPr>
          <w:trHeight w:val="144"/>
          <w:tblHeader/>
        </w:trPr>
        <w:tc>
          <w:tcPr>
            <w:tcW w:w="4230" w:type="dxa"/>
          </w:tcPr>
          <w:p w14:paraId="35AB45FB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6A8724C" w14:textId="38590A84" w:rsidR="00FD7D8C" w:rsidRPr="003E5F2C" w:rsidRDefault="00AE5DA6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735855C" w14:textId="77777777" w:rsidR="00FD7D8C" w:rsidRPr="003E5F2C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49D34B" w14:textId="3D78DCF4" w:rsidR="00FD7D8C" w:rsidRPr="003E5F2C" w:rsidRDefault="00AE5DA6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A3BB8EA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031CC96" w14:textId="7492792E" w:rsidR="00FD7D8C" w:rsidRPr="003E5F2C" w:rsidRDefault="00AE5DA6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1827FB1" w14:textId="77777777" w:rsidR="00FD7D8C" w:rsidRPr="003E5F2C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669840A" w14:textId="54D18C30" w:rsidR="00FD7D8C" w:rsidRPr="003E5F2C" w:rsidRDefault="00AE5DA6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AD4753" w:rsidRPr="003E5F2C" w14:paraId="552D6CAD" w14:textId="77777777" w:rsidTr="00CC683E">
        <w:trPr>
          <w:trHeight w:val="144"/>
          <w:tblHeader/>
        </w:trPr>
        <w:tc>
          <w:tcPr>
            <w:tcW w:w="4230" w:type="dxa"/>
          </w:tcPr>
          <w:p w14:paraId="3BA70ED4" w14:textId="77777777" w:rsidR="00AD4753" w:rsidRPr="003E5F2C" w:rsidRDefault="00AD4753" w:rsidP="00AD4753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2F0ADBD" w14:textId="7B02E9C3" w:rsidR="00AD4753" w:rsidRPr="003E5F2C" w:rsidRDefault="00AE5DA6" w:rsidP="00AD475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3645F384" w14:textId="77777777" w:rsidR="00AD4753" w:rsidRPr="003E5F2C" w:rsidRDefault="00AD4753" w:rsidP="00AD475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49BF036" w14:textId="546EC45F" w:rsidR="00AD4753" w:rsidRPr="003E5F2C" w:rsidRDefault="00AE5DA6" w:rsidP="00AD4753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D5B189D" w14:textId="77777777" w:rsidR="00AD4753" w:rsidRPr="003E5F2C" w:rsidRDefault="00AD4753" w:rsidP="00AD4753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ACC2671" w14:textId="4F48E7D4" w:rsidR="00AD4753" w:rsidRPr="003E5F2C" w:rsidRDefault="00AE5DA6" w:rsidP="00AD475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54EB63A3" w14:textId="77777777" w:rsidR="00AD4753" w:rsidRPr="003E5F2C" w:rsidRDefault="00AD4753" w:rsidP="00AD475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55A52F5" w14:textId="4A340A16" w:rsidR="00AD4753" w:rsidRPr="003E5F2C" w:rsidRDefault="00AE5DA6" w:rsidP="00AD4753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E69E6" w:rsidRPr="003E5F2C" w14:paraId="02770BA7" w14:textId="77777777" w:rsidTr="00CC683E">
        <w:trPr>
          <w:trHeight w:val="144"/>
        </w:trPr>
        <w:tc>
          <w:tcPr>
            <w:tcW w:w="4230" w:type="dxa"/>
          </w:tcPr>
          <w:p w14:paraId="4AAF035C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720CA72" w14:textId="77777777" w:rsidR="00FD7D8C" w:rsidRPr="003E5F2C" w:rsidRDefault="00FD7D8C" w:rsidP="00165286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0035215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709ADD" w14:textId="77777777" w:rsidR="00FD7D8C" w:rsidRPr="003E5F2C" w:rsidRDefault="00FD7D8C" w:rsidP="00165286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CF1E2B5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69319ED" w14:textId="77777777" w:rsidR="00FD7D8C" w:rsidRPr="003E5F2C" w:rsidRDefault="00FD7D8C" w:rsidP="00165286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4566501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16D8AEB" w14:textId="77777777" w:rsidR="00FD7D8C" w:rsidRPr="003E5F2C" w:rsidRDefault="00FD7D8C" w:rsidP="00165286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3E5F2C" w14:paraId="3ACBC59E" w14:textId="77777777" w:rsidTr="00CC683E">
        <w:trPr>
          <w:trHeight w:val="144"/>
        </w:trPr>
        <w:tc>
          <w:tcPr>
            <w:tcW w:w="4230" w:type="dxa"/>
          </w:tcPr>
          <w:p w14:paraId="2C06B493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84A3A02" w14:textId="77777777" w:rsidR="00FD7D8C" w:rsidRPr="003E5F2C" w:rsidRDefault="00FD7D8C" w:rsidP="00165286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2A01798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2B61D41" w14:textId="77777777" w:rsidR="00FD7D8C" w:rsidRPr="003E5F2C" w:rsidRDefault="00FD7D8C" w:rsidP="00165286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F8D03FB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FDE84F4" w14:textId="77777777" w:rsidR="00FD7D8C" w:rsidRPr="003E5F2C" w:rsidRDefault="00FD7D8C" w:rsidP="00165286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69F9481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10E91E" w14:textId="77777777" w:rsidR="00FD7D8C" w:rsidRPr="003E5F2C" w:rsidRDefault="00FD7D8C" w:rsidP="00165286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E20AB3" w:rsidRPr="003E5F2C" w14:paraId="76C41728" w14:textId="77777777" w:rsidTr="00B13E64">
        <w:trPr>
          <w:trHeight w:val="144"/>
        </w:trPr>
        <w:tc>
          <w:tcPr>
            <w:tcW w:w="4230" w:type="dxa"/>
          </w:tcPr>
          <w:p w14:paraId="36690E33" w14:textId="3EF95B79" w:rsidR="00E20AB3" w:rsidRPr="003E5F2C" w:rsidRDefault="00E20AB3" w:rsidP="00E20AB3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ลูกหนี้อื่น (ดูหมายเหตุข้อ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77529629" w14:textId="53DB4EE6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657A8B8" w14:textId="77777777" w:rsidR="00E20AB3" w:rsidRPr="003E5F2C" w:rsidRDefault="00E20AB3" w:rsidP="00E20AB3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BF05E34" w14:textId="40DE7CDA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F5AD60C" w14:textId="77777777" w:rsidR="00E20AB3" w:rsidRPr="003E5F2C" w:rsidRDefault="00E20AB3" w:rsidP="00E20AB3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AD24614" w14:textId="7AE20DDA" w:rsidR="00E20AB3" w:rsidRPr="003E5F2C" w:rsidRDefault="00AE5DA6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DB09DA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636</w:t>
            </w:r>
            <w:r w:rsidR="00DB09DA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</w:p>
        </w:tc>
        <w:tc>
          <w:tcPr>
            <w:tcW w:w="90" w:type="dxa"/>
            <w:tcBorders>
              <w:left w:val="nil"/>
            </w:tcBorders>
          </w:tcPr>
          <w:p w14:paraId="7FD73E2F" w14:textId="77777777" w:rsidR="00E20AB3" w:rsidRPr="003E5F2C" w:rsidRDefault="00E20AB3" w:rsidP="00E20AB3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F7997DE" w14:textId="425B6A19" w:rsidR="00E20AB3" w:rsidRPr="003E5F2C" w:rsidRDefault="00AE5DA6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</w:t>
            </w:r>
            <w:r w:rsidR="00E20AB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352</w:t>
            </w:r>
            <w:r w:rsidR="00E20AB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613</w:t>
            </w:r>
          </w:p>
        </w:tc>
      </w:tr>
      <w:tr w:rsidR="00E20AB3" w:rsidRPr="003E5F2C" w14:paraId="1F49C382" w14:textId="77777777" w:rsidTr="00B13E64">
        <w:trPr>
          <w:trHeight w:val="144"/>
        </w:trPr>
        <w:tc>
          <w:tcPr>
            <w:tcW w:w="4230" w:type="dxa"/>
          </w:tcPr>
          <w:p w14:paraId="5BB94EF1" w14:textId="50BB0DCC" w:rsidR="00E20AB3" w:rsidRPr="003E5F2C" w:rsidRDefault="00E20AB3" w:rsidP="00E20AB3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6F1665AA" w14:textId="1F6EA06D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9471D19" w14:textId="77777777" w:rsidR="00E20AB3" w:rsidRPr="003E5F2C" w:rsidRDefault="00E20AB3" w:rsidP="00E20AB3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34291D" w14:textId="32689814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1A1FFE" w14:textId="77777777" w:rsidR="00E20AB3" w:rsidRPr="003E5F2C" w:rsidRDefault="00E20AB3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94A20AD" w14:textId="6D14E0C3" w:rsidR="00E20AB3" w:rsidRPr="003E5F2C" w:rsidRDefault="00AE5DA6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</w:t>
            </w:r>
            <w:r w:rsidR="004A485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271</w:t>
            </w:r>
            <w:r w:rsidR="004A485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842</w:t>
            </w:r>
          </w:p>
        </w:tc>
        <w:tc>
          <w:tcPr>
            <w:tcW w:w="90" w:type="dxa"/>
            <w:tcBorders>
              <w:left w:val="nil"/>
            </w:tcBorders>
          </w:tcPr>
          <w:p w14:paraId="3BD458AD" w14:textId="77777777" w:rsidR="00E20AB3" w:rsidRPr="003E5F2C" w:rsidRDefault="00E20AB3" w:rsidP="00E20AB3">
            <w:pPr>
              <w:tabs>
                <w:tab w:val="decimal" w:pos="1080"/>
              </w:tabs>
              <w:spacing w:line="240" w:lineRule="exact"/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5C5AB7CB" w14:textId="14EC349B" w:rsidR="00E20AB3" w:rsidRPr="003E5F2C" w:rsidRDefault="00AE5DA6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349</w:t>
            </w:r>
            <w:r w:rsidR="00E20AB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554</w:t>
            </w:r>
            <w:r w:rsidR="00E20AB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863</w:t>
            </w:r>
          </w:p>
        </w:tc>
      </w:tr>
      <w:tr w:rsidR="00E20AB3" w:rsidRPr="003E5F2C" w14:paraId="12CE29D4" w14:textId="77777777" w:rsidTr="00B13E64">
        <w:trPr>
          <w:trHeight w:val="144"/>
        </w:trPr>
        <w:tc>
          <w:tcPr>
            <w:tcW w:w="4230" w:type="dxa"/>
          </w:tcPr>
          <w:p w14:paraId="3BCE995B" w14:textId="6B6644CD" w:rsidR="00E20AB3" w:rsidRPr="003E5F2C" w:rsidRDefault="00E20AB3" w:rsidP="00E20AB3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โครงการระหว่างก่อสร้างและสาธารณูปโภค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ต้นทุนการกู้ยืม</w:t>
            </w:r>
          </w:p>
        </w:tc>
        <w:tc>
          <w:tcPr>
            <w:tcW w:w="900" w:type="dxa"/>
          </w:tcPr>
          <w:p w14:paraId="7FDE03F5" w14:textId="27719436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34ACE49" w14:textId="77777777" w:rsidR="00E20AB3" w:rsidRPr="003E5F2C" w:rsidRDefault="00E20AB3" w:rsidP="00E20AB3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7D878CB" w14:textId="7448C9C6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69EFF61" w14:textId="77777777" w:rsidR="00E20AB3" w:rsidRPr="003E5F2C" w:rsidRDefault="00E20AB3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CB811D7" w14:textId="4A0D1E1B" w:rsidR="00E20AB3" w:rsidRPr="003E5F2C" w:rsidRDefault="00E20AB3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4C914AA2" w14:textId="77777777" w:rsidR="00E20AB3" w:rsidRPr="003E5F2C" w:rsidRDefault="00E20AB3" w:rsidP="00E20AB3">
            <w:pPr>
              <w:tabs>
                <w:tab w:val="decimal" w:pos="961"/>
              </w:tabs>
              <w:spacing w:line="240" w:lineRule="exact"/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7CE90768" w14:textId="4BB7177E" w:rsidR="00E20AB3" w:rsidRPr="003E5F2C" w:rsidRDefault="00E20AB3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20AB3" w:rsidRPr="003E5F2C" w14:paraId="2A2EB878" w14:textId="77777777" w:rsidTr="00B13E64">
        <w:trPr>
          <w:trHeight w:val="144"/>
        </w:trPr>
        <w:tc>
          <w:tcPr>
            <w:tcW w:w="4230" w:type="dxa"/>
          </w:tcPr>
          <w:p w14:paraId="68F84A18" w14:textId="67A0D327" w:rsidR="00E20AB3" w:rsidRPr="003E5F2C" w:rsidRDefault="00E20AB3" w:rsidP="00D71130">
            <w:pPr>
              <w:spacing w:line="240" w:lineRule="exact"/>
              <w:ind w:left="36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183F644C" w14:textId="720D4B63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2F76876" w14:textId="77777777" w:rsidR="00E20AB3" w:rsidRPr="003E5F2C" w:rsidRDefault="00E20AB3" w:rsidP="00E20AB3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6F6130" w14:textId="719F0BC8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F064F9" w14:textId="77777777" w:rsidR="00E20AB3" w:rsidRPr="003E5F2C" w:rsidRDefault="00E20AB3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85E8C16" w14:textId="2D543EB5" w:rsidR="00E20AB3" w:rsidRPr="003E5F2C" w:rsidRDefault="00AE5DA6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4A485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360</w:t>
            </w:r>
            <w:r w:rsidR="004A485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172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7E30E37B" w14:textId="77777777" w:rsidR="00E20AB3" w:rsidRPr="003E5F2C" w:rsidRDefault="00E20AB3" w:rsidP="00E20AB3">
            <w:pPr>
              <w:tabs>
                <w:tab w:val="decimal" w:pos="961"/>
              </w:tabs>
              <w:spacing w:line="240" w:lineRule="exact"/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493EE6E" w14:textId="6887A6FD" w:rsidR="00E20AB3" w:rsidRPr="003E5F2C" w:rsidRDefault="00AE5DA6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E20AB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373</w:t>
            </w:r>
            <w:r w:rsidR="00E20AB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273</w:t>
            </w:r>
          </w:p>
        </w:tc>
      </w:tr>
      <w:tr w:rsidR="00E20AB3" w:rsidRPr="003E5F2C" w14:paraId="00CA160E" w14:textId="77777777" w:rsidTr="00B13E64">
        <w:trPr>
          <w:trHeight w:val="144"/>
        </w:trPr>
        <w:tc>
          <w:tcPr>
            <w:tcW w:w="4230" w:type="dxa"/>
          </w:tcPr>
          <w:p w14:paraId="217613CB" w14:textId="1524A59E" w:rsidR="00E20AB3" w:rsidRPr="003E5F2C" w:rsidRDefault="00E20AB3" w:rsidP="00E20AB3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อาคารระหว่างก่อสร้าง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ต้นทุนการกู้ยืม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9E20FF6" w14:textId="03121459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08B3992" w14:textId="77777777" w:rsidR="00E20AB3" w:rsidRPr="003E5F2C" w:rsidRDefault="00E20AB3" w:rsidP="00E20AB3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2C4A69" w14:textId="7D93F3A9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62F9D13" w14:textId="77777777" w:rsidR="00E20AB3" w:rsidRPr="003E5F2C" w:rsidRDefault="00E20AB3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BA9BBBD" w14:textId="4B08113A" w:rsidR="00E20AB3" w:rsidRPr="003E5F2C" w:rsidRDefault="00AE5DA6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119</w:t>
            </w:r>
            <w:r w:rsidR="004A485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118</w:t>
            </w:r>
            <w:r w:rsidR="004A485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119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399439B2" w14:textId="77777777" w:rsidR="00E20AB3" w:rsidRPr="003E5F2C" w:rsidRDefault="00E20AB3" w:rsidP="00E20AB3">
            <w:pPr>
              <w:tabs>
                <w:tab w:val="decimal" w:pos="961"/>
              </w:tabs>
              <w:spacing w:line="240" w:lineRule="exact"/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06763B35" w14:textId="6DBE209D" w:rsidR="00E20AB3" w:rsidRPr="003E5F2C" w:rsidRDefault="00AE5DA6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</w:t>
            </w:r>
            <w:r w:rsidR="00E20AB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505</w:t>
            </w:r>
            <w:r w:rsidR="00E20AB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612</w:t>
            </w:r>
          </w:p>
        </w:tc>
      </w:tr>
      <w:tr w:rsidR="00E20AB3" w:rsidRPr="003E5F2C" w14:paraId="54A6207D" w14:textId="77777777" w:rsidTr="00B13E64">
        <w:trPr>
          <w:trHeight w:val="144"/>
        </w:trPr>
        <w:tc>
          <w:tcPr>
            <w:tcW w:w="4230" w:type="dxa"/>
          </w:tcPr>
          <w:p w14:paraId="6BDE271E" w14:textId="66714738" w:rsidR="00E20AB3" w:rsidRPr="003E5F2C" w:rsidRDefault="00E20AB3" w:rsidP="00E20AB3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เจ้าหนี้อื่น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- 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เงินทดรองรับ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(ดูหมายเหตุข้อ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*</w:t>
            </w:r>
          </w:p>
        </w:tc>
        <w:tc>
          <w:tcPr>
            <w:tcW w:w="900" w:type="dxa"/>
          </w:tcPr>
          <w:p w14:paraId="448FA262" w14:textId="67A345B7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5556670" w14:textId="77777777" w:rsidR="00E20AB3" w:rsidRPr="003E5F2C" w:rsidRDefault="00E20AB3" w:rsidP="00E20AB3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47B28D" w14:textId="2FF78BEA" w:rsidR="00E20AB3" w:rsidRPr="003E5F2C" w:rsidRDefault="00E20AB3" w:rsidP="00E20AB3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199993A" w14:textId="77777777" w:rsidR="00E20AB3" w:rsidRPr="003E5F2C" w:rsidRDefault="00E20AB3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C97FCEA" w14:textId="317B1627" w:rsidR="00E20AB3" w:rsidRPr="003E5F2C" w:rsidRDefault="00AE5DA6" w:rsidP="00A240F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A240F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854</w:t>
            </w:r>
            <w:r w:rsidR="00A240F6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388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6DCE9BB6" w14:textId="77777777" w:rsidR="00E20AB3" w:rsidRPr="003E5F2C" w:rsidRDefault="00E20AB3" w:rsidP="00E20AB3">
            <w:pPr>
              <w:tabs>
                <w:tab w:val="decimal" w:pos="961"/>
              </w:tabs>
              <w:spacing w:line="240" w:lineRule="exact"/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2A38807E" w14:textId="5A45ACF9" w:rsidR="00E20AB3" w:rsidRPr="003E5F2C" w:rsidRDefault="00AE5DA6" w:rsidP="00E20AB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E20AB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945</w:t>
            </w:r>
            <w:r w:rsidR="00E20AB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676</w:t>
            </w:r>
            <w:r w:rsidR="00E20AB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</w:p>
        </w:tc>
      </w:tr>
      <w:tr w:rsidR="00093928" w:rsidRPr="003E5F2C" w14:paraId="2C7A76D7" w14:textId="77777777" w:rsidTr="00B13E64">
        <w:trPr>
          <w:trHeight w:val="144"/>
        </w:trPr>
        <w:tc>
          <w:tcPr>
            <w:tcW w:w="4230" w:type="dxa"/>
          </w:tcPr>
          <w:p w14:paraId="55C4FEB1" w14:textId="3C7DD162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16BB67A" w14:textId="30C0F71B" w:rsidR="00093928" w:rsidRPr="003E5F2C" w:rsidRDefault="00093928" w:rsidP="0009392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C44288F" w14:textId="77777777" w:rsidR="00093928" w:rsidRPr="003E5F2C" w:rsidRDefault="00093928" w:rsidP="00093928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DD4BF4D" w14:textId="75D4934F" w:rsidR="00093928" w:rsidRPr="003E5F2C" w:rsidRDefault="00093928" w:rsidP="0009392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5BBF202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64010B6" w14:textId="45835710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</w:t>
            </w:r>
            <w:r w:rsidR="007E4EE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564</w:t>
            </w:r>
            <w:r w:rsidR="007E4EE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822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12CE1C18" w14:textId="77777777" w:rsidR="00093928" w:rsidRPr="003E5F2C" w:rsidRDefault="00093928" w:rsidP="00093928">
            <w:pPr>
              <w:tabs>
                <w:tab w:val="decimal" w:pos="961"/>
              </w:tabs>
              <w:spacing w:line="240" w:lineRule="exact"/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08186F82" w14:textId="54038F13" w:rsidR="00093928" w:rsidRPr="003E5F2C" w:rsidRDefault="00093928" w:rsidP="00093928">
            <w:pPr>
              <w:tabs>
                <w:tab w:val="decimal" w:pos="453"/>
              </w:tabs>
              <w:spacing w:line="240" w:lineRule="exact"/>
              <w:ind w:left="-250" w:right="8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93928" w:rsidRPr="003E5F2C" w14:paraId="3C5E843D" w14:textId="77777777" w:rsidTr="00B13E64">
        <w:trPr>
          <w:trHeight w:val="144"/>
        </w:trPr>
        <w:tc>
          <w:tcPr>
            <w:tcW w:w="4230" w:type="dxa"/>
          </w:tcPr>
          <w:p w14:paraId="04393687" w14:textId="459C5FC0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ดอกเบี้ยค้างจ่าย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(ดูหมายเหตุข้อ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AE5DA6"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1ED87BA" w14:textId="7DB65DD6" w:rsidR="00093928" w:rsidRPr="003E5F2C" w:rsidRDefault="00093928" w:rsidP="0009392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07CA444" w14:textId="77777777" w:rsidR="00093928" w:rsidRPr="003E5F2C" w:rsidRDefault="00093928" w:rsidP="00093928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B6994C" w14:textId="46BF4AAD" w:rsidR="00093928" w:rsidRPr="003E5F2C" w:rsidRDefault="00093928" w:rsidP="0009392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023D538" w14:textId="77777777" w:rsidR="00093928" w:rsidRPr="003E5F2C" w:rsidRDefault="00093928" w:rsidP="00093928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9B7B2AB" w14:textId="17E0ADDF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619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146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422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674DFE1F" w14:textId="77777777" w:rsidR="00093928" w:rsidRPr="003E5F2C" w:rsidRDefault="00093928" w:rsidP="00093928">
            <w:pPr>
              <w:tabs>
                <w:tab w:val="decimal" w:pos="829"/>
                <w:tab w:val="decimal" w:pos="961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61AC759" w14:textId="29FEEC56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167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077</w:t>
            </w:r>
          </w:p>
        </w:tc>
      </w:tr>
    </w:tbl>
    <w:p w14:paraId="02C50CCE" w14:textId="02686BC4" w:rsidR="005049DF" w:rsidRPr="003E5F2C" w:rsidRDefault="005049DF">
      <w:pPr>
        <w:overflowPunct/>
        <w:autoSpaceDE/>
        <w:autoSpaceDN/>
        <w:adjustRightInd/>
        <w:textAlignment w:val="auto"/>
      </w:pPr>
    </w:p>
    <w:p w14:paraId="50E87F4C" w14:textId="77777777" w:rsidR="00E840A5" w:rsidRPr="00297657" w:rsidRDefault="00E840A5">
      <w:pPr>
        <w:overflowPunct/>
        <w:autoSpaceDE/>
        <w:autoSpaceDN/>
        <w:adjustRightInd/>
        <w:textAlignment w:val="auto"/>
        <w:rPr>
          <w:sz w:val="6"/>
          <w:szCs w:val="10"/>
          <w:lang w:val="en-US"/>
        </w:rPr>
      </w:pPr>
    </w:p>
    <w:tbl>
      <w:tblPr>
        <w:tblW w:w="809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00"/>
        <w:gridCol w:w="90"/>
        <w:gridCol w:w="899"/>
        <w:gridCol w:w="90"/>
        <w:gridCol w:w="899"/>
        <w:gridCol w:w="90"/>
        <w:gridCol w:w="899"/>
      </w:tblGrid>
      <w:tr w:rsidR="00E840A5" w:rsidRPr="003E5F2C" w14:paraId="1705E9DB" w14:textId="77777777" w:rsidTr="00F016D9">
        <w:trPr>
          <w:trHeight w:val="144"/>
          <w:tblHeader/>
        </w:trPr>
        <w:tc>
          <w:tcPr>
            <w:tcW w:w="4230" w:type="dxa"/>
          </w:tcPr>
          <w:p w14:paraId="17954E42" w14:textId="77777777" w:rsidR="00E840A5" w:rsidRPr="003E5F2C" w:rsidRDefault="00E840A5" w:rsidP="00F016D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55E7FD56" w14:textId="77777777" w:rsidR="00E840A5" w:rsidRPr="003E5F2C" w:rsidRDefault="00E840A5" w:rsidP="00F016D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FEEB165" w14:textId="77777777" w:rsidR="00E840A5" w:rsidRPr="003E5F2C" w:rsidRDefault="00E840A5" w:rsidP="00F016D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431851C6" w14:textId="77777777" w:rsidR="00E840A5" w:rsidRPr="003E5F2C" w:rsidRDefault="00E840A5" w:rsidP="00F016D9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E840A5" w:rsidRPr="003E5F2C" w14:paraId="6B834784" w14:textId="77777777" w:rsidTr="00F016D9">
        <w:trPr>
          <w:trHeight w:val="144"/>
          <w:tblHeader/>
        </w:trPr>
        <w:tc>
          <w:tcPr>
            <w:tcW w:w="4230" w:type="dxa"/>
          </w:tcPr>
          <w:p w14:paraId="58E930A0" w14:textId="77777777" w:rsidR="00E840A5" w:rsidRPr="003E5F2C" w:rsidRDefault="00E840A5" w:rsidP="00F016D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04FB6191" w14:textId="77777777" w:rsidR="00E840A5" w:rsidRPr="003E5F2C" w:rsidRDefault="00E840A5" w:rsidP="00F016D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ADA9952" w14:textId="77777777" w:rsidR="00E840A5" w:rsidRPr="003E5F2C" w:rsidRDefault="00E840A5" w:rsidP="00F016D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6F38A79E" w14:textId="77777777" w:rsidR="00E840A5" w:rsidRPr="003E5F2C" w:rsidRDefault="00E840A5" w:rsidP="00F016D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840A5" w:rsidRPr="003E5F2C" w14:paraId="29A47E33" w14:textId="77777777" w:rsidTr="00F016D9">
        <w:trPr>
          <w:trHeight w:val="144"/>
          <w:tblHeader/>
        </w:trPr>
        <w:tc>
          <w:tcPr>
            <w:tcW w:w="4230" w:type="dxa"/>
          </w:tcPr>
          <w:p w14:paraId="265B7B2E" w14:textId="77777777" w:rsidR="00E840A5" w:rsidRPr="003E5F2C" w:rsidRDefault="00E840A5" w:rsidP="00F016D9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E9160AA" w14:textId="77777777" w:rsidR="00E840A5" w:rsidRPr="003E5F2C" w:rsidRDefault="00E840A5" w:rsidP="00F016D9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A362223" w14:textId="77777777" w:rsidR="00E840A5" w:rsidRPr="003E5F2C" w:rsidRDefault="00E840A5" w:rsidP="00F016D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9C88464" w14:textId="77777777" w:rsidR="00E840A5" w:rsidRPr="003E5F2C" w:rsidRDefault="00E840A5" w:rsidP="00F016D9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C8BA47B" w14:textId="77777777" w:rsidR="00E840A5" w:rsidRPr="003E5F2C" w:rsidRDefault="00E840A5" w:rsidP="00F016D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431C658" w14:textId="77777777" w:rsidR="00E840A5" w:rsidRPr="003E5F2C" w:rsidRDefault="00E840A5" w:rsidP="00F016D9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492F8A3" w14:textId="77777777" w:rsidR="00E840A5" w:rsidRPr="003E5F2C" w:rsidRDefault="00E840A5" w:rsidP="00F016D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5593072" w14:textId="77777777" w:rsidR="00E840A5" w:rsidRPr="003E5F2C" w:rsidRDefault="00E840A5" w:rsidP="00F016D9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E840A5" w:rsidRPr="003E5F2C" w14:paraId="77134FC1" w14:textId="77777777" w:rsidTr="00F016D9">
        <w:trPr>
          <w:trHeight w:val="144"/>
          <w:tblHeader/>
        </w:trPr>
        <w:tc>
          <w:tcPr>
            <w:tcW w:w="4230" w:type="dxa"/>
          </w:tcPr>
          <w:p w14:paraId="268A3CE0" w14:textId="77777777" w:rsidR="00E840A5" w:rsidRPr="003E5F2C" w:rsidRDefault="00E840A5" w:rsidP="00F016D9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04E28C1" w14:textId="1E7984C4" w:rsidR="00E840A5" w:rsidRPr="003E5F2C" w:rsidRDefault="00AE5DA6" w:rsidP="00F016D9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E840A5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17E439C" w14:textId="77777777" w:rsidR="00E840A5" w:rsidRPr="003E5F2C" w:rsidRDefault="00E840A5" w:rsidP="00F016D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F4AD2A" w14:textId="59F4DBFE" w:rsidR="00E840A5" w:rsidRPr="003E5F2C" w:rsidRDefault="00AE5DA6" w:rsidP="00F016D9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E840A5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CA3D08B" w14:textId="77777777" w:rsidR="00E840A5" w:rsidRPr="003E5F2C" w:rsidRDefault="00E840A5" w:rsidP="00F016D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3842563" w14:textId="5715C0E3" w:rsidR="00E840A5" w:rsidRPr="003E5F2C" w:rsidRDefault="00AE5DA6" w:rsidP="00F016D9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E840A5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F9B05FB" w14:textId="77777777" w:rsidR="00E840A5" w:rsidRPr="003E5F2C" w:rsidRDefault="00E840A5" w:rsidP="00F016D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9413ECF" w14:textId="211D2E88" w:rsidR="00E840A5" w:rsidRPr="003E5F2C" w:rsidRDefault="00AE5DA6" w:rsidP="00F016D9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E840A5"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840A5" w:rsidRPr="003E5F2C" w14:paraId="7DCB1D63" w14:textId="77777777" w:rsidTr="00F016D9">
        <w:trPr>
          <w:trHeight w:val="144"/>
          <w:tblHeader/>
        </w:trPr>
        <w:tc>
          <w:tcPr>
            <w:tcW w:w="4230" w:type="dxa"/>
          </w:tcPr>
          <w:p w14:paraId="3AE7A709" w14:textId="77777777" w:rsidR="00E840A5" w:rsidRPr="003E5F2C" w:rsidRDefault="00E840A5" w:rsidP="00F016D9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3FFCAED" w14:textId="073CA7E8" w:rsidR="00E840A5" w:rsidRPr="003E5F2C" w:rsidRDefault="00AE5DA6" w:rsidP="00F016D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6718CAF3" w14:textId="77777777" w:rsidR="00E840A5" w:rsidRPr="003E5F2C" w:rsidRDefault="00E840A5" w:rsidP="00F016D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2EB8D9" w14:textId="66C83AA7" w:rsidR="00E840A5" w:rsidRPr="003E5F2C" w:rsidRDefault="00AE5DA6" w:rsidP="00F016D9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4763E3D" w14:textId="77777777" w:rsidR="00E840A5" w:rsidRPr="003E5F2C" w:rsidRDefault="00E840A5" w:rsidP="00F016D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73E8919" w14:textId="17EAA7E8" w:rsidR="00E840A5" w:rsidRPr="003E5F2C" w:rsidRDefault="00AE5DA6" w:rsidP="00F016D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051E3CE2" w14:textId="77777777" w:rsidR="00E840A5" w:rsidRPr="003E5F2C" w:rsidRDefault="00E840A5" w:rsidP="00F016D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4125170" w14:textId="67A5234C" w:rsidR="00E840A5" w:rsidRPr="003E5F2C" w:rsidRDefault="00AE5DA6" w:rsidP="00F016D9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E840A5" w:rsidRPr="003E5F2C" w14:paraId="098C685E" w14:textId="77777777" w:rsidTr="00F016D9">
        <w:trPr>
          <w:trHeight w:val="144"/>
        </w:trPr>
        <w:tc>
          <w:tcPr>
            <w:tcW w:w="4230" w:type="dxa"/>
          </w:tcPr>
          <w:p w14:paraId="743347C9" w14:textId="34E134F1" w:rsidR="00E840A5" w:rsidRPr="003E5F2C" w:rsidRDefault="00E840A5" w:rsidP="00F016D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ต่อ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6E55EEB7" w14:textId="77777777" w:rsidR="00E840A5" w:rsidRPr="003E5F2C" w:rsidRDefault="00E840A5" w:rsidP="00F016D9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1B3D6B1" w14:textId="77777777" w:rsidR="00E840A5" w:rsidRPr="003E5F2C" w:rsidRDefault="00E840A5" w:rsidP="00F016D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B403A04" w14:textId="77777777" w:rsidR="00E840A5" w:rsidRPr="003E5F2C" w:rsidRDefault="00E840A5" w:rsidP="00F016D9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9FE6CB8" w14:textId="77777777" w:rsidR="00E840A5" w:rsidRPr="003E5F2C" w:rsidRDefault="00E840A5" w:rsidP="00F016D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09D8A57" w14:textId="77777777" w:rsidR="00E840A5" w:rsidRPr="003E5F2C" w:rsidRDefault="00E840A5" w:rsidP="00F016D9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6D0E7A0" w14:textId="77777777" w:rsidR="00E840A5" w:rsidRPr="003E5F2C" w:rsidRDefault="00E840A5" w:rsidP="00F016D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752AB90" w14:textId="77777777" w:rsidR="00E840A5" w:rsidRPr="003E5F2C" w:rsidRDefault="00E840A5" w:rsidP="00F016D9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093928" w:rsidRPr="003E5F2C" w14:paraId="68DE0CD3" w14:textId="77777777" w:rsidTr="00CC683E">
        <w:trPr>
          <w:trHeight w:val="144"/>
        </w:trPr>
        <w:tc>
          <w:tcPr>
            <w:tcW w:w="4230" w:type="dxa"/>
          </w:tcPr>
          <w:p w14:paraId="48F80BD9" w14:textId="77777777" w:rsidR="00093928" w:rsidRPr="003E5F2C" w:rsidRDefault="00093928" w:rsidP="00093928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6EEB671C" w14:textId="77777777" w:rsidR="00093928" w:rsidRPr="003E5F2C" w:rsidRDefault="00093928" w:rsidP="00093928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7DF90DC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C53325" w14:textId="77777777" w:rsidR="00093928" w:rsidRPr="003E5F2C" w:rsidRDefault="00093928" w:rsidP="00093928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647E982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D5FC9D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F48EB73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B7D8182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093928" w:rsidRPr="003E5F2C" w14:paraId="388A4A33" w14:textId="77777777" w:rsidTr="00CC683E">
        <w:trPr>
          <w:trHeight w:val="144"/>
        </w:trPr>
        <w:tc>
          <w:tcPr>
            <w:tcW w:w="4230" w:type="dxa"/>
          </w:tcPr>
          <w:p w14:paraId="0665606D" w14:textId="3BCB0A6A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เงินมัดจำจ่ายล่วงหน้า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7A30F582" w14:textId="7534890A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517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  <w:tcBorders>
              <w:left w:val="nil"/>
            </w:tcBorders>
          </w:tcPr>
          <w:p w14:paraId="43477A1B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8243DA5" w14:textId="278B5C44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481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115DA2A2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034E376" w14:textId="4651153F" w:rsidR="00093928" w:rsidRPr="003E5F2C" w:rsidRDefault="00093928" w:rsidP="00093928">
            <w:pPr>
              <w:tabs>
                <w:tab w:val="decimal" w:pos="450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8071211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24CD4BD" w14:textId="0D194BE4" w:rsidR="00093928" w:rsidRPr="003E5F2C" w:rsidRDefault="00093928" w:rsidP="00093928">
            <w:pPr>
              <w:tabs>
                <w:tab w:val="decimal" w:pos="455"/>
              </w:tabs>
              <w:spacing w:line="240" w:lineRule="exact"/>
              <w:ind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93928" w:rsidRPr="003E5F2C" w14:paraId="2F19E6B3" w14:textId="77777777" w:rsidTr="00CC683E">
        <w:trPr>
          <w:trHeight w:val="144"/>
        </w:trPr>
        <w:tc>
          <w:tcPr>
            <w:tcW w:w="4230" w:type="dxa"/>
          </w:tcPr>
          <w:p w14:paraId="299EE820" w14:textId="08112491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ลูกหนี้อื่น (ดูหมายเหตุข้อ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03BD590" w14:textId="582F0DD9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125</w:t>
            </w:r>
          </w:p>
        </w:tc>
        <w:tc>
          <w:tcPr>
            <w:tcW w:w="90" w:type="dxa"/>
            <w:tcBorders>
              <w:left w:val="nil"/>
            </w:tcBorders>
          </w:tcPr>
          <w:p w14:paraId="227CC929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83DE730" w14:textId="030CA9BA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848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099</w:t>
            </w:r>
          </w:p>
        </w:tc>
        <w:tc>
          <w:tcPr>
            <w:tcW w:w="90" w:type="dxa"/>
          </w:tcPr>
          <w:p w14:paraId="69DAE63D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DBFAF25" w14:textId="2FA8E91B" w:rsidR="00093928" w:rsidRPr="003E5F2C" w:rsidRDefault="00093928" w:rsidP="00093928">
            <w:pPr>
              <w:tabs>
                <w:tab w:val="decimal" w:pos="47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DAED105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6957799" w14:textId="5D656BC5" w:rsidR="00093928" w:rsidRPr="003E5F2C" w:rsidRDefault="00093928" w:rsidP="00093928">
            <w:pPr>
              <w:tabs>
                <w:tab w:val="decimal" w:pos="47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93928" w:rsidRPr="003E5F2C" w14:paraId="317E8566" w14:textId="77777777" w:rsidTr="00CC683E">
        <w:trPr>
          <w:trHeight w:val="144"/>
        </w:trPr>
        <w:tc>
          <w:tcPr>
            <w:tcW w:w="4230" w:type="dxa"/>
          </w:tcPr>
          <w:p w14:paraId="0FB42AC3" w14:textId="62343DC2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ลูกหนี้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จากการขายเงินลงทุน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(ดูหมายเหตุข้อ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14:paraId="0DD92421" w14:textId="1CB8372E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5E4BBCAF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927658" w14:textId="346848E7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FD2CF9A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734BA4" w14:textId="7E0374C4" w:rsidR="00093928" w:rsidRPr="003E5F2C" w:rsidRDefault="00093928" w:rsidP="00093928">
            <w:pPr>
              <w:tabs>
                <w:tab w:val="decimal" w:pos="47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329C6CB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4BC2905" w14:textId="16E45124" w:rsidR="00093928" w:rsidRPr="003E5F2C" w:rsidRDefault="00093928" w:rsidP="00093928">
            <w:pPr>
              <w:tabs>
                <w:tab w:val="decimal" w:pos="47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93928" w:rsidRPr="003E5F2C" w14:paraId="73992573" w14:textId="77777777" w:rsidTr="00CC683E">
        <w:trPr>
          <w:trHeight w:val="144"/>
        </w:trPr>
        <w:tc>
          <w:tcPr>
            <w:tcW w:w="4230" w:type="dxa"/>
          </w:tcPr>
          <w:p w14:paraId="4F8C004B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900" w:type="dxa"/>
          </w:tcPr>
          <w:p w14:paraId="48F43030" w14:textId="04964911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282</w:t>
            </w:r>
          </w:p>
        </w:tc>
        <w:tc>
          <w:tcPr>
            <w:tcW w:w="90" w:type="dxa"/>
            <w:tcBorders>
              <w:left w:val="nil"/>
            </w:tcBorders>
          </w:tcPr>
          <w:p w14:paraId="5AE96D57" w14:textId="77777777" w:rsidR="00093928" w:rsidRPr="003E5F2C" w:rsidRDefault="00093928" w:rsidP="00093928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8147C85" w14:textId="39949954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104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082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024</w:t>
            </w:r>
          </w:p>
        </w:tc>
        <w:tc>
          <w:tcPr>
            <w:tcW w:w="90" w:type="dxa"/>
          </w:tcPr>
          <w:p w14:paraId="54F9D2F5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1ED647" w14:textId="4CBB98AB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282</w:t>
            </w:r>
          </w:p>
        </w:tc>
        <w:tc>
          <w:tcPr>
            <w:tcW w:w="90" w:type="dxa"/>
            <w:tcBorders>
              <w:left w:val="nil"/>
            </w:tcBorders>
          </w:tcPr>
          <w:p w14:paraId="2D0F0A08" w14:textId="77777777" w:rsidR="00093928" w:rsidRPr="003E5F2C" w:rsidRDefault="00093928" w:rsidP="00093928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5009D23" w14:textId="557012DB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104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082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024</w:t>
            </w:r>
          </w:p>
        </w:tc>
      </w:tr>
      <w:tr w:rsidR="00093928" w:rsidRPr="003E5F2C" w14:paraId="1275539F" w14:textId="77777777" w:rsidTr="00CC683E">
        <w:trPr>
          <w:trHeight w:val="144"/>
        </w:trPr>
        <w:tc>
          <w:tcPr>
            <w:tcW w:w="4230" w:type="dxa"/>
          </w:tcPr>
          <w:p w14:paraId="553E8F88" w14:textId="5883721B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เจ้าหนี้อื่น (ดูหมายเหตุข้อ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C153DD4" w14:textId="4431C0E9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146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642</w:t>
            </w:r>
          </w:p>
        </w:tc>
        <w:tc>
          <w:tcPr>
            <w:tcW w:w="90" w:type="dxa"/>
            <w:tcBorders>
              <w:left w:val="nil"/>
            </w:tcBorders>
          </w:tcPr>
          <w:p w14:paraId="35F1DDA9" w14:textId="77777777" w:rsidR="00093928" w:rsidRPr="003E5F2C" w:rsidRDefault="00093928" w:rsidP="00093928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AD16899" w14:textId="12EDEC1B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386</w:t>
            </w:r>
          </w:p>
        </w:tc>
        <w:tc>
          <w:tcPr>
            <w:tcW w:w="90" w:type="dxa"/>
          </w:tcPr>
          <w:p w14:paraId="6EA68501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4965E3" w14:textId="55563EE2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124</w:t>
            </w:r>
            <w:r w:rsidR="007E4EEE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097</w:t>
            </w:r>
          </w:p>
        </w:tc>
        <w:tc>
          <w:tcPr>
            <w:tcW w:w="90" w:type="dxa"/>
            <w:tcBorders>
              <w:left w:val="nil"/>
            </w:tcBorders>
          </w:tcPr>
          <w:p w14:paraId="6BD665F1" w14:textId="77777777" w:rsidR="00093928" w:rsidRPr="003E5F2C" w:rsidRDefault="00093928" w:rsidP="00093928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B11BC66" w14:textId="084EA621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507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084</w:t>
            </w:r>
          </w:p>
        </w:tc>
      </w:tr>
      <w:tr w:rsidR="00093928" w:rsidRPr="003E5F2C" w14:paraId="5B5DB571" w14:textId="77777777" w:rsidTr="00CC683E">
        <w:trPr>
          <w:trHeight w:val="144"/>
        </w:trPr>
        <w:tc>
          <w:tcPr>
            <w:tcW w:w="4230" w:type="dxa"/>
          </w:tcPr>
          <w:p w14:paraId="3A15C7F0" w14:textId="7AD05D9D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รายได้รับล่วงหน้า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(ดูหมายเหตุข้อ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0A41F78" w14:textId="0092FF8D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831</w:t>
            </w:r>
          </w:p>
        </w:tc>
        <w:tc>
          <w:tcPr>
            <w:tcW w:w="90" w:type="dxa"/>
            <w:tcBorders>
              <w:left w:val="nil"/>
            </w:tcBorders>
          </w:tcPr>
          <w:p w14:paraId="63584444" w14:textId="77777777" w:rsidR="00093928" w:rsidRPr="003E5F2C" w:rsidRDefault="00093928" w:rsidP="00093928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C3FC057" w14:textId="5AE1006D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</w:p>
        </w:tc>
        <w:tc>
          <w:tcPr>
            <w:tcW w:w="90" w:type="dxa"/>
          </w:tcPr>
          <w:p w14:paraId="44C2A910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ADCB462" w14:textId="63A31048" w:rsidR="00093928" w:rsidRPr="003E5F2C" w:rsidRDefault="00093928" w:rsidP="0009392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0011130" w14:textId="77777777" w:rsidR="00093928" w:rsidRPr="003E5F2C" w:rsidRDefault="00093928" w:rsidP="00093928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3FCFC09" w14:textId="5FD96BDA" w:rsidR="00093928" w:rsidRPr="003E5F2C" w:rsidRDefault="00093928" w:rsidP="0009392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93928" w:rsidRPr="003E5F2C" w14:paraId="44F14CB1" w14:textId="77777777" w:rsidTr="00CC683E">
        <w:trPr>
          <w:trHeight w:val="144"/>
        </w:trPr>
        <w:tc>
          <w:tcPr>
            <w:tcW w:w="4230" w:type="dxa"/>
          </w:tcPr>
          <w:p w14:paraId="3506A564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5B03B209" w14:textId="49C5A7C1" w:rsidR="00093928" w:rsidRPr="003E5F2C" w:rsidRDefault="00093928" w:rsidP="00093928">
            <w:pPr>
              <w:tabs>
                <w:tab w:val="decimal" w:pos="451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7D1F2C3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C5B0779" w14:textId="521B84AD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B3A5E43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93EF7C0" w14:textId="5ECE8699" w:rsidR="00093928" w:rsidRPr="003E5F2C" w:rsidRDefault="00093928" w:rsidP="00093928">
            <w:pPr>
              <w:tabs>
                <w:tab w:val="decimal" w:pos="45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FB33832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97FBFE3" w14:textId="7EC3B731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093928" w:rsidRPr="003E5F2C" w14:paraId="5FAE83F5" w14:textId="77777777" w:rsidTr="00CC683E">
        <w:trPr>
          <w:trHeight w:val="144"/>
        </w:trPr>
        <w:tc>
          <w:tcPr>
            <w:tcW w:w="4230" w:type="dxa"/>
          </w:tcPr>
          <w:p w14:paraId="78180B59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ดอกเบี้ยจ่ายล่วงหน้า</w:t>
            </w:r>
          </w:p>
        </w:tc>
        <w:tc>
          <w:tcPr>
            <w:tcW w:w="900" w:type="dxa"/>
          </w:tcPr>
          <w:p w14:paraId="4D78487F" w14:textId="20FCC7F4" w:rsidR="00093928" w:rsidRPr="003E5F2C" w:rsidRDefault="00093928" w:rsidP="00093928">
            <w:pPr>
              <w:tabs>
                <w:tab w:val="decimal" w:pos="451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A821106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AD3C157" w14:textId="1491B9D8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441</w:t>
            </w:r>
          </w:p>
        </w:tc>
        <w:tc>
          <w:tcPr>
            <w:tcW w:w="90" w:type="dxa"/>
          </w:tcPr>
          <w:p w14:paraId="78ACD5E2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996308C" w14:textId="2A177DC5" w:rsidR="00093928" w:rsidRPr="003E5F2C" w:rsidRDefault="00093928" w:rsidP="00093928">
            <w:pPr>
              <w:tabs>
                <w:tab w:val="decimal" w:pos="45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1D11EA3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E911A66" w14:textId="6CC532B7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441</w:t>
            </w:r>
          </w:p>
        </w:tc>
      </w:tr>
      <w:tr w:rsidR="00093928" w:rsidRPr="003E5F2C" w14:paraId="2709020D" w14:textId="77777777" w:rsidTr="00CC683E">
        <w:trPr>
          <w:trHeight w:val="144"/>
        </w:trPr>
        <w:tc>
          <w:tcPr>
            <w:tcW w:w="4230" w:type="dxa"/>
          </w:tcPr>
          <w:p w14:paraId="5367782D" w14:textId="6E776F74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เงินมัดจำรับล่วงหน้า</w:t>
            </w:r>
          </w:p>
        </w:tc>
        <w:tc>
          <w:tcPr>
            <w:tcW w:w="900" w:type="dxa"/>
          </w:tcPr>
          <w:p w14:paraId="437A3236" w14:textId="36F5BB6F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  <w:tcBorders>
              <w:left w:val="nil"/>
            </w:tcBorders>
          </w:tcPr>
          <w:p w14:paraId="41E50F9E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B94FD9D" w14:textId="6AB5FCE5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6DD22203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16FACD9" w14:textId="089CF6B5" w:rsidR="00093928" w:rsidRPr="003E5F2C" w:rsidRDefault="00093928" w:rsidP="0009392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2446E011" w14:textId="77777777" w:rsidR="00093928" w:rsidRPr="003E5F2C" w:rsidRDefault="00093928" w:rsidP="0009392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E0EC0D8" w14:textId="533A42B6" w:rsidR="00093928" w:rsidRPr="003E5F2C" w:rsidRDefault="00093928" w:rsidP="0009392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93928" w:rsidRPr="003E5F2C" w14:paraId="535919ED" w14:textId="77777777" w:rsidTr="00E57E6D">
        <w:trPr>
          <w:trHeight w:hRule="exact" w:val="144"/>
        </w:trPr>
        <w:tc>
          <w:tcPr>
            <w:tcW w:w="4230" w:type="dxa"/>
          </w:tcPr>
          <w:p w14:paraId="4EAEAB03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1DE3603E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6EFEF4F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BC79CD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299679E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228F070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79CE2F0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8BADA65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93928" w:rsidRPr="003E5F2C" w14:paraId="6CF23237" w14:textId="77777777" w:rsidTr="00CC683E">
        <w:trPr>
          <w:trHeight w:val="144"/>
        </w:trPr>
        <w:tc>
          <w:tcPr>
            <w:tcW w:w="4230" w:type="dxa"/>
          </w:tcPr>
          <w:p w14:paraId="3AF37B18" w14:textId="77777777" w:rsidR="00093928" w:rsidRPr="003E5F2C" w:rsidRDefault="00093928" w:rsidP="00093928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29C62B3A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2750BF0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57D50C" w14:textId="77777777" w:rsidR="00093928" w:rsidRPr="003E5F2C" w:rsidRDefault="00093928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795058C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02C40C" w14:textId="77777777" w:rsidR="00093928" w:rsidRPr="003E5F2C" w:rsidRDefault="00093928" w:rsidP="0009392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427C153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305323" w14:textId="77777777" w:rsidR="00093928" w:rsidRPr="003E5F2C" w:rsidRDefault="00093928" w:rsidP="00093928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093928" w:rsidRPr="003E5F2C" w14:paraId="54D6A7F6" w14:textId="77777777" w:rsidTr="00CC683E">
        <w:trPr>
          <w:trHeight w:val="144"/>
        </w:trPr>
        <w:tc>
          <w:tcPr>
            <w:tcW w:w="4230" w:type="dxa"/>
          </w:tcPr>
          <w:p w14:paraId="227D5348" w14:textId="03697495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bookmarkStart w:id="10" w:name="OLE_LINK7"/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ลูกหนี้การค้า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หมุนเวียน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  <w:bookmarkEnd w:id="10"/>
          </w:p>
        </w:tc>
        <w:tc>
          <w:tcPr>
            <w:tcW w:w="900" w:type="dxa"/>
          </w:tcPr>
          <w:p w14:paraId="3CF0A8D4" w14:textId="2F82BF35" w:rsidR="00093928" w:rsidRPr="003E5F2C" w:rsidRDefault="00093928" w:rsidP="00093928">
            <w:pPr>
              <w:tabs>
                <w:tab w:val="left" w:pos="449"/>
              </w:tabs>
              <w:spacing w:line="240" w:lineRule="exact"/>
              <w:ind w:left="-250" w:right="-27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7789A547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9693F1" w14:textId="42A25E9E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529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832</w:t>
            </w:r>
          </w:p>
        </w:tc>
        <w:tc>
          <w:tcPr>
            <w:tcW w:w="90" w:type="dxa"/>
          </w:tcPr>
          <w:p w14:paraId="09B68E33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B79E191" w14:textId="000A7B1F" w:rsidR="00093928" w:rsidRPr="003E5F2C" w:rsidRDefault="00093928" w:rsidP="0009392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DCF4381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35D7ED0" w14:textId="7D1E2D49" w:rsidR="00093928" w:rsidRPr="003E5F2C" w:rsidRDefault="00093928" w:rsidP="0009392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93928" w:rsidRPr="003E5F2C" w14:paraId="40EA4B81" w14:textId="77777777" w:rsidTr="00CC683E">
        <w:trPr>
          <w:trHeight w:val="144"/>
        </w:trPr>
        <w:tc>
          <w:tcPr>
            <w:tcW w:w="4230" w:type="dxa"/>
          </w:tcPr>
          <w:p w14:paraId="0418092E" w14:textId="77777777" w:rsidR="00093928" w:rsidRPr="003E5F2C" w:rsidRDefault="00093928" w:rsidP="00093928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900" w:type="dxa"/>
          </w:tcPr>
          <w:p w14:paraId="2924EF2C" w14:textId="34CB5FE7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097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156</w:t>
            </w:r>
          </w:p>
        </w:tc>
        <w:tc>
          <w:tcPr>
            <w:tcW w:w="90" w:type="dxa"/>
            <w:tcBorders>
              <w:left w:val="nil"/>
            </w:tcBorders>
          </w:tcPr>
          <w:p w14:paraId="08F82D13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3E5ED52" w14:textId="06C8E439" w:rsidR="00093928" w:rsidRPr="003E5F2C" w:rsidRDefault="00AE5DA6" w:rsidP="00093928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6CE3E34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1351B73" w14:textId="4F70DF06" w:rsidR="00093928" w:rsidRPr="003E5F2C" w:rsidRDefault="00093928" w:rsidP="00093928">
            <w:pPr>
              <w:tabs>
                <w:tab w:val="decimal" w:pos="450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D6AB3FC" w14:textId="77777777" w:rsidR="00093928" w:rsidRPr="003E5F2C" w:rsidRDefault="00093928" w:rsidP="00093928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187C701" w14:textId="0D951697" w:rsidR="00093928" w:rsidRPr="003E5F2C" w:rsidRDefault="00093928" w:rsidP="00093928">
            <w:pPr>
              <w:tabs>
                <w:tab w:val="decimal" w:pos="455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</w:tbl>
    <w:p w14:paraId="44E0E2D0" w14:textId="4FF8BAAF" w:rsidR="00C52474" w:rsidRPr="003E5F2C" w:rsidRDefault="00381C40" w:rsidP="00E840A5">
      <w:pPr>
        <w:overflowPunct/>
        <w:autoSpaceDE/>
        <w:autoSpaceDN/>
        <w:adjustRightInd/>
        <w:spacing w:before="240" w:after="120"/>
        <w:ind w:left="1267" w:hanging="187"/>
        <w:jc w:val="thaiDistribute"/>
        <w:textAlignment w:val="auto"/>
        <w:rPr>
          <w:rFonts w:asciiTheme="majorBidi" w:hAnsiTheme="majorBidi" w:cstheme="majorBidi"/>
          <w:spacing w:val="4"/>
          <w:sz w:val="20"/>
          <w:szCs w:val="20"/>
          <w:lang w:val="en-US"/>
        </w:rPr>
      </w:pPr>
      <w:r w:rsidRPr="003E5F2C">
        <w:rPr>
          <w:rFonts w:asciiTheme="majorBidi" w:hAnsiTheme="majorBidi" w:cstheme="majorBidi"/>
          <w:spacing w:val="4"/>
          <w:sz w:val="20"/>
          <w:szCs w:val="20"/>
          <w:lang w:val="en-US"/>
        </w:rPr>
        <w:t>*</w:t>
      </w:r>
      <w:r w:rsidRPr="003E5F2C">
        <w:rPr>
          <w:rFonts w:asciiTheme="majorBidi" w:hAnsiTheme="majorBidi" w:cstheme="majorBidi"/>
          <w:spacing w:val="4"/>
          <w:sz w:val="20"/>
          <w:szCs w:val="20"/>
          <w:lang w:val="en-US"/>
        </w:rPr>
        <w:tab/>
      </w:r>
      <w:r w:rsidRPr="003E5F2C">
        <w:rPr>
          <w:rFonts w:asciiTheme="majorBidi" w:hAnsiTheme="majorBidi" w:cstheme="majorBidi"/>
          <w:spacing w:val="4"/>
          <w:sz w:val="20"/>
          <w:szCs w:val="20"/>
          <w:cs/>
        </w:rPr>
        <w:t xml:space="preserve">เจ้าหนี้อื่น </w:t>
      </w:r>
      <w:r w:rsidRPr="003E5F2C">
        <w:rPr>
          <w:rFonts w:asciiTheme="majorBidi" w:hAnsiTheme="majorBidi" w:cstheme="majorBidi"/>
          <w:spacing w:val="4"/>
          <w:sz w:val="20"/>
          <w:szCs w:val="20"/>
        </w:rPr>
        <w:t>-</w:t>
      </w:r>
      <w:r w:rsidRPr="003E5F2C">
        <w:rPr>
          <w:rFonts w:asciiTheme="majorBidi" w:hAnsiTheme="majorBidi" w:cstheme="majorBidi"/>
          <w:spacing w:val="4"/>
          <w:sz w:val="20"/>
          <w:szCs w:val="20"/>
          <w:cs/>
        </w:rPr>
        <w:t xml:space="preserve"> เงินทดรองรับ </w:t>
      </w:r>
      <w:proofErr w:type="gramStart"/>
      <w:r w:rsidRPr="003E5F2C">
        <w:rPr>
          <w:rFonts w:asciiTheme="majorBidi" w:hAnsiTheme="majorBidi" w:cstheme="majorBidi"/>
          <w:spacing w:val="4"/>
          <w:sz w:val="20"/>
          <w:szCs w:val="20"/>
          <w:cs/>
        </w:rPr>
        <w:t>เป็นเงินทดรองรับจากบริษัทย่อย  โดยเริ่มคิดดอกเบี้ยระหว่างกันตั้งแต่วันที่</w:t>
      </w:r>
      <w:proofErr w:type="gramEnd"/>
      <w:r w:rsidRPr="003E5F2C">
        <w:rPr>
          <w:rFonts w:asciiTheme="majorBidi" w:hAnsiTheme="majorBidi" w:cstheme="majorBidi"/>
          <w:spacing w:val="4"/>
          <w:sz w:val="20"/>
          <w:szCs w:val="20"/>
          <w:cs/>
        </w:rPr>
        <w:t xml:space="preserve"> </w:t>
      </w:r>
      <w:r w:rsidR="00AE5DA6" w:rsidRPr="00AE5DA6">
        <w:rPr>
          <w:rFonts w:asciiTheme="majorBidi" w:hAnsiTheme="majorBidi" w:cstheme="majorBidi"/>
          <w:spacing w:val="4"/>
          <w:sz w:val="20"/>
          <w:szCs w:val="20"/>
          <w:lang w:val="en-US"/>
        </w:rPr>
        <w:t>1</w:t>
      </w:r>
      <w:r w:rsidRPr="003E5F2C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Pr="003E5F2C">
        <w:rPr>
          <w:rFonts w:asciiTheme="majorBidi" w:hAnsiTheme="majorBidi" w:cstheme="majorBidi"/>
          <w:spacing w:val="4"/>
          <w:sz w:val="20"/>
          <w:szCs w:val="20"/>
          <w:cs/>
        </w:rPr>
        <w:t xml:space="preserve">ตุลาคม </w:t>
      </w:r>
      <w:r w:rsidR="00AE5DA6" w:rsidRPr="00AE5DA6">
        <w:rPr>
          <w:rFonts w:asciiTheme="majorBidi" w:hAnsiTheme="majorBidi" w:cstheme="majorBidi"/>
          <w:spacing w:val="4"/>
          <w:sz w:val="20"/>
          <w:szCs w:val="20"/>
          <w:lang w:val="en-US"/>
        </w:rPr>
        <w:t>2566</w:t>
      </w:r>
      <w:r w:rsidRPr="003E5F2C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Pr="003E5F2C">
        <w:rPr>
          <w:rFonts w:asciiTheme="majorBidi" w:hAnsiTheme="majorBidi" w:cstheme="majorBidi"/>
          <w:spacing w:val="4"/>
          <w:sz w:val="20"/>
          <w:szCs w:val="20"/>
          <w:cs/>
        </w:rPr>
        <w:t>จากยอดเงินทดรองรับสุทธิจากลูกหนี</w:t>
      </w:r>
      <w:r w:rsidRPr="003E5F2C">
        <w:rPr>
          <w:rFonts w:asciiTheme="majorBidi" w:hAnsiTheme="majorBidi" w:cstheme="majorBidi" w:hint="cs"/>
          <w:spacing w:val="4"/>
          <w:sz w:val="20"/>
          <w:szCs w:val="20"/>
          <w:cs/>
        </w:rPr>
        <w:t>้</w:t>
      </w:r>
      <w:r w:rsidRPr="003E5F2C">
        <w:rPr>
          <w:rFonts w:asciiTheme="majorBidi" w:hAnsiTheme="majorBidi" w:cstheme="majorBidi"/>
          <w:spacing w:val="4"/>
          <w:sz w:val="20"/>
          <w:szCs w:val="20"/>
          <w:cs/>
        </w:rPr>
        <w:t xml:space="preserve">อื่นระหว่างกัน ในอัตราร้อยละ </w:t>
      </w:r>
      <w:r w:rsidR="00AE5DA6" w:rsidRPr="00AE5DA6">
        <w:rPr>
          <w:rFonts w:asciiTheme="majorBidi" w:hAnsiTheme="majorBidi" w:cstheme="majorBidi"/>
          <w:spacing w:val="4"/>
          <w:sz w:val="20"/>
          <w:szCs w:val="20"/>
          <w:lang w:val="en-US"/>
        </w:rPr>
        <w:t>5</w:t>
      </w:r>
      <w:r w:rsidRPr="003E5F2C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Pr="003E5F2C">
        <w:rPr>
          <w:rFonts w:asciiTheme="majorBidi" w:hAnsiTheme="majorBidi" w:cstheme="majorBidi"/>
          <w:spacing w:val="4"/>
          <w:sz w:val="20"/>
          <w:szCs w:val="20"/>
          <w:cs/>
        </w:rPr>
        <w:t>ต่อปี</w:t>
      </w:r>
      <w:r w:rsidRPr="003E5F2C">
        <w:rPr>
          <w:rFonts w:asciiTheme="majorBidi" w:hAnsiTheme="majorBidi" w:cstheme="majorBidi"/>
          <w:spacing w:val="4"/>
          <w:sz w:val="20"/>
          <w:szCs w:val="20"/>
          <w:lang w:val="en-US"/>
        </w:rPr>
        <w:t xml:space="preserve"> </w:t>
      </w:r>
    </w:p>
    <w:p w14:paraId="5EE3DD7F" w14:textId="77777777" w:rsidR="00FD7D8C" w:rsidRPr="003E5F2C" w:rsidRDefault="00FD7D8C" w:rsidP="00DA09AD">
      <w:pPr>
        <w:rPr>
          <w:rFonts w:ascii="Angsana New" w:hAnsi="Angsana New" w:cs="Angsana New"/>
          <w:color w:val="000000" w:themeColor="text1"/>
          <w:sz w:val="2"/>
          <w:szCs w:val="2"/>
          <w:cs/>
        </w:rPr>
      </w:pPr>
    </w:p>
    <w:tbl>
      <w:tblPr>
        <w:tblW w:w="811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00"/>
        <w:gridCol w:w="90"/>
        <w:gridCol w:w="899"/>
        <w:gridCol w:w="90"/>
        <w:gridCol w:w="899"/>
        <w:gridCol w:w="90"/>
        <w:gridCol w:w="913"/>
      </w:tblGrid>
      <w:tr w:rsidR="009E69E6" w:rsidRPr="003E5F2C" w14:paraId="3DEBDF1F" w14:textId="77777777" w:rsidTr="00CC683E">
        <w:trPr>
          <w:trHeight w:val="144"/>
        </w:trPr>
        <w:tc>
          <w:tcPr>
            <w:tcW w:w="4230" w:type="dxa"/>
          </w:tcPr>
          <w:p w14:paraId="66B539A9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bookmarkStart w:id="11" w:name="_Hlk132643628"/>
          </w:p>
        </w:tc>
        <w:tc>
          <w:tcPr>
            <w:tcW w:w="1889" w:type="dxa"/>
            <w:gridSpan w:val="3"/>
          </w:tcPr>
          <w:p w14:paraId="5171F125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B3CEFBC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0BC5CA3B" w14:textId="77777777" w:rsidR="00FD7D8C" w:rsidRPr="003E5F2C" w:rsidRDefault="00FD7D8C" w:rsidP="00165286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9E69E6" w:rsidRPr="003E5F2C" w14:paraId="189F4DEE" w14:textId="77777777" w:rsidTr="00CC683E">
        <w:trPr>
          <w:trHeight w:val="144"/>
        </w:trPr>
        <w:tc>
          <w:tcPr>
            <w:tcW w:w="4230" w:type="dxa"/>
          </w:tcPr>
          <w:p w14:paraId="1CDB901D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2E3478EF" w14:textId="77777777" w:rsidR="00FD7D8C" w:rsidRPr="003E5F2C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E103ED8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4047AC07" w14:textId="77777777" w:rsidR="00FD7D8C" w:rsidRPr="003E5F2C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3E5F2C" w14:paraId="008B302A" w14:textId="77777777" w:rsidTr="00CC683E">
        <w:trPr>
          <w:trHeight w:val="144"/>
        </w:trPr>
        <w:tc>
          <w:tcPr>
            <w:tcW w:w="4230" w:type="dxa"/>
          </w:tcPr>
          <w:p w14:paraId="327D5E95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0EA239AC" w14:textId="5FF708A8" w:rsidR="00FD7D8C" w:rsidRPr="003E5F2C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สำหรับ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836A45" w:rsidRPr="003E5F2C" w14:paraId="5C585249" w14:textId="77777777" w:rsidTr="00CC683E">
        <w:trPr>
          <w:trHeight w:val="144"/>
        </w:trPr>
        <w:tc>
          <w:tcPr>
            <w:tcW w:w="4230" w:type="dxa"/>
          </w:tcPr>
          <w:p w14:paraId="76C362F7" w14:textId="77777777" w:rsidR="00836A45" w:rsidRPr="003E5F2C" w:rsidRDefault="00836A45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0B8A846" w14:textId="267A3902" w:rsidR="00836A45" w:rsidRPr="003E5F2C" w:rsidRDefault="00AE5DA6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071C6544" w14:textId="77777777" w:rsidR="00836A45" w:rsidRPr="003E5F2C" w:rsidRDefault="00836A45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765A164" w14:textId="5783EFED" w:rsidR="00836A45" w:rsidRPr="003E5F2C" w:rsidRDefault="00AE5DA6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0ED624E" w14:textId="77777777" w:rsidR="00836A45" w:rsidRPr="003E5F2C" w:rsidRDefault="00836A45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DE1102B" w14:textId="58E73A62" w:rsidR="00836A45" w:rsidRPr="003E5F2C" w:rsidRDefault="00AE5DA6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6E36268C" w14:textId="77777777" w:rsidR="00836A45" w:rsidRPr="003E5F2C" w:rsidRDefault="00836A45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E71BC7A" w14:textId="19AE2C72" w:rsidR="00836A45" w:rsidRPr="003E5F2C" w:rsidRDefault="00AE5DA6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E69E6" w:rsidRPr="003E5F2C" w14:paraId="26D255D8" w14:textId="77777777" w:rsidTr="00CC683E">
        <w:trPr>
          <w:trHeight w:val="144"/>
        </w:trPr>
        <w:tc>
          <w:tcPr>
            <w:tcW w:w="4230" w:type="dxa"/>
          </w:tcPr>
          <w:p w14:paraId="43599CAD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5FDC70BD" w14:textId="77777777" w:rsidR="00FD7D8C" w:rsidRPr="003E5F2C" w:rsidRDefault="00FD7D8C" w:rsidP="00165286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6DDDEF9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8BFC7E8" w14:textId="77777777" w:rsidR="00FD7D8C" w:rsidRPr="003E5F2C" w:rsidRDefault="00FD7D8C" w:rsidP="00165286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064D3C4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1CE0CB" w14:textId="77777777" w:rsidR="00FD7D8C" w:rsidRPr="003E5F2C" w:rsidRDefault="00FD7D8C" w:rsidP="00165286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9E89660" w14:textId="77777777" w:rsidR="00FD7D8C" w:rsidRPr="003E5F2C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ADDB76A" w14:textId="77777777" w:rsidR="00FD7D8C" w:rsidRPr="003E5F2C" w:rsidRDefault="00FD7D8C" w:rsidP="00165286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3E5F2C" w14:paraId="51889487" w14:textId="77777777" w:rsidTr="00CC683E">
        <w:trPr>
          <w:trHeight w:val="144"/>
        </w:trPr>
        <w:tc>
          <w:tcPr>
            <w:tcW w:w="4230" w:type="dxa"/>
          </w:tcPr>
          <w:p w14:paraId="6E340E84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E1DCFFE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8C12ECC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62D14AF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7F6FD6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5F26505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F1A4975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E80E2C6" w14:textId="77777777" w:rsidR="00FD7D8C" w:rsidRPr="003E5F2C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087629" w:rsidRPr="003E5F2C" w14:paraId="233340B6" w14:textId="77777777" w:rsidTr="006A7CC7">
        <w:trPr>
          <w:trHeight w:val="144"/>
        </w:trPr>
        <w:tc>
          <w:tcPr>
            <w:tcW w:w="4230" w:type="dxa"/>
          </w:tcPr>
          <w:p w14:paraId="7FB6EDA2" w14:textId="77777777" w:rsidR="00087629" w:rsidRPr="003E5F2C" w:rsidRDefault="00087629" w:rsidP="00087629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7C763F4" w14:textId="3706FC87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52441C" w14:textId="77777777" w:rsidR="00087629" w:rsidRPr="003E5F2C" w:rsidRDefault="00087629" w:rsidP="00087629">
            <w:pPr>
              <w:spacing w:line="240" w:lineRule="exact"/>
              <w:ind w:left="3" w:right="-12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1A0BB00E" w14:textId="7210FB13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6DC04F" w14:textId="77777777" w:rsidR="00087629" w:rsidRPr="003E5F2C" w:rsidRDefault="00087629" w:rsidP="0008762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76B86" w14:textId="583F9CC4" w:rsidR="00087629" w:rsidRPr="003E5F2C" w:rsidRDefault="00AE5DA6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105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806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430</w:t>
            </w:r>
          </w:p>
        </w:tc>
        <w:tc>
          <w:tcPr>
            <w:tcW w:w="90" w:type="dxa"/>
          </w:tcPr>
          <w:p w14:paraId="2E649879" w14:textId="77777777" w:rsidR="00087629" w:rsidRPr="003E5F2C" w:rsidRDefault="00087629" w:rsidP="00087629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  <w:vAlign w:val="center"/>
          </w:tcPr>
          <w:p w14:paraId="643A148D" w14:textId="01D9EB08" w:rsidR="00087629" w:rsidRPr="003E5F2C" w:rsidRDefault="00AE5DA6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139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072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655</w:t>
            </w:r>
          </w:p>
        </w:tc>
      </w:tr>
      <w:tr w:rsidR="00087629" w:rsidRPr="003E5F2C" w14:paraId="3EDB5FFC" w14:textId="77777777" w:rsidTr="006A7CC7">
        <w:trPr>
          <w:trHeight w:val="144"/>
        </w:trPr>
        <w:tc>
          <w:tcPr>
            <w:tcW w:w="4230" w:type="dxa"/>
          </w:tcPr>
          <w:p w14:paraId="004657A5" w14:textId="73B008BD" w:rsidR="00087629" w:rsidRPr="003E5F2C" w:rsidRDefault="00087629" w:rsidP="00087629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รายได้ค่า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ธรรมเนียม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ห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าร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จัดการ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259CFA08" w14:textId="221295A5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230DB61" w14:textId="77777777" w:rsidR="00087629" w:rsidRPr="003E5F2C" w:rsidRDefault="00087629" w:rsidP="00087629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775CCB43" w14:textId="107CEAE3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EEBDEE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91F38" w14:textId="65C9FCB2" w:rsidR="00087629" w:rsidRPr="003E5F2C" w:rsidRDefault="00AE5DA6" w:rsidP="00FB1D4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480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</w:t>
            </w:r>
            <w:r w:rsidRPr="00AE5DA6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tcBorders>
              <w:left w:val="nil"/>
            </w:tcBorders>
          </w:tcPr>
          <w:p w14:paraId="122F4CF6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  <w:vAlign w:val="center"/>
          </w:tcPr>
          <w:p w14:paraId="3BA833E3" w14:textId="419FE270" w:rsidR="00087629" w:rsidRPr="003E5F2C" w:rsidRDefault="00AE5DA6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087629" w:rsidRPr="003E5F2C" w14:paraId="65C794D3" w14:textId="77777777" w:rsidTr="006A7CC7">
        <w:trPr>
          <w:trHeight w:val="144"/>
        </w:trPr>
        <w:tc>
          <w:tcPr>
            <w:tcW w:w="4230" w:type="dxa"/>
          </w:tcPr>
          <w:p w14:paraId="22652657" w14:textId="199DE9EC" w:rsidR="00087629" w:rsidRPr="003E5F2C" w:rsidRDefault="00087629" w:rsidP="00087629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14:paraId="1D7C9520" w14:textId="3E03A32C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F71A4F8" w14:textId="77777777" w:rsidR="00087629" w:rsidRPr="003E5F2C" w:rsidRDefault="00087629" w:rsidP="00087629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55D2AEB6" w14:textId="234BB7FF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E85562F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8094A" w14:textId="5CAC36ED" w:rsidR="00087629" w:rsidRPr="003E5F2C" w:rsidRDefault="00AE5DA6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629928E8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  <w:vAlign w:val="center"/>
          </w:tcPr>
          <w:p w14:paraId="28C341FF" w14:textId="6F3C617F" w:rsidR="00087629" w:rsidRPr="003E5F2C" w:rsidRDefault="00AE5DA6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087629" w:rsidRPr="003E5F2C" w14:paraId="6CD3025C" w14:textId="77777777" w:rsidTr="006A7CC7">
        <w:trPr>
          <w:trHeight w:val="189"/>
        </w:trPr>
        <w:tc>
          <w:tcPr>
            <w:tcW w:w="4230" w:type="dxa"/>
          </w:tcPr>
          <w:p w14:paraId="00FE1C32" w14:textId="77777777" w:rsidR="00087629" w:rsidRPr="003E5F2C" w:rsidRDefault="00087629" w:rsidP="00087629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F8C4EE1" w14:textId="2C97ACB9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4BAE7BB" w14:textId="77777777" w:rsidR="00087629" w:rsidRPr="003E5F2C" w:rsidRDefault="00087629" w:rsidP="00087629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0158B5AF" w14:textId="2ADE6796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33EB402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C801D" w14:textId="2CA3C2D4" w:rsidR="00087629" w:rsidRPr="003E5F2C" w:rsidRDefault="00AE5DA6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238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379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939</w:t>
            </w:r>
          </w:p>
        </w:tc>
        <w:tc>
          <w:tcPr>
            <w:tcW w:w="90" w:type="dxa"/>
            <w:tcBorders>
              <w:left w:val="nil"/>
            </w:tcBorders>
          </w:tcPr>
          <w:p w14:paraId="441BBBE4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  <w:vAlign w:val="center"/>
          </w:tcPr>
          <w:p w14:paraId="7703EE1F" w14:textId="06E674A7" w:rsidR="00087629" w:rsidRPr="003E5F2C" w:rsidRDefault="00AE5DA6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203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010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104</w:t>
            </w:r>
          </w:p>
        </w:tc>
      </w:tr>
      <w:tr w:rsidR="00087629" w:rsidRPr="003E5F2C" w14:paraId="4CAE8FCC" w14:textId="77777777" w:rsidTr="00165286">
        <w:trPr>
          <w:trHeight w:hRule="exact" w:val="144"/>
        </w:trPr>
        <w:tc>
          <w:tcPr>
            <w:tcW w:w="4230" w:type="dxa"/>
          </w:tcPr>
          <w:p w14:paraId="760E8139" w14:textId="77777777" w:rsidR="00087629" w:rsidRPr="003E5F2C" w:rsidRDefault="00087629" w:rsidP="00087629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25806703" w14:textId="77777777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9FCA8F1" w14:textId="77777777" w:rsidR="00087629" w:rsidRPr="003E5F2C" w:rsidRDefault="00087629" w:rsidP="00087629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  <w:lang w:val="en-US"/>
              </w:rPr>
            </w:pPr>
          </w:p>
        </w:tc>
        <w:tc>
          <w:tcPr>
            <w:tcW w:w="899" w:type="dxa"/>
          </w:tcPr>
          <w:p w14:paraId="7CEA10FF" w14:textId="77777777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0" w:type="dxa"/>
          </w:tcPr>
          <w:p w14:paraId="3A9AF29C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899" w:type="dxa"/>
          </w:tcPr>
          <w:p w14:paraId="655A1AC5" w14:textId="77777777" w:rsidR="00087629" w:rsidRPr="003E5F2C" w:rsidRDefault="00087629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CC1D813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913" w:type="dxa"/>
          </w:tcPr>
          <w:p w14:paraId="438B28F1" w14:textId="77777777" w:rsidR="00087629" w:rsidRPr="003E5F2C" w:rsidRDefault="00087629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</w:tr>
      <w:tr w:rsidR="00087629" w:rsidRPr="003E5F2C" w14:paraId="3049D49F" w14:textId="77777777" w:rsidTr="00346789">
        <w:trPr>
          <w:trHeight w:val="72"/>
        </w:trPr>
        <w:tc>
          <w:tcPr>
            <w:tcW w:w="4230" w:type="dxa"/>
          </w:tcPr>
          <w:p w14:paraId="5FCF74AD" w14:textId="77777777" w:rsidR="00087629" w:rsidRPr="003E5F2C" w:rsidRDefault="00087629" w:rsidP="0008762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34BBFC72" w14:textId="77777777" w:rsidR="00087629" w:rsidRPr="003E5F2C" w:rsidRDefault="00087629" w:rsidP="0008762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AD074F6" w14:textId="77777777" w:rsidR="00087629" w:rsidRPr="003E5F2C" w:rsidRDefault="00087629" w:rsidP="0008762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23C927" w14:textId="77777777" w:rsidR="00087629" w:rsidRPr="003E5F2C" w:rsidRDefault="00087629" w:rsidP="0008762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9E89117" w14:textId="77777777" w:rsidR="00087629" w:rsidRPr="003E5F2C" w:rsidRDefault="00087629" w:rsidP="0008762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131AD7" w14:textId="77777777" w:rsidR="00087629" w:rsidRPr="003E5F2C" w:rsidRDefault="00087629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9F96AC4" w14:textId="77777777" w:rsidR="00087629" w:rsidRPr="003E5F2C" w:rsidRDefault="00087629" w:rsidP="00087629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081D80B" w14:textId="77777777" w:rsidR="00087629" w:rsidRPr="003E5F2C" w:rsidRDefault="00087629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087629" w:rsidRPr="003E5F2C" w14:paraId="1558868A" w14:textId="77777777" w:rsidTr="006A7CC7">
        <w:trPr>
          <w:trHeight w:val="144"/>
        </w:trPr>
        <w:tc>
          <w:tcPr>
            <w:tcW w:w="4230" w:type="dxa"/>
          </w:tcPr>
          <w:p w14:paraId="1B6E9B33" w14:textId="7BAC333A" w:rsidR="00087629" w:rsidRPr="003E5F2C" w:rsidRDefault="00087629" w:rsidP="00087629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bookmarkStart w:id="12" w:name="OLE_LINK16"/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อื่น</w:t>
            </w:r>
            <w:bookmarkEnd w:id="12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4B948" w14:textId="489932C4" w:rsidR="00087629" w:rsidRPr="003E5F2C" w:rsidRDefault="00AE5DA6" w:rsidP="00087629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130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900</w:t>
            </w:r>
          </w:p>
        </w:tc>
        <w:tc>
          <w:tcPr>
            <w:tcW w:w="90" w:type="dxa"/>
          </w:tcPr>
          <w:p w14:paraId="5085037B" w14:textId="77777777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  <w:vAlign w:val="center"/>
          </w:tcPr>
          <w:p w14:paraId="19E35722" w14:textId="2926CAFA" w:rsidR="00087629" w:rsidRPr="003E5F2C" w:rsidRDefault="00AE5DA6" w:rsidP="00087629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141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589</w:t>
            </w:r>
          </w:p>
        </w:tc>
        <w:tc>
          <w:tcPr>
            <w:tcW w:w="90" w:type="dxa"/>
          </w:tcPr>
          <w:p w14:paraId="419277D6" w14:textId="77777777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B0C2755" w14:textId="2B94BBF7" w:rsidR="00087629" w:rsidRPr="003E5F2C" w:rsidRDefault="00FB1D43" w:rsidP="00087629">
            <w:pPr>
              <w:spacing w:line="24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C4DB283" w14:textId="77777777" w:rsidR="00087629" w:rsidRPr="003E5F2C" w:rsidRDefault="00087629" w:rsidP="00087629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1BC5FBC5" w14:textId="3CBFC70D" w:rsidR="00087629" w:rsidRPr="003E5F2C" w:rsidRDefault="00087629" w:rsidP="00087629">
            <w:pPr>
              <w:spacing w:line="24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</w:tr>
      <w:tr w:rsidR="00087629" w:rsidRPr="003E5F2C" w14:paraId="30401F55" w14:textId="77777777" w:rsidTr="006A7CC7">
        <w:trPr>
          <w:trHeight w:val="144"/>
        </w:trPr>
        <w:tc>
          <w:tcPr>
            <w:tcW w:w="4230" w:type="dxa"/>
          </w:tcPr>
          <w:p w14:paraId="002E2B09" w14:textId="77777777" w:rsidR="00087629" w:rsidRPr="003E5F2C" w:rsidRDefault="00087629" w:rsidP="00087629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5B604" w14:textId="2DA6DC5E" w:rsidR="00087629" w:rsidRPr="003E5F2C" w:rsidRDefault="00AE5DA6" w:rsidP="00087629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136</w:t>
            </w:r>
            <w:r w:rsidR="00093928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986</w:t>
            </w:r>
          </w:p>
        </w:tc>
        <w:tc>
          <w:tcPr>
            <w:tcW w:w="90" w:type="dxa"/>
            <w:tcBorders>
              <w:left w:val="nil"/>
            </w:tcBorders>
          </w:tcPr>
          <w:p w14:paraId="55945E57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  <w:vAlign w:val="center"/>
          </w:tcPr>
          <w:p w14:paraId="37F4223C" w14:textId="017A096B" w:rsidR="00087629" w:rsidRPr="003E5F2C" w:rsidRDefault="00AE5DA6" w:rsidP="00087629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110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301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370</w:t>
            </w:r>
          </w:p>
        </w:tc>
        <w:tc>
          <w:tcPr>
            <w:tcW w:w="90" w:type="dxa"/>
          </w:tcPr>
          <w:p w14:paraId="2BD21756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5D61948" w14:textId="056A44C4" w:rsidR="00087629" w:rsidRPr="003E5F2C" w:rsidRDefault="00AE5DA6" w:rsidP="00087629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863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014</w:t>
            </w:r>
          </w:p>
        </w:tc>
        <w:tc>
          <w:tcPr>
            <w:tcW w:w="90" w:type="dxa"/>
            <w:tcBorders>
              <w:left w:val="nil"/>
            </w:tcBorders>
          </w:tcPr>
          <w:p w14:paraId="7194AD3B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FC6949C" w14:textId="2444147E" w:rsidR="00087629" w:rsidRPr="003E5F2C" w:rsidRDefault="00087629" w:rsidP="00087629">
            <w:pPr>
              <w:spacing w:line="24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87629" w:rsidRPr="003E5F2C" w14:paraId="2F1570DF" w14:textId="77777777" w:rsidTr="006A7CC7">
        <w:trPr>
          <w:trHeight w:val="144"/>
        </w:trPr>
        <w:tc>
          <w:tcPr>
            <w:tcW w:w="4230" w:type="dxa"/>
          </w:tcPr>
          <w:p w14:paraId="26FEC0B2" w14:textId="77777777" w:rsidR="00087629" w:rsidRPr="003E5F2C" w:rsidRDefault="00087629" w:rsidP="00087629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bookmarkStart w:id="13" w:name="_Hlk132639276"/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324B7" w14:textId="283D78B4" w:rsidR="00087629" w:rsidRPr="003E5F2C" w:rsidRDefault="00AE5DA6" w:rsidP="00087629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258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021</w:t>
            </w:r>
          </w:p>
        </w:tc>
        <w:tc>
          <w:tcPr>
            <w:tcW w:w="90" w:type="dxa"/>
            <w:tcBorders>
              <w:left w:val="nil"/>
            </w:tcBorders>
          </w:tcPr>
          <w:p w14:paraId="43142EDC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  <w:vAlign w:val="center"/>
          </w:tcPr>
          <w:p w14:paraId="78569877" w14:textId="1DF02116" w:rsidR="00087629" w:rsidRPr="003E5F2C" w:rsidRDefault="00AE5DA6" w:rsidP="00087629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400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902</w:t>
            </w:r>
          </w:p>
        </w:tc>
        <w:tc>
          <w:tcPr>
            <w:tcW w:w="90" w:type="dxa"/>
          </w:tcPr>
          <w:p w14:paraId="2D2418AC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359AC" w14:textId="62B4F3DF" w:rsidR="00087629" w:rsidRPr="003E5F2C" w:rsidRDefault="00AE5DA6" w:rsidP="00087629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258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021</w:t>
            </w:r>
          </w:p>
        </w:tc>
        <w:tc>
          <w:tcPr>
            <w:tcW w:w="90" w:type="dxa"/>
            <w:tcBorders>
              <w:left w:val="nil"/>
            </w:tcBorders>
          </w:tcPr>
          <w:p w14:paraId="3323F77F" w14:textId="77777777" w:rsidR="00087629" w:rsidRPr="003E5F2C" w:rsidRDefault="00087629" w:rsidP="00087629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  <w:vAlign w:val="center"/>
          </w:tcPr>
          <w:p w14:paraId="05DA9F14" w14:textId="3C97AC43" w:rsidR="00087629" w:rsidRPr="003E5F2C" w:rsidRDefault="00AE5DA6" w:rsidP="00087629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400</w:t>
            </w:r>
            <w:r w:rsidR="00087629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902</w:t>
            </w:r>
          </w:p>
        </w:tc>
      </w:tr>
      <w:bookmarkEnd w:id="13"/>
      <w:tr w:rsidR="00FB1D43" w:rsidRPr="003E5F2C" w14:paraId="7DA907BF" w14:textId="77777777" w:rsidTr="00324541">
        <w:trPr>
          <w:trHeight w:val="144"/>
        </w:trPr>
        <w:tc>
          <w:tcPr>
            <w:tcW w:w="4230" w:type="dxa"/>
          </w:tcPr>
          <w:p w14:paraId="6497F419" w14:textId="77777777" w:rsidR="00FB1D43" w:rsidRPr="003E5F2C" w:rsidRDefault="00FB1D43" w:rsidP="00FB1D43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C6229" w14:textId="03FBBE30" w:rsidR="00FB1D43" w:rsidRPr="003E5F2C" w:rsidRDefault="00FB1D43" w:rsidP="00FB1D43">
            <w:pPr>
              <w:spacing w:line="240" w:lineRule="exact"/>
              <w:ind w:right="-91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2CE9B22" w14:textId="77777777" w:rsidR="00FB1D43" w:rsidRPr="003E5F2C" w:rsidRDefault="00FB1D43" w:rsidP="00FB1D4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vAlign w:val="center"/>
          </w:tcPr>
          <w:p w14:paraId="6B2231D4" w14:textId="3709F082" w:rsidR="00FB1D43" w:rsidRPr="003E5F2C" w:rsidRDefault="00AE5DA6" w:rsidP="00FB1D43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195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435</w:t>
            </w:r>
          </w:p>
        </w:tc>
        <w:tc>
          <w:tcPr>
            <w:tcW w:w="90" w:type="dxa"/>
          </w:tcPr>
          <w:p w14:paraId="19DE80FD" w14:textId="77777777" w:rsidR="00FB1D43" w:rsidRPr="003E5F2C" w:rsidRDefault="00FB1D43" w:rsidP="00FB1D43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8071DD7" w14:textId="563203C8" w:rsidR="00FB1D43" w:rsidRPr="003E5F2C" w:rsidRDefault="00FB1D43" w:rsidP="00FB1D43">
            <w:pPr>
              <w:tabs>
                <w:tab w:val="left" w:pos="446"/>
              </w:tabs>
              <w:spacing w:line="24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-</w:t>
            </w:r>
          </w:p>
        </w:tc>
        <w:tc>
          <w:tcPr>
            <w:tcW w:w="90" w:type="dxa"/>
          </w:tcPr>
          <w:p w14:paraId="14106FDD" w14:textId="77777777" w:rsidR="00FB1D43" w:rsidRPr="003E5F2C" w:rsidRDefault="00FB1D43" w:rsidP="00FB1D4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  <w:vAlign w:val="center"/>
          </w:tcPr>
          <w:p w14:paraId="55A031F3" w14:textId="5D9DC38A" w:rsidR="00FB1D43" w:rsidRPr="003E5F2C" w:rsidRDefault="00AE5DA6" w:rsidP="00FB1D43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195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435</w:t>
            </w:r>
          </w:p>
        </w:tc>
      </w:tr>
      <w:tr w:rsidR="00FB1D43" w:rsidRPr="003E5F2C" w14:paraId="7BF4F639" w14:textId="77777777" w:rsidTr="006A7CC7">
        <w:trPr>
          <w:trHeight w:val="144"/>
        </w:trPr>
        <w:tc>
          <w:tcPr>
            <w:tcW w:w="4230" w:type="dxa"/>
          </w:tcPr>
          <w:p w14:paraId="589B2DBC" w14:textId="77777777" w:rsidR="00FB1D43" w:rsidRPr="003E5F2C" w:rsidRDefault="00FB1D43" w:rsidP="00FB1D43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66F2B" w14:textId="3E5FD0B6" w:rsidR="00FB1D43" w:rsidRPr="003E5F2C" w:rsidRDefault="00AE5DA6" w:rsidP="00FB1D43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929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  <w:tc>
          <w:tcPr>
            <w:tcW w:w="90" w:type="dxa"/>
          </w:tcPr>
          <w:p w14:paraId="4753B7B6" w14:textId="77777777" w:rsidR="00FB1D43" w:rsidRPr="003E5F2C" w:rsidRDefault="00FB1D43" w:rsidP="00FB1D4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vAlign w:val="center"/>
          </w:tcPr>
          <w:p w14:paraId="71BB9AF4" w14:textId="554B431A" w:rsidR="00FB1D43" w:rsidRPr="003E5F2C" w:rsidRDefault="00AE5DA6" w:rsidP="00FB1D43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793</w:t>
            </w:r>
          </w:p>
        </w:tc>
        <w:tc>
          <w:tcPr>
            <w:tcW w:w="90" w:type="dxa"/>
          </w:tcPr>
          <w:p w14:paraId="45347AAD" w14:textId="77777777" w:rsidR="00FB1D43" w:rsidRPr="003E5F2C" w:rsidRDefault="00FB1D43" w:rsidP="00FB1D43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31864" w14:textId="22C06F1F" w:rsidR="00FB1D43" w:rsidRPr="003E5F2C" w:rsidRDefault="00AE5DA6" w:rsidP="00FB1D43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394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198</w:t>
            </w:r>
          </w:p>
        </w:tc>
        <w:tc>
          <w:tcPr>
            <w:tcW w:w="90" w:type="dxa"/>
          </w:tcPr>
          <w:p w14:paraId="53DB6A20" w14:textId="77777777" w:rsidR="00FB1D43" w:rsidRPr="003E5F2C" w:rsidRDefault="00FB1D43" w:rsidP="00FB1D43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  <w:vAlign w:val="center"/>
          </w:tcPr>
          <w:p w14:paraId="23833780" w14:textId="3341F8C9" w:rsidR="00FB1D43" w:rsidRPr="003E5F2C" w:rsidRDefault="00AE5DA6" w:rsidP="00FB1D43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339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388</w:t>
            </w:r>
          </w:p>
        </w:tc>
      </w:tr>
      <w:tr w:rsidR="00FB1D43" w:rsidRPr="003E5F2C" w14:paraId="1FDFA509" w14:textId="77777777" w:rsidTr="00CC683E">
        <w:trPr>
          <w:trHeight w:val="144"/>
        </w:trPr>
        <w:tc>
          <w:tcPr>
            <w:tcW w:w="4230" w:type="dxa"/>
          </w:tcPr>
          <w:p w14:paraId="0A47F93F" w14:textId="77777777" w:rsidR="00FB1D43" w:rsidRPr="003E5F2C" w:rsidRDefault="00FB1D43" w:rsidP="00FB1D43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06318FA0" w14:textId="77777777" w:rsidR="00FB1D43" w:rsidRPr="003E5F2C" w:rsidRDefault="00FB1D43" w:rsidP="00FB1D43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5FA745" w14:textId="77777777" w:rsidR="00FB1D43" w:rsidRPr="003E5F2C" w:rsidRDefault="00FB1D43" w:rsidP="00FB1D43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EA0DA1C" w14:textId="77777777" w:rsidR="00FB1D43" w:rsidRPr="003E5F2C" w:rsidRDefault="00FB1D43" w:rsidP="00FB1D4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BDC280E" w14:textId="77777777" w:rsidR="00FB1D43" w:rsidRPr="003E5F2C" w:rsidRDefault="00FB1D43" w:rsidP="00FB1D43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F990A7" w14:textId="77777777" w:rsidR="00FB1D43" w:rsidRPr="003E5F2C" w:rsidRDefault="00FB1D43" w:rsidP="00FB1D4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C2F4244" w14:textId="77777777" w:rsidR="00FB1D43" w:rsidRPr="003E5F2C" w:rsidRDefault="00FB1D43" w:rsidP="00FB1D43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C0DFE3F" w14:textId="77777777" w:rsidR="00FB1D43" w:rsidRPr="003E5F2C" w:rsidRDefault="00FB1D43" w:rsidP="00FB1D43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FB1D43" w:rsidRPr="003E5F2C" w14:paraId="07772D9C" w14:textId="77777777" w:rsidTr="00CC683E">
        <w:trPr>
          <w:trHeight w:val="144"/>
        </w:trPr>
        <w:tc>
          <w:tcPr>
            <w:tcW w:w="4230" w:type="dxa"/>
          </w:tcPr>
          <w:p w14:paraId="61CAFE31" w14:textId="77777777" w:rsidR="00FB1D43" w:rsidRPr="003E5F2C" w:rsidRDefault="00FB1D43" w:rsidP="00FB1D43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3869948" w14:textId="3F77BDA6" w:rsidR="00FB1D43" w:rsidRPr="003E5F2C" w:rsidRDefault="00AE5DA6" w:rsidP="00FB1D4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470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168</w:t>
            </w:r>
          </w:p>
        </w:tc>
        <w:tc>
          <w:tcPr>
            <w:tcW w:w="90" w:type="dxa"/>
          </w:tcPr>
          <w:p w14:paraId="1DB3462F" w14:textId="77777777" w:rsidR="00FB1D43" w:rsidRPr="003E5F2C" w:rsidRDefault="00FB1D43" w:rsidP="00FB1D43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198498D" w14:textId="53755100" w:rsidR="00FB1D43" w:rsidRPr="003E5F2C" w:rsidRDefault="00AE5DA6" w:rsidP="00FB1D43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393</w:t>
            </w:r>
            <w:r w:rsidR="00FB1D43"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117</w:t>
            </w:r>
          </w:p>
        </w:tc>
        <w:tc>
          <w:tcPr>
            <w:tcW w:w="90" w:type="dxa"/>
          </w:tcPr>
          <w:p w14:paraId="4A4A5CD8" w14:textId="77777777" w:rsidR="00FB1D43" w:rsidRPr="003E5F2C" w:rsidRDefault="00FB1D43" w:rsidP="00FB1D43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1D8B445" w14:textId="3D54B3A7" w:rsidR="00FB1D43" w:rsidRPr="003E5F2C" w:rsidRDefault="00FB1D43" w:rsidP="00FB1D43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1888C4B" w14:textId="77777777" w:rsidR="00FB1D43" w:rsidRPr="003E5F2C" w:rsidRDefault="00FB1D43" w:rsidP="00FB1D43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3E7AC8D3" w14:textId="4BA3FD22" w:rsidR="00FB1D43" w:rsidRPr="003E5F2C" w:rsidRDefault="00FB1D43" w:rsidP="00FB1D43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bookmarkEnd w:id="11"/>
    </w:tbl>
    <w:p w14:paraId="202B7FD3" w14:textId="77777777" w:rsidR="00C52474" w:rsidRPr="003E5F2C" w:rsidRDefault="00C52474" w:rsidP="00DF059E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</w:p>
    <w:p w14:paraId="2EE7FD29" w14:textId="77777777" w:rsidR="00C52474" w:rsidRPr="003E5F2C" w:rsidRDefault="00C5247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</w:p>
    <w:p w14:paraId="3B7E78AC" w14:textId="21EB336B" w:rsidR="004E4CA3" w:rsidRPr="003E5F2C" w:rsidRDefault="00AE5DA6" w:rsidP="00DF059E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30</w:t>
      </w:r>
      <w:r w:rsidR="00BF79BA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B41DD1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r w:rsidR="004E4CA3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การเสนอข้อมูลทางการเงินจำแนกตามส่วนงาน</w:t>
      </w:r>
    </w:p>
    <w:p w14:paraId="7DE8218B" w14:textId="77777777" w:rsidR="00A66448" w:rsidRPr="003E5F2C" w:rsidRDefault="00134B32" w:rsidP="00DA09AD">
      <w:pPr>
        <w:ind w:left="567"/>
        <w:jc w:val="thaiDistribute"/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กลุ่มบริษัท</w:t>
      </w:r>
      <w:r w:rsidR="00BF79BA"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ดำเนินกิจการหลักในหลายส่วนงาน คือธุรกิจลงทุน</w:t>
      </w:r>
      <w:r w:rsidR="009C33D1"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ถือหุ้น</w:t>
      </w:r>
      <w:r w:rsidR="00BF79BA"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ในบริษัทอื่น </w:t>
      </w:r>
      <w:r w:rsidR="00BF79BA" w:rsidRPr="003E5F2C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(Holding company)</w:t>
      </w:r>
      <w:r w:rsidR="00BF79BA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BF79BA" w:rsidRPr="003E5F2C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และธุรกิจอสังหาริมทรัพย์ </w:t>
      </w:r>
    </w:p>
    <w:p w14:paraId="4D5BD824" w14:textId="60760CE5" w:rsidR="00BF79BA" w:rsidRPr="003E5F2C" w:rsidRDefault="00BF79BA" w:rsidP="00DA09AD">
      <w:pPr>
        <w:spacing w:before="120"/>
        <w:ind w:left="567"/>
        <w:jc w:val="both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ข้อมูลทางการเงินจำแนกตามส่วนงานสำหรับ</w:t>
      </w:r>
      <w:r w:rsidR="006509B5" w:rsidRPr="003E5F2C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ปี</w:t>
      </w:r>
      <w:r w:rsidRPr="003E5F2C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สิ้นสุด</w:t>
      </w:r>
      <w:r w:rsidR="008E3E26" w:rsidRPr="003E5F2C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31</w:t>
      </w:r>
      <w:r w:rsidR="008E3E26" w:rsidRPr="003E5F2C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 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2568</w:t>
      </w:r>
      <w:r w:rsidR="008E3E26" w:rsidRPr="003E5F2C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 และ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2567</w:t>
      </w:r>
      <w:r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มีดังนี้</w:t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9E2E8C" w:rsidRPr="003E5F2C" w14:paraId="6396DF1A" w14:textId="77777777" w:rsidTr="00774F75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3FC746" w14:textId="77777777" w:rsidR="009E2E8C" w:rsidRPr="003E5F2C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2CC87D3" w14:textId="77777777" w:rsidR="009E2E8C" w:rsidRPr="003E5F2C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7B835063" w14:textId="77777777" w:rsidR="009E2E8C" w:rsidRPr="003E5F2C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7AFE2A5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196CE73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</w:tcPr>
          <w:p w14:paraId="017AEB05" w14:textId="77777777" w:rsidR="009E2E8C" w:rsidRPr="003E5F2C" w:rsidRDefault="009E2E8C" w:rsidP="00DA09AD">
            <w:pPr>
              <w:spacing w:line="28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9E2E8C" w:rsidRPr="003E5F2C" w14:paraId="29EC4DF4" w14:textId="77777777" w:rsidTr="00774F75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F9E2CE" w14:textId="77777777" w:rsidR="009E2E8C" w:rsidRPr="003E5F2C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667ECF87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E2E8C" w:rsidRPr="003E5F2C" w14:paraId="225E9371" w14:textId="77777777" w:rsidTr="00774F75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977504C" w14:textId="77777777" w:rsidR="009E2E8C" w:rsidRPr="003E5F2C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21505877" w14:textId="548DFF06" w:rsidR="009E2E8C" w:rsidRPr="003E5F2C" w:rsidRDefault="00215CF5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</w:tr>
      <w:tr w:rsidR="009E2E8C" w:rsidRPr="003E5F2C" w14:paraId="7A377607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4B1119" w14:textId="77777777" w:rsidR="009E2E8C" w:rsidRPr="003E5F2C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DBA4A7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04879D4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77687B8" w14:textId="77777777" w:rsidR="009E2E8C" w:rsidRPr="003E5F2C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39415F2F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BED508A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E2E8C" w:rsidRPr="003E5F2C" w14:paraId="28113AD2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B7D7B7" w14:textId="77777777" w:rsidR="009E2E8C" w:rsidRPr="003E5F2C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3DB53FB" w14:textId="77777777" w:rsidR="009E2E8C" w:rsidRPr="003E5F2C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031AF7B" w14:textId="77777777" w:rsidR="009E2E8C" w:rsidRPr="003E5F2C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D25DFB8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41046E1C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20100F6" w14:textId="77777777" w:rsidR="009E2E8C" w:rsidRPr="003E5F2C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5B8EC092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E7E8DC3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E2E8C" w:rsidRPr="003E5F2C" w14:paraId="366B9920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0A60FB" w14:textId="77777777" w:rsidR="009E2E8C" w:rsidRPr="003E5F2C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1375D19" w14:textId="77777777" w:rsidR="009E2E8C" w:rsidRPr="003E5F2C" w:rsidRDefault="009E2E8C" w:rsidP="00DA09AD">
            <w:pPr>
              <w:spacing w:line="280" w:lineRule="exact"/>
              <w:ind w:left="-22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3FB2860" w14:textId="77777777" w:rsidR="009E2E8C" w:rsidRPr="003E5F2C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548CFBC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5560A9B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0E1B5B2" w14:textId="77777777" w:rsidR="009E2E8C" w:rsidRPr="003E5F2C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1E046241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93A235E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E2E8C" w:rsidRPr="003E5F2C" w14:paraId="019D5244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DE4182" w14:textId="77777777" w:rsidR="009E2E8C" w:rsidRPr="003E5F2C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183ECBE" w14:textId="77777777" w:rsidR="009E2E8C" w:rsidRPr="003E5F2C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D1E3108" w14:textId="77777777" w:rsidR="009E2E8C" w:rsidRPr="003E5F2C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A4BCAFC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8B6FF89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F760A60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4E78FC63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27730F1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E2E8C" w:rsidRPr="003E5F2C" w14:paraId="0CF7955E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B699D79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6DCAE939" w14:textId="77777777" w:rsidR="009E2E8C" w:rsidRPr="003E5F2C" w:rsidRDefault="009E2E8C" w:rsidP="00DA09AD">
            <w:pPr>
              <w:spacing w:line="28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1C6212E1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97AF177" w14:textId="77777777" w:rsidR="009E2E8C" w:rsidRPr="003E5F2C" w:rsidRDefault="009E2E8C" w:rsidP="00DA09AD">
            <w:pPr>
              <w:spacing w:line="28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C8E571D" w14:textId="77777777" w:rsidR="009E2E8C" w:rsidRPr="003E5F2C" w:rsidRDefault="009E2E8C" w:rsidP="00DA09AD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BB10185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094539C" w14:textId="77777777" w:rsidR="009E2E8C" w:rsidRPr="003E5F2C" w:rsidRDefault="009E2E8C" w:rsidP="00DA09AD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5587118" w14:textId="77777777" w:rsidR="009E2E8C" w:rsidRPr="003E5F2C" w:rsidRDefault="009E2E8C" w:rsidP="00DA09AD">
            <w:pPr>
              <w:spacing w:line="28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E2E8C" w:rsidRPr="003E5F2C" w14:paraId="2885ADF1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29DCFE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E0FA556" w14:textId="77777777" w:rsidR="009E2E8C" w:rsidRPr="003E5F2C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9469C67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4EACBD2" w14:textId="77777777" w:rsidR="009E2E8C" w:rsidRPr="003E5F2C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E9A1E2A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9841A3C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BEF35B4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2EC264A" w14:textId="77777777" w:rsidR="009E2E8C" w:rsidRPr="003E5F2C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E2E8C" w:rsidRPr="003E5F2C" w14:paraId="6E0A6283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B6EADD9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5010399E" w14:textId="77777777" w:rsidR="009E2E8C" w:rsidRPr="003E5F2C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97F4FCC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4250014" w14:textId="77777777" w:rsidR="009E2E8C" w:rsidRPr="003E5F2C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A80D73B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BCDD5B7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428C9ACE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71BBC0F" w14:textId="77777777" w:rsidR="009E2E8C" w:rsidRPr="003E5F2C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E2E8C" w:rsidRPr="003E5F2C" w14:paraId="7D4ED923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723E58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7CCE6818" w14:textId="77777777" w:rsidR="009E2E8C" w:rsidRPr="003E5F2C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57C4E6B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CD90F59" w14:textId="77777777" w:rsidR="009E2E8C" w:rsidRPr="003E5F2C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0E2EB72E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1361E21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042E973B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A6C719A" w14:textId="77777777" w:rsidR="009E2E8C" w:rsidRPr="003E5F2C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E2E8C" w:rsidRPr="003E5F2C" w14:paraId="47872C49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ED1CC2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firstLine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</w:tcPr>
          <w:p w14:paraId="277520DC" w14:textId="74AB38B5" w:rsidR="009E2E8C" w:rsidRPr="003E5F2C" w:rsidRDefault="00AE5DA6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5E5B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8829903" w14:textId="0C489D07" w:rsidR="009E2E8C" w:rsidRPr="003E5F2C" w:rsidRDefault="00324541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B44C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1F5A7E5" w14:textId="3AB512BF" w:rsidR="009E2E8C" w:rsidRPr="003E5F2C" w:rsidRDefault="00324541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3836BF54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bottom"/>
          </w:tcPr>
          <w:p w14:paraId="2756C9C4" w14:textId="37794B83" w:rsidR="009E2E8C" w:rsidRPr="003E5F2C" w:rsidRDefault="00AE5DA6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</w:p>
        </w:tc>
      </w:tr>
      <w:tr w:rsidR="00324541" w:rsidRPr="003E5F2C" w14:paraId="45707830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174237" w14:textId="103C0AEC" w:rsidR="00324541" w:rsidRPr="003E5F2C" w:rsidRDefault="00324541" w:rsidP="00324541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</w:t>
            </w:r>
            <w:r w:rsidRPr="003E5F2C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</w:tcPr>
          <w:p w14:paraId="1E5409E1" w14:textId="1A114520" w:rsidR="00324541" w:rsidRPr="003E5F2C" w:rsidRDefault="00AE5DA6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071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C4AC" w14:textId="77777777" w:rsidR="00324541" w:rsidRPr="003E5F2C" w:rsidRDefault="00324541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384BC58" w14:textId="58BCD980" w:rsidR="00324541" w:rsidRPr="003E5F2C" w:rsidRDefault="00324541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A6F35" w14:textId="77777777" w:rsidR="00324541" w:rsidRPr="003E5F2C" w:rsidRDefault="00324541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AC92C2E" w14:textId="4F9CFD4E" w:rsidR="00324541" w:rsidRPr="003E5F2C" w:rsidRDefault="00324541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22B0B814" w14:textId="77777777" w:rsidR="00324541" w:rsidRPr="003E5F2C" w:rsidRDefault="00324541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bottom"/>
          </w:tcPr>
          <w:p w14:paraId="7092A929" w14:textId="3F218073" w:rsidR="00324541" w:rsidRPr="003E5F2C" w:rsidRDefault="00AE5DA6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071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</w:p>
        </w:tc>
      </w:tr>
      <w:tr w:rsidR="00324541" w:rsidRPr="003E5F2C" w14:paraId="2D8156B9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E298B28" w14:textId="2655F225" w:rsidR="00324541" w:rsidRPr="003E5F2C" w:rsidRDefault="00324541" w:rsidP="00324541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="Angsana New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</w:tcPr>
          <w:p w14:paraId="3ACC2CF6" w14:textId="5711D2C2" w:rsidR="00324541" w:rsidRPr="003E5F2C" w:rsidRDefault="00AE5DA6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B262" w14:textId="77777777" w:rsidR="00324541" w:rsidRPr="003E5F2C" w:rsidRDefault="00324541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7F92B5A" w14:textId="5FF0FA09" w:rsidR="00324541" w:rsidRPr="003E5F2C" w:rsidRDefault="00324541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D5B0" w14:textId="77777777" w:rsidR="00324541" w:rsidRPr="003E5F2C" w:rsidRDefault="00324541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412B168" w14:textId="54AE83F5" w:rsidR="00324541" w:rsidRPr="003E5F2C" w:rsidRDefault="00324541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4C2CAEE8" w14:textId="77777777" w:rsidR="00324541" w:rsidRPr="003E5F2C" w:rsidRDefault="00324541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bottom"/>
          </w:tcPr>
          <w:p w14:paraId="693EE919" w14:textId="5FA14CC9" w:rsidR="00324541" w:rsidRPr="003E5F2C" w:rsidRDefault="00AE5DA6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  <w:r w:rsidR="00324541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</w:tr>
      <w:tr w:rsidR="00EB466F" w:rsidRPr="003E5F2C" w14:paraId="687C8A1C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7BABC52" w14:textId="77777777" w:rsidR="00EB466F" w:rsidRPr="003E5F2C" w:rsidRDefault="00EB466F" w:rsidP="00EB466F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75A6C" w14:textId="3B239908" w:rsidR="00EB466F" w:rsidRPr="003E5F2C" w:rsidRDefault="00AE5DA6" w:rsidP="00EB466F">
            <w:pPr>
              <w:tabs>
                <w:tab w:val="decimal" w:pos="99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EB466F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037</w:t>
            </w:r>
            <w:r w:rsidR="00EB466F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4C9C2" w14:textId="77777777" w:rsidR="00EB466F" w:rsidRPr="003E5F2C" w:rsidRDefault="00EB466F" w:rsidP="00EB466F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D003B" w14:textId="653EE2C1" w:rsidR="00EB466F" w:rsidRPr="003E5F2C" w:rsidRDefault="00EB466F" w:rsidP="00EB466F">
            <w:pPr>
              <w:tabs>
                <w:tab w:val="decimal" w:pos="52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E8883" w14:textId="77777777" w:rsidR="00EB466F" w:rsidRPr="003E5F2C" w:rsidRDefault="00EB466F" w:rsidP="00EB466F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7F7E275" w14:textId="46093A0D" w:rsidR="00EB466F" w:rsidRPr="003E5F2C" w:rsidRDefault="00EB466F" w:rsidP="00EB466F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BB76651" w14:textId="77777777" w:rsidR="00EB466F" w:rsidRPr="003E5F2C" w:rsidRDefault="00EB466F" w:rsidP="00EB466F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65DCF3A9" w14:textId="626CD423" w:rsidR="00EB466F" w:rsidRPr="003E5F2C" w:rsidRDefault="00AE5DA6" w:rsidP="00EB466F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EB466F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037</w:t>
            </w:r>
            <w:r w:rsidR="00EB466F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</w:p>
        </w:tc>
      </w:tr>
      <w:tr w:rsidR="00EB466F" w:rsidRPr="003E5F2C" w14:paraId="0CD0C82A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CCB4DB6" w14:textId="77777777" w:rsidR="00EB466F" w:rsidRPr="003E5F2C" w:rsidRDefault="00EB466F" w:rsidP="00EB466F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70E40E" w14:textId="6C71E2CC" w:rsidR="00EB466F" w:rsidRPr="003E5F2C" w:rsidRDefault="00AE5DA6" w:rsidP="00EB466F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968</w:t>
            </w:r>
            <w:r w:rsidR="00EB466F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484</w:t>
            </w:r>
            <w:r w:rsidR="00EB466F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9DBFA" w14:textId="77777777" w:rsidR="00EB466F" w:rsidRPr="003E5F2C" w:rsidRDefault="00EB466F" w:rsidP="00EB466F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8FF6E" w14:textId="38144B73" w:rsidR="00EB466F" w:rsidRPr="003E5F2C" w:rsidRDefault="00EB466F" w:rsidP="00EB466F">
            <w:pPr>
              <w:tabs>
                <w:tab w:val="decimal" w:pos="52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BF14E" w14:textId="77777777" w:rsidR="00EB466F" w:rsidRPr="003E5F2C" w:rsidRDefault="00EB466F" w:rsidP="00EB466F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15452F14" w14:textId="6B04DBB6" w:rsidR="00EB466F" w:rsidRPr="003E5F2C" w:rsidRDefault="00EB466F" w:rsidP="00EB466F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A2BE1C4" w14:textId="77777777" w:rsidR="00EB466F" w:rsidRPr="003E5F2C" w:rsidRDefault="00EB466F" w:rsidP="00EB466F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0EB54" w14:textId="488FAE3A" w:rsidR="00EB466F" w:rsidRPr="003E5F2C" w:rsidRDefault="00AE5DA6" w:rsidP="00EB466F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968</w:t>
            </w:r>
            <w:r w:rsidR="00EB466F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484</w:t>
            </w:r>
            <w:r w:rsidR="00EB466F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228</w:t>
            </w:r>
          </w:p>
        </w:tc>
      </w:tr>
      <w:tr w:rsidR="009E2E8C" w:rsidRPr="003E5F2C" w14:paraId="1734585D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09BB425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5AD4D2" w14:textId="77777777" w:rsidR="009E2E8C" w:rsidRPr="003E5F2C" w:rsidRDefault="009E2E8C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27A34CEA" w14:textId="77777777" w:rsidR="009E2E8C" w:rsidRPr="003E5F2C" w:rsidRDefault="009E2E8C" w:rsidP="00DA09A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CA7191" w14:textId="77777777" w:rsidR="009E2E8C" w:rsidRPr="003E5F2C" w:rsidRDefault="009E2E8C" w:rsidP="00DA09AD">
            <w:pPr>
              <w:spacing w:line="28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7773A93B" w14:textId="77777777" w:rsidR="009E2E8C" w:rsidRPr="003E5F2C" w:rsidRDefault="009E2E8C" w:rsidP="00DA09AD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B30294E" w14:textId="77777777" w:rsidR="009E2E8C" w:rsidRPr="003E5F2C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71AD6C53" w14:textId="77777777" w:rsidR="009E2E8C" w:rsidRPr="003E5F2C" w:rsidRDefault="009E2E8C" w:rsidP="00DA09AD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2521A7F0" w14:textId="77777777" w:rsidR="009E2E8C" w:rsidRPr="003E5F2C" w:rsidRDefault="009E2E8C" w:rsidP="00DA09AD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45B52" w:rsidRPr="003E5F2C" w14:paraId="683FD9CC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E2EA7C6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6EE73569" w14:textId="0220A3B1" w:rsidR="00B45B52" w:rsidRPr="003E5F2C" w:rsidRDefault="00AE5DA6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337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36F8FF39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0963EDC6" w14:textId="2AEE49F5" w:rsidR="00B45B52" w:rsidRPr="003E5F2C" w:rsidRDefault="00B45B52" w:rsidP="00B45B52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</w:tcPr>
          <w:p w14:paraId="59A58405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DC68B68" w14:textId="590D148B" w:rsidR="00B45B52" w:rsidRPr="003E5F2C" w:rsidRDefault="00B45B52" w:rsidP="00B45B52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4DEFB96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966650F" w14:textId="2C7B2C99" w:rsidR="00B45B52" w:rsidRPr="003E5F2C" w:rsidRDefault="00AE5DA6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337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265</w:t>
            </w:r>
          </w:p>
        </w:tc>
      </w:tr>
      <w:tr w:rsidR="00B45B52" w:rsidRPr="003E5F2C" w14:paraId="677A2FA4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934FEE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526E6215" w14:textId="3F3C1414" w:rsidR="00B45B52" w:rsidRPr="003E5F2C" w:rsidRDefault="00AE5DA6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346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6FB5ACF2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27B8C0A5" w14:textId="12980E47" w:rsidR="00B45B52" w:rsidRPr="003E5F2C" w:rsidRDefault="00B45B52" w:rsidP="00B45B52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75C32FD0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5C0E2F67" w14:textId="65D9F508" w:rsidR="00B45B52" w:rsidRPr="003E5F2C" w:rsidRDefault="00B45B52" w:rsidP="00B45B52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73D718A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B397CEB" w14:textId="3F0CFC64" w:rsidR="00B45B52" w:rsidRPr="003E5F2C" w:rsidRDefault="00AE5DA6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346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036</w:t>
            </w:r>
          </w:p>
        </w:tc>
      </w:tr>
      <w:tr w:rsidR="00B45B52" w:rsidRPr="003E5F2C" w14:paraId="05C1D5F3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582928C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0D3CFB40" w14:textId="73C43B57" w:rsidR="00B45B52" w:rsidRPr="003E5F2C" w:rsidRDefault="00AE5DA6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578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861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498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777F796C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706226C2" w14:textId="1745953B" w:rsidR="00B45B52" w:rsidRPr="003E5F2C" w:rsidRDefault="00AE5DA6" w:rsidP="00B45B52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441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849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0075CA81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1E66B3D" w14:textId="759A1A41" w:rsidR="00B45B52" w:rsidRPr="003E5F2C" w:rsidRDefault="00B45B52" w:rsidP="00B45B52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FACDBBA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65764855" w14:textId="73F0FD83" w:rsidR="00B45B52" w:rsidRPr="003E5F2C" w:rsidRDefault="00AE5DA6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579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347</w:t>
            </w:r>
          </w:p>
        </w:tc>
      </w:tr>
      <w:tr w:rsidR="00B45B52" w:rsidRPr="003E5F2C" w14:paraId="6FB9A04F" w14:textId="77777777" w:rsidTr="00F034B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E4B5B2" w14:textId="02DA4BB5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ขาดทุนจากการด้อยค่าซึ่งเป็นไปตาม </w:t>
            </w:r>
            <w:r w:rsidRPr="003E5F2C">
              <w:rPr>
                <w:rFonts w:asciiTheme="majorBidi" w:hAnsiTheme="majorBidi" w:cstheme="majorBidi"/>
                <w:sz w:val="20"/>
                <w:szCs w:val="20"/>
              </w:rPr>
              <w:t xml:space="preserve">TFRS 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571B7236" w14:textId="2B8371C7" w:rsidR="00B45B52" w:rsidRPr="003E5F2C" w:rsidRDefault="00AE5DA6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52F967E5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451393B5" w14:textId="28CCFAA4" w:rsidR="00B45B52" w:rsidRPr="003E5F2C" w:rsidRDefault="00AE5DA6" w:rsidP="00B45B52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174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1B166697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56A6E8B" w14:textId="33EE3476" w:rsidR="00B45B52" w:rsidRPr="003E5F2C" w:rsidRDefault="00B45B52" w:rsidP="00B45B52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F1FB379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E34EECB" w14:textId="3EC2A62D" w:rsidR="00B45B52" w:rsidRPr="003E5F2C" w:rsidRDefault="00AE5DA6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239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680</w:t>
            </w:r>
          </w:p>
        </w:tc>
      </w:tr>
      <w:tr w:rsidR="00B45B52" w:rsidRPr="003E5F2C" w14:paraId="221C100E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39826C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514D5D73" w14:textId="2B6788C9" w:rsidR="00B45B52" w:rsidRPr="003E5F2C" w:rsidRDefault="00AE5DA6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910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2006D421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4104B72D" w14:textId="64AA686C" w:rsidR="00B45B52" w:rsidRPr="003E5F2C" w:rsidRDefault="00B45B52" w:rsidP="00B45B52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6CF4143C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AB9284C" w14:textId="545F6EA7" w:rsidR="00B45B52" w:rsidRPr="003E5F2C" w:rsidRDefault="00B45B52" w:rsidP="00B45B52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C4BD807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64AB7E60" w14:textId="3F9CC4BF" w:rsidR="00B45B52" w:rsidRPr="003E5F2C" w:rsidRDefault="00AE5DA6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910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</w:t>
            </w:r>
          </w:p>
        </w:tc>
      </w:tr>
      <w:tr w:rsidR="00B45B52" w:rsidRPr="003E5F2C" w14:paraId="3D1B4C9A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7642E5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F1276E" w14:textId="12707F63" w:rsidR="00B45B52" w:rsidRPr="003E5F2C" w:rsidRDefault="00AE5DA6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004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863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0D827171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46C4A8" w14:textId="530D2CE2" w:rsidR="00B45B52" w:rsidRPr="003E5F2C" w:rsidRDefault="00AE5DA6" w:rsidP="00B45B52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C365B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="00C365B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15F33B3F" w14:textId="77777777" w:rsidR="00B45B52" w:rsidRPr="003E5F2C" w:rsidRDefault="00B45B52" w:rsidP="00B45B52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2F34AE0A" w14:textId="6C24EA10" w:rsidR="00B45B52" w:rsidRPr="003E5F2C" w:rsidRDefault="00B45B52" w:rsidP="00B45B52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3057A6C" w14:textId="77777777" w:rsidR="00B45B52" w:rsidRPr="003E5F2C" w:rsidRDefault="00B45B52" w:rsidP="00B45B52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62AF8" w14:textId="300C94DC" w:rsidR="00B45B52" w:rsidRPr="003E5F2C" w:rsidRDefault="00AE5DA6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B45B52" w:rsidRPr="003E5F2C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z w:val="20"/>
                <w:szCs w:val="20"/>
                <w:lang w:val="en-US"/>
              </w:rPr>
              <w:t>065</w:t>
            </w:r>
            <w:r w:rsidR="00B45B52" w:rsidRPr="003E5F2C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z w:val="20"/>
                <w:szCs w:val="20"/>
                <w:lang w:val="en-US"/>
              </w:rPr>
              <w:t>479</w:t>
            </w:r>
            <w:r w:rsidR="00B45B52" w:rsidRPr="003E5F2C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="Angsana New"/>
                <w:sz w:val="20"/>
                <w:szCs w:val="20"/>
                <w:lang w:val="en-US"/>
              </w:rPr>
              <w:t>261</w:t>
            </w:r>
          </w:p>
        </w:tc>
      </w:tr>
      <w:tr w:rsidR="00B45B52" w:rsidRPr="003E5F2C" w14:paraId="58E478AF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5687FC" w14:textId="4BBD7A49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ABB8CC" w14:textId="32CBDB9F" w:rsidR="00B45B52" w:rsidRPr="003E5F2C" w:rsidRDefault="00EB466F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379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084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53DD3350" w14:textId="77777777" w:rsidR="00B45B52" w:rsidRPr="003E5F2C" w:rsidRDefault="00B45B52" w:rsidP="00B45B52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066FA8" w14:textId="61D635BD" w:rsidR="00B45B52" w:rsidRPr="003E5F2C" w:rsidRDefault="00EB466F" w:rsidP="00B45B52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9F679F0" w14:textId="77777777" w:rsidR="00B45B52" w:rsidRPr="003E5F2C" w:rsidRDefault="00B45B52" w:rsidP="00B45B52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FB0DA55" w14:textId="2CC6D3AA" w:rsidR="00B45B52" w:rsidRPr="003E5F2C" w:rsidRDefault="009027F5" w:rsidP="00B45B52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EB4C92B" w14:textId="77777777" w:rsidR="00B45B52" w:rsidRPr="003E5F2C" w:rsidRDefault="00B45B52" w:rsidP="00B45B52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18964BBE" w14:textId="31B3D0DE" w:rsidR="00B45B52" w:rsidRPr="003E5F2C" w:rsidRDefault="00B45B52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995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033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B45B52" w:rsidRPr="003E5F2C" w14:paraId="1B1765ED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FF6C869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49734121" w14:textId="71F7A58B" w:rsidR="00B45B52" w:rsidRPr="003E5F2C" w:rsidRDefault="00AE5DA6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566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652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659678C9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58A4A324" w14:textId="159D6392" w:rsidR="00B45B52" w:rsidRPr="003E5F2C" w:rsidRDefault="009027F5" w:rsidP="009027F5">
            <w:pPr>
              <w:tabs>
                <w:tab w:val="decimal" w:pos="522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F137A0A" w14:textId="77777777" w:rsidR="00B45B52" w:rsidRPr="003E5F2C" w:rsidRDefault="00B45B52" w:rsidP="00B45B52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93DA2EE" w14:textId="62B2ED55" w:rsidR="00B45B52" w:rsidRPr="003E5F2C" w:rsidRDefault="009027F5" w:rsidP="00B45B52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CA0615E" w14:textId="77777777" w:rsidR="00B45B52" w:rsidRPr="003E5F2C" w:rsidRDefault="00B45B52" w:rsidP="00B45B52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2FC45C58" w14:textId="66C3BA6E" w:rsidR="00B45B52" w:rsidRPr="003E5F2C" w:rsidRDefault="00AE5DA6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566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652</w:t>
            </w:r>
          </w:p>
        </w:tc>
      </w:tr>
      <w:tr w:rsidR="00B45B52" w:rsidRPr="003E5F2C" w14:paraId="21BA2E1F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ADF349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5B2E96" w14:textId="77657017" w:rsidR="00B45B52" w:rsidRPr="003E5F2C" w:rsidRDefault="00B45B52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587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850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4416D5BB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3B124B57" w14:textId="3F0DF5D9" w:rsidR="00B45B52" w:rsidRPr="003E5F2C" w:rsidRDefault="009027F5" w:rsidP="00B45B52">
            <w:pPr>
              <w:tabs>
                <w:tab w:val="decimal" w:pos="52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47E10B5E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F7DE8EC" w14:textId="0547C826" w:rsidR="00B45B52" w:rsidRPr="003E5F2C" w:rsidRDefault="009027F5" w:rsidP="00B45B52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C5D5C0F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64A1795F" w14:textId="64938C2C" w:rsidR="00B45B52" w:rsidRPr="003E5F2C" w:rsidRDefault="00B45B52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587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850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B45B52" w:rsidRPr="003E5F2C" w14:paraId="7D158025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E88115B" w14:textId="5DA37CB4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0ED5CE" w14:textId="23E90180" w:rsidR="00B45B52" w:rsidRPr="003E5F2C" w:rsidRDefault="00EB466F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516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662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899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652D2284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920443" w14:textId="1E07F0A9" w:rsidR="00B45B52" w:rsidRPr="003E5F2C" w:rsidRDefault="00EB466F" w:rsidP="00B45B52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6FBA3DCD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6E1DBE8" w14:textId="2DD60D5B" w:rsidR="00B45B52" w:rsidRPr="003E5F2C" w:rsidRDefault="009027F5" w:rsidP="00B45B52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1BE25A1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66B65CDD" w14:textId="32DA437C" w:rsidR="00B45B52" w:rsidRPr="003E5F2C" w:rsidRDefault="00B45B52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577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848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B45B52" w:rsidRPr="003E5F2C" w14:paraId="5D7FF21A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E200EE" w14:textId="2531F2DA" w:rsidR="00B45B52" w:rsidRPr="003E5F2C" w:rsidRDefault="000F6A3E" w:rsidP="00B45B5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รายได้</w:t>
            </w:r>
            <w:r w:rsidR="00B45B52"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A7D1B" w14:textId="120851C5" w:rsidR="00B45B52" w:rsidRPr="003E5F2C" w:rsidRDefault="00B45B52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55AE5C0F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E90D4" w14:textId="4B600E35" w:rsidR="00B45B52" w:rsidRPr="003E5F2C" w:rsidRDefault="009027F5" w:rsidP="00B45B52">
            <w:pPr>
              <w:tabs>
                <w:tab w:val="decimal" w:pos="52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52D6E5A3" w14:textId="77777777" w:rsidR="00B45B52" w:rsidRPr="003E5F2C" w:rsidRDefault="00B45B52" w:rsidP="00B45B52">
            <w:pPr>
              <w:tabs>
                <w:tab w:val="decimal" w:pos="869"/>
              </w:tabs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9348924" w14:textId="07CB34B4" w:rsidR="00B45B52" w:rsidRPr="003E5F2C" w:rsidRDefault="009027F5" w:rsidP="00B45B52">
            <w:pPr>
              <w:spacing w:line="280" w:lineRule="exact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F7DE546" w14:textId="77777777" w:rsidR="00B45B52" w:rsidRPr="003E5F2C" w:rsidRDefault="00B45B52" w:rsidP="00B45B52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6BD174EF" w14:textId="7AE791E1" w:rsidR="00B45B52" w:rsidRPr="003E5F2C" w:rsidRDefault="00B45B52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B45B52" w:rsidRPr="003E5F2C" w14:paraId="3425FA8E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77C443" w14:textId="3A114B7C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ขาดทุนสำหรับ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B0F8A2" w14:textId="0C9F00FE" w:rsidR="00B45B52" w:rsidRPr="003E5F2C" w:rsidRDefault="00EB466F" w:rsidP="00B45B52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515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417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462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693F44D4" w14:textId="77777777" w:rsidR="00B45B52" w:rsidRPr="003E5F2C" w:rsidRDefault="00B45B52" w:rsidP="00B45B5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405B06" w14:textId="7567FDEB" w:rsidR="00B45B52" w:rsidRPr="003E5F2C" w:rsidRDefault="00EB466F" w:rsidP="00B45B52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2EF0BF23" w14:textId="77777777" w:rsidR="00B45B52" w:rsidRPr="003E5F2C" w:rsidRDefault="00B45B52" w:rsidP="00B45B52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4E15FE7" w14:textId="19B18C4C" w:rsidR="00B45B52" w:rsidRPr="003E5F2C" w:rsidRDefault="009027F5" w:rsidP="00B45B52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52917FB" w14:textId="77777777" w:rsidR="00B45B52" w:rsidRPr="003E5F2C" w:rsidRDefault="00B45B52" w:rsidP="00B45B52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89C3B7" w14:textId="511B91A7" w:rsidR="00B45B52" w:rsidRPr="003E5F2C" w:rsidRDefault="00B45B52" w:rsidP="00B45B52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576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033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</w:tbl>
    <w:p w14:paraId="577FC6A7" w14:textId="77777777" w:rsidR="00142512" w:rsidRPr="003E5F2C" w:rsidRDefault="00142512" w:rsidP="00DA09AD">
      <w:pPr>
        <w:rPr>
          <w:rFonts w:ascii="Angsana New" w:hAnsi="Angsana New" w:cs="Angsana New"/>
          <w:color w:val="000000" w:themeColor="text1"/>
          <w:sz w:val="2"/>
          <w:szCs w:val="2"/>
          <w:cs/>
        </w:rPr>
      </w:pPr>
    </w:p>
    <w:p w14:paraId="61B1B67E" w14:textId="5734A7B5" w:rsidR="009027F5" w:rsidRPr="003E5F2C" w:rsidRDefault="007E3D53" w:rsidP="009027F5">
      <w:pPr>
        <w:spacing w:before="240"/>
        <w:ind w:left="562"/>
        <w:jc w:val="thaiDistribute"/>
        <w:rPr>
          <w:rFonts w:ascii="Angsana New" w:hAnsi="Angsana New"/>
          <w:color w:val="000000" w:themeColor="text1"/>
          <w:spacing w:val="-4"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สำหรับปีสิ้นสุดวันที่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="00E63BEE"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2568</w:t>
      </w:r>
      <w:r w:rsidR="00DD1C42" w:rsidRPr="003E5F2C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9027F5"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กลุ่มบริษัทมีรายได้จากรายการกับลูกค้าภายนอกที่มีมูลค่าตั้งแต่ร้อยละ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10</w:t>
      </w:r>
      <w:r w:rsidR="009027F5"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ของรายได้รวมเป็นจำนวน</w:t>
      </w:r>
      <w:r w:rsidR="009027F5" w:rsidRPr="003E5F2C">
        <w:rPr>
          <w:rFonts w:ascii="Angsana New" w:hAnsi="Angsana New" w:cs="Angsana New" w:hint="cs"/>
          <w:color w:val="000000" w:themeColor="text1"/>
          <w:spacing w:val="-4"/>
          <w:cs/>
        </w:rPr>
        <w:t>หนึ่ง</w:t>
      </w:r>
      <w:r w:rsidR="009027F5"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รายของส่วนงานพัฒนาอสังหาริมทรัพย์ภายในประเทศจำนวน </w:t>
      </w:r>
      <w:r w:rsidR="009027F5" w:rsidRPr="003E5F2C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113</w:t>
      </w:r>
      <w:r w:rsidR="00C365B2" w:rsidRPr="003E5F2C">
        <w:rPr>
          <w:rFonts w:ascii="Angsana New" w:hAnsi="Angsana New" w:cs="Angsana New"/>
          <w:color w:val="000000" w:themeColor="text1"/>
          <w:spacing w:val="-4"/>
          <w:lang w:val="en-US"/>
        </w:rPr>
        <w:t>.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49</w:t>
      </w:r>
      <w:r w:rsidR="00C365B2" w:rsidRPr="003E5F2C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="009027F5"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ล้านบาท ซึ่งคิดเป็นร้อยละ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11</w:t>
      </w:r>
      <w:r w:rsidR="00A240F6" w:rsidRPr="003E5F2C">
        <w:rPr>
          <w:rFonts w:ascii="Angsana New" w:hAnsi="Angsana New" w:cs="Angsana New"/>
          <w:color w:val="000000" w:themeColor="text1"/>
          <w:spacing w:val="-4"/>
          <w:lang w:val="en-US"/>
        </w:rPr>
        <w:t>.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72</w:t>
      </w:r>
      <w:r w:rsidR="009027F5"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ของรายได้ทั้งหมดของกลุ่มบริษัท</w:t>
      </w:r>
    </w:p>
    <w:p w14:paraId="7CBE0097" w14:textId="79B2DB7C" w:rsidR="00EA5A24" w:rsidRPr="003E5F2C" w:rsidRDefault="009027F5" w:rsidP="009027F5">
      <w:pPr>
        <w:spacing w:before="240"/>
        <w:ind w:left="562"/>
        <w:jc w:val="thaiDistribute"/>
        <w:rPr>
          <w:rFonts w:ascii="Angsana New" w:hAnsi="Angsana New" w:cs="Angsana New"/>
          <w:color w:val="000000" w:themeColor="text1"/>
          <w:sz w:val="2"/>
          <w:szCs w:val="2"/>
          <w:cs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</w:rPr>
        <w:t> </w:t>
      </w:r>
      <w:r w:rsidR="00EA5A24" w:rsidRPr="003E5F2C">
        <w:rPr>
          <w:rFonts w:ascii="Angsana New" w:hAnsi="Angsana New" w:cs="Angsana New"/>
          <w:color w:val="000000" w:themeColor="text1"/>
          <w:cs/>
        </w:rPr>
        <w:br w:type="page"/>
      </w:r>
    </w:p>
    <w:p w14:paraId="202989E8" w14:textId="77777777" w:rsidR="00051598" w:rsidRPr="003E5F2C" w:rsidRDefault="00051598" w:rsidP="00DA09AD">
      <w:pPr>
        <w:rPr>
          <w:rFonts w:ascii="Angsana New" w:hAnsi="Angsana New" w:cs="Angsana New"/>
          <w:color w:val="000000" w:themeColor="text1"/>
          <w:sz w:val="2"/>
          <w:szCs w:val="2"/>
          <w:cs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57E6D" w:rsidRPr="003E5F2C" w14:paraId="0E2C4A9D" w14:textId="77777777" w:rsidTr="006A7CC7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D7B85E" w14:textId="77777777" w:rsidR="00E57E6D" w:rsidRPr="003E5F2C" w:rsidRDefault="00E57E6D" w:rsidP="006A7CC7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DC8F087" w14:textId="77777777" w:rsidR="00E57E6D" w:rsidRPr="003E5F2C" w:rsidRDefault="00E57E6D" w:rsidP="006A7CC7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0C0209E" w14:textId="77777777" w:rsidR="00E57E6D" w:rsidRPr="003E5F2C" w:rsidRDefault="00E57E6D" w:rsidP="006A7CC7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5B0225E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123493C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</w:tcPr>
          <w:p w14:paraId="71BD81DF" w14:textId="77777777" w:rsidR="00E57E6D" w:rsidRPr="003E5F2C" w:rsidRDefault="00E57E6D" w:rsidP="006A7CC7">
            <w:pPr>
              <w:spacing w:line="28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57E6D" w:rsidRPr="003E5F2C" w14:paraId="269B0D0E" w14:textId="77777777" w:rsidTr="006A7CC7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373397" w14:textId="77777777" w:rsidR="00E57E6D" w:rsidRPr="003E5F2C" w:rsidRDefault="00E57E6D" w:rsidP="006A7CC7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64C2F76D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57E6D" w:rsidRPr="003E5F2C" w14:paraId="0C640D78" w14:textId="77777777" w:rsidTr="006A7CC7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550A09D" w14:textId="77777777" w:rsidR="00E57E6D" w:rsidRPr="003E5F2C" w:rsidRDefault="00E57E6D" w:rsidP="006A7CC7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212E684D" w14:textId="7926A51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E57E6D" w:rsidRPr="003E5F2C" w14:paraId="1C701757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565709C" w14:textId="77777777" w:rsidR="00E57E6D" w:rsidRPr="003E5F2C" w:rsidRDefault="00E57E6D" w:rsidP="006A7CC7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9DFD78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B11B48A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1480B10" w14:textId="77777777" w:rsidR="00E57E6D" w:rsidRPr="003E5F2C" w:rsidRDefault="00E57E6D" w:rsidP="006A7CC7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73DD6B9B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07610D3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57E6D" w:rsidRPr="003E5F2C" w14:paraId="62AA9254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3C3049" w14:textId="77777777" w:rsidR="00E57E6D" w:rsidRPr="003E5F2C" w:rsidRDefault="00E57E6D" w:rsidP="006A7CC7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7152588" w14:textId="77777777" w:rsidR="00E57E6D" w:rsidRPr="003E5F2C" w:rsidRDefault="00E57E6D" w:rsidP="006A7CC7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14D910C" w14:textId="77777777" w:rsidR="00E57E6D" w:rsidRPr="003E5F2C" w:rsidRDefault="00E57E6D" w:rsidP="006A7CC7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7C24D81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4242707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9FA173A" w14:textId="77777777" w:rsidR="00E57E6D" w:rsidRPr="003E5F2C" w:rsidRDefault="00E57E6D" w:rsidP="006A7CC7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6A59E42F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593D04B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57E6D" w:rsidRPr="003E5F2C" w14:paraId="4644BAE1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BC8C7D" w14:textId="77777777" w:rsidR="00E57E6D" w:rsidRPr="003E5F2C" w:rsidRDefault="00E57E6D" w:rsidP="006A7CC7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0666770" w14:textId="77777777" w:rsidR="00E57E6D" w:rsidRPr="003E5F2C" w:rsidRDefault="00E57E6D" w:rsidP="006A7CC7">
            <w:pPr>
              <w:spacing w:line="280" w:lineRule="exact"/>
              <w:ind w:left="-22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39AE6DD" w14:textId="77777777" w:rsidR="00E57E6D" w:rsidRPr="003E5F2C" w:rsidRDefault="00E57E6D" w:rsidP="006A7CC7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8978873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85A6749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F394E9D" w14:textId="77777777" w:rsidR="00E57E6D" w:rsidRPr="003E5F2C" w:rsidRDefault="00E57E6D" w:rsidP="006A7CC7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74899082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C79C343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57E6D" w:rsidRPr="003E5F2C" w14:paraId="68DBD83C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5C225E6" w14:textId="77777777" w:rsidR="00E57E6D" w:rsidRPr="003E5F2C" w:rsidRDefault="00E57E6D" w:rsidP="006A7CC7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434D26E" w14:textId="77777777" w:rsidR="00E57E6D" w:rsidRPr="003E5F2C" w:rsidRDefault="00E57E6D" w:rsidP="006A7CC7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97992B0" w14:textId="77777777" w:rsidR="00E57E6D" w:rsidRPr="003E5F2C" w:rsidRDefault="00E57E6D" w:rsidP="006A7CC7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7FD43C6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A1DFAF7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B31AF1E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1C18067D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0BDB529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57E6D" w:rsidRPr="003E5F2C" w14:paraId="577F05D6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50356AE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7C2125BA" w14:textId="77777777" w:rsidR="00E57E6D" w:rsidRPr="003E5F2C" w:rsidRDefault="00E57E6D" w:rsidP="006A7CC7">
            <w:pPr>
              <w:spacing w:line="28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1EB14C94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2D394EC" w14:textId="77777777" w:rsidR="00E57E6D" w:rsidRPr="003E5F2C" w:rsidRDefault="00E57E6D" w:rsidP="006A7CC7">
            <w:pPr>
              <w:spacing w:line="28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5A04DC54" w14:textId="77777777" w:rsidR="00E57E6D" w:rsidRPr="003E5F2C" w:rsidRDefault="00E57E6D" w:rsidP="006A7CC7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7855E02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2741DE3" w14:textId="77777777" w:rsidR="00E57E6D" w:rsidRPr="003E5F2C" w:rsidRDefault="00E57E6D" w:rsidP="006A7CC7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BAB58EB" w14:textId="77777777" w:rsidR="00E57E6D" w:rsidRPr="003E5F2C" w:rsidRDefault="00E57E6D" w:rsidP="006A7CC7">
            <w:pPr>
              <w:spacing w:line="28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57E6D" w:rsidRPr="003E5F2C" w14:paraId="5ACCF2A6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0FD41C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5D490931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5F28088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339B22E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7756134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D1F0792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A72334C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A26BA7C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E57E6D" w:rsidRPr="003E5F2C" w14:paraId="4CE43314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85AEB6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A8C3EE1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1551182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78D84EA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B30D2EE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B18F112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26E4F5B7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8B32D78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57E6D" w:rsidRPr="003E5F2C" w14:paraId="6D612E17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98861FA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0239A40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60E14857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3DA10932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5EAA9F7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6874AA9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3F481EBE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CD047D9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57E6D" w:rsidRPr="003E5F2C" w14:paraId="2D699AA2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321587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firstLine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</w:tcPr>
          <w:p w14:paraId="5070A88B" w14:textId="5758575D" w:rsidR="00E57E6D" w:rsidRPr="003E5F2C" w:rsidRDefault="00AE5DA6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004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083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EC7CC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54394C8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94EC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6F0FA86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45C7C9E2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bottom"/>
          </w:tcPr>
          <w:p w14:paraId="1C98CFD3" w14:textId="2743D226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004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083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</w:p>
        </w:tc>
      </w:tr>
      <w:tr w:rsidR="00E57E6D" w:rsidRPr="003E5F2C" w14:paraId="55F1D707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5E0F8B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72767" w14:textId="22F99915" w:rsidR="00E57E6D" w:rsidRPr="003E5F2C" w:rsidRDefault="00AE5DA6" w:rsidP="006A7CC7">
            <w:pPr>
              <w:tabs>
                <w:tab w:val="decimal" w:pos="99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405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630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F8771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BB89D" w14:textId="41BD198D" w:rsidR="00E57E6D" w:rsidRPr="003E5F2C" w:rsidRDefault="00AE5DA6" w:rsidP="006A7CC7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65292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7FAAEB0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70C7553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23FDAD66" w14:textId="4075AA2C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406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</w:p>
        </w:tc>
      </w:tr>
      <w:tr w:rsidR="00E57E6D" w:rsidRPr="003E5F2C" w14:paraId="240051AB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9D3117E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52E277" w14:textId="259EEF0D" w:rsidR="00E57E6D" w:rsidRPr="003E5F2C" w:rsidRDefault="00AE5DA6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713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6EB51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E2E1C" w14:textId="70E99004" w:rsidR="00E57E6D" w:rsidRPr="003E5F2C" w:rsidRDefault="00AE5DA6" w:rsidP="006A7CC7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BBE0A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7B36659D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0E52C06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6C2EA" w14:textId="4DF3E370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927</w:t>
            </w:r>
          </w:p>
        </w:tc>
      </w:tr>
      <w:tr w:rsidR="00E57E6D" w:rsidRPr="003E5F2C" w14:paraId="720F9155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B49CB9D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150C3F" w14:textId="77777777" w:rsidR="00E57E6D" w:rsidRPr="003E5F2C" w:rsidRDefault="00E57E6D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578387EE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029465" w14:textId="77777777" w:rsidR="00E57E6D" w:rsidRPr="003E5F2C" w:rsidRDefault="00E57E6D" w:rsidP="006A7CC7">
            <w:pPr>
              <w:spacing w:line="28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3A03C5DA" w14:textId="77777777" w:rsidR="00E57E6D" w:rsidRPr="003E5F2C" w:rsidRDefault="00E57E6D" w:rsidP="006A7CC7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DCA0A0C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0AF03DA3" w14:textId="77777777" w:rsidR="00E57E6D" w:rsidRPr="003E5F2C" w:rsidRDefault="00E57E6D" w:rsidP="006A7CC7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3D79506F" w14:textId="77777777" w:rsidR="00E57E6D" w:rsidRPr="003E5F2C" w:rsidRDefault="00E57E6D" w:rsidP="006A7CC7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E57E6D" w:rsidRPr="003E5F2C" w14:paraId="205704BA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A475001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7CD52661" w14:textId="2CF1C31F" w:rsidR="00E57E6D" w:rsidRPr="003E5F2C" w:rsidRDefault="00AE5DA6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182E4649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424B197D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</w:tcPr>
          <w:p w14:paraId="561DA860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AD14E28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AB021DB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20FB9C8" w14:textId="15D6318A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</w:p>
        </w:tc>
      </w:tr>
      <w:tr w:rsidR="00E57E6D" w:rsidRPr="003E5F2C" w14:paraId="2F00D819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5D0998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1D45E4A3" w14:textId="341A01A9" w:rsidR="00E57E6D" w:rsidRPr="003E5F2C" w:rsidRDefault="00AE5DA6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1D610195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2D8665BB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17F97E0B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59652DEF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99FFDAC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29D36CC7" w14:textId="680668E8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066</w:t>
            </w:r>
          </w:p>
        </w:tc>
      </w:tr>
      <w:tr w:rsidR="00E57E6D" w:rsidRPr="003E5F2C" w14:paraId="44E3596E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E6F0DB3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156D64F8" w14:textId="7E243DC2" w:rsidR="00E57E6D" w:rsidRPr="003E5F2C" w:rsidRDefault="00AE5DA6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376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20C748E0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1843777E" w14:textId="07504BAF" w:rsidR="00E57E6D" w:rsidRPr="003E5F2C" w:rsidRDefault="00E57E6D" w:rsidP="006A7CC7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900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642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6F4BE680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DD6B283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08B28BA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5A638F2" w14:textId="05B8AC79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566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040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734</w:t>
            </w:r>
          </w:p>
        </w:tc>
      </w:tr>
      <w:tr w:rsidR="00E57E6D" w:rsidRPr="003E5F2C" w14:paraId="459E3FF3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EAAFAB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266223BD" w14:textId="76CE7E31" w:rsidR="00E57E6D" w:rsidRPr="003E5F2C" w:rsidRDefault="00AE5DA6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401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1E01E3BA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498A16C9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198EA0C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72579DB5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64A104F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2605B61" w14:textId="340999B7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401</w:t>
            </w:r>
          </w:p>
        </w:tc>
      </w:tr>
      <w:tr w:rsidR="00E57E6D" w:rsidRPr="003E5F2C" w14:paraId="787AEDC8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3083175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4C5E40BA" w14:textId="6F8C8252" w:rsidR="00E57E6D" w:rsidRPr="003E5F2C" w:rsidRDefault="00AE5DA6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788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56E5F6A3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4F33A79A" w14:textId="3B7CCCDE" w:rsidR="00E57E6D" w:rsidRPr="003E5F2C" w:rsidRDefault="00AE5DA6" w:rsidP="006A7CC7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942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0BB1975D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7088B26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DCF0BC4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6B034BAC" w14:textId="5D968E78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029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730</w:t>
            </w:r>
          </w:p>
        </w:tc>
      </w:tr>
      <w:tr w:rsidR="00E57E6D" w:rsidRPr="003E5F2C" w14:paraId="5C4C7CF4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010BDE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310105" w14:textId="54407B03" w:rsidR="00E57E6D" w:rsidRPr="003E5F2C" w:rsidRDefault="00AE5DA6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977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336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799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2100C73A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E7CE91" w14:textId="70EA520A" w:rsidR="00E57E6D" w:rsidRPr="003E5F2C" w:rsidRDefault="00E57E6D" w:rsidP="006A7CC7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898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700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18EC69FE" w14:textId="77777777" w:rsidR="00E57E6D" w:rsidRPr="003E5F2C" w:rsidRDefault="00E57E6D" w:rsidP="006A7CC7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0AAFC88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AA6BD47" w14:textId="77777777" w:rsidR="00E57E6D" w:rsidRPr="003E5F2C" w:rsidRDefault="00E57E6D" w:rsidP="006A7CC7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83EC2" w14:textId="2E2BE009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974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</w:tr>
      <w:tr w:rsidR="00E57E6D" w:rsidRPr="003E5F2C" w14:paraId="34D9BA18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628CBB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BDD7F2" w14:textId="6064B295" w:rsidR="00E57E6D" w:rsidRPr="003E5F2C" w:rsidRDefault="00AE5DA6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432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376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686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36123C0D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969018" w14:textId="13247E42" w:rsidR="00E57E6D" w:rsidRPr="003E5F2C" w:rsidRDefault="00AE5DA6" w:rsidP="006A7CC7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227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142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4F22CC99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050FE85F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E522F5F" w14:textId="77777777" w:rsidR="00E57E6D" w:rsidRPr="003E5F2C" w:rsidRDefault="00E57E6D" w:rsidP="006A7CC7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41F02574" w14:textId="5763BACC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436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603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</w:t>
            </w:r>
          </w:p>
        </w:tc>
      </w:tr>
      <w:tr w:rsidR="00E57E6D" w:rsidRPr="003E5F2C" w14:paraId="4C669A6E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C4F43A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61DA0FD0" w14:textId="6CEACF4F" w:rsidR="00E57E6D" w:rsidRPr="003E5F2C" w:rsidRDefault="00AE5DA6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909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522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059D87FE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0776BE32" w14:textId="72FAB6BB" w:rsidR="00E57E6D" w:rsidRPr="003E5F2C" w:rsidRDefault="00AE5DA6" w:rsidP="006A7CC7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716B2A00" w14:textId="77777777" w:rsidR="00E57E6D" w:rsidRPr="003E5F2C" w:rsidRDefault="00E57E6D" w:rsidP="006A7CC7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73737CA" w14:textId="77777777" w:rsidR="00E57E6D" w:rsidRPr="003E5F2C" w:rsidRDefault="00E57E6D" w:rsidP="006A7CC7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C64088A" w14:textId="77777777" w:rsidR="00E57E6D" w:rsidRPr="003E5F2C" w:rsidRDefault="00E57E6D" w:rsidP="006A7CC7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4A86CE7" w14:textId="3C164082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790</w:t>
            </w:r>
          </w:p>
        </w:tc>
      </w:tr>
      <w:tr w:rsidR="00E57E6D" w:rsidRPr="003E5F2C" w14:paraId="73118EC3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3F56DD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F41B26" w14:textId="1C7AE67B" w:rsidR="00E57E6D" w:rsidRPr="003E5F2C" w:rsidRDefault="00E57E6D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502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76C269DA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1B63C383" w14:textId="77777777" w:rsidR="00E57E6D" w:rsidRPr="003E5F2C" w:rsidRDefault="00E57E6D" w:rsidP="006A7CC7">
            <w:pPr>
              <w:tabs>
                <w:tab w:val="decimal" w:pos="52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5D50410B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ADC35A2" w14:textId="77777777" w:rsidR="00E57E6D" w:rsidRPr="003E5F2C" w:rsidRDefault="00E57E6D" w:rsidP="006A7CC7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D02849C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4A618C9" w14:textId="489AF0F8" w:rsidR="00E57E6D" w:rsidRPr="003E5F2C" w:rsidRDefault="00E57E6D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502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E57E6D" w:rsidRPr="003E5F2C" w14:paraId="4004B6EE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9ED471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E5F2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48A16E" w14:textId="061098C9" w:rsidR="00E57E6D" w:rsidRPr="003E5F2C" w:rsidRDefault="00E57E6D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351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2065E383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D5D773" w14:textId="17322FEB" w:rsidR="00E57E6D" w:rsidRPr="003E5F2C" w:rsidRDefault="00AE5DA6" w:rsidP="006A7CC7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236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410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49B76631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BD832C1" w14:textId="77777777" w:rsidR="00E57E6D" w:rsidRPr="003E5F2C" w:rsidRDefault="00E57E6D" w:rsidP="006A7CC7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01FDE7E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71A77371" w14:textId="60696621" w:rsidR="00E57E6D" w:rsidRPr="003E5F2C" w:rsidRDefault="00E57E6D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979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941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E57E6D" w:rsidRPr="003E5F2C" w14:paraId="7DE71AB0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EA8C20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0E5BED" w14:textId="27B21F4D" w:rsidR="00E57E6D" w:rsidRPr="003E5F2C" w:rsidRDefault="00AE5DA6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25E964B2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8D317" w14:textId="77777777" w:rsidR="00E57E6D" w:rsidRPr="003E5F2C" w:rsidRDefault="00E57E6D" w:rsidP="006A7CC7">
            <w:pPr>
              <w:tabs>
                <w:tab w:val="decimal" w:pos="52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0456C558" w14:textId="77777777" w:rsidR="00E57E6D" w:rsidRPr="003E5F2C" w:rsidRDefault="00E57E6D" w:rsidP="006A7CC7">
            <w:pPr>
              <w:tabs>
                <w:tab w:val="decimal" w:pos="869"/>
              </w:tabs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FDD65FD" w14:textId="77777777" w:rsidR="00E57E6D" w:rsidRPr="003E5F2C" w:rsidRDefault="00E57E6D" w:rsidP="006A7CC7">
            <w:pPr>
              <w:spacing w:line="280" w:lineRule="exact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B9E440C" w14:textId="77777777" w:rsidR="00E57E6D" w:rsidRPr="003E5F2C" w:rsidRDefault="00E57E6D" w:rsidP="006A7CC7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41A54F7C" w14:textId="27659DC2" w:rsidR="00E57E6D" w:rsidRPr="003E5F2C" w:rsidRDefault="00AE5DA6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</w:tr>
      <w:tr w:rsidR="00E57E6D" w:rsidRPr="003E5F2C" w14:paraId="71CC54B8" w14:textId="77777777" w:rsidTr="006A7CC7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5F7DF8E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กำไร (ขาดทุน) สำหรับ</w:t>
            </w:r>
            <w:r w:rsidRPr="003E5F2C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4809C0" w14:textId="4556530C" w:rsidR="00E57E6D" w:rsidRPr="003E5F2C" w:rsidRDefault="00E57E6D" w:rsidP="006A7CC7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33AAE950" w14:textId="77777777" w:rsidR="00E57E6D" w:rsidRPr="003E5F2C" w:rsidRDefault="00E57E6D" w:rsidP="006A7C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C55E61" w14:textId="6B968912" w:rsidR="00E57E6D" w:rsidRPr="003E5F2C" w:rsidRDefault="00AE5DA6" w:rsidP="006A7CC7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236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410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4C2918C" w14:textId="77777777" w:rsidR="00E57E6D" w:rsidRPr="003E5F2C" w:rsidRDefault="00E57E6D" w:rsidP="006A7CC7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7566753" w14:textId="77777777" w:rsidR="00E57E6D" w:rsidRPr="003E5F2C" w:rsidRDefault="00E57E6D" w:rsidP="006A7CC7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8C6AF39" w14:textId="77777777" w:rsidR="00E57E6D" w:rsidRPr="003E5F2C" w:rsidRDefault="00E57E6D" w:rsidP="006A7CC7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3CEFE7" w14:textId="6573EA56" w:rsidR="00E57E6D" w:rsidRPr="003E5F2C" w:rsidRDefault="00E57E6D" w:rsidP="006A7CC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148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040</w:t>
            </w: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</w:tbl>
    <w:p w14:paraId="70B84D2C" w14:textId="36C25C0F" w:rsidR="00680C46" w:rsidRPr="003E5F2C" w:rsidRDefault="00C74FD1" w:rsidP="00DA09AD">
      <w:pPr>
        <w:spacing w:before="240" w:after="240"/>
        <w:ind w:left="562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สำหรับปีสิ้นสุดวันที่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3E5F2C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2567</w:t>
      </w:r>
      <w:r w:rsidR="00B236C4" w:rsidRPr="003E5F2C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B236C4" w:rsidRPr="003E5F2C">
        <w:rPr>
          <w:rFonts w:ascii="Angsana New" w:hAnsi="Angsana New" w:cs="Angsana New"/>
          <w:color w:val="000000" w:themeColor="text1"/>
          <w:spacing w:val="-4"/>
          <w:cs/>
        </w:rPr>
        <w:t>กลุ่มบริษัทไม่มีรายได้จากรายการกับลูกค้าภายนอกรายใดรายหนึ่ง</w:t>
      </w:r>
      <w:r w:rsidR="00B236C4" w:rsidRPr="003E5F2C">
        <w:rPr>
          <w:rFonts w:ascii="Angsana New" w:hAnsi="Angsana New" w:cs="Angsana New"/>
          <w:color w:val="000000" w:themeColor="text1"/>
          <w:cs/>
        </w:rPr>
        <w:t xml:space="preserve">ที่มีมูลค่าตั้งแต่ร้อยละ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10</w:t>
      </w:r>
      <w:r w:rsidR="00B236C4" w:rsidRPr="003E5F2C">
        <w:rPr>
          <w:rFonts w:ascii="Angsana New" w:hAnsi="Angsana New" w:cs="Angsana New"/>
          <w:color w:val="000000" w:themeColor="text1"/>
          <w:cs/>
        </w:rPr>
        <w:t xml:space="preserve"> ของรายได้รวม</w:t>
      </w:r>
    </w:p>
    <w:p w14:paraId="69757862" w14:textId="77CB8FC9" w:rsidR="002432D3" w:rsidRPr="003E5F2C" w:rsidRDefault="002432D3" w:rsidP="00DA09AD">
      <w:pPr>
        <w:ind w:left="562"/>
        <w:jc w:val="thaiDistribute"/>
        <w:rPr>
          <w:rFonts w:ascii="Angsana New" w:hAnsi="Angsana New" w:cs="Angsana New"/>
          <w:snapToGrid w:val="0"/>
          <w:color w:val="000000" w:themeColor="text1"/>
          <w:sz w:val="2"/>
          <w:szCs w:val="2"/>
          <w:cs/>
          <w:lang w:val="en-US"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170"/>
        <w:gridCol w:w="90"/>
        <w:gridCol w:w="1125"/>
      </w:tblGrid>
      <w:tr w:rsidR="009E69E6" w:rsidRPr="003E5F2C" w14:paraId="183A1C6A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983AEA" w14:textId="77777777" w:rsidR="009E48A5" w:rsidRPr="003E5F2C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1911C1" w14:textId="77777777" w:rsidR="009E48A5" w:rsidRPr="003E5F2C" w:rsidRDefault="009E48A5" w:rsidP="00DA09AD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14:paraId="65CADE6C" w14:textId="77777777" w:rsidR="009E48A5" w:rsidRPr="003E5F2C" w:rsidRDefault="009E48A5" w:rsidP="00DA09AD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</w:tcBorders>
          </w:tcPr>
          <w:p w14:paraId="32C3AFC0" w14:textId="77777777" w:rsidR="009E48A5" w:rsidRPr="003E5F2C" w:rsidRDefault="009E48A5" w:rsidP="00DA09AD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(หน่วย </w:t>
            </w: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  <w:r w:rsidRPr="003E5F2C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E69E6" w:rsidRPr="003E5F2C" w14:paraId="3D0E7488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60C2D0" w14:textId="77777777" w:rsidR="009E48A5" w:rsidRPr="003E5F2C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05" w:type="dxa"/>
            <w:gridSpan w:val="7"/>
            <w:tcBorders>
              <w:top w:val="nil"/>
              <w:left w:val="nil"/>
              <w:bottom w:val="nil"/>
            </w:tcBorders>
          </w:tcPr>
          <w:p w14:paraId="031E50CD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9E69E6" w:rsidRPr="003E5F2C" w14:paraId="0B13899A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9957C1" w14:textId="77777777" w:rsidR="009E48A5" w:rsidRPr="003E5F2C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8697F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83F3A5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B26D7DC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</w:tcPr>
          <w:p w14:paraId="5C33E15F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D59DA2B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9E69E6" w:rsidRPr="003E5F2C" w14:paraId="0B107634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929498" w14:textId="77777777" w:rsidR="009E48A5" w:rsidRPr="003E5F2C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5B2ED0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1F9FC1" w14:textId="77777777" w:rsidR="009E48A5" w:rsidRPr="003E5F2C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07FD0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41A16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019C1CB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</w:tcPr>
          <w:p w14:paraId="672C4FB3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29FA86C1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3E5F2C" w14:paraId="428432F8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1936570" w14:textId="77777777" w:rsidR="009E48A5" w:rsidRPr="003E5F2C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A7242C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238573" w14:textId="77777777" w:rsidR="009E48A5" w:rsidRPr="003E5F2C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C361F8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5516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8D71FB5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E84031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BF35EAE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3E5F2C" w14:paraId="58598258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A43460" w14:textId="77777777" w:rsidR="009E48A5" w:rsidRPr="003E5F2C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7A3061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9EA320" w14:textId="77777777" w:rsidR="009E48A5" w:rsidRPr="003E5F2C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E4CAB5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41518E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E27938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5141DF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B58CA66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3E5F2C" w14:paraId="128318B0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EA5B42" w14:textId="77777777" w:rsidR="009E48A5" w:rsidRPr="003E5F2C" w:rsidRDefault="009E48A5" w:rsidP="00DA09AD">
            <w:pPr>
              <w:tabs>
                <w:tab w:val="left" w:pos="2798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5BBE564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5C1541" w14:textId="77777777" w:rsidR="009E48A5" w:rsidRPr="003E5F2C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A835FA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2BB015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0EDDA3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597F0B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6F6BB81D" w14:textId="77777777" w:rsidR="009E48A5" w:rsidRPr="003E5F2C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C6B66" w:rsidRPr="003E5F2C" w14:paraId="12289EFB" w14:textId="77777777" w:rsidTr="008C63DE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56DDFF" w14:textId="1A2A988D" w:rsidR="00EC6B66" w:rsidRPr="003E5F2C" w:rsidRDefault="00EC6B66" w:rsidP="00EC6B66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18F531C" w14:textId="2D085DE6" w:rsidR="00EC6B66" w:rsidRPr="003E5F2C" w:rsidRDefault="00AE5DA6" w:rsidP="00EC6B66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474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877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419FB" w14:textId="77777777" w:rsidR="00EC6B66" w:rsidRPr="003E5F2C" w:rsidRDefault="00EC6B66" w:rsidP="00EC6B66">
            <w:pPr>
              <w:spacing w:line="300" w:lineRule="exact"/>
              <w:ind w:right="90"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B15B6F5" w14:textId="43CBB29F" w:rsidR="00EC6B66" w:rsidRPr="003E5F2C" w:rsidRDefault="00AE5DA6" w:rsidP="00EC6B66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672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905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B18B54A" w14:textId="77777777" w:rsidR="00EC6B66" w:rsidRPr="003E5F2C" w:rsidRDefault="00EC6B66" w:rsidP="00EC6B66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DEF9B18" w14:textId="39C1D4FE" w:rsidR="00EC6B66" w:rsidRPr="003E5F2C" w:rsidRDefault="00EC6B66" w:rsidP="00EC6B66">
            <w:pPr>
              <w:spacing w:line="300" w:lineRule="exact"/>
              <w:ind w:right="9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788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2C1DBEF0" w14:textId="77777777" w:rsidR="00EC6B66" w:rsidRPr="003E5F2C" w:rsidRDefault="00EC6B66" w:rsidP="00EC6B66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center"/>
          </w:tcPr>
          <w:p w14:paraId="0C32C127" w14:textId="7E26B2E2" w:rsidR="00EC6B66" w:rsidRPr="003E5F2C" w:rsidRDefault="00AE5DA6" w:rsidP="00EC6B66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936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994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417</w:t>
            </w:r>
          </w:p>
        </w:tc>
      </w:tr>
      <w:tr w:rsidR="00E57E6D" w:rsidRPr="003E5F2C" w14:paraId="162F9BEB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67C44C" w14:textId="4C5C6344" w:rsidR="00E57E6D" w:rsidRPr="003E5F2C" w:rsidRDefault="00E57E6D" w:rsidP="00E57E6D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E26B88" w14:textId="59948477" w:rsidR="00E57E6D" w:rsidRPr="003E5F2C" w:rsidRDefault="00AE5DA6" w:rsidP="00E57E6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943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518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404AB" w14:textId="77777777" w:rsidR="00E57E6D" w:rsidRPr="003E5F2C" w:rsidRDefault="00E57E6D" w:rsidP="00E57E6D">
            <w:pPr>
              <w:spacing w:line="300" w:lineRule="exact"/>
              <w:ind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73D9CE" w14:textId="794FE7DD" w:rsidR="00E57E6D" w:rsidRPr="003E5F2C" w:rsidRDefault="00AE5DA6" w:rsidP="00E57E6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734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203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78AD5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15BC70" w14:textId="6B8FF3AB" w:rsidR="00E57E6D" w:rsidRPr="003E5F2C" w:rsidRDefault="00E57E6D" w:rsidP="00EC6B66">
            <w:pPr>
              <w:spacing w:line="300" w:lineRule="exact"/>
              <w:ind w:right="9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212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039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968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FEACADC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754045" w14:textId="4D707469" w:rsidR="00E57E6D" w:rsidRPr="003E5F2C" w:rsidRDefault="00AE5DA6" w:rsidP="00E57E6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465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682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404</w:t>
            </w:r>
          </w:p>
        </w:tc>
      </w:tr>
      <w:tr w:rsidR="00E57E6D" w:rsidRPr="003E5F2C" w14:paraId="5D7B94A4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7D3BCC" w14:textId="77777777" w:rsidR="00E57E6D" w:rsidRPr="003E5F2C" w:rsidRDefault="00E57E6D" w:rsidP="00E57E6D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E6BC824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E9EE6A" w14:textId="77777777" w:rsidR="00E57E6D" w:rsidRPr="003E5F2C" w:rsidRDefault="00E57E6D" w:rsidP="00E57E6D">
            <w:pPr>
              <w:spacing w:line="300" w:lineRule="exact"/>
              <w:ind w:left="9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46C0A1D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CCB774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A6AA78" w14:textId="77777777" w:rsidR="00E57E6D" w:rsidRPr="003E5F2C" w:rsidRDefault="00E57E6D" w:rsidP="00EC6B66">
            <w:pPr>
              <w:spacing w:line="300" w:lineRule="exact"/>
              <w:ind w:right="9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3E68274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2D277335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57E6D" w:rsidRPr="003E5F2C" w14:paraId="266C1290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022FFE" w14:textId="77777777" w:rsidR="00E57E6D" w:rsidRPr="003E5F2C" w:rsidRDefault="00E57E6D" w:rsidP="00E57E6D">
            <w:pPr>
              <w:tabs>
                <w:tab w:val="left" w:pos="2798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F80A01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A47CF7" w14:textId="77777777" w:rsidR="00E57E6D" w:rsidRPr="003E5F2C" w:rsidRDefault="00E57E6D" w:rsidP="00E57E6D">
            <w:pPr>
              <w:spacing w:line="300" w:lineRule="exact"/>
              <w:ind w:left="9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5AD6D7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F0B80B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12D151D8" w14:textId="77777777" w:rsidR="00E57E6D" w:rsidRPr="003E5F2C" w:rsidRDefault="00E57E6D" w:rsidP="00EC6B66">
            <w:pPr>
              <w:spacing w:line="300" w:lineRule="exact"/>
              <w:ind w:right="9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33D88C4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</w:tcPr>
          <w:p w14:paraId="6AB46AA4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EC6B66" w:rsidRPr="003E5F2C" w14:paraId="1CE7F2D3" w14:textId="77777777" w:rsidTr="00DB2EB4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10E7E5" w14:textId="0FC77F90" w:rsidR="00EC6B66" w:rsidRPr="003E5F2C" w:rsidRDefault="00EC6B66" w:rsidP="00EC6B66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29CFDE7" w14:textId="397F61CC" w:rsidR="00EC6B66" w:rsidRPr="003E5F2C" w:rsidRDefault="00AE5DA6" w:rsidP="00EC6B66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586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154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093</w:t>
            </w:r>
          </w:p>
        </w:tc>
        <w:tc>
          <w:tcPr>
            <w:tcW w:w="90" w:type="dxa"/>
            <w:vAlign w:val="center"/>
          </w:tcPr>
          <w:p w14:paraId="0BC56C39" w14:textId="77777777" w:rsidR="00EC6B66" w:rsidRPr="003E5F2C" w:rsidRDefault="00EC6B66" w:rsidP="00EC6B66">
            <w:pPr>
              <w:spacing w:line="300" w:lineRule="exact"/>
              <w:ind w:right="90"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FD5905D" w14:textId="6DDE6404" w:rsidR="00EC6B66" w:rsidRPr="003E5F2C" w:rsidRDefault="00AE5DA6" w:rsidP="00EC6B66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622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018</w:t>
            </w:r>
          </w:p>
        </w:tc>
        <w:tc>
          <w:tcPr>
            <w:tcW w:w="90" w:type="dxa"/>
            <w:vAlign w:val="center"/>
          </w:tcPr>
          <w:p w14:paraId="2F100878" w14:textId="77777777" w:rsidR="00EC6B66" w:rsidRPr="003E5F2C" w:rsidRDefault="00EC6B66" w:rsidP="00EC6B66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5219E6A" w14:textId="65A51FE2" w:rsidR="00EC6B66" w:rsidRPr="003E5F2C" w:rsidRDefault="00EC6B66" w:rsidP="00EC6B66">
            <w:pPr>
              <w:spacing w:line="300" w:lineRule="exact"/>
              <w:ind w:right="9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670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344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015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5C71289" w14:textId="77777777" w:rsidR="00EC6B66" w:rsidRPr="003E5F2C" w:rsidRDefault="00EC6B66" w:rsidP="00EC6B66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11EFD4C" w14:textId="23B5ABA6" w:rsidR="00EC6B66" w:rsidRPr="003E5F2C" w:rsidRDefault="00AE5DA6" w:rsidP="00EC6B66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921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432</w:t>
            </w:r>
            <w:r w:rsidR="00EC6B66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096</w:t>
            </w:r>
          </w:p>
        </w:tc>
      </w:tr>
      <w:tr w:rsidR="00E57E6D" w:rsidRPr="003E5F2C" w14:paraId="7D268A85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95B548F" w14:textId="436B4F3F" w:rsidR="00E57E6D" w:rsidRPr="003E5F2C" w:rsidRDefault="00E57E6D" w:rsidP="00E57E6D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C7B101" w14:textId="292EC342" w:rsidR="00E57E6D" w:rsidRPr="003E5F2C" w:rsidRDefault="00AE5DA6" w:rsidP="00E57E6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683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E3449" w14:textId="77777777" w:rsidR="00E57E6D" w:rsidRPr="003E5F2C" w:rsidRDefault="00E57E6D" w:rsidP="00E57E6D">
            <w:pPr>
              <w:spacing w:line="300" w:lineRule="exact"/>
              <w:ind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88D090" w14:textId="2B058948" w:rsidR="00E57E6D" w:rsidRPr="003E5F2C" w:rsidRDefault="00AE5DA6" w:rsidP="00E57E6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359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60618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14A221" w14:textId="5F920E92" w:rsidR="00E57E6D" w:rsidRPr="003E5F2C" w:rsidRDefault="00E57E6D" w:rsidP="00EC6B66">
            <w:pPr>
              <w:spacing w:line="300" w:lineRule="exact"/>
              <w:ind w:right="9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672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842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  <w:r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1C9CBCE8" w14:textId="77777777" w:rsidR="00E57E6D" w:rsidRPr="003E5F2C" w:rsidRDefault="00E57E6D" w:rsidP="00E57E6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07DFEE" w14:textId="7192D511" w:rsidR="00E57E6D" w:rsidRPr="003E5F2C" w:rsidRDefault="00AE5DA6" w:rsidP="00E57E6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016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456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628</w:t>
            </w:r>
          </w:p>
        </w:tc>
      </w:tr>
    </w:tbl>
    <w:p w14:paraId="7863889A" w14:textId="77777777" w:rsidR="00E840A5" w:rsidRPr="003E5F2C" w:rsidRDefault="00E840A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</w:p>
    <w:p w14:paraId="4A9D0115" w14:textId="0B4E6E60" w:rsidR="006374A1" w:rsidRPr="003E5F2C" w:rsidRDefault="00AE5DA6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31</w:t>
      </w:r>
      <w:r w:rsidR="006374A1" w:rsidRPr="003E5F2C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93F23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bookmarkStart w:id="14" w:name="_Hlk65232074"/>
      <w:r w:rsidR="006374A1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สัญญา</w:t>
      </w:r>
      <w:r w:rsidR="006374A1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ที่สำคัญ</w:t>
      </w:r>
      <w:bookmarkEnd w:id="14"/>
    </w:p>
    <w:p w14:paraId="043F6AB5" w14:textId="3BF12C83" w:rsidR="00CB24E1" w:rsidRPr="003E5F2C" w:rsidRDefault="00AE5DA6" w:rsidP="00E840A5">
      <w:pPr>
        <w:spacing w:after="240"/>
        <w:ind w:left="1267" w:hanging="720"/>
        <w:jc w:val="thaiDistribute"/>
        <w:rPr>
          <w:rFonts w:ascii="Angsana New" w:hAnsi="Angsana New" w:cs="Angsana New"/>
          <w:color w:val="000000" w:themeColor="text1"/>
          <w:lang w:val="en-US" w:eastAsia="ja-JP"/>
        </w:rPr>
      </w:pPr>
      <w:r w:rsidRPr="00AE5DA6">
        <w:rPr>
          <w:rFonts w:ascii="Angsana New" w:eastAsia="MS Mincho" w:hAnsi="Angsana New" w:cs="Angsana New"/>
          <w:color w:val="000000" w:themeColor="text1"/>
          <w:lang w:val="en-US" w:eastAsia="ja-JP"/>
        </w:rPr>
        <w:t>31</w:t>
      </w:r>
      <w:r w:rsidR="00CB24E1" w:rsidRPr="003E5F2C">
        <w:rPr>
          <w:rFonts w:ascii="Angsana New" w:eastAsia="MS Mincho" w:hAnsi="Angsana New" w:cs="Angsana New"/>
          <w:color w:val="000000" w:themeColor="text1"/>
          <w:lang w:val="en-US" w:eastAsia="ja-JP"/>
        </w:rPr>
        <w:t>.</w:t>
      </w:r>
      <w:r w:rsidRPr="00AE5DA6">
        <w:rPr>
          <w:rFonts w:ascii="Angsana New" w:eastAsia="MS Mincho" w:hAnsi="Angsana New" w:cs="Angsana New"/>
          <w:color w:val="000000" w:themeColor="text1"/>
          <w:lang w:val="en-US" w:eastAsia="ja-JP"/>
        </w:rPr>
        <w:t>1</w:t>
      </w:r>
      <w:r w:rsidR="00CB24E1" w:rsidRPr="003E5F2C">
        <w:rPr>
          <w:rFonts w:ascii="Angsana New" w:eastAsia="MS Mincho" w:hAnsi="Angsana New" w:cs="Angsana New"/>
          <w:color w:val="000000" w:themeColor="text1"/>
          <w:lang w:val="en-US" w:eastAsia="ja-JP"/>
        </w:rPr>
        <w:tab/>
      </w:r>
      <w:r w:rsidR="00CB24E1" w:rsidRPr="003E5F2C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เ</w:t>
      </w:r>
      <w:r w:rsidR="00CB24E1" w:rsidRPr="003E5F2C">
        <w:rPr>
          <w:rFonts w:ascii="Angsana New" w:hAnsi="Angsana New" w:cs="Angsana New"/>
          <w:color w:val="000000" w:themeColor="text1"/>
          <w:cs/>
          <w:lang w:eastAsia="ja-JP"/>
        </w:rPr>
        <w:t xml:space="preserve">มื่อวันที่ </w:t>
      </w:r>
      <w:r w:rsidRPr="00AE5DA6">
        <w:rPr>
          <w:rFonts w:ascii="Angsana New" w:hAnsi="Angsana New" w:cs="Angsana New"/>
          <w:color w:val="000000" w:themeColor="text1"/>
          <w:lang w:val="en-US" w:eastAsia="ja-JP"/>
        </w:rPr>
        <w:t>8</w:t>
      </w:r>
      <w:r w:rsidR="00CB24E1" w:rsidRPr="003E5F2C">
        <w:rPr>
          <w:rFonts w:ascii="Angsana New" w:hAnsi="Angsana New" w:cs="Angsana New"/>
          <w:color w:val="000000" w:themeColor="text1"/>
          <w:cs/>
          <w:lang w:eastAsia="ja-JP"/>
        </w:rPr>
        <w:t xml:space="preserve"> พฤษภาคม </w:t>
      </w:r>
      <w:r w:rsidRPr="00AE5DA6">
        <w:rPr>
          <w:rFonts w:ascii="Angsana New" w:hAnsi="Angsana New" w:cs="Angsana New"/>
          <w:color w:val="000000" w:themeColor="text1"/>
          <w:lang w:val="en-US" w:eastAsia="ja-JP"/>
        </w:rPr>
        <w:t>2556</w:t>
      </w:r>
      <w:r w:rsidR="00CB24E1" w:rsidRPr="003E5F2C">
        <w:rPr>
          <w:rFonts w:ascii="Angsana New" w:hAnsi="Angsana New" w:cs="Angsana New"/>
          <w:color w:val="000000" w:themeColor="text1"/>
          <w:cs/>
          <w:lang w:eastAsia="ja-JP"/>
        </w:rPr>
        <w:t xml:space="preserve"> บริษัท (“ผู้เช่า”) ได้ทำสัญญาเช่าที่ดินจากสำนักงานทรัพย์สินส่วนพระมหากษัตริย์ (“ผู้ให้เช่า”) อายุสัญญา </w:t>
      </w:r>
      <w:r w:rsidRPr="00AE5DA6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3E5F2C">
        <w:rPr>
          <w:rFonts w:ascii="Angsana New" w:hAnsi="Angsana New" w:cs="Angsana New"/>
          <w:color w:val="000000" w:themeColor="text1"/>
          <w:cs/>
          <w:lang w:eastAsia="ja-JP"/>
        </w:rPr>
        <w:t xml:space="preserve"> ปี เพื่อปรับปรุงพื้นที่ประกอบธุรกิจเพื่อการพาณิชย์ โดยเมื่อครบกำหนดระยะเวลา </w:t>
      </w:r>
      <w:r w:rsidRPr="00AE5DA6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3E5F2C">
        <w:rPr>
          <w:rFonts w:ascii="Angsana New" w:hAnsi="Angsana New" w:cs="Angsana New"/>
          <w:color w:val="000000" w:themeColor="text1"/>
          <w:cs/>
          <w:lang w:eastAsia="ja-JP"/>
        </w:rPr>
        <w:t xml:space="preserve"> ปีแล้ว ผู้ให้เช่ายินยอมให้ผู้เช่าเสนอและผู้ให้เช่าให้สิทธิผู้เช่า เช่าที่ดินต่อจากกำหนดระยะเวลา </w:t>
      </w:r>
      <w:r w:rsidRPr="00AE5DA6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3E5F2C">
        <w:rPr>
          <w:rFonts w:ascii="Angsana New" w:hAnsi="Angsana New" w:cs="Angsana New"/>
          <w:color w:val="000000" w:themeColor="text1"/>
          <w:cs/>
          <w:lang w:eastAsia="ja-JP"/>
        </w:rPr>
        <w:t xml:space="preserve"> ปีแรก โดยมีกำหนดระยะเวลาเช่าอีก </w:t>
      </w:r>
      <w:r w:rsidRPr="00AE5DA6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3E5F2C">
        <w:rPr>
          <w:rFonts w:ascii="Angsana New" w:hAnsi="Angsana New" w:cs="Angsana New"/>
          <w:color w:val="000000" w:themeColor="text1"/>
          <w:cs/>
          <w:lang w:eastAsia="ja-JP"/>
        </w:rPr>
        <w:t xml:space="preserve"> ปี โดยคู่สัญญาจะคงเงื่อนไข</w:t>
      </w:r>
      <w:r w:rsidR="00CB24E1" w:rsidRPr="003E5F2C">
        <w:rPr>
          <w:rFonts w:ascii="Angsana New" w:hAnsi="Angsana New" w:cs="Angsana New"/>
          <w:color w:val="000000" w:themeColor="text1"/>
          <w:spacing w:val="-10"/>
          <w:cs/>
          <w:lang w:eastAsia="ja-JP"/>
        </w:rPr>
        <w:t>สัญญาเช่าให้เป็นไปตามเดิม เว้นแต่ค่าเช่าซึ่งให้ใช้วิธีการและสูตรคำนวณค่าเช่าแบบเดียวกับการคำนวณ</w:t>
      </w:r>
      <w:r w:rsidR="00CB24E1" w:rsidRPr="003E5F2C">
        <w:rPr>
          <w:rFonts w:ascii="Angsana New" w:hAnsi="Angsana New" w:cs="Angsana New"/>
          <w:color w:val="000000" w:themeColor="text1"/>
          <w:spacing w:val="-4"/>
          <w:cs/>
          <w:lang w:eastAsia="ja-JP"/>
        </w:rPr>
        <w:t xml:space="preserve">ค่าเช่าตามสัญญาเดิม และคำนวณจากอัตราร้อยละของราคาประเมินราชการของกรมที่ดินตามที่ระบุไว้ในสัญญา </w:t>
      </w:r>
      <w:r w:rsidR="00CB24E1" w:rsidRPr="003E5F2C">
        <w:rPr>
          <w:rFonts w:ascii="Angsana New" w:hAnsi="Angsana New" w:cs="Angsana New"/>
          <w:color w:val="000000" w:themeColor="text1"/>
          <w:cs/>
          <w:lang w:eastAsia="ja-JP"/>
        </w:rPr>
        <w:t xml:space="preserve">และเมื่อครบกำหนดสัญญาเช่า </w:t>
      </w:r>
      <w:r w:rsidRPr="00AE5DA6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3E5F2C">
        <w:rPr>
          <w:rFonts w:ascii="Angsana New" w:hAnsi="Angsana New" w:cs="Angsana New"/>
          <w:color w:val="000000" w:themeColor="text1"/>
          <w:cs/>
          <w:lang w:eastAsia="ja-JP"/>
        </w:rPr>
        <w:t xml:space="preserve"> ปีที่สองแล้ว ผู้ให้เช่าจะต้องให้ผู้เช่าเป็นผู้เช่าตามสัญญานี้ต่อไป แต่หากมี</w:t>
      </w:r>
      <w:r w:rsidR="00CB24E1" w:rsidRPr="003E5F2C">
        <w:rPr>
          <w:rFonts w:ascii="Angsana New" w:hAnsi="Angsana New" w:cs="Angsana New"/>
          <w:color w:val="000000" w:themeColor="text1"/>
          <w:spacing w:val="-6"/>
          <w:cs/>
          <w:lang w:eastAsia="ja-JP"/>
        </w:rPr>
        <w:t>บุคคลอื่นขอเช่าในอัตราที่สูงกว่าอัตราค่าเช่าของผู้เช่า ผู้ให้เช่าต้องแจ้งให้ผู้เช่าทราบ หากผู้เช่ายินยอม</w:t>
      </w:r>
      <w:r w:rsidR="00CB24E1" w:rsidRPr="003E5F2C">
        <w:rPr>
          <w:rFonts w:ascii="Angsana New" w:hAnsi="Angsana New" w:cs="Angsana New"/>
          <w:color w:val="000000" w:themeColor="text1"/>
          <w:cs/>
          <w:lang w:eastAsia="ja-JP"/>
        </w:rPr>
        <w:t>ชำระค่าเช่าในอัตราเท่ากับบุคคลอื่นดังกล่าวผู้ให้เช่าต้องให้ผู้เช่าเป็นผู้มีสิทธิเช่าก่อน</w:t>
      </w:r>
    </w:p>
    <w:p w14:paraId="0FED60B2" w14:textId="03BEFA70" w:rsidR="00CB24E1" w:rsidRPr="003E5F2C" w:rsidRDefault="00CB24E1" w:rsidP="00E840A5">
      <w:pPr>
        <w:spacing w:after="240"/>
        <w:ind w:left="1267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ต่อมาวันที่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ตุลาคม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2557</w:t>
      </w:r>
      <w:r w:rsidRPr="003E5F2C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บริษัทเข้าทำสัญญาให้เช่าช่วงที่ดิน และดำเนินการจดทะเบียนให้เช่าช่วง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>สิทธิการเช่ากับ บริษัท แลนด์มาร์ค โฮลดิ้งส์ จำกัด ซึ่งเป็นบริษัทย่อย เพื่อดำเนินโครงการเจ้าพระยา เอสเตท</w:t>
      </w:r>
      <w:r w:rsidRPr="003E5F2C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ให้เหมาะสมกับโครงสร้างธุรกิจและเป็นไปตามวัตถุประสงค์ในการดำเนินงานของบริษัท 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>โดยหลักการกำหนดค่าตอบแทนการเช่าช่วงและเงื่อนไขการชำระค่าตอบแทนการเช่าช่วงที่ดินดังกล่าวให้อิงตามสัญญาเช่าที่ดินที่บริษัทได้ทำไว้กับสำนักงานทรัพย์สินส่วนพระมหากษัตริย์</w:t>
      </w:r>
    </w:p>
    <w:p w14:paraId="20A35652" w14:textId="2D9797EA" w:rsidR="00680C46" w:rsidRPr="003E5F2C" w:rsidRDefault="00CB24E1" w:rsidP="00E840A5">
      <w:pPr>
        <w:spacing w:after="240"/>
        <w:ind w:left="1267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ในเดือนสิงหาคม </w:t>
      </w:r>
      <w:r w:rsidR="00AE5DA6"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2564</w:t>
      </w:r>
      <w:r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 บริษัทได้มีการเปลี่ยนแปลงเงื่อนไขสัญญาเช่าที่ดินกับผู้ให้เช่า                           และยกเลิกสัญญาให้เช่าช่วงที่ดินกับบริษัทย่อย ทั้งนี้เพื่อรองรับการขายธุรกิจโรงแรม   </w:t>
      </w:r>
      <w:r w:rsidR="00F2005B"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                 </w:t>
      </w:r>
    </w:p>
    <w:p w14:paraId="35335078" w14:textId="34E9BACB" w:rsidR="00CB24E1" w:rsidRPr="003E5F2C" w:rsidRDefault="00AE5DA6" w:rsidP="00E840A5">
      <w:pPr>
        <w:spacing w:after="240"/>
        <w:ind w:left="1267" w:hanging="720"/>
        <w:jc w:val="thaiDistribute"/>
        <w:rPr>
          <w:rFonts w:ascii="Angsana New" w:eastAsia="MS Mincho" w:hAnsi="Angsana New" w:cs="Angsana New"/>
          <w:color w:val="000000" w:themeColor="text1"/>
          <w:lang w:val="en-US" w:eastAsia="ja-JP"/>
        </w:rPr>
      </w:pPr>
      <w:r w:rsidRPr="00AE5DA6">
        <w:rPr>
          <w:rFonts w:ascii="Angsana New" w:eastAsia="MS Mincho" w:hAnsi="Angsana New" w:cs="Angsana New"/>
          <w:color w:val="000000" w:themeColor="text1"/>
          <w:lang w:val="en-US" w:eastAsia="ja-JP"/>
        </w:rPr>
        <w:t>31</w:t>
      </w:r>
      <w:r w:rsidR="00CB24E1" w:rsidRPr="003E5F2C">
        <w:rPr>
          <w:rFonts w:ascii="Angsana New" w:eastAsia="MS Mincho" w:hAnsi="Angsana New" w:cs="Angsana New"/>
          <w:color w:val="000000" w:themeColor="text1"/>
          <w:lang w:val="en-US" w:eastAsia="ja-JP"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2</w:t>
      </w:r>
      <w:r w:rsidR="004D0914" w:rsidRPr="003E5F2C">
        <w:rPr>
          <w:rFonts w:ascii="Angsana New" w:hAnsi="Angsana New" w:cs="Angsana New"/>
          <w:color w:val="000000" w:themeColor="text1"/>
          <w:cs/>
        </w:rPr>
        <w:tab/>
      </w:r>
      <w:r w:rsidR="00680C46" w:rsidRPr="003E5F2C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AE5DA6">
        <w:rPr>
          <w:rFonts w:ascii="Angsana New" w:hAnsi="Angsana New" w:cs="Angsana New"/>
          <w:color w:val="000000" w:themeColor="text1"/>
          <w:lang w:val="en-US"/>
        </w:rPr>
        <w:t>26</w:t>
      </w:r>
      <w:r w:rsidR="00680C46"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CB24E1" w:rsidRPr="003E5F2C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สิงหาคม </w:t>
      </w:r>
      <w:r w:rsidRPr="00AE5DA6">
        <w:rPr>
          <w:rFonts w:ascii="Angsana New" w:eastAsia="MS Mincho" w:hAnsi="Angsana New" w:cs="Angsana New"/>
          <w:color w:val="000000" w:themeColor="text1"/>
          <w:lang w:val="en-US" w:eastAsia="ja-JP"/>
        </w:rPr>
        <w:t>2564</w:t>
      </w:r>
      <w:r w:rsidR="00CB24E1" w:rsidRPr="003E5F2C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3E5F2C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บริษัท แลนด์มาร์ค โฮลดิ้งส์ จำกัด </w:t>
      </w:r>
      <w:r w:rsidR="00CB24E1" w:rsidRPr="003E5F2C">
        <w:rPr>
          <w:rFonts w:ascii="Angsana New" w:eastAsia="MS Mincho" w:hAnsi="Angsana New" w:cs="Angsana New"/>
          <w:color w:val="000000" w:themeColor="text1"/>
          <w:lang w:val="en-US" w:eastAsia="ja-JP"/>
        </w:rPr>
        <w:t>(“</w:t>
      </w:r>
      <w:r w:rsidR="00CB24E1" w:rsidRPr="003E5F2C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ผู้เช่า</w:t>
      </w:r>
      <w:r w:rsidR="00CB24E1" w:rsidRPr="003E5F2C">
        <w:rPr>
          <w:rFonts w:ascii="Angsana New" w:eastAsia="MS Mincho" w:hAnsi="Angsana New" w:cs="Angsana New"/>
          <w:color w:val="000000" w:themeColor="text1"/>
          <w:lang w:val="en-US" w:eastAsia="ja-JP"/>
        </w:rPr>
        <w:t>”)</w:t>
      </w:r>
      <w:r w:rsidR="00CB24E1" w:rsidRPr="003E5F2C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 ได้ทำสัญญาเช่าที่ดินกับสำนักงานทรัพย์สินส่วนพระมหากษัตริย์</w:t>
      </w:r>
      <w:r w:rsidR="00CB24E1" w:rsidRPr="003E5F2C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(“</w:t>
      </w:r>
      <w:r w:rsidR="00CB24E1" w:rsidRPr="003E5F2C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ผู้ให้เช่า</w:t>
      </w:r>
      <w:r w:rsidR="00CB24E1" w:rsidRPr="003E5F2C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”) </w:t>
      </w:r>
      <w:r w:rsidR="00CB24E1" w:rsidRPr="003E5F2C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อายุสัญญา </w:t>
      </w:r>
      <w:r w:rsidRPr="00AE5DA6">
        <w:rPr>
          <w:rFonts w:ascii="Angsana New" w:eastAsia="MS Mincho" w:hAnsi="Angsana New" w:cs="Angsana New"/>
          <w:color w:val="000000" w:themeColor="text1"/>
          <w:lang w:val="en-US" w:eastAsia="ja-JP"/>
        </w:rPr>
        <w:t>50</w:t>
      </w:r>
      <w:r w:rsidR="00CB24E1" w:rsidRPr="003E5F2C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3E5F2C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ปี เพื่อประกอบธุรกิจ</w:t>
      </w:r>
      <w:r w:rsidR="00CB24E1" w:rsidRPr="003E5F2C">
        <w:rPr>
          <w:rFonts w:ascii="Angsana New" w:eastAsia="MS Mincho" w:hAnsi="Angsana New" w:cs="Angsana New"/>
          <w:color w:val="000000" w:themeColor="text1"/>
          <w:spacing w:val="4"/>
          <w:cs/>
          <w:lang w:val="en-US" w:eastAsia="ja-JP"/>
        </w:rPr>
        <w:t xml:space="preserve">เพื่อการพาณิชย์ โดยเมื่อครบกำหนดระยะเวลา </w:t>
      </w:r>
      <w:r w:rsidRPr="00AE5DA6">
        <w:rPr>
          <w:rFonts w:ascii="Angsana New" w:eastAsia="MS Mincho" w:hAnsi="Angsana New" w:cs="Angsana New"/>
          <w:color w:val="000000" w:themeColor="text1"/>
          <w:spacing w:val="4"/>
          <w:lang w:val="en-US" w:eastAsia="ja-JP"/>
        </w:rPr>
        <w:t>50</w:t>
      </w:r>
      <w:r w:rsidR="00CB24E1" w:rsidRPr="003E5F2C">
        <w:rPr>
          <w:rFonts w:ascii="Angsana New" w:eastAsia="MS Mincho" w:hAnsi="Angsana New" w:cs="Angsana New"/>
          <w:color w:val="000000" w:themeColor="text1"/>
          <w:spacing w:val="4"/>
          <w:lang w:val="en-US" w:eastAsia="ja-JP"/>
        </w:rPr>
        <w:t xml:space="preserve"> </w:t>
      </w:r>
      <w:r w:rsidR="00CB24E1" w:rsidRPr="003E5F2C">
        <w:rPr>
          <w:rFonts w:ascii="Angsana New" w:eastAsia="MS Mincho" w:hAnsi="Angsana New" w:cs="Angsana New"/>
          <w:color w:val="000000" w:themeColor="text1"/>
          <w:spacing w:val="4"/>
          <w:cs/>
          <w:lang w:val="en-US" w:eastAsia="ja-JP"/>
        </w:rPr>
        <w:t>ปีแล้ว ผู้ให้เช่ายินยอมให้ผู้เช่าเสนอและผู้ให้</w:t>
      </w:r>
      <w:r w:rsidR="00CB24E1" w:rsidRPr="003E5F2C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เช่าให้สิทธิผู้เช่า เช่าที่ดินต่อจากกำหนดระยะเวลา </w:t>
      </w:r>
      <w:r w:rsidRPr="00AE5DA6">
        <w:rPr>
          <w:rFonts w:ascii="Angsana New" w:eastAsia="MS Mincho" w:hAnsi="Angsana New" w:cs="Angsana New"/>
          <w:color w:val="000000" w:themeColor="text1"/>
          <w:lang w:val="en-US" w:eastAsia="ja-JP"/>
        </w:rPr>
        <w:t>50</w:t>
      </w:r>
      <w:r w:rsidR="00CB24E1" w:rsidRPr="003E5F2C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3E5F2C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ปีแรก โดยมีกำหนดระยะเวลาเช่าอีก </w:t>
      </w:r>
      <w:r w:rsidRPr="00AE5DA6">
        <w:rPr>
          <w:rFonts w:ascii="Angsana New" w:eastAsia="MS Mincho" w:hAnsi="Angsana New" w:cs="Angsana New"/>
          <w:color w:val="000000" w:themeColor="text1"/>
          <w:lang w:val="en-US" w:eastAsia="ja-JP"/>
        </w:rPr>
        <w:t>25</w:t>
      </w:r>
      <w:r w:rsidR="00CB24E1" w:rsidRPr="003E5F2C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3E5F2C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ปี โดยคู่สัญญาจะคงเงื่อนไขสัญญาเช่าให้เป็นไปตามเดิม เว้นแต่ค่าเช่าซึ่งกำหนดวิธีการคำนวณไว้ล่วงหน้า โดยขึ้นอยู่กับราคาตลาดของที่ดินในวันที่พิจารณาการต่ออายุของสัญญาเช่า</w:t>
      </w:r>
    </w:p>
    <w:p w14:paraId="19230EC5" w14:textId="77777777" w:rsidR="00E840A5" w:rsidRPr="003E5F2C" w:rsidRDefault="00E840A5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pacing w:val="4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4"/>
          <w:lang w:val="en-US"/>
        </w:rPr>
        <w:br w:type="page"/>
      </w:r>
    </w:p>
    <w:p w14:paraId="0CA2ECC7" w14:textId="4AC3D248" w:rsidR="004D0914" w:rsidRPr="003E5F2C" w:rsidRDefault="00AE5DA6" w:rsidP="00E840A5">
      <w:pPr>
        <w:spacing w:after="240"/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spacing w:val="4"/>
          <w:lang w:val="en-US"/>
        </w:rPr>
        <w:lastRenderedPageBreak/>
        <w:t>31</w:t>
      </w:r>
      <w:r w:rsidR="004D0914" w:rsidRPr="003E5F2C">
        <w:rPr>
          <w:rFonts w:ascii="Angsana New" w:hAnsi="Angsana New" w:cs="Angsana New"/>
          <w:color w:val="000000" w:themeColor="text1"/>
          <w:spacing w:val="4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spacing w:val="4"/>
          <w:lang w:val="en-US"/>
        </w:rPr>
        <w:t>3</w:t>
      </w:r>
      <w:r w:rsidR="004D0914" w:rsidRPr="003E5F2C">
        <w:rPr>
          <w:rFonts w:ascii="Angsana New" w:hAnsi="Angsana New" w:cs="Angsana New"/>
          <w:color w:val="000000" w:themeColor="text1"/>
          <w:spacing w:val="4"/>
          <w:lang w:val="en-US"/>
        </w:rPr>
        <w:tab/>
      </w:r>
      <w:r w:rsidR="004D0914" w:rsidRPr="003E5F2C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AE5DA6">
        <w:rPr>
          <w:rFonts w:ascii="Angsana New" w:hAnsi="Angsana New" w:cs="Angsana New"/>
          <w:color w:val="000000" w:themeColor="text1"/>
          <w:lang w:val="en-US"/>
        </w:rPr>
        <w:t>15</w:t>
      </w:r>
      <w:r w:rsidR="004D0914" w:rsidRPr="003E5F2C">
        <w:rPr>
          <w:rFonts w:ascii="Angsana New" w:hAnsi="Angsana New" w:cs="Angsana New"/>
          <w:color w:val="000000" w:themeColor="text1"/>
          <w:cs/>
        </w:rPr>
        <w:t xml:space="preserve"> พฤษภาคม </w:t>
      </w:r>
      <w:r w:rsidRPr="00AE5DA6">
        <w:rPr>
          <w:rFonts w:ascii="Angsana New" w:hAnsi="Angsana New" w:cs="Angsana New"/>
          <w:color w:val="000000" w:themeColor="text1"/>
          <w:lang w:val="en-US"/>
        </w:rPr>
        <w:t>2556</w:t>
      </w:r>
      <w:r w:rsidR="004D0914" w:rsidRPr="003E5F2C">
        <w:rPr>
          <w:rFonts w:ascii="Angsana New" w:hAnsi="Angsana New" w:cs="Angsana New"/>
          <w:color w:val="000000" w:themeColor="text1"/>
          <w:cs/>
        </w:rPr>
        <w:t xml:space="preserve"> บริษัทได้ทำสัญญาร่วมทุน (Joint Venture Agreement) กับบริษัท บีซีอีจี ไทย อินเตอร์เนชั่นแนล จำกัด เพื่อ</w:t>
      </w:r>
      <w:r w:rsidR="004D0914" w:rsidRPr="003E5F2C">
        <w:rPr>
          <w:rFonts w:ascii="Angsana New" w:hAnsi="Angsana New" w:cs="Angsana New"/>
          <w:color w:val="000000" w:themeColor="text1"/>
          <w:cs/>
          <w:lang w:val="en-US"/>
        </w:rPr>
        <w:t>ให้บริษัทดังกล่าวร่วมลงทุนใน</w:t>
      </w:r>
      <w:r w:rsidR="004D0914" w:rsidRPr="003E5F2C">
        <w:rPr>
          <w:rFonts w:ascii="Angsana New" w:hAnsi="Angsana New" w:cs="Angsana New"/>
          <w:color w:val="000000" w:themeColor="text1"/>
          <w:cs/>
        </w:rPr>
        <w:t xml:space="preserve">บริษัท แลนด์มาร์ค โฮลดิ้งส์ จำกัด (“บริษัทย่อย”) โดยจะร่วมกันพัฒนาโครงการเจ้าพระยา เอสเตท ภายใต้เงื่อนไขที่บริษัท บีซีอีจี ไทย อินเตอร์เนชั่นแนล จำกัด จะต้องชำระเงินค่าหุ้นสามัญเป็นเงินสดทั้งสิ้นจำนวน </w:t>
      </w:r>
      <w:r w:rsidRPr="00AE5DA6">
        <w:rPr>
          <w:rFonts w:ascii="Angsana New" w:hAnsi="Angsana New" w:cs="Angsana New"/>
          <w:color w:val="000000" w:themeColor="text1"/>
          <w:lang w:val="en-US"/>
        </w:rPr>
        <w:t>60</w:t>
      </w:r>
      <w:r w:rsidR="004D0914" w:rsidRPr="003E5F2C">
        <w:rPr>
          <w:rFonts w:ascii="Angsana New" w:hAnsi="Angsana New" w:cs="Angsana New"/>
          <w:color w:val="000000" w:themeColor="text1"/>
          <w:cs/>
        </w:rPr>
        <w:t xml:space="preserve"> ล้านดอลลาร์สหรัฐ</w:t>
      </w:r>
      <w:r w:rsidR="004D0914" w:rsidRPr="003E5F2C">
        <w:rPr>
          <w:rFonts w:ascii="Angsana New" w:hAnsi="Angsana New" w:cs="Angsana New"/>
          <w:color w:val="000000" w:themeColor="text1"/>
          <w:cs/>
          <w:lang w:val="en-US"/>
        </w:rPr>
        <w:t>ให้แก่บริษัทย่อย</w:t>
      </w:r>
      <w:r w:rsidR="004D0914" w:rsidRPr="003E5F2C">
        <w:rPr>
          <w:rFonts w:ascii="Angsana New" w:hAnsi="Angsana New" w:cs="Angsana New"/>
          <w:color w:val="000000" w:themeColor="text1"/>
          <w:cs/>
        </w:rPr>
        <w:t>เพื่อใช้พัฒนาโครงการนี้โดยเฉพาะ ซึ่งต่อมาบริษัทย่อยได้รับชำระค่าหุ้นสามัญจากบริษัทดังกล่าวตามที่บริษัทได้มีการทำสัญญาตกลงไว้</w:t>
      </w:r>
      <w:r w:rsidR="004D0914" w:rsidRPr="003E5F2C">
        <w:rPr>
          <w:rFonts w:ascii="Angsana New" w:hAnsi="Angsana New" w:cs="Angsana New"/>
          <w:color w:val="000000" w:themeColor="text1"/>
          <w:spacing w:val="2"/>
          <w:cs/>
        </w:rPr>
        <w:t>และได้จดทะเบียนเพิ่มทุนกับกรมพัฒนาธุรกิจการค้า กระทรวงพาณิชย์แล้ว โดย</w:t>
      </w:r>
      <w:r w:rsidR="004D0914" w:rsidRPr="003E5F2C">
        <w:rPr>
          <w:rFonts w:ascii="Angsana New" w:hAnsi="Angsana New" w:cs="Angsana New"/>
          <w:color w:val="000000" w:themeColor="text1"/>
          <w:cs/>
        </w:rPr>
        <w:t xml:space="preserve">ภายหลังการเพิ่มทุนดังกล่าว </w:t>
      </w:r>
      <w:r w:rsidR="004D0914" w:rsidRPr="003E5F2C">
        <w:rPr>
          <w:rFonts w:ascii="Angsana New" w:hAnsi="Angsana New" w:cs="Angsana New"/>
          <w:color w:val="000000" w:themeColor="text1"/>
          <w:spacing w:val="2"/>
          <w:cs/>
        </w:rPr>
        <w:t>บริษัท</w:t>
      </w:r>
      <w:r w:rsidR="004D0914" w:rsidRPr="003E5F2C">
        <w:rPr>
          <w:rFonts w:ascii="Angsana New" w:hAnsi="Angsana New" w:cs="Angsana New"/>
          <w:color w:val="000000" w:themeColor="text1"/>
          <w:spacing w:val="6"/>
          <w:cs/>
        </w:rPr>
        <w:t>และบริษัท บีซีอีจี ไทย อินเตอร์เนชั่นแนล จำกัด ถือหุ้น</w:t>
      </w:r>
      <w:r w:rsidR="004D0914" w:rsidRPr="003E5F2C">
        <w:rPr>
          <w:rFonts w:ascii="Angsana New" w:hAnsi="Angsana New" w:cs="Angsana New"/>
          <w:color w:val="000000" w:themeColor="text1"/>
          <w:cs/>
          <w:lang w:val="en-US"/>
        </w:rPr>
        <w:t>ใน</w:t>
      </w:r>
      <w:r w:rsidR="004D0914" w:rsidRPr="003E5F2C">
        <w:rPr>
          <w:rFonts w:ascii="Angsana New" w:hAnsi="Angsana New" w:cs="Angsana New"/>
          <w:color w:val="000000" w:themeColor="text1"/>
          <w:cs/>
        </w:rPr>
        <w:t xml:space="preserve">บริษัท แลนด์มาร์ค โฮลดิ้งส์ จำกัด ในสัดส่วนร้อยละ </w:t>
      </w:r>
      <w:r w:rsidRPr="00AE5DA6">
        <w:rPr>
          <w:rFonts w:ascii="Angsana New" w:hAnsi="Angsana New" w:cs="Angsana New"/>
          <w:color w:val="000000" w:themeColor="text1"/>
          <w:lang w:val="en-US"/>
        </w:rPr>
        <w:t>70</w:t>
      </w:r>
      <w:r w:rsidR="004D0914"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และร้อยละ </w:t>
      </w:r>
      <w:r w:rsidRPr="00AE5DA6">
        <w:rPr>
          <w:rFonts w:ascii="Angsana New" w:hAnsi="Angsana New" w:cs="Angsana New"/>
          <w:color w:val="000000" w:themeColor="text1"/>
          <w:lang w:val="en-US"/>
        </w:rPr>
        <w:t>30</w:t>
      </w:r>
      <w:r w:rsidR="004D0914" w:rsidRPr="003E5F2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cs/>
          <w:lang w:val="en-US"/>
        </w:rPr>
        <w:t>ตามลำดับ</w:t>
      </w:r>
      <w:r w:rsidR="004D0914" w:rsidRPr="003E5F2C">
        <w:rPr>
          <w:rFonts w:ascii="Angsana New" w:hAnsi="Angsana New" w:cs="Angsana New"/>
          <w:color w:val="000000" w:themeColor="text1"/>
          <w:cs/>
        </w:rPr>
        <w:t xml:space="preserve"> </w:t>
      </w:r>
    </w:p>
    <w:p w14:paraId="61625852" w14:textId="6B5D236F" w:rsidR="004D0914" w:rsidRPr="003E5F2C" w:rsidRDefault="00AE5DA6" w:rsidP="00E840A5">
      <w:pPr>
        <w:spacing w:after="240"/>
        <w:ind w:left="1267" w:hanging="720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AE5DA6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="004D0914" w:rsidRPr="003E5F2C">
        <w:rPr>
          <w:rFonts w:ascii="Angsana New" w:hAnsi="Angsana New" w:cs="Angsana New"/>
          <w:color w:val="000000" w:themeColor="text1"/>
          <w:spacing w:val="4"/>
          <w:lang w:val="en-US"/>
        </w:rPr>
        <w:t>.</w:t>
      </w:r>
      <w:r w:rsidRPr="00AE5DA6">
        <w:rPr>
          <w:rFonts w:ascii="Angsana New" w:hAnsi="Angsana New" w:cs="Angsana New"/>
          <w:color w:val="000000" w:themeColor="text1"/>
          <w:spacing w:val="4"/>
          <w:lang w:val="en-US"/>
        </w:rPr>
        <w:t>4</w:t>
      </w:r>
      <w:r w:rsidR="004D0914" w:rsidRPr="003E5F2C">
        <w:rPr>
          <w:rFonts w:ascii="Angsana New" w:hAnsi="Angsana New" w:cs="Angsana New"/>
          <w:color w:val="000000" w:themeColor="text1"/>
          <w:spacing w:val="4"/>
          <w:lang w:val="en-US"/>
        </w:rPr>
        <w:tab/>
      </w:r>
      <w:r w:rsidR="00706088" w:rsidRPr="003E5F2C">
        <w:rPr>
          <w:rFonts w:ascii="Angsana New" w:hAnsi="Angsana New" w:cs="Angsana New" w:hint="cs"/>
          <w:color w:val="000000" w:themeColor="text1"/>
          <w:spacing w:val="4"/>
          <w:cs/>
          <w:lang w:val="en-US"/>
        </w:rPr>
        <w:t>เมื่อ</w:t>
      </w:r>
      <w:r w:rsidR="00710296" w:rsidRPr="003E5F2C">
        <w:rPr>
          <w:rFonts w:ascii="Angsana New" w:hAnsi="Angsana New" w:cs="Angsana New" w:hint="cs"/>
          <w:color w:val="000000" w:themeColor="text1"/>
          <w:spacing w:val="4"/>
          <w:cs/>
          <w:lang w:val="en-US"/>
        </w:rPr>
        <w:t xml:space="preserve">วันที่ </w:t>
      </w:r>
      <w:r w:rsidRPr="00AE5DA6">
        <w:rPr>
          <w:rFonts w:ascii="Angsana New" w:hAnsi="Angsana New" w:cs="Angsana New"/>
          <w:color w:val="000000" w:themeColor="text1"/>
          <w:spacing w:val="4"/>
          <w:lang w:val="en-US"/>
        </w:rPr>
        <w:t>14</w:t>
      </w:r>
      <w:r w:rsidR="00710296" w:rsidRPr="003E5F2C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710296" w:rsidRPr="003E5F2C">
        <w:rPr>
          <w:rFonts w:ascii="Angsana New" w:hAnsi="Angsana New" w:cs="Angsana New" w:hint="cs"/>
          <w:color w:val="000000" w:themeColor="text1"/>
          <w:spacing w:val="4"/>
          <w:cs/>
          <w:lang w:val="en-US"/>
        </w:rPr>
        <w:t xml:space="preserve">ตุลาคม </w:t>
      </w:r>
      <w:r w:rsidRPr="00AE5DA6">
        <w:rPr>
          <w:rFonts w:ascii="Angsana New" w:hAnsi="Angsana New" w:cs="Angsana New"/>
          <w:color w:val="000000" w:themeColor="text1"/>
          <w:spacing w:val="4"/>
          <w:lang w:val="en-US"/>
        </w:rPr>
        <w:t>2557</w:t>
      </w:r>
      <w:r w:rsidR="00710296" w:rsidRPr="003E5F2C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</w:rPr>
        <w:t>บริษัทได้ทำสัญญาการให้บริการดำเนินงานกับ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บริษัทย่อย</w:t>
      </w:r>
      <w:r w:rsidR="004D0914" w:rsidRPr="003E5F2C">
        <w:rPr>
          <w:rFonts w:ascii="Angsana New" w:hAnsi="Angsana New" w:cs="Angsana New"/>
          <w:color w:val="000000" w:themeColor="text1"/>
          <w:spacing w:val="-10"/>
          <w:cs/>
        </w:rPr>
        <w:t>แห่ง</w:t>
      </w:r>
      <w:r w:rsidR="00483AC7" w:rsidRPr="003E5F2C">
        <w:rPr>
          <w:rFonts w:ascii="Angsana New" w:hAnsi="Angsana New" w:cs="Angsana New" w:hint="cs"/>
          <w:color w:val="000000" w:themeColor="text1"/>
          <w:spacing w:val="-10"/>
          <w:cs/>
        </w:rPr>
        <w:t>หนึ่ง</w:t>
      </w:r>
      <w:r w:rsidR="004D0914" w:rsidRPr="003E5F2C">
        <w:rPr>
          <w:rFonts w:ascii="Angsana New" w:hAnsi="Angsana New" w:cs="Angsana New"/>
          <w:color w:val="000000" w:themeColor="text1"/>
          <w:spacing w:val="-10"/>
          <w:cs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spacing w:val="-8"/>
          <w:cs/>
        </w:rPr>
        <w:t>เพื่อให้บริการเกี่ยวกับการจัดการและการดำเนินงานแก่บริษัทย่อยดังกล่าว โดยค่าบริการ</w:t>
      </w:r>
      <w:r w:rsidR="004D0914" w:rsidRPr="003E5F2C">
        <w:rPr>
          <w:rFonts w:ascii="Angsana New" w:hAnsi="Angsana New" w:cs="Angsana New"/>
          <w:color w:val="000000" w:themeColor="text1"/>
          <w:spacing w:val="-8"/>
          <w:cs/>
          <w:lang w:val="en-US"/>
        </w:rPr>
        <w:t>คำนวณจาก</w:t>
      </w:r>
      <w:r w:rsidR="004D0914" w:rsidRPr="003E5F2C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ต้นทุนบวกส่วนเพิ่ม </w:t>
      </w:r>
      <w:r w:rsidR="004D0914" w:rsidRPr="003E5F2C">
        <w:rPr>
          <w:rFonts w:ascii="Angsana New" w:hAnsi="Angsana New" w:cs="Angsana New"/>
          <w:color w:val="000000" w:themeColor="text1"/>
          <w:spacing w:val="-2"/>
          <w:cs/>
        </w:rPr>
        <w:t>และเงื่อนไขการเลิกสัญญาเป็นไปตามข้อตกลงที่ระบุไว้ในสัญญา</w:t>
      </w:r>
    </w:p>
    <w:p w14:paraId="14E32D50" w14:textId="1E1DCD25" w:rsidR="00CE07CA" w:rsidRPr="003E5F2C" w:rsidRDefault="00AE5DA6" w:rsidP="00E840A5">
      <w:pPr>
        <w:spacing w:after="240"/>
        <w:ind w:left="1267" w:hanging="720"/>
        <w:jc w:val="thaiDistribute"/>
        <w:rPr>
          <w:rFonts w:ascii="Angsana New" w:hAnsi="Angsana New" w:cs="Angsana New"/>
          <w:color w:val="000000" w:themeColor="text1"/>
          <w:spacing w:val="-4"/>
          <w:cs/>
          <w:lang w:val="en-US"/>
        </w:rPr>
      </w:pP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="004D0914" w:rsidRPr="003E5F2C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4D0914" w:rsidRPr="003E5F2C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เมื่อวันที่ </w:t>
      </w:r>
      <w:r w:rsidRPr="00AE5DA6">
        <w:rPr>
          <w:rFonts w:ascii="Angsana New" w:hAnsi="Angsana New" w:cs="Angsana New"/>
          <w:color w:val="000000" w:themeColor="text1"/>
          <w:spacing w:val="4"/>
          <w:lang w:val="en-US"/>
        </w:rPr>
        <w:t>19</w:t>
      </w:r>
      <w:r w:rsidR="004D0914" w:rsidRPr="003E5F2C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พฤศจิกายน </w:t>
      </w:r>
      <w:r w:rsidRPr="00AE5DA6">
        <w:rPr>
          <w:rFonts w:ascii="Angsana New" w:hAnsi="Angsana New" w:cs="Angsana New"/>
          <w:color w:val="000000" w:themeColor="text1"/>
          <w:spacing w:val="4"/>
          <w:lang w:val="en-US"/>
        </w:rPr>
        <w:t>2557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บริษัท</w:t>
      </w:r>
      <w:r w:rsidR="004D0914"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 แลนด์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>มาร์ค</w:t>
      </w:r>
      <w:r w:rsidR="004D0914" w:rsidRPr="003E5F2C">
        <w:rPr>
          <w:rFonts w:ascii="Angsana New" w:hAnsi="Angsana New" w:cs="Angsana New"/>
          <w:snapToGrid w:val="0"/>
          <w:color w:val="000000" w:themeColor="text1"/>
          <w:cs/>
        </w:rPr>
        <w:t xml:space="preserve"> โฮลดิ้งส์</w:t>
      </w:r>
      <w:r w:rsidR="004D0914" w:rsidRPr="003E5F2C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 xml:space="preserve"> </w:t>
      </w:r>
      <w:r w:rsidR="004D0914" w:rsidRPr="003E5F2C">
        <w:rPr>
          <w:rFonts w:ascii="Angsana New" w:hAnsi="Angsana New" w:cs="Angsana New"/>
          <w:snapToGrid w:val="0"/>
          <w:color w:val="000000" w:themeColor="text1"/>
          <w:cs/>
        </w:rPr>
        <w:t>จำกัด</w:t>
      </w:r>
      <w:r w:rsidR="004D0914" w:rsidRPr="003E5F2C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4D0914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ซึ่งเป็นบริษัทย่อยของบริษัทได้</w:t>
      </w:r>
      <w:r w:rsidR="004D0914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เข้าทำสัญญาการใช้สิทธิกับ </w:t>
      </w:r>
      <w:r w:rsidR="004D0914" w:rsidRPr="003E5F2C">
        <w:rPr>
          <w:rFonts w:ascii="Angsana New" w:hAnsi="Angsana New" w:cs="Angsana New"/>
          <w:color w:val="000000" w:themeColor="text1"/>
          <w:lang w:val="en-US"/>
        </w:rPr>
        <w:t>Four Seasons Hotel &amp; Resorts Asia Pacific Pte Ltd.</w:t>
      </w:r>
      <w:r w:rsidR="004D0914" w:rsidRPr="003E5F2C">
        <w:rPr>
          <w:rFonts w:ascii="Angsana New" w:hAnsi="Angsana New" w:cs="Angsana New"/>
          <w:color w:val="000000" w:themeColor="text1"/>
          <w:cs/>
          <w:lang w:val="en-US"/>
        </w:rPr>
        <w:t xml:space="preserve"> เพื่อใช้สิทธิ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การใช้ชื่อ </w:t>
      </w:r>
      <w:r w:rsidR="004D0914" w:rsidRPr="003E5F2C">
        <w:rPr>
          <w:rFonts w:ascii="Angsana New" w:hAnsi="Angsana New" w:cs="Angsana New"/>
          <w:color w:val="000000" w:themeColor="text1"/>
          <w:spacing w:val="4"/>
          <w:lang w:val="en-US"/>
        </w:rPr>
        <w:t>“Four Seasons”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ในส่วนของการเป็นเจ้าของและการดำเนินงานซึ่งรวมถึงบริการและกิจกรรมที่เกี่ยวข้องและจำเป็นทั้งหมดในการดำเนินงานด้านที่พักอาศัยภายใต้โครงการเจ้าพระยา เอสเตท ตั้งแต่วันที่ </w:t>
      </w:r>
      <w:r w:rsidRPr="00AE5DA6">
        <w:rPr>
          <w:rFonts w:ascii="Angsana New" w:hAnsi="Angsana New" w:cs="Angsana New"/>
          <w:color w:val="000000" w:themeColor="text1"/>
          <w:spacing w:val="4"/>
          <w:lang w:val="en-US"/>
        </w:rPr>
        <w:t>19</w:t>
      </w:r>
      <w:r w:rsidR="004D0914" w:rsidRPr="003E5F2C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พฤศจิกายน </w:t>
      </w:r>
      <w:r w:rsidRPr="00AE5DA6">
        <w:rPr>
          <w:rFonts w:ascii="Angsana New" w:hAnsi="Angsana New" w:cs="Angsana New"/>
          <w:color w:val="000000" w:themeColor="text1"/>
          <w:spacing w:val="4"/>
          <w:lang w:val="en-US"/>
        </w:rPr>
        <w:t>2557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จนกว่าจะปิดการขาย ทั้งนี้ </w:t>
      </w:r>
      <w:r w:rsidR="004D0914" w:rsidRPr="003E5F2C">
        <w:rPr>
          <w:rFonts w:ascii="Angsana New" w:hAnsi="Angsana New" w:cs="Angsana New"/>
          <w:color w:val="000000" w:themeColor="text1"/>
          <w:spacing w:val="4"/>
          <w:lang w:val="en-US"/>
        </w:rPr>
        <w:t>Four Seasons Hotel &amp; Resorts Asia Pacific Pte Ltd.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มีสิทธิได้รับค่าธรรมเนียมการใช้สิทธิ </w:t>
      </w:r>
      <w:r w:rsidR="004D0914"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ซึ่งคำนวณ</w:t>
      </w:r>
      <w:r w:rsidR="004D0914" w:rsidRPr="003E5F2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            </w:t>
      </w:r>
      <w:r w:rsidR="004D0914"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เป็นอัตราร้อยละของยอดรายได้ขั้นต้นของโครงการ</w:t>
      </w:r>
      <w:r w:rsidR="004D0914" w:rsidRPr="003E5F2C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spacing w:val="-6"/>
          <w:cs/>
          <w:lang w:val="en-US"/>
        </w:rPr>
        <w:t>นอกจากนั้นตามเงื่อนไขของสัญญาบริษัทย่อย</w:t>
      </w:r>
      <w:r w:rsidR="004D0914" w:rsidRPr="003E5F2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มีสิทธิได้รับเงินค่าสนับสนุนในการดำเนินงานจำนวนหนึ่ง</w:t>
      </w:r>
    </w:p>
    <w:p w14:paraId="6A4E22A3" w14:textId="58345E69" w:rsidR="0050111F" w:rsidRPr="003E5F2C" w:rsidRDefault="00AE5DA6" w:rsidP="00E840A5">
      <w:pPr>
        <w:spacing w:after="240"/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="004D0914" w:rsidRPr="003E5F2C">
        <w:rPr>
          <w:rFonts w:ascii="Angsana New" w:hAnsi="Angsana New" w:cs="Angsana New"/>
          <w:color w:val="000000" w:themeColor="text1"/>
          <w:spacing w:val="-4"/>
          <w:cs/>
        </w:rPr>
        <w:t>.</w:t>
      </w:r>
      <w:r w:rsidRPr="00AE5DA6">
        <w:rPr>
          <w:rFonts w:ascii="Angsana New" w:hAnsi="Angsana New" w:cs="Angsana New"/>
          <w:color w:val="000000" w:themeColor="text1"/>
          <w:spacing w:val="-4"/>
          <w:lang w:val="en-US"/>
        </w:rPr>
        <w:t>6</w:t>
      </w:r>
      <w:r w:rsidR="004D0914" w:rsidRPr="003E5F2C">
        <w:rPr>
          <w:rFonts w:ascii="Angsana New" w:hAnsi="Angsana New" w:cs="Angsana New"/>
          <w:color w:val="000000" w:themeColor="text1"/>
          <w:spacing w:val="-4"/>
          <w:cs/>
        </w:rPr>
        <w:tab/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</w:rPr>
        <w:t>บริษัท เจ้าพระยา เอสเตต เรสซิเด้นซ์</w:t>
      </w:r>
      <w:r w:rsidR="004D0914" w:rsidRPr="003E5F2C">
        <w:rPr>
          <w:rFonts w:ascii="Angsana New" w:hAnsi="Angsana New" w:cs="Angsana New"/>
          <w:b/>
          <w:bCs/>
          <w:color w:val="000000" w:themeColor="text1"/>
          <w:spacing w:val="4"/>
          <w:cs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</w:rPr>
        <w:t xml:space="preserve">จำกัด </w:t>
      </w:r>
      <w:r w:rsidR="004D0914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ซึ่งเป็นบริษัทย่อย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</w:rPr>
        <w:t>เข้าทำสัญญาเพื่อรับบริการดำเนินงานกับ</w:t>
      </w:r>
      <w:r w:rsidR="004D0914"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spacing w:val="2"/>
          <w:cs/>
        </w:rPr>
        <w:t>Hotel Management Company Bangkok Limited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</w:rPr>
        <w:t xml:space="preserve"> เพื่อรับบริการเกี่ยวกับการจัดการ</w:t>
      </w:r>
      <w:r w:rsidR="004D0914" w:rsidRPr="003E5F2C">
        <w:rPr>
          <w:rFonts w:ascii="Angsana New" w:hAnsi="Angsana New" w:cs="Angsana New"/>
          <w:color w:val="000000" w:themeColor="text1"/>
          <w:spacing w:val="-2"/>
          <w:cs/>
        </w:rPr>
        <w:t>และการดำเนินงานด้าน</w:t>
      </w:r>
      <w:r w:rsidR="004D0914" w:rsidRPr="003E5F2C">
        <w:rPr>
          <w:rFonts w:ascii="Angsana New" w:hAnsi="Angsana New" w:cs="Angsana New"/>
          <w:color w:val="000000" w:themeColor="text1"/>
          <w:spacing w:val="-4"/>
          <w:cs/>
        </w:rPr>
        <w:t>ที่พักอาศัยภายใต้โครงการเจ้าพระยา เอสเตท</w:t>
      </w:r>
      <w:r w:rsidR="004D0914" w:rsidRPr="003E5F2C">
        <w:rPr>
          <w:rFonts w:ascii="Angsana New" w:hAnsi="Angsana New" w:cs="Angsana New"/>
          <w:color w:val="000000" w:themeColor="text1"/>
          <w:spacing w:val="2"/>
          <w:cs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cs/>
        </w:rPr>
        <w:t>โดยค่าบริการ ระยะเวลา และเงื่อนไขการต่ออายุสัญญาบริการเป็นไปตามข้อตกลงที่ระบุไว้ในสัญญา</w:t>
      </w:r>
    </w:p>
    <w:p w14:paraId="5293B97B" w14:textId="37373610" w:rsidR="004D0914" w:rsidRPr="003E5F2C" w:rsidRDefault="00AE5DA6" w:rsidP="00E840A5">
      <w:pPr>
        <w:spacing w:after="240"/>
        <w:ind w:left="1267" w:hanging="720"/>
        <w:jc w:val="thaiDistribute"/>
        <w:rPr>
          <w:rFonts w:ascii="Angsana New" w:hAnsi="Angsana New" w:cs="Angsana New"/>
          <w:b/>
          <w:bCs/>
          <w:color w:val="000000" w:themeColor="text1"/>
          <w:spacing w:val="4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31</w:t>
      </w:r>
      <w:r w:rsidR="004D0914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7</w:t>
      </w:r>
      <w:r w:rsidR="004D0914" w:rsidRPr="003E5F2C">
        <w:rPr>
          <w:rFonts w:ascii="Angsana New" w:hAnsi="Angsana New" w:cs="Angsana New"/>
          <w:color w:val="000000" w:themeColor="text1"/>
          <w:cs/>
        </w:rPr>
        <w:tab/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</w:rPr>
        <w:t>บริษัท เจ้าพระยา เอสเตต เรสซิเด้นซ์</w:t>
      </w:r>
      <w:r w:rsidR="004D0914" w:rsidRPr="003E5F2C">
        <w:rPr>
          <w:rFonts w:ascii="Angsana New" w:hAnsi="Angsana New" w:cs="Angsana New"/>
          <w:b/>
          <w:bCs/>
          <w:color w:val="000000" w:themeColor="text1"/>
          <w:spacing w:val="4"/>
          <w:cs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</w:rPr>
        <w:t xml:space="preserve">จำกัด </w:t>
      </w:r>
      <w:r w:rsidR="004D0914" w:rsidRPr="003E5F2C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ซึ่งเป็นบริษัทย่อย</w:t>
      </w:r>
      <w:r w:rsidR="004D0914" w:rsidRPr="003E5F2C">
        <w:rPr>
          <w:rFonts w:ascii="Angsana New" w:hAnsi="Angsana New" w:cs="Angsana New"/>
          <w:color w:val="000000" w:themeColor="text1"/>
          <w:spacing w:val="-8"/>
          <w:cs/>
        </w:rPr>
        <w:t>เข้าทำสัญญาเพื่อรับบริการที่ปรึกษาที่เกี่ยวข้องและจำเป็นทั้งหมดในการดำเนินงานด้านที่พัก</w:t>
      </w:r>
      <w:r w:rsidR="004D0914" w:rsidRPr="003E5F2C">
        <w:rPr>
          <w:rFonts w:ascii="Angsana New" w:hAnsi="Angsana New" w:cs="Angsana New"/>
          <w:color w:val="000000" w:themeColor="text1"/>
          <w:spacing w:val="-4"/>
          <w:cs/>
        </w:rPr>
        <w:t>อาศัยภายใต้โครงการเจ้าพระยา เอสเตท</w:t>
      </w:r>
      <w:r w:rsidR="004D0914" w:rsidRPr="003E5F2C">
        <w:rPr>
          <w:rFonts w:ascii="Angsana New" w:hAnsi="Angsana New" w:cs="Angsana New"/>
          <w:color w:val="000000" w:themeColor="text1"/>
          <w:spacing w:val="4"/>
          <w:cs/>
        </w:rPr>
        <w:t>กับ</w:t>
      </w:r>
      <w:r w:rsidR="004D0914"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Four Seasons Hotel &amp; Resorts</w:t>
      </w:r>
      <w:r w:rsidR="004D0914"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="004D0914" w:rsidRPr="003E5F2C">
        <w:rPr>
          <w:rFonts w:ascii="Angsana New" w:hAnsi="Angsana New" w:cs="Angsana New"/>
          <w:color w:val="000000" w:themeColor="text1"/>
          <w:spacing w:val="2"/>
          <w:cs/>
        </w:rPr>
        <w:t xml:space="preserve">Asia Pacific Pte Ltd. </w:t>
      </w:r>
      <w:r w:rsidR="004D0914" w:rsidRPr="003E5F2C">
        <w:rPr>
          <w:rFonts w:ascii="Angsana New" w:hAnsi="Angsana New" w:cs="Angsana New"/>
          <w:color w:val="000000" w:themeColor="text1"/>
          <w:cs/>
        </w:rPr>
        <w:t>โดยค่าบริการ ระยะเวลา และเงื่อนไขการต่ออายุสัญญาบริการเป็นไปตามข้อตกลงที่ระบุไว้ในสัญญา</w:t>
      </w:r>
    </w:p>
    <w:p w14:paraId="65031C1C" w14:textId="77777777" w:rsidR="00E840A5" w:rsidRPr="003E5F2C" w:rsidRDefault="00E840A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</w:p>
    <w:p w14:paraId="510857F4" w14:textId="5A961D14" w:rsidR="00DA65BD" w:rsidRPr="00DA65BD" w:rsidRDefault="00AE5DA6" w:rsidP="00DA65BD">
      <w:pPr>
        <w:spacing w:after="240"/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AE5DA6">
        <w:rPr>
          <w:rFonts w:ascii="Angsana New" w:hAnsi="Angsana New" w:cs="Angsana New" w:hint="cs"/>
          <w:color w:val="000000" w:themeColor="text1"/>
          <w:spacing w:val="-10"/>
          <w:lang w:val="en-US"/>
        </w:rPr>
        <w:lastRenderedPageBreak/>
        <w:t>31</w:t>
      </w:r>
      <w:r w:rsidR="00DA65BD" w:rsidRPr="00DA65BD">
        <w:rPr>
          <w:rFonts w:ascii="Angsana New" w:hAnsi="Angsana New" w:cs="Angsana New" w:hint="cs"/>
          <w:color w:val="000000" w:themeColor="text1"/>
          <w:spacing w:val="-10"/>
          <w:cs/>
          <w:lang w:val="en-US"/>
        </w:rPr>
        <w:t>.</w:t>
      </w:r>
      <w:r w:rsidRPr="00AE5DA6">
        <w:rPr>
          <w:rFonts w:ascii="Angsana New" w:hAnsi="Angsana New" w:cs="Angsana New" w:hint="cs"/>
          <w:color w:val="000000" w:themeColor="text1"/>
          <w:spacing w:val="-10"/>
          <w:lang w:val="en-US"/>
        </w:rPr>
        <w:t>8</w:t>
      </w:r>
      <w:r w:rsidR="00DA65BD" w:rsidRPr="00DA65BD">
        <w:rPr>
          <w:rFonts w:ascii="Angsana New" w:hAnsi="Angsana New" w:cs="Angsana New"/>
          <w:color w:val="000000" w:themeColor="text1"/>
          <w:spacing w:val="-10"/>
          <w:lang w:val="en-US"/>
        </w:rPr>
        <w:tab/>
      </w:r>
      <w:r w:rsidR="00DA65BD" w:rsidRPr="00DA65BD">
        <w:rPr>
          <w:rFonts w:ascii="Angsana New" w:hAnsi="Angsana New" w:cs="Angsana New"/>
          <w:color w:val="000000" w:themeColor="text1"/>
          <w:spacing w:val="-10"/>
          <w:cs/>
          <w:lang w:val="en-US"/>
        </w:rPr>
        <w:t xml:space="preserve">เมื่อวันที่ </w:t>
      </w:r>
      <w:r w:rsidRPr="00AE5DA6">
        <w:rPr>
          <w:rFonts w:ascii="Angsana New" w:hAnsi="Angsana New" w:cs="Angsana New"/>
          <w:color w:val="000000" w:themeColor="text1"/>
          <w:spacing w:val="-10"/>
          <w:lang w:val="en-US"/>
        </w:rPr>
        <w:t>20</w:t>
      </w:r>
      <w:r w:rsidR="00DA65BD" w:rsidRPr="00DA65BD">
        <w:rPr>
          <w:rFonts w:ascii="Angsana New" w:hAnsi="Angsana New" w:cs="Angsana New"/>
          <w:color w:val="000000" w:themeColor="text1"/>
          <w:spacing w:val="-10"/>
          <w:cs/>
          <w:lang w:val="en-US"/>
        </w:rPr>
        <w:t xml:space="preserve"> มิถุนายน </w:t>
      </w:r>
      <w:r w:rsidRPr="00AE5DA6">
        <w:rPr>
          <w:rFonts w:ascii="Angsana New" w:hAnsi="Angsana New" w:cs="Angsana New"/>
          <w:color w:val="000000" w:themeColor="text1"/>
          <w:spacing w:val="-10"/>
          <w:lang w:val="en-US"/>
        </w:rPr>
        <w:t>2568</w:t>
      </w:r>
      <w:r w:rsidR="00DA65BD" w:rsidRPr="00DA65BD">
        <w:rPr>
          <w:rFonts w:ascii="Angsana New" w:hAnsi="Angsana New" w:cs="Angsana New"/>
          <w:color w:val="000000" w:themeColor="text1"/>
          <w:spacing w:val="-10"/>
          <w:cs/>
          <w:lang w:val="en-US"/>
        </w:rPr>
        <w:t xml:space="preserve"> บริษัท ลีดดิ้ง เอ็ดดูเคชั่น จำกัด ซึ่งเป็นบริษัทย่อยของบริษัท (“บริษัทย่อย”)</w:t>
      </w:r>
      <w:r w:rsidR="00DA65BD" w:rsidRPr="00DA65BD">
        <w:rPr>
          <w:rFonts w:ascii="Angsana New" w:hAnsi="Angsana New" w:cs="Angsana New"/>
          <w:color w:val="000000" w:themeColor="text1"/>
          <w:cs/>
          <w:lang w:val="en-US"/>
        </w:rPr>
        <w:t xml:space="preserve"> ได้เข้าทำสัญญาอนุญาตใช้สิทธิ (</w:t>
      </w:r>
      <w:r w:rsidR="00DA65BD" w:rsidRPr="00DA65BD">
        <w:rPr>
          <w:rFonts w:ascii="Angsana New" w:hAnsi="Angsana New" w:cs="Angsana New"/>
          <w:color w:val="000000" w:themeColor="text1"/>
          <w:lang w:val="en-US"/>
        </w:rPr>
        <w:t xml:space="preserve">License Agreement) </w:t>
      </w:r>
      <w:r w:rsidR="00DA65BD" w:rsidRPr="00DA65BD">
        <w:rPr>
          <w:rFonts w:ascii="Angsana New" w:hAnsi="Angsana New" w:cs="Angsana New"/>
          <w:color w:val="000000" w:themeColor="text1"/>
          <w:cs/>
          <w:lang w:val="en-US"/>
        </w:rPr>
        <w:t>และสัญญาบริการที่ปรึกษาด้านการจัดการ (</w:t>
      </w:r>
      <w:r w:rsidR="00DA65BD" w:rsidRPr="00DA65BD">
        <w:rPr>
          <w:rFonts w:ascii="Angsana New" w:hAnsi="Angsana New" w:cs="Angsana New"/>
          <w:color w:val="000000" w:themeColor="text1"/>
          <w:lang w:val="en-US"/>
        </w:rPr>
        <w:t xml:space="preserve">Management Advisory Services Agreement) </w:t>
      </w:r>
      <w:r w:rsidR="00DA65BD" w:rsidRPr="00DA65BD">
        <w:rPr>
          <w:rFonts w:ascii="Angsana New" w:hAnsi="Angsana New" w:cs="Angsana New"/>
          <w:color w:val="000000" w:themeColor="text1"/>
          <w:cs/>
          <w:lang w:val="en-US"/>
        </w:rPr>
        <w:t xml:space="preserve">กับเจ้าของเครื่องหมายการค้าโรงเรียนนานาชาติแห่งหนึ่ง (“ผู้ให้สิทธิ”) โดยมีวัตถุประสงค์เพื่อให้สิทธิในการใช้ทรัพย์สินทางปัญญาของผู้ให้สิทธิในการเปิดและดำเนินกิจการโรงเรียนนานาชาติในประเทศไทย รวมถึงการรับบริการที่ปรึกษาด้านการจัดการจากผู้ให้สิทธิ ทั้งนี้ สัญญาอนุญาตใช้สิทธิและสัญญาบริการที่ปรึกษาด้านการจัดการมีระยะเวลา </w:t>
      </w:r>
      <w:r w:rsidRPr="00AE5DA6">
        <w:rPr>
          <w:rFonts w:ascii="Angsana New" w:hAnsi="Angsana New" w:cs="Angsana New"/>
          <w:color w:val="000000" w:themeColor="text1"/>
          <w:lang w:val="en-US"/>
        </w:rPr>
        <w:t>50</w:t>
      </w:r>
      <w:r w:rsidR="00DA65BD" w:rsidRPr="00DA65BD">
        <w:rPr>
          <w:rFonts w:ascii="Angsana New" w:hAnsi="Angsana New" w:cs="Angsana New"/>
          <w:color w:val="000000" w:themeColor="text1"/>
          <w:cs/>
          <w:lang w:val="en-US"/>
        </w:rPr>
        <w:t xml:space="preserve"> ปี นับตั้งแต่วันที่โรงเรียนเปิดดำเนินการ และผู้ให้สิทธิมีสิทธิได้รับค่าบริการและค่าธรรมเนียมการใช้สิทธิตามข้อกำหนดและเงื่อนไขที่ระบุในสัญญา</w:t>
      </w:r>
    </w:p>
    <w:p w14:paraId="083F7D9A" w14:textId="4BB63C73" w:rsidR="004E4CA3" w:rsidRPr="003E5F2C" w:rsidRDefault="00AE5DA6" w:rsidP="00DA09AD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32</w:t>
      </w:r>
      <w:r w:rsidR="004E4CA3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.</w:t>
      </w:r>
      <w:r w:rsidR="0081643C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4E4CA3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ภาระผูกพันและหนี้สินที่อาจเกิดขึ้น</w:t>
      </w:r>
    </w:p>
    <w:p w14:paraId="2DF44BB3" w14:textId="6367D3C9" w:rsidR="00D22501" w:rsidRPr="003E5F2C" w:rsidRDefault="00AE5DA6" w:rsidP="00DA65BD">
      <w:pPr>
        <w:tabs>
          <w:tab w:val="left" w:pos="1170"/>
        </w:tabs>
        <w:spacing w:after="24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32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D22501" w:rsidRPr="003E5F2C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Pr="00AE5DA6">
        <w:rPr>
          <w:rFonts w:asciiTheme="majorBidi" w:hAnsiTheme="majorBidi" w:cstheme="majorBidi"/>
          <w:snapToGrid w:val="0"/>
          <w:lang w:val="en-US"/>
        </w:rPr>
        <w:t>31</w:t>
      </w:r>
      <w:r w:rsidR="00D22501" w:rsidRPr="003E5F2C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AE5DA6">
        <w:rPr>
          <w:rFonts w:asciiTheme="majorBidi" w:hAnsiTheme="majorBidi" w:cstheme="majorBidi"/>
          <w:snapToGrid w:val="0"/>
          <w:lang w:val="en-US"/>
        </w:rPr>
        <w:t>2568</w:t>
      </w:r>
      <w:r w:rsidR="00D22501" w:rsidRPr="003E5F2C">
        <w:rPr>
          <w:rFonts w:asciiTheme="majorBidi" w:hAnsiTheme="majorBidi" w:cstheme="majorBidi"/>
          <w:snapToGrid w:val="0"/>
          <w:cs/>
          <w:lang w:val="en-US"/>
        </w:rPr>
        <w:t xml:space="preserve"> และ </w:t>
      </w:r>
      <w:r w:rsidRPr="00AE5DA6">
        <w:rPr>
          <w:rFonts w:asciiTheme="majorBidi" w:hAnsiTheme="majorBidi" w:cstheme="majorBidi"/>
          <w:snapToGrid w:val="0"/>
          <w:lang w:val="en-US"/>
        </w:rPr>
        <w:t>2567</w:t>
      </w:r>
      <w:r w:rsidR="00D22501" w:rsidRPr="003E5F2C">
        <w:rPr>
          <w:rFonts w:asciiTheme="majorBidi" w:hAnsiTheme="majorBidi" w:cstheme="majorBidi"/>
          <w:snapToGrid w:val="0"/>
          <w:cs/>
          <w:lang w:val="en-US"/>
        </w:rPr>
        <w:t xml:space="preserve"> บริษัทมีหนังสือค้ำประกันในการชำระหนี้ที่เกี่ยวข้องกับสัญญาก่อสร้างของบริษัทย่อยแห่งหนึ่ง</w:t>
      </w:r>
    </w:p>
    <w:p w14:paraId="1008E593" w14:textId="7CD9B616" w:rsidR="00D22501" w:rsidRPr="003E5F2C" w:rsidRDefault="00AE5DA6" w:rsidP="00DA65BD">
      <w:pPr>
        <w:tabs>
          <w:tab w:val="left" w:pos="1170"/>
        </w:tabs>
        <w:spacing w:after="24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32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Pr="00AE5DA6">
        <w:rPr>
          <w:rFonts w:asciiTheme="majorBidi" w:hAnsiTheme="majorBidi" w:cstheme="majorBidi"/>
          <w:snapToGrid w:val="0"/>
          <w:lang w:val="en-US"/>
        </w:rPr>
        <w:t>31</w:t>
      </w:r>
      <w:r w:rsidR="00D22501" w:rsidRPr="003E5F2C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2568</w:t>
      </w:r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 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บริษัทมีวงเงินบัตรเครดิตซึ่งยังไม่ได้เบิกใช้เป็นจำนวนเงิน 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DA71EF" w:rsidRPr="003E5F2C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14</w:t>
      </w:r>
      <w:r w:rsidR="004B7CC3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และ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4B7CC3" w:rsidRPr="003E5F2C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11</w:t>
      </w:r>
      <w:r w:rsidR="004B7CC3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405C002F" w14:textId="21199BC6" w:rsidR="00D22501" w:rsidRPr="003E5F2C" w:rsidRDefault="00AE5DA6" w:rsidP="00DA65BD">
      <w:pPr>
        <w:tabs>
          <w:tab w:val="left" w:pos="1170"/>
        </w:tabs>
        <w:spacing w:after="24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32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>ธันวาคม</w:t>
      </w:r>
      <w:r w:rsidR="00D22501" w:rsidRPr="003E5F2C">
        <w:rPr>
          <w:rFonts w:asciiTheme="majorBidi" w:hAnsiTheme="majorBidi" w:cstheme="majorBidi"/>
          <w:cs/>
        </w:rPr>
        <w:t xml:space="preserve"> 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2568</w:t>
      </w:r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 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proofErr w:type="gramStart"/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บริษัทมีภาระผูกพันเกี่ยวกับสัญญาก่อสร้างโครงการโรงเรียนและที่อยู่อาศัยคงเหลือจำนวน </w:t>
      </w:r>
      <w:r w:rsidR="00CD1561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829</w:t>
      </w:r>
      <w:r w:rsidR="00CD1561" w:rsidRPr="003E5F2C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45</w:t>
      </w:r>
      <w:proofErr w:type="gramEnd"/>
      <w:r w:rsidR="00CD1561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4B7CC3" w:rsidRPr="003E5F2C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AE5DA6">
        <w:rPr>
          <w:rFonts w:asciiTheme="majorBidi" w:hAnsiTheme="majorBidi" w:cstheme="majorBidi" w:hint="cs"/>
          <w:snapToGrid w:val="0"/>
          <w:spacing w:val="-4"/>
          <w:lang w:val="en-US"/>
        </w:rPr>
        <w:t>80</w:t>
      </w:r>
      <w:r w:rsidR="004B7CC3" w:rsidRPr="003E5F2C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E5DA6">
        <w:rPr>
          <w:rFonts w:asciiTheme="majorBidi" w:hAnsiTheme="majorBidi" w:cstheme="majorBidi" w:hint="cs"/>
          <w:snapToGrid w:val="0"/>
          <w:spacing w:val="-4"/>
          <w:lang w:val="en-US"/>
        </w:rPr>
        <w:t>99</w:t>
      </w:r>
      <w:r w:rsidR="004B7CC3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7ECD2A85" w14:textId="01B78D54" w:rsidR="00BF0E64" w:rsidRDefault="00AE5DA6" w:rsidP="00DA65BD">
      <w:pPr>
        <w:tabs>
          <w:tab w:val="left" w:pos="1170"/>
        </w:tabs>
        <w:spacing w:after="240"/>
        <w:ind w:left="1166" w:hanging="619"/>
        <w:jc w:val="thaiDistribute"/>
        <w:rPr>
          <w:rFonts w:asciiTheme="majorBidi" w:hAnsiTheme="majorBidi" w:cs="Angsana New"/>
          <w:snapToGrid w:val="0"/>
          <w:spacing w:val="6"/>
          <w:lang w:val="en-US"/>
        </w:rPr>
      </w:pP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32</w:t>
      </w:r>
      <w:r w:rsidR="00AA2FE8" w:rsidRPr="003E5F2C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4</w:t>
      </w:r>
      <w:r w:rsidR="00AA2FE8" w:rsidRPr="003E5F2C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86703B"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บริษัทย่อยแห่งหนึ่งมีภาระผูกพันตามสัญญาการขายเงินลงทุนที่จะต้องจัดตั้งบัญชีทุนสำรองเพื่อชำระค่าเช่าที่ดินสำหรับปีที่ </w:t>
      </w:r>
      <w:r w:rsidRPr="00AE5DA6">
        <w:rPr>
          <w:rFonts w:asciiTheme="majorBidi" w:hAnsiTheme="majorBidi" w:cs="Angsana New"/>
          <w:snapToGrid w:val="0"/>
          <w:spacing w:val="-4"/>
          <w:lang w:val="en-US"/>
        </w:rPr>
        <w:t>26</w:t>
      </w:r>
      <w:r w:rsidR="0086703B"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ถึง </w:t>
      </w:r>
      <w:r w:rsidRPr="00AE5DA6">
        <w:rPr>
          <w:rFonts w:asciiTheme="majorBidi" w:hAnsiTheme="majorBidi" w:cs="Angsana New"/>
          <w:snapToGrid w:val="0"/>
          <w:spacing w:val="-4"/>
          <w:lang w:val="en-US"/>
        </w:rPr>
        <w:t>75</w:t>
      </w:r>
      <w:r w:rsidR="0086703B"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</w:t>
      </w:r>
      <w:proofErr w:type="gramStart"/>
      <w:r w:rsidR="0086703B"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>แก่สำนักทรัพย์สินส่วนพระมหากษัตริย์โดยใช้เงินของ  บริษัทย่อยเองจำนวน</w:t>
      </w:r>
      <w:proofErr w:type="gramEnd"/>
      <w:r w:rsidR="0086703B"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</w:t>
      </w:r>
      <w:r w:rsidRPr="00AE5DA6">
        <w:rPr>
          <w:rFonts w:asciiTheme="majorBidi" w:hAnsiTheme="majorBidi" w:cs="Angsana New"/>
          <w:snapToGrid w:val="0"/>
          <w:spacing w:val="-4"/>
          <w:lang w:val="en-US"/>
        </w:rPr>
        <w:t>350</w:t>
      </w:r>
      <w:r w:rsidR="0086703B"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ล้านบาท ภายในวันที่ </w:t>
      </w:r>
      <w:r w:rsidRPr="00AE5DA6">
        <w:rPr>
          <w:rFonts w:asciiTheme="majorBidi" w:hAnsiTheme="majorBidi" w:cs="Angsana New"/>
          <w:snapToGrid w:val="0"/>
          <w:spacing w:val="-4"/>
          <w:lang w:val="en-US"/>
        </w:rPr>
        <w:t>11</w:t>
      </w:r>
      <w:r w:rsidR="0086703B"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พฤศจิกายน </w:t>
      </w:r>
      <w:r w:rsidRPr="00AE5DA6">
        <w:rPr>
          <w:rFonts w:asciiTheme="majorBidi" w:hAnsiTheme="majorBidi" w:cs="Angsana New"/>
          <w:snapToGrid w:val="0"/>
          <w:spacing w:val="-4"/>
          <w:lang w:val="en-US"/>
        </w:rPr>
        <w:t>2565</w:t>
      </w:r>
      <w:r w:rsidR="0086703B"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ซึ่งปัจจุบันอยู่ระหว่างการจัดตั้งบัญชีทุนสำรองดังกล่าว และบริษัทย่อยจะต้องเพิ่มเงินที่จะจัดตั้งบัญชีทุนสำรองดังกล่าวอีก        </w:t>
      </w:r>
      <w:r w:rsidR="0086703B" w:rsidRPr="00B61414">
        <w:rPr>
          <w:rFonts w:asciiTheme="majorBidi" w:hAnsiTheme="majorBidi" w:cs="Angsana New"/>
          <w:snapToGrid w:val="0"/>
          <w:spacing w:val="6"/>
          <w:cs/>
          <w:lang w:val="en-US"/>
        </w:rPr>
        <w:t xml:space="preserve">ร้อยละ </w:t>
      </w:r>
      <w:r w:rsidRPr="00AE5DA6">
        <w:rPr>
          <w:rFonts w:asciiTheme="majorBidi" w:hAnsiTheme="majorBidi" w:cs="Angsana New"/>
          <w:snapToGrid w:val="0"/>
          <w:spacing w:val="6"/>
          <w:lang w:val="en-US"/>
        </w:rPr>
        <w:t>6</w:t>
      </w:r>
      <w:r w:rsidR="0086703B" w:rsidRPr="00B61414">
        <w:rPr>
          <w:rFonts w:asciiTheme="majorBidi" w:hAnsiTheme="majorBidi" w:cs="Angsana New"/>
          <w:snapToGrid w:val="0"/>
          <w:spacing w:val="6"/>
          <w:cs/>
          <w:lang w:val="en-US"/>
        </w:rPr>
        <w:t xml:space="preserve"> ต่อปีนับจากวันที่ครบกำหนดจนถึงวันที่จัดตั้งบัญชีทุนสำรองแล้วเสร็จ </w:t>
      </w:r>
    </w:p>
    <w:p w14:paraId="410E247C" w14:textId="510170F7" w:rsidR="0086703B" w:rsidRPr="003E5F2C" w:rsidRDefault="0086703B" w:rsidP="00BF0E64">
      <w:pPr>
        <w:tabs>
          <w:tab w:val="left" w:pos="1170"/>
        </w:tabs>
        <w:spacing w:after="240"/>
        <w:ind w:left="1166" w:firstLine="4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B61414">
        <w:rPr>
          <w:rFonts w:asciiTheme="majorBidi" w:hAnsiTheme="majorBidi" w:cs="Angsana New"/>
          <w:snapToGrid w:val="0"/>
          <w:spacing w:val="6"/>
          <w:cs/>
          <w:lang w:val="en-US"/>
        </w:rPr>
        <w:t>เมื่อวันที</w:t>
      </w:r>
      <w:r w:rsidR="00426328" w:rsidRPr="00B61414">
        <w:rPr>
          <w:rFonts w:asciiTheme="majorBidi" w:hAnsiTheme="majorBidi" w:cs="Angsana New" w:hint="cs"/>
          <w:snapToGrid w:val="0"/>
          <w:spacing w:val="6"/>
          <w:cs/>
          <w:lang w:val="en-US"/>
        </w:rPr>
        <w:t xml:space="preserve">่ </w:t>
      </w:r>
      <w:r w:rsidR="00AE5DA6" w:rsidRPr="00AE5DA6">
        <w:rPr>
          <w:rFonts w:asciiTheme="majorBidi" w:hAnsiTheme="majorBidi" w:cs="Angsana New"/>
          <w:snapToGrid w:val="0"/>
          <w:spacing w:val="6"/>
          <w:lang w:val="en-US"/>
        </w:rPr>
        <w:t>31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กรก</w:t>
      </w:r>
      <w:r w:rsidR="00BF0E64">
        <w:rPr>
          <w:rFonts w:asciiTheme="majorBidi" w:hAnsiTheme="majorBidi" w:cs="Angsana New" w:hint="cs"/>
          <w:snapToGrid w:val="0"/>
          <w:spacing w:val="-4"/>
          <w:cs/>
          <w:lang w:val="en-US"/>
        </w:rPr>
        <w:t>ฎ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าคม </w:t>
      </w:r>
      <w:r w:rsidR="00AE5DA6" w:rsidRPr="00AE5DA6">
        <w:rPr>
          <w:rFonts w:asciiTheme="majorBidi" w:hAnsiTheme="majorBidi" w:cs="Angsana New"/>
          <w:snapToGrid w:val="0"/>
          <w:spacing w:val="-4"/>
          <w:lang w:val="en-US"/>
        </w:rPr>
        <w:t>2568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บริษัทย่อยได้ลงนามในหนังสือเพิ่มเติมของสัญญาที่เกี่ยวข้อง</w:t>
      </w:r>
      <w:r w:rsidR="00BF0E64">
        <w:rPr>
          <w:rFonts w:asciiTheme="majorBidi" w:hAnsiTheme="majorBidi" w:cs="Angsana New" w:hint="cs"/>
          <w:snapToGrid w:val="0"/>
          <w:spacing w:val="-4"/>
          <w:cs/>
          <w:lang w:val="en-US"/>
        </w:rPr>
        <w:t>กับบริษัทที่เกี่ยวข้องกัน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>เพื่อชำระดอกเบี้ยค้างจ่ายและยุติการคิดดอกเบี้ยปรับเพิ่มเติมของสัญญาที่เกี่ยวข้องกันตั้งแต่วันที่</w:t>
      </w:r>
      <w:r w:rsidRPr="003E5F2C">
        <w:rPr>
          <w:rFonts w:asciiTheme="majorBidi" w:hAnsiTheme="majorBidi" w:cs="Angsana New"/>
          <w:snapToGrid w:val="0"/>
          <w:spacing w:val="-4"/>
          <w:lang w:val="en-US"/>
        </w:rPr>
        <w:t xml:space="preserve"> </w:t>
      </w:r>
      <w:r w:rsidR="00AE5DA6" w:rsidRPr="00AE5DA6">
        <w:rPr>
          <w:rFonts w:asciiTheme="majorBidi" w:hAnsiTheme="majorBidi" w:cs="Angsana New"/>
          <w:snapToGrid w:val="0"/>
          <w:spacing w:val="-4"/>
          <w:lang w:val="en-US"/>
        </w:rPr>
        <w:t>5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ธันวาคม </w:t>
      </w:r>
      <w:r w:rsidR="00AE5DA6" w:rsidRPr="00AE5DA6">
        <w:rPr>
          <w:rFonts w:asciiTheme="majorBidi" w:hAnsiTheme="majorBidi" w:cs="Angsana New"/>
          <w:snapToGrid w:val="0"/>
          <w:spacing w:val="-4"/>
          <w:lang w:val="en-US"/>
        </w:rPr>
        <w:t>2567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ทั้งนี้ ณ วันที่ </w:t>
      </w:r>
      <w:r w:rsidR="00AE5DA6" w:rsidRPr="00AE5DA6">
        <w:rPr>
          <w:rFonts w:asciiTheme="majorBidi" w:hAnsiTheme="majorBidi" w:cs="Angsana New"/>
          <w:snapToGrid w:val="0"/>
          <w:spacing w:val="-4"/>
          <w:lang w:val="en-US"/>
        </w:rPr>
        <w:t>31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ธันวาคม </w:t>
      </w:r>
      <w:r w:rsidR="00AE5DA6" w:rsidRPr="00AE5DA6">
        <w:rPr>
          <w:rFonts w:asciiTheme="majorBidi" w:hAnsiTheme="majorBidi" w:cs="Angsana New"/>
          <w:snapToGrid w:val="0"/>
          <w:spacing w:val="-4"/>
          <w:lang w:val="en-US"/>
        </w:rPr>
        <w:t>2567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บริษัทย่อยได้บันทึกประมาณการ</w:t>
      </w:r>
      <w:r w:rsidR="00BF0E64">
        <w:rPr>
          <w:rFonts w:asciiTheme="majorBidi" w:hAnsiTheme="majorBidi" w:cs="Angsana New" w:hint="cs"/>
          <w:snapToGrid w:val="0"/>
          <w:spacing w:val="-4"/>
          <w:cs/>
          <w:lang w:val="en-US"/>
        </w:rPr>
        <w:t>หนี้สิน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สำหรับจัดการบัญชีทุนสำรองดังกล่าวแล้วจำนวน </w:t>
      </w:r>
      <w:r w:rsidR="00AE5DA6" w:rsidRPr="00AE5DA6">
        <w:rPr>
          <w:rFonts w:asciiTheme="majorBidi" w:hAnsiTheme="majorBidi" w:cs="Angsana New"/>
          <w:snapToGrid w:val="0"/>
          <w:spacing w:val="-4"/>
          <w:lang w:val="en-US"/>
        </w:rPr>
        <w:t>197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>.</w:t>
      </w:r>
      <w:r w:rsidR="00AE5DA6" w:rsidRPr="00AE5DA6">
        <w:rPr>
          <w:rFonts w:asciiTheme="majorBidi" w:hAnsiTheme="majorBidi" w:cs="Angsana New"/>
          <w:snapToGrid w:val="0"/>
          <w:spacing w:val="-4"/>
          <w:lang w:val="en-US"/>
        </w:rPr>
        <w:t>44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ล้านบาท (ดูหมายเหตุข้อ </w:t>
      </w:r>
      <w:r w:rsidR="00AE5DA6" w:rsidRPr="00AE5DA6">
        <w:rPr>
          <w:rFonts w:asciiTheme="majorBidi" w:hAnsiTheme="majorBidi" w:cs="Angsana New"/>
          <w:snapToGrid w:val="0"/>
          <w:spacing w:val="-4"/>
          <w:lang w:val="en-US"/>
        </w:rPr>
        <w:t>14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>)</w:t>
      </w:r>
    </w:p>
    <w:p w14:paraId="49340360" w14:textId="239510BC" w:rsidR="00DA65BD" w:rsidRDefault="0086703B" w:rsidP="00BF0E64">
      <w:pPr>
        <w:spacing w:after="120"/>
        <w:ind w:left="1166" w:firstLine="4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297657">
        <w:rPr>
          <w:rFonts w:asciiTheme="majorBidi" w:hAnsiTheme="majorBidi" w:cs="Angsana New"/>
          <w:snapToGrid w:val="0"/>
          <w:spacing w:val="8"/>
          <w:cs/>
          <w:lang w:val="en-US"/>
        </w:rPr>
        <w:t xml:space="preserve">ต่อมาเมื่อวันที่ </w:t>
      </w:r>
      <w:r w:rsidR="00AE5DA6" w:rsidRPr="00AE5DA6">
        <w:rPr>
          <w:rFonts w:asciiTheme="majorBidi" w:hAnsiTheme="majorBidi" w:cs="Angsana New"/>
          <w:snapToGrid w:val="0"/>
          <w:spacing w:val="8"/>
          <w:lang w:val="en-US"/>
        </w:rPr>
        <w:t>30</w:t>
      </w:r>
      <w:r w:rsidRPr="00297657">
        <w:rPr>
          <w:rFonts w:asciiTheme="majorBidi" w:hAnsiTheme="majorBidi" w:cs="Angsana New"/>
          <w:snapToGrid w:val="0"/>
          <w:spacing w:val="8"/>
          <w:cs/>
          <w:lang w:val="en-US"/>
        </w:rPr>
        <w:t xml:space="preserve"> ธันวาคม </w:t>
      </w:r>
      <w:r w:rsidR="00AE5DA6" w:rsidRPr="00AE5DA6">
        <w:rPr>
          <w:rFonts w:asciiTheme="majorBidi" w:hAnsiTheme="majorBidi" w:cs="Angsana New"/>
          <w:snapToGrid w:val="0"/>
          <w:spacing w:val="8"/>
          <w:lang w:val="en-US"/>
        </w:rPr>
        <w:t>2568</w:t>
      </w:r>
      <w:r w:rsidRPr="00297657">
        <w:rPr>
          <w:rFonts w:asciiTheme="majorBidi" w:hAnsiTheme="majorBidi" w:cs="Angsana New"/>
          <w:snapToGrid w:val="0"/>
          <w:spacing w:val="8"/>
          <w:cs/>
          <w:lang w:val="en-US"/>
        </w:rPr>
        <w:t xml:space="preserve"> บริษัทย่อยดังกล่าวได้โอนหุ้นจำนวนร้อยละ </w:t>
      </w:r>
      <w:r w:rsidR="00AE5DA6" w:rsidRPr="00AE5DA6">
        <w:rPr>
          <w:rFonts w:asciiTheme="majorBidi" w:hAnsiTheme="majorBidi" w:cs="Angsana New"/>
          <w:snapToGrid w:val="0"/>
          <w:spacing w:val="8"/>
          <w:lang w:val="en-US"/>
        </w:rPr>
        <w:t>50</w:t>
      </w:r>
      <w:r w:rsidRPr="00297657">
        <w:rPr>
          <w:rFonts w:asciiTheme="majorBidi" w:hAnsiTheme="majorBidi" w:cs="Angsana New"/>
          <w:snapToGrid w:val="0"/>
          <w:spacing w:val="8"/>
          <w:cs/>
          <w:lang w:val="en-US"/>
        </w:rPr>
        <w:t xml:space="preserve"> ของทุนจด</w:t>
      </w:r>
      <w:r w:rsidRPr="003E5F2C">
        <w:rPr>
          <w:rFonts w:asciiTheme="majorBidi" w:hAnsiTheme="majorBidi" w:cs="Angsana New"/>
          <w:snapToGrid w:val="0"/>
          <w:spacing w:val="-4"/>
          <w:cs/>
          <w:lang w:val="en-US"/>
        </w:rPr>
        <w:t>ทะเบียนในบริษัทย่อยทางอ้อมให้แก่บริษัทที่เกี่ยวข้องกัน ซึ่งเป็นไปตามสัญญาซื้อขายและ   ข้อตกลงทางธุรกิจที่เกี่ยวข้อง</w:t>
      </w:r>
      <w:r w:rsidR="00BF0E64">
        <w:rPr>
          <w:rFonts w:asciiTheme="majorBidi" w:hAnsiTheme="majorBidi" w:cs="Angsana New" w:hint="cs"/>
          <w:snapToGrid w:val="0"/>
          <w:spacing w:val="-4"/>
          <w:cs/>
          <w:lang w:val="en-US"/>
        </w:rPr>
        <w:t xml:space="preserve"> ส่งผลให้ ณ วันที่ </w:t>
      </w:r>
      <w:r w:rsidR="00AE5DA6" w:rsidRPr="00AE5DA6">
        <w:rPr>
          <w:rFonts w:asciiTheme="majorBidi" w:hAnsiTheme="majorBidi" w:cs="Angsana New"/>
          <w:snapToGrid w:val="0"/>
          <w:spacing w:val="-4"/>
          <w:lang w:val="en-US"/>
        </w:rPr>
        <w:t>31</w:t>
      </w:r>
      <w:r w:rsidR="00BF0E64">
        <w:rPr>
          <w:rFonts w:asciiTheme="majorBidi" w:hAnsiTheme="majorBidi" w:cs="Angsana New"/>
          <w:snapToGrid w:val="0"/>
          <w:spacing w:val="-4"/>
          <w:lang w:val="en-US"/>
        </w:rPr>
        <w:t xml:space="preserve"> </w:t>
      </w:r>
      <w:r w:rsidR="00BF0E64">
        <w:rPr>
          <w:rFonts w:asciiTheme="majorBidi" w:hAnsiTheme="majorBidi" w:cs="Angsana New" w:hint="cs"/>
          <w:snapToGrid w:val="0"/>
          <w:spacing w:val="-4"/>
          <w:cs/>
          <w:lang w:val="en-US"/>
        </w:rPr>
        <w:t xml:space="preserve">ธันวาคม </w:t>
      </w:r>
      <w:r w:rsidR="00AE5DA6" w:rsidRPr="00AE5DA6">
        <w:rPr>
          <w:rFonts w:asciiTheme="majorBidi" w:hAnsiTheme="majorBidi" w:cs="Angsana New"/>
          <w:snapToGrid w:val="0"/>
          <w:spacing w:val="-4"/>
          <w:lang w:val="en-US"/>
        </w:rPr>
        <w:t>2568</w:t>
      </w:r>
      <w:r w:rsidR="00BF0E64">
        <w:rPr>
          <w:rFonts w:asciiTheme="majorBidi" w:hAnsiTheme="majorBidi" w:cs="Angsana New"/>
          <w:snapToGrid w:val="0"/>
          <w:spacing w:val="-4"/>
          <w:lang w:val="en-US"/>
        </w:rPr>
        <w:t xml:space="preserve"> </w:t>
      </w:r>
      <w:r w:rsidR="00BF0E64">
        <w:rPr>
          <w:rFonts w:asciiTheme="majorBidi" w:hAnsiTheme="majorBidi" w:cs="Angsana New" w:hint="cs"/>
          <w:snapToGrid w:val="0"/>
          <w:spacing w:val="-4"/>
          <w:cs/>
          <w:lang w:val="en-US"/>
        </w:rPr>
        <w:t>บริษัทย่อยไม่มีประมาณการหนี้สินดังกล่าวแล้ว</w:t>
      </w:r>
      <w:r w:rsidR="00DA65BD">
        <w:rPr>
          <w:rFonts w:asciiTheme="majorBidi" w:hAnsiTheme="majorBidi" w:cstheme="majorBidi"/>
          <w:snapToGrid w:val="0"/>
          <w:spacing w:val="-4"/>
          <w:lang w:val="en-US"/>
        </w:rPr>
        <w:br w:type="page"/>
      </w:r>
    </w:p>
    <w:p w14:paraId="38C88834" w14:textId="133DC377" w:rsidR="003D080A" w:rsidRPr="003E5F2C" w:rsidRDefault="00AE5DA6" w:rsidP="00DA65BD">
      <w:pPr>
        <w:tabs>
          <w:tab w:val="left" w:pos="1170"/>
        </w:tabs>
        <w:spacing w:after="120" w:line="360" w:lineRule="exact"/>
        <w:ind w:left="1166" w:hanging="619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AE5DA6">
        <w:rPr>
          <w:rFonts w:asciiTheme="majorBidi" w:hAnsiTheme="majorBidi" w:cstheme="majorBidi"/>
          <w:snapToGrid w:val="0"/>
          <w:spacing w:val="-4"/>
          <w:lang w:val="en-US"/>
        </w:rPr>
        <w:lastRenderedPageBreak/>
        <w:t>32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E5DA6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D22501" w:rsidRPr="003E5F2C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3D080A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ในเดือนตุลาคม </w:t>
      </w:r>
      <w:r w:rsidRPr="00AE5DA6">
        <w:rPr>
          <w:rFonts w:asciiTheme="majorBidi" w:hAnsiTheme="majorBidi" w:cs="Angsana New"/>
          <w:snapToGrid w:val="0"/>
          <w:spacing w:val="-6"/>
          <w:lang w:val="en-US"/>
        </w:rPr>
        <w:t>2566</w:t>
      </w:r>
      <w:r w:rsidR="003D080A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บริษัทได้รับหนังสือบอกกล่าวจากบริษัท บีซีอีจี ไทย อินเตอร์เนชั่นแนล จํากัด (“ผู้รับเหมาโครงการ”) เพื่อขอใช้สิทธิขายหุ้นภายใต้สัญญาสิทธิซื้อหุ้น ผู้รับเหมาโครงการเสนอขายหุ้นในบริษัทย่อยแห่งหนึ่งให้กับบริษัทในมูลค่า </w:t>
      </w:r>
      <w:r w:rsidRPr="00AE5DA6">
        <w:rPr>
          <w:rFonts w:asciiTheme="majorBidi" w:hAnsiTheme="majorBidi" w:cs="Angsana New"/>
          <w:snapToGrid w:val="0"/>
          <w:spacing w:val="-6"/>
          <w:lang w:val="en-US"/>
        </w:rPr>
        <w:t>120</w:t>
      </w:r>
      <w:r w:rsidR="003D080A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>.</w:t>
      </w:r>
      <w:r w:rsidRPr="00AE5DA6">
        <w:rPr>
          <w:rFonts w:asciiTheme="majorBidi" w:hAnsiTheme="majorBidi" w:cs="Angsana New"/>
          <w:snapToGrid w:val="0"/>
          <w:spacing w:val="-6"/>
          <w:lang w:val="en-US"/>
        </w:rPr>
        <w:t>1</w:t>
      </w:r>
      <w:r w:rsidR="003D080A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ล้านเหรียญสหรัฐ เนื่องจากผู้รับเหมายังไม่ได้ปฏิบัติตามภาระผูกพันครบถ้วนตามข้อกําหนดเบื้องต้นเพื่อการใช้สิทธิในการขายภายใต้ข้อตกลงสิทธิซื้อหุ้นและสัญญาอื่นที่เกี่ยวข้อง ดังนั้นภาระผูกพันในการซื้อหุ้นดังกล่าวยังคงเป็นข้อพิพาทเนื่องจากสิทธิตามสัญญาสิทธิซื้อหุ้นอาจสิ้นสุดลงพร้อมกับการเลิกสัญญาผู้ถือหุ้น แม้จะมีข้อพิพาทนี้ บริษัทได้ประเมินเบื้องต้นแล้วเชื่อว่าค่าเสียหายอันเป็นผลจากการละเมิดสัญญา ก่อสร้างและสัญญาผู้ถือหุ้นที่บริษัทฟ้องเรียกค่าเสียหายจากผู้รับเหมาโครงการนั้นเกินกว่าจํานวน ตามสัญญาสิทธิซื้อหุ้น (ดูหมายเหตุข้อ </w:t>
      </w:r>
      <w:r w:rsidRPr="00AE5DA6">
        <w:rPr>
          <w:rFonts w:asciiTheme="majorBidi" w:hAnsiTheme="majorBidi" w:cs="Angsana New"/>
          <w:snapToGrid w:val="0"/>
          <w:spacing w:val="-6"/>
          <w:lang w:val="en-US"/>
        </w:rPr>
        <w:t>33</w:t>
      </w:r>
      <w:r w:rsidR="003D080A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>.</w:t>
      </w:r>
      <w:r w:rsidRPr="00AE5DA6">
        <w:rPr>
          <w:rFonts w:asciiTheme="majorBidi" w:hAnsiTheme="majorBidi" w:cs="Angsana New"/>
          <w:snapToGrid w:val="0"/>
          <w:spacing w:val="-6"/>
          <w:lang w:val="en-US"/>
        </w:rPr>
        <w:t>2</w:t>
      </w:r>
      <w:r w:rsidR="003D080A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) </w:t>
      </w:r>
    </w:p>
    <w:p w14:paraId="0CA814C7" w14:textId="53C3C2EB" w:rsidR="00297657" w:rsidRDefault="003D080A" w:rsidP="00DA65BD">
      <w:pPr>
        <w:tabs>
          <w:tab w:val="left" w:pos="1170"/>
        </w:tabs>
        <w:spacing w:after="120" w:line="360" w:lineRule="exact"/>
        <w:ind w:left="1166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โดยเมื่อวันที่ </w:t>
      </w:r>
      <w:r w:rsidR="00AE5DA6" w:rsidRPr="00AE5DA6">
        <w:rPr>
          <w:rFonts w:asciiTheme="majorBidi" w:hAnsiTheme="majorBidi" w:cs="Angsana New"/>
          <w:snapToGrid w:val="0"/>
          <w:spacing w:val="-6"/>
          <w:lang w:val="en-US"/>
        </w:rPr>
        <w:t>22</w:t>
      </w:r>
      <w:r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มีนาคม </w:t>
      </w:r>
      <w:r w:rsidR="00AE5DA6" w:rsidRPr="00AE5DA6">
        <w:rPr>
          <w:rFonts w:asciiTheme="majorBidi" w:hAnsiTheme="majorBidi" w:cs="Angsana New"/>
          <w:snapToGrid w:val="0"/>
          <w:spacing w:val="-6"/>
          <w:lang w:val="en-US"/>
        </w:rPr>
        <w:t>2567</w:t>
      </w:r>
      <w:r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บริษัทได้มีหนังสือถึงผู้รับเหมาโครงการ โต้แย้งเรื่องหนังสือบอกกล่าวเพื่อขอใช้สิทธิขายหุ้นข้างต้น</w:t>
      </w:r>
    </w:p>
    <w:p w14:paraId="3FCBD4F7" w14:textId="67337142" w:rsidR="00DC1815" w:rsidRPr="003E5F2C" w:rsidRDefault="00AE5DA6" w:rsidP="00DA65BD">
      <w:pPr>
        <w:spacing w:before="240" w:line="360" w:lineRule="exact"/>
        <w:ind w:left="547" w:hanging="547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33</w:t>
      </w:r>
      <w:r w:rsidR="00DC1815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.</w:t>
      </w:r>
      <w:r w:rsidR="00DC1815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DC1815" w:rsidRPr="003E5F2C">
        <w:rPr>
          <w:rFonts w:ascii="Angsana New" w:hAnsi="Angsana New" w:cs="Angsana New" w:hint="cs"/>
          <w:b/>
          <w:bCs/>
          <w:color w:val="000000" w:themeColor="text1"/>
          <w:cs/>
          <w:lang w:val="en-US"/>
        </w:rPr>
        <w:t>คดีฟ้องร้อง</w:t>
      </w:r>
    </w:p>
    <w:p w14:paraId="31B2B710" w14:textId="782D82A2" w:rsidR="00DB5627" w:rsidRPr="00297657" w:rsidRDefault="00AE5DA6" w:rsidP="00DA65BD">
      <w:pPr>
        <w:tabs>
          <w:tab w:val="left" w:pos="1170"/>
        </w:tabs>
        <w:spacing w:after="120" w:line="360" w:lineRule="exact"/>
        <w:ind w:left="1166" w:hanging="619"/>
        <w:jc w:val="thaiDistribute"/>
        <w:rPr>
          <w:rFonts w:asciiTheme="majorBidi" w:hAnsiTheme="majorBidi" w:cstheme="majorBidi"/>
          <w:snapToGrid w:val="0"/>
          <w:color w:val="000000"/>
          <w:lang w:val="en-US"/>
        </w:rPr>
      </w:pPr>
      <w:r w:rsidRPr="00AE5DA6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33</w:t>
      </w:r>
      <w:r w:rsidR="00A92AE4" w:rsidRPr="003E5F2C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A92AE4" w:rsidRPr="003E5F2C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r w:rsidR="00AE29CB" w:rsidRPr="003E5F2C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ณ วันที่ </w:t>
      </w:r>
      <w:r w:rsidRPr="00AE5DA6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AE29CB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Pr="00AE5DA6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2568</w:t>
      </w:r>
      <w:r w:rsidR="00AE29CB" w:rsidRPr="003E5F2C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</w:t>
      </w:r>
      <w:r w:rsidR="00C72F4B" w:rsidRPr="003E5F2C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บริษัทย่อยแห่งหนึ่งถูกฟ้องเป็นจำเลยในคดีแพ่งเป็นจำนวน </w:t>
      </w:r>
      <w:r w:rsidRPr="00AE5DA6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5</w:t>
      </w:r>
      <w:r w:rsidR="00C72F4B" w:rsidRPr="003E5F2C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คดี โดยถูก</w:t>
      </w:r>
      <w:r w:rsidR="00C72F4B" w:rsidRPr="00297657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ฟ้องร่วมกับบริษัทเป็นจำเลยในคดีแพ่งเป็นจำนวน </w:t>
      </w:r>
      <w:r w:rsidRPr="00AE5DA6">
        <w:rPr>
          <w:rFonts w:asciiTheme="majorBidi" w:hAnsiTheme="majorBidi" w:cstheme="majorBidi"/>
          <w:snapToGrid w:val="0"/>
          <w:color w:val="000000"/>
          <w:lang w:val="en-US"/>
        </w:rPr>
        <w:t>2</w:t>
      </w:r>
      <w:r w:rsidR="00C72F4B" w:rsidRPr="00297657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 คดี สืบเนื่องจากการผิดสัญญาเช่าห้องชุด ซึ่งโจทก์ได้เรียกร้องให้ชดใช้ค่าเสียหายเป็นจำนวนหนึ่ง ทั้งนี้ฝ่ายบริหารและที่ปรึกษากฎหมายของกลุ่มบริษัทยังไม่สามารถประเมินผลของคดีความได้จนกว่าศาลจะมีคำพิพากษาในอนาคต</w:t>
      </w:r>
      <w:r w:rsidR="0036638A" w:rsidRPr="00297657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="0036638A" w:rsidRPr="00297657">
        <w:rPr>
          <w:rFonts w:asciiTheme="majorBidi" w:hAnsiTheme="majorBidi" w:cs="Angsana New"/>
          <w:snapToGrid w:val="0"/>
          <w:color w:val="000000"/>
          <w:cs/>
          <w:lang w:val="en-US"/>
        </w:rPr>
        <w:t>อย่างไรก็ตามกลุ่มบริษัทได้ประเมินผลกระทบแล้วคาดว่าไม่มีนัยสำคัญต่องบการเงินรวมของกลุ่มบริษัท</w:t>
      </w:r>
      <w:r w:rsidR="00C72F4B" w:rsidRPr="00297657">
        <w:rPr>
          <w:rFonts w:asciiTheme="majorBidi" w:hAnsiTheme="majorBidi" w:cstheme="majorBidi"/>
          <w:snapToGrid w:val="0"/>
          <w:color w:val="000000"/>
          <w:cs/>
          <w:lang w:val="en-US"/>
        </w:rPr>
        <w:t>ดังนั้นกลุ่มบริษัทจึงไม่ได้รับรู้ประมาณการหนี้สินจากคดีความดังกล่าวในงบการเงิน</w:t>
      </w:r>
    </w:p>
    <w:p w14:paraId="335528BC" w14:textId="70189BB9" w:rsidR="004F0606" w:rsidRPr="003E5F2C" w:rsidRDefault="00AE5DA6" w:rsidP="00DA65BD">
      <w:pPr>
        <w:tabs>
          <w:tab w:val="left" w:pos="1170"/>
        </w:tabs>
        <w:spacing w:after="120" w:line="360" w:lineRule="exact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AE5DA6">
        <w:rPr>
          <w:rFonts w:ascii="Angsana New" w:hAnsi="Angsana New" w:cs="Angsana New"/>
          <w:snapToGrid w:val="0"/>
          <w:spacing w:val="-4"/>
          <w:lang w:val="en-US"/>
        </w:rPr>
        <w:t>33</w:t>
      </w:r>
      <w:r w:rsidR="004F0606" w:rsidRPr="003E5F2C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AE5DA6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4F0606" w:rsidRPr="003E5F2C">
        <w:rPr>
          <w:rFonts w:ascii="Angsana New" w:hAnsi="Angsana New" w:cs="Angsana New"/>
          <w:snapToGrid w:val="0"/>
          <w:spacing w:val="-4"/>
          <w:lang w:val="en-US"/>
        </w:rPr>
        <w:tab/>
      </w:r>
      <w:r w:rsidR="004F0606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Pr="00AE5DA6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4F0606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Pr="00AE5DA6">
        <w:rPr>
          <w:rFonts w:ascii="Angsana New" w:hAnsi="Angsana New" w:cs="Angsana New"/>
          <w:snapToGrid w:val="0"/>
          <w:spacing w:val="-4"/>
          <w:lang w:val="en-US"/>
        </w:rPr>
        <w:t>2568</w:t>
      </w:r>
      <w:r w:rsidR="004F0606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Pr="00AE5DA6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4F0606" w:rsidRPr="003E5F2C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AE5DA6">
        <w:rPr>
          <w:rFonts w:ascii="Angsana New" w:hAnsi="Angsana New" w:cs="Angsana New"/>
          <w:snapToGrid w:val="0"/>
          <w:spacing w:val="-4"/>
          <w:lang w:val="en-US"/>
        </w:rPr>
        <w:t>484</w:t>
      </w:r>
      <w:r w:rsidR="004F0606" w:rsidRPr="003E5F2C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AE5DA6">
        <w:rPr>
          <w:rFonts w:ascii="Angsana New" w:hAnsi="Angsana New" w:cs="Angsana New"/>
          <w:snapToGrid w:val="0"/>
          <w:spacing w:val="-4"/>
          <w:lang w:val="en-US"/>
        </w:rPr>
        <w:t>65</w:t>
      </w:r>
      <w:r w:rsidR="004F0606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และ </w:t>
      </w:r>
      <w:r w:rsidRPr="00AE5DA6">
        <w:rPr>
          <w:rFonts w:ascii="Angsana New" w:hAnsi="Angsana New" w:cs="Angsana New"/>
          <w:spacing w:val="-6"/>
          <w:lang w:val="en-US"/>
        </w:rPr>
        <w:t>1</w:t>
      </w:r>
      <w:r w:rsidR="00CD1561" w:rsidRPr="003E5F2C">
        <w:rPr>
          <w:rFonts w:ascii="Angsana New" w:hAnsi="Angsana New" w:cs="Angsana New"/>
          <w:spacing w:val="-6"/>
          <w:lang w:val="en-US"/>
        </w:rPr>
        <w:t>,</w:t>
      </w:r>
      <w:r w:rsidRPr="00AE5DA6">
        <w:rPr>
          <w:rFonts w:ascii="Angsana New" w:hAnsi="Angsana New" w:cs="Angsana New"/>
          <w:spacing w:val="-6"/>
          <w:lang w:val="en-US"/>
        </w:rPr>
        <w:t>407</w:t>
      </w:r>
      <w:r w:rsidR="00CD1561" w:rsidRPr="003E5F2C">
        <w:rPr>
          <w:rFonts w:ascii="Angsana New" w:hAnsi="Angsana New" w:cs="Angsana New"/>
          <w:spacing w:val="-6"/>
          <w:lang w:val="en-US"/>
        </w:rPr>
        <w:t>.</w:t>
      </w:r>
      <w:r w:rsidRPr="00AE5DA6">
        <w:rPr>
          <w:rFonts w:ascii="Angsana New" w:hAnsi="Angsana New" w:cs="Angsana New"/>
          <w:spacing w:val="-6"/>
          <w:lang w:val="en-US"/>
        </w:rPr>
        <w:t>88</w:t>
      </w:r>
      <w:r w:rsidR="00CD1561" w:rsidRPr="003E5F2C">
        <w:rPr>
          <w:rFonts w:ascii="Angsana New" w:hAnsi="Angsana New" w:cs="Angsana New"/>
          <w:spacing w:val="-6"/>
          <w:lang w:val="en-US"/>
        </w:rPr>
        <w:t xml:space="preserve"> </w:t>
      </w:r>
      <w:r w:rsidR="004F0606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ล้านบาท ตามลำดับ ซึ่งตามสัญญาชำระหนี้คืน โดยยอดหนี้ดังกล่าวมีกำหนดชำระภายในวันที่ </w:t>
      </w:r>
      <w:r w:rsidRPr="00AE5DA6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4F0606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มิถุนายน </w:t>
      </w:r>
      <w:r w:rsidRPr="00AE5DA6">
        <w:rPr>
          <w:rFonts w:ascii="Angsana New" w:hAnsi="Angsana New" w:cs="Angsana New"/>
          <w:snapToGrid w:val="0"/>
          <w:spacing w:val="-4"/>
          <w:lang w:val="en-US"/>
        </w:rPr>
        <w:t>2565</w:t>
      </w:r>
    </w:p>
    <w:p w14:paraId="62705592" w14:textId="54BD114F" w:rsidR="00297657" w:rsidRDefault="001E0A85" w:rsidP="00DA65BD">
      <w:pPr>
        <w:overflowPunct/>
        <w:autoSpaceDE/>
        <w:autoSpaceDN/>
        <w:adjustRightInd/>
        <w:spacing w:line="360" w:lineRule="exact"/>
        <w:ind w:left="1166"/>
        <w:jc w:val="thaiDistribute"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bookmarkStart w:id="15" w:name="_Hlk216702169"/>
      <w:r w:rsidRPr="003E5F2C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การก่อสร้างโครงการเจ้าพระยาเอสเตทได้ภายในวันที่</w:t>
      </w:r>
      <w:r w:rsidR="002A12E1" w:rsidRPr="003E5F2C">
        <w:rPr>
          <w:rFonts w:ascii="Angsana New" w:hAnsi="Angsana New" w:cs="Angsana New" w:hint="cs"/>
          <w:cs/>
        </w:rPr>
        <w:t xml:space="preserve"> </w:t>
      </w:r>
      <w:r w:rsidR="00AE5DA6" w:rsidRPr="00AE5DA6">
        <w:rPr>
          <w:rFonts w:ascii="Angsana New" w:hAnsi="Angsana New" w:cs="Angsana New"/>
          <w:lang w:val="en-US"/>
        </w:rPr>
        <w:t>31</w:t>
      </w:r>
      <w:r w:rsidRPr="003E5F2C">
        <w:rPr>
          <w:rFonts w:ascii="Angsana New" w:hAnsi="Angsana New" w:cs="Angsana New"/>
          <w:cs/>
        </w:rPr>
        <w:t xml:space="preserve"> ตุลาคม </w:t>
      </w:r>
      <w:r w:rsidR="00AE5DA6" w:rsidRPr="00AE5DA6">
        <w:rPr>
          <w:rFonts w:ascii="Angsana New" w:hAnsi="Angsana New" w:cs="Angsana New"/>
          <w:lang w:val="en-US"/>
        </w:rPr>
        <w:t>2561</w:t>
      </w:r>
      <w:r w:rsidRPr="003E5F2C">
        <w:rPr>
          <w:rFonts w:ascii="Angsana New" w:hAnsi="Angsana New" w:cs="Angsana New"/>
          <w:cs/>
        </w:rPr>
        <w:t xml:space="preserve"> ตามที่ก</w:t>
      </w:r>
      <w:r w:rsidRPr="003E5F2C">
        <w:rPr>
          <w:rFonts w:ascii="Angsana New" w:hAnsi="Angsana New" w:cs="Angsana New" w:hint="cs"/>
          <w:cs/>
        </w:rPr>
        <w:t>ำ</w:t>
      </w:r>
      <w:r w:rsidRPr="003E5F2C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3E5F2C">
        <w:rPr>
          <w:rFonts w:ascii="Angsana New" w:hAnsi="Angsana New" w:cs="Angsana New" w:hint="cs"/>
          <w:cs/>
        </w:rPr>
        <w:t>โครงการ</w:t>
      </w:r>
      <w:r w:rsidRPr="003E5F2C">
        <w:rPr>
          <w:rFonts w:ascii="Angsana New" w:hAnsi="Angsana New" w:cs="Angsana New"/>
          <w:cs/>
        </w:rPr>
        <w:t>แต่ละฝ่</w:t>
      </w:r>
      <w:r w:rsidRPr="003E5F2C">
        <w:rPr>
          <w:rFonts w:ascii="Angsana New" w:hAnsi="Angsana New" w:cs="Angsana New" w:hint="cs"/>
          <w:cs/>
        </w:rPr>
        <w:t>า</w:t>
      </w:r>
      <w:r w:rsidRPr="003E5F2C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3E5F2C">
        <w:rPr>
          <w:rFonts w:ascii="Angsana New" w:hAnsi="Angsana New" w:cs="Angsana New" w:hint="cs"/>
          <w:cs/>
        </w:rPr>
        <w:t>า</w:t>
      </w:r>
      <w:r w:rsidRPr="003E5F2C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3E5F2C">
        <w:rPr>
          <w:rFonts w:ascii="Angsana New" w:hAnsi="Angsana New" w:cs="Angsana New" w:hint="cs"/>
          <w:cs/>
        </w:rPr>
        <w:t>ำ</w:t>
      </w:r>
      <w:r w:rsidRPr="003E5F2C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3E5F2C">
        <w:rPr>
          <w:rFonts w:ascii="Angsana New" w:hAnsi="Angsana New" w:cs="Angsana New" w:hint="cs"/>
          <w:cs/>
        </w:rPr>
        <w:t>ำ</w:t>
      </w:r>
      <w:r w:rsidRPr="003E5F2C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โดยเมื่อวันที่ </w:t>
      </w:r>
      <w:r w:rsidR="00AE5DA6" w:rsidRPr="00AE5DA6">
        <w:rPr>
          <w:rFonts w:ascii="Angsana New" w:hAnsi="Angsana New" w:cs="Angsana New"/>
          <w:lang w:val="en-US"/>
        </w:rPr>
        <w:t>20</w:t>
      </w:r>
      <w:r w:rsidRPr="003E5F2C">
        <w:rPr>
          <w:rFonts w:ascii="Angsana New" w:hAnsi="Angsana New" w:cs="Angsana New"/>
          <w:cs/>
        </w:rPr>
        <w:t xml:space="preserve"> เมษายน </w:t>
      </w:r>
      <w:r w:rsidR="00AE5DA6" w:rsidRPr="00AE5DA6">
        <w:rPr>
          <w:rFonts w:ascii="Angsana New" w:hAnsi="Angsana New" w:cs="Angsana New"/>
          <w:lang w:val="en-US"/>
        </w:rPr>
        <w:t>2566</w:t>
      </w:r>
      <w:r w:rsidRPr="003E5F2C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3E5F2C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กล่าวคือวันที่</w:t>
      </w:r>
      <w:r w:rsidRPr="003E5F2C">
        <w:rPr>
          <w:rFonts w:ascii="Angsana New" w:hAnsi="Angsana New" w:cs="Angsana New"/>
          <w:cs/>
        </w:rPr>
        <w:t xml:space="preserve"> </w:t>
      </w:r>
      <w:r w:rsidR="00AE5DA6" w:rsidRPr="00AE5DA6">
        <w:rPr>
          <w:rFonts w:ascii="Angsana New" w:hAnsi="Angsana New" w:cs="Angsana New"/>
          <w:lang w:val="en-US"/>
        </w:rPr>
        <w:t>31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ตุลาคม</w:t>
      </w:r>
      <w:r w:rsidRPr="003E5F2C">
        <w:rPr>
          <w:rFonts w:ascii="Angsana New" w:hAnsi="Angsana New" w:cs="Angsana New"/>
          <w:cs/>
        </w:rPr>
        <w:t xml:space="preserve"> </w:t>
      </w:r>
      <w:r w:rsidR="00AE5DA6" w:rsidRPr="00AE5DA6">
        <w:rPr>
          <w:rFonts w:ascii="Angsana New" w:hAnsi="Angsana New" w:cs="Angsana New"/>
          <w:lang w:val="en-US"/>
        </w:rPr>
        <w:t>2561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3E5F2C">
        <w:rPr>
          <w:rFonts w:ascii="Angsana New" w:hAnsi="Angsana New" w:cs="Angsana New"/>
          <w:cs/>
        </w:rPr>
        <w:t xml:space="preserve"> </w:t>
      </w:r>
      <w:r w:rsidRPr="003E5F2C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</w:t>
      </w:r>
      <w:r w:rsidRPr="003E5F2C">
        <w:rPr>
          <w:rFonts w:ascii="Angsana New" w:hAnsi="Angsana New" w:cs="Angsana New" w:hint="cs"/>
          <w:spacing w:val="4"/>
          <w:cs/>
        </w:rPr>
        <w:t>ได้รับการชดใช้ค่าเสียหายจากความล่าช้าจำนวน</w:t>
      </w:r>
      <w:r w:rsidRPr="003E5F2C">
        <w:rPr>
          <w:rFonts w:ascii="Angsana New" w:hAnsi="Angsana New" w:cs="Angsana New"/>
          <w:spacing w:val="4"/>
          <w:cs/>
        </w:rPr>
        <w:t xml:space="preserve"> </w:t>
      </w:r>
      <w:r w:rsidR="00AE5DA6" w:rsidRPr="00AE5DA6">
        <w:rPr>
          <w:rFonts w:ascii="Angsana New" w:hAnsi="Angsana New" w:cs="Angsana New"/>
          <w:spacing w:val="4"/>
          <w:lang w:val="en-US"/>
        </w:rPr>
        <w:t>5</w:t>
      </w:r>
      <w:r w:rsidRPr="003E5F2C">
        <w:rPr>
          <w:rFonts w:ascii="Angsana New" w:hAnsi="Angsana New" w:cs="Angsana New"/>
          <w:spacing w:val="4"/>
          <w:cs/>
        </w:rPr>
        <w:t>,</w:t>
      </w:r>
      <w:r w:rsidR="00AE5DA6" w:rsidRPr="00AE5DA6">
        <w:rPr>
          <w:rFonts w:ascii="Angsana New" w:hAnsi="Angsana New" w:cs="Angsana New"/>
          <w:spacing w:val="4"/>
          <w:lang w:val="en-US"/>
        </w:rPr>
        <w:t>380</w:t>
      </w:r>
      <w:r w:rsidRPr="003E5F2C">
        <w:rPr>
          <w:rFonts w:ascii="Angsana New" w:hAnsi="Angsana New" w:cs="Angsana New"/>
          <w:spacing w:val="4"/>
          <w:cs/>
        </w:rPr>
        <w:t>.</w:t>
      </w:r>
      <w:r w:rsidR="00AE5DA6" w:rsidRPr="00AE5DA6">
        <w:rPr>
          <w:rFonts w:ascii="Angsana New" w:hAnsi="Angsana New" w:cs="Angsana New"/>
          <w:spacing w:val="4"/>
          <w:lang w:val="en-US"/>
        </w:rPr>
        <w:t>22</w:t>
      </w:r>
      <w:r w:rsidRPr="003E5F2C">
        <w:rPr>
          <w:rFonts w:ascii="Angsana New" w:hAnsi="Angsana New" w:cs="Angsana New"/>
          <w:spacing w:val="4"/>
          <w:cs/>
        </w:rPr>
        <w:t xml:space="preserve"> </w:t>
      </w:r>
      <w:r w:rsidRPr="003E5F2C">
        <w:rPr>
          <w:rFonts w:ascii="Angsana New" w:hAnsi="Angsana New" w:cs="Angsana New" w:hint="cs"/>
          <w:spacing w:val="4"/>
          <w:cs/>
        </w:rPr>
        <w:t>ล้านบาท</w:t>
      </w:r>
      <w:r w:rsidRPr="003E5F2C">
        <w:rPr>
          <w:rFonts w:ascii="Angsana New" w:hAnsi="Angsana New" w:cs="Angsana New"/>
          <w:spacing w:val="4"/>
          <w:cs/>
        </w:rPr>
        <w:t xml:space="preserve"> </w:t>
      </w:r>
      <w:r w:rsidRPr="003E5F2C">
        <w:rPr>
          <w:rFonts w:ascii="Angsana New" w:hAnsi="Angsana New" w:cs="Angsana New" w:hint="cs"/>
          <w:spacing w:val="4"/>
          <w:cs/>
        </w:rPr>
        <w:t>และยังระบุไว้ในหนังสือ</w:t>
      </w:r>
      <w:r w:rsidRPr="003E5F2C">
        <w:rPr>
          <w:rFonts w:ascii="Angsana New" w:hAnsi="Angsana New" w:cs="Angsana New" w:hint="cs"/>
          <w:spacing w:val="8"/>
          <w:cs/>
        </w:rPr>
        <w:t xml:space="preserve">ชี้ขาดดังกล่าวว่าการก่อสร้างโครงการยังไม่แล้วเสร็จ </w:t>
      </w:r>
      <w:r w:rsidRPr="003E5F2C">
        <w:rPr>
          <w:rFonts w:ascii="Angsana New" w:hAnsi="Angsana New" w:cs="Angsana New"/>
          <w:spacing w:val="8"/>
          <w:cs/>
        </w:rPr>
        <w:t>และค่าความเสียหายจากความล่าช้าจะ</w:t>
      </w:r>
      <w:r w:rsidRPr="003E5F2C">
        <w:rPr>
          <w:rFonts w:ascii="Angsana New" w:hAnsi="Angsana New" w:cs="Angsana New"/>
          <w:spacing w:val="4"/>
          <w:cs/>
        </w:rPr>
        <w:t>ดำเนินต่อจนถึงวันที่งานก่อสร้างแล้วเสร็จขั้นสุดท้าย (Practical Completion</w:t>
      </w:r>
      <w:bookmarkEnd w:id="15"/>
      <w:r w:rsidRPr="003E5F2C">
        <w:rPr>
          <w:rFonts w:ascii="Angsana New" w:hAnsi="Angsana New" w:cs="Angsana New"/>
          <w:snapToGrid w:val="0"/>
          <w:spacing w:val="-4"/>
          <w:lang w:val="en-US"/>
        </w:rPr>
        <w:t>)</w:t>
      </w:r>
      <w:r w:rsidR="00297657">
        <w:rPr>
          <w:rFonts w:ascii="Angsana New" w:hAnsi="Angsana New" w:cs="Angsana New"/>
          <w:snapToGrid w:val="0"/>
          <w:spacing w:val="-4"/>
          <w:lang w:val="en-US"/>
        </w:rPr>
        <w:br w:type="page"/>
      </w:r>
    </w:p>
    <w:p w14:paraId="10311535" w14:textId="6E3AD7A9" w:rsidR="004F0606" w:rsidRPr="003E5F2C" w:rsidRDefault="003A4919" w:rsidP="00297657">
      <w:pPr>
        <w:tabs>
          <w:tab w:val="left" w:pos="1170"/>
        </w:tabs>
        <w:spacing w:after="120" w:line="400" w:lineRule="exact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3E5F2C">
        <w:rPr>
          <w:rFonts w:ascii="Angsana New" w:hAnsi="Angsana New" w:cs="Angsana New"/>
          <w:snapToGrid w:val="0"/>
          <w:spacing w:val="-4"/>
          <w:lang w:val="en-US"/>
        </w:rPr>
        <w:lastRenderedPageBreak/>
        <w:tab/>
      </w:r>
      <w:r w:rsidR="001E0A85" w:rsidRPr="003E5F2C">
        <w:rPr>
          <w:rFonts w:ascii="Angsana New" w:hAnsi="Angsana New" w:cs="Angsana New"/>
          <w:snapToGrid w:val="0"/>
          <w:spacing w:val="-4"/>
          <w:cs/>
          <w:lang w:val="en-US"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 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เจ้าหนี้ค่าก่อสร้างและดอกเบี้ยค้างจ่ายทั้งหมด</w:t>
      </w:r>
    </w:p>
    <w:p w14:paraId="55C26982" w14:textId="112AA5B6" w:rsidR="001E0A85" w:rsidRPr="003E5F2C" w:rsidRDefault="00F10626" w:rsidP="00297657">
      <w:pPr>
        <w:tabs>
          <w:tab w:val="left" w:pos="1170"/>
        </w:tabs>
        <w:spacing w:after="120" w:line="400" w:lineRule="exact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3E5F2C">
        <w:rPr>
          <w:rFonts w:ascii="Angsana New" w:hAnsi="Angsana New" w:cs="Angsana New"/>
          <w:snapToGrid w:val="0"/>
          <w:spacing w:val="-4"/>
          <w:lang w:val="en-US"/>
        </w:rPr>
        <w:tab/>
      </w:r>
      <w:r w:rsidR="001E0A85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ทั้งนี้ตามความเห็นของที่ปรึกษาทางกฎหมายของกลุ่มบริษัท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205</w:t>
      </w:r>
      <w:r w:rsidR="001E0A85"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E0A85" w:rsidRPr="003E5F2C">
        <w:rPr>
          <w:rFonts w:ascii="Angsana New" w:hAnsi="Angsana New" w:cs="Angsana New"/>
          <w:snapToGrid w:val="0"/>
          <w:spacing w:val="-4"/>
          <w:cs/>
          <w:lang w:val="en-US"/>
        </w:rPr>
        <w:t>ของประมวลกฎหมายแพ่งและพาณิชย์</w:t>
      </w:r>
    </w:p>
    <w:p w14:paraId="77C988DB" w14:textId="3E35ED7A" w:rsidR="00E574C3" w:rsidRPr="003E5F2C" w:rsidRDefault="003A4919" w:rsidP="00297657">
      <w:pPr>
        <w:tabs>
          <w:tab w:val="left" w:pos="1170"/>
        </w:tabs>
        <w:spacing w:after="120" w:line="400" w:lineRule="exact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3E5F2C">
        <w:rPr>
          <w:rFonts w:ascii="Angsana New" w:hAnsi="Angsana New" w:cs="Angsana New"/>
          <w:snapToGrid w:val="0"/>
          <w:spacing w:val="-4"/>
          <w:lang w:val="en-US"/>
        </w:rPr>
        <w:tab/>
      </w:r>
      <w:r w:rsidR="00E574C3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26</w:t>
      </w:r>
      <w:r w:rsidR="00E574C3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เมษายน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E574C3"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สืบเนื่องจากหนังสือชี้ขาดอย่างเป็นทางการจากวิศวกรดังกล่าว บริษัทย่อยได้ส่งหนังสือเรียกชำระค่าเสียหายเนื่องจากความล่าช้าตามสัญญาก่อสร้างและความเสียหายต่างๆ ที่เกิดขึ้นในเบื้องต้นที่เกี่ยวข้องกับการผิดสัญญาก่อสร้าง (</w:t>
      </w:r>
      <w:r w:rsidR="00E574C3" w:rsidRPr="003E5F2C">
        <w:rPr>
          <w:rFonts w:ascii="Angsana New" w:hAnsi="Angsana New" w:cs="Angsana New"/>
          <w:snapToGrid w:val="0"/>
          <w:spacing w:val="-4"/>
          <w:lang w:val="en-US"/>
        </w:rPr>
        <w:t xml:space="preserve">Demand Notice) </w:t>
      </w:r>
      <w:r w:rsidR="00E574C3" w:rsidRPr="003E5F2C">
        <w:rPr>
          <w:rFonts w:ascii="Angsana New" w:hAnsi="Angsana New" w:cs="Angsana New"/>
          <w:snapToGrid w:val="0"/>
          <w:spacing w:val="-4"/>
          <w:cs/>
          <w:lang w:val="en-US"/>
        </w:rPr>
        <w:t>ให้กับผู้รับเหมาโครงการ ซึ่งหนังสือดังกล่าวได้ถึงกำหนดชำระโดยไม่มีการจ่ายชำระจากผู้รับเหมาโครงการ</w:t>
      </w:r>
    </w:p>
    <w:p w14:paraId="0994362B" w14:textId="4D7BC217" w:rsidR="00E574C3" w:rsidRPr="003E5F2C" w:rsidRDefault="00E574C3" w:rsidP="00297657">
      <w:pPr>
        <w:tabs>
          <w:tab w:val="left" w:pos="1170"/>
        </w:tabs>
        <w:spacing w:after="120" w:line="400" w:lineRule="exact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3E5F2C">
        <w:rPr>
          <w:rFonts w:ascii="Angsana New" w:hAnsi="Angsana New" w:cs="Angsana New"/>
          <w:snapToGrid w:val="0"/>
          <w:spacing w:val="-4"/>
          <w:lang w:val="en-US"/>
        </w:rPr>
        <w:tab/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สืบเนื่องจากที่กล่าวมาข้างต้น เมื่อวันที่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พฤษภาคม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ใช้สิทธิตามสัญญาเพื่อบอกเลิกสัญญาระหว่างผู้ถือหุ้นของบริษัทย่อยกับผู้รับเหมาโครงการซึ่งมีฐานะเป็นผู้ถือหุ้นส่วนน้อยในบริษัทย่อยโดยการออกหนังสือบอกเลิกสัญญาอย่างเป็นทางการ</w:t>
      </w:r>
    </w:p>
    <w:p w14:paraId="15EEC5CC" w14:textId="1D186920" w:rsidR="00E574C3" w:rsidRPr="003E5F2C" w:rsidRDefault="00E574C3" w:rsidP="00297657">
      <w:pPr>
        <w:tabs>
          <w:tab w:val="left" w:pos="1170"/>
        </w:tabs>
        <w:spacing w:after="120" w:line="400" w:lineRule="exact"/>
        <w:ind w:left="1166" w:firstLine="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29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ผู้รับเหมาโครงการได้ดำเนินการก่อสร้างแล้วเสร็จและได้รับหนังสือรับรองการแล้วเสร็จพร้อมใช้งาน (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Certificate of Practical Completion)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ลงวันที่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 xml:space="preserve">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AE5DA6" w:rsidRPr="00AE5DA6">
        <w:rPr>
          <w:rFonts w:ascii="Angsana New" w:hAnsi="Angsana New" w:cs="Angsana New"/>
          <w:snapToGrid w:val="0"/>
          <w:spacing w:val="-4"/>
          <w:lang w:val="en-US"/>
        </w:rPr>
        <w:t>5</w:t>
      </w:r>
      <w:r w:rsidRPr="003E5F2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E5F2C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</w:p>
    <w:p w14:paraId="244D6B12" w14:textId="770E39BA" w:rsidR="00C72F4B" w:rsidRPr="003E5F2C" w:rsidRDefault="00C72F4B" w:rsidP="00297657">
      <w:pPr>
        <w:tabs>
          <w:tab w:val="left" w:pos="1170"/>
        </w:tabs>
        <w:spacing w:after="120" w:line="400" w:lineRule="exact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3E5F2C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Pr="003E5F2C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การดำเนินคดีโดยผู้รับเหมาโครงการ</w:t>
      </w:r>
    </w:p>
    <w:p w14:paraId="666CD8B6" w14:textId="42C95382" w:rsidR="00A21A78" w:rsidRPr="003E5F2C" w:rsidRDefault="00F10626" w:rsidP="00297657">
      <w:pPr>
        <w:numPr>
          <w:ilvl w:val="0"/>
          <w:numId w:val="26"/>
        </w:numPr>
        <w:tabs>
          <w:tab w:val="left" w:pos="1170"/>
        </w:tabs>
        <w:spacing w:after="120" w:line="400" w:lineRule="exact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3E5F2C">
        <w:rPr>
          <w:rFonts w:ascii="Times New Roman" w:hAnsi="Times New Roman" w:cs="Times New Roman" w:hint="cs"/>
          <w:snapToGrid w:val="0"/>
          <w:spacing w:val="-6"/>
          <w:cs/>
          <w:lang w:val="en-US"/>
        </w:rPr>
        <w:t>⁠</w:t>
      </w:r>
      <w:r w:rsidR="00E574C3" w:rsidRPr="003E5F2C">
        <w:rPr>
          <w:rFonts w:ascii="Angsana New" w:hAnsi="Angsana New" w:cs="Angsana New" w:hint="cs"/>
          <w:snapToGrid w:val="0"/>
          <w:spacing w:val="-6"/>
          <w:cs/>
          <w:lang w:val="en-US"/>
        </w:rPr>
        <w:t>เมื่อวันที่</w:t>
      </w:r>
      <w:r w:rsidR="00E574C3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19</w:t>
      </w:r>
      <w:r w:rsidR="00E574C3"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2565</w:t>
      </w:r>
      <w:r w:rsidR="00E574C3" w:rsidRPr="003E5F2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E574C3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>ผู้รับเหมาโครงการได้ยื่นคำร้องต่อศาลขอให้เพิกถอนมติที่ประชุมวิสามัญผู้ถือหุ้น ครั้งที่</w:t>
      </w:r>
      <w:r w:rsidR="00E574C3" w:rsidRPr="003E5F2C">
        <w:rPr>
          <w:rFonts w:asciiTheme="majorBidi" w:hAnsiTheme="majorBidi" w:cs="Angsana New"/>
          <w:snapToGrid w:val="0"/>
          <w:spacing w:val="-6"/>
          <w:lang w:val="en-US"/>
        </w:rPr>
        <w:t> </w:t>
      </w:r>
      <w:r w:rsidR="00AE5DA6" w:rsidRPr="00AE5DA6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E574C3" w:rsidRPr="003E5F2C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AE5DA6" w:rsidRPr="00AE5DA6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="00E574C3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E574C3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>ซึ่งพิจารณาวาระการเปลี่ยนแปลงกรรมการ อำนาจกรรมการ และ</w:t>
      </w:r>
      <w:r w:rsidR="00E574C3" w:rsidRPr="00297657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การดำเนินคดีกับผู้รับเหมาโครงการ ทั้งนี้ คดีดังกล่าวได้ถึงที่สุดแล้ว โดยเมื่อวันที่ </w:t>
      </w:r>
      <w:r w:rsidR="00AE5DA6" w:rsidRPr="00AE5DA6">
        <w:rPr>
          <w:rFonts w:asciiTheme="majorBidi" w:hAnsiTheme="majorBidi" w:cstheme="majorBidi"/>
          <w:snapToGrid w:val="0"/>
          <w:spacing w:val="-6"/>
          <w:lang w:val="en-US"/>
        </w:rPr>
        <w:t>6</w:t>
      </w:r>
      <w:r w:rsidR="00E574C3" w:rsidRPr="00297657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พฤศจิกายน</w:t>
      </w:r>
      <w:r w:rsidR="00E574C3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AE5DA6" w:rsidRPr="00AE5DA6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="00E574C3" w:rsidRPr="003E5F2C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E574C3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>ศาลชั้นต้นได้มีคำพิพากษาว่าคำร้องของผู้รับเหมาโครงการให้เพิกถอนมติที่ประชุมวิสามัญผู้ถือหุ้น ครั้งที่</w:t>
      </w:r>
      <w:r w:rsidR="00E574C3" w:rsidRPr="003E5F2C">
        <w:rPr>
          <w:rFonts w:asciiTheme="majorBidi" w:hAnsiTheme="majorBidi" w:cs="Angsana New"/>
          <w:snapToGrid w:val="0"/>
          <w:spacing w:val="-6"/>
          <w:lang w:val="en-US"/>
        </w:rPr>
        <w:t> </w:t>
      </w:r>
      <w:r w:rsidR="00AE5DA6" w:rsidRPr="00AE5DA6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E574C3" w:rsidRPr="003E5F2C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AE5DA6" w:rsidRPr="00AE5DA6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="00E574C3" w:rsidRPr="003E5F2C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E574C3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>นั้นไม่มีมูล จึงเป็นเหตุให้ยกคำร้องเพิกถอนทั้งหมดและขอให้</w:t>
      </w:r>
      <w:r w:rsidR="00E574C3" w:rsidRPr="00297657">
        <w:rPr>
          <w:rFonts w:asciiTheme="majorBidi" w:hAnsiTheme="majorBidi" w:cs="Angsana New"/>
          <w:snapToGrid w:val="0"/>
          <w:cs/>
          <w:lang w:val="en-US"/>
        </w:rPr>
        <w:t>ผู้รับเหมาโครงการเป็นผู้ชำระค่าธรรมเนียมศาล ปัจจุบันคดีอยู่ระหว่างรอคำพิพากษาของศาล</w:t>
      </w:r>
      <w:r w:rsidR="00E574C3" w:rsidRPr="003E5F2C">
        <w:rPr>
          <w:rFonts w:asciiTheme="majorBidi" w:hAnsiTheme="majorBidi" w:cs="Angsana New"/>
          <w:snapToGrid w:val="0"/>
          <w:spacing w:val="-6"/>
          <w:cs/>
          <w:lang w:val="en-US"/>
        </w:rPr>
        <w:t>อุทธรณ์</w:t>
      </w:r>
    </w:p>
    <w:p w14:paraId="2B062F07" w14:textId="409A774C" w:rsidR="00297657" w:rsidRPr="00297657" w:rsidRDefault="00E574C3" w:rsidP="00E13B28">
      <w:pPr>
        <w:pStyle w:val="ListParagraph"/>
        <w:numPr>
          <w:ilvl w:val="0"/>
          <w:numId w:val="26"/>
        </w:numPr>
        <w:spacing w:after="120" w:line="400" w:lineRule="exact"/>
        <w:ind w:left="1526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297657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297657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ตุลาคม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297657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</w:t>
      </w:r>
      <w:r w:rsidRPr="00297657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>โดยกล่าวหาว่าบริษัทได้ฝ่าฝืนเงื่อนไขในสัญญาระหว่างผู้ถือหุ้น ข้อบังคับของบริษัทย่อย และ</w:t>
      </w:r>
      <w:r w:rsidRPr="00297657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กระทำการละเมิด โดยเรียกร้องค่าเสียหายเป็นจำนวน </w:t>
      </w:r>
      <w:r w:rsidR="00AE5DA6" w:rsidRPr="00AE5DA6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1</w:t>
      </w:r>
      <w:r w:rsidRPr="00297657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>,</w:t>
      </w:r>
      <w:r w:rsidR="00AE5DA6" w:rsidRPr="00AE5DA6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204</w:t>
      </w:r>
      <w:r w:rsidRPr="00297657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 ล้านบาท เนื่องจากประเด็นกฎหมาย</w:t>
      </w:r>
      <w:r w:rsidRPr="00297657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หลักในคดีนี้มีที่มาจากการผิดสัญญาก่อสร้างของผู้รับเหมาโครงการ ศาลจึงมีคำสั่ง เมื่อวันที่ </w:t>
      </w:r>
      <w:r w:rsidR="0091197E" w:rsidRPr="0029765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   </w:t>
      </w:r>
      <w:r w:rsidR="00AE5DA6" w:rsidRPr="00AE5DA6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22</w:t>
      </w:r>
      <w:r w:rsidRPr="00297657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 xml:space="preserve"> </w:t>
      </w:r>
      <w:r w:rsidRPr="00297657">
        <w:rPr>
          <w:rFonts w:asciiTheme="majorBidi" w:eastAsia="Wingdings" w:hAnsiTheme="majorBidi" w:cs="Angsana New" w:hint="cs"/>
          <w:snapToGrid w:val="0"/>
          <w:spacing w:val="-10"/>
          <w:sz w:val="32"/>
          <w:szCs w:val="32"/>
          <w:cs/>
        </w:rPr>
        <w:t>กันยายน</w:t>
      </w:r>
      <w:r w:rsidRPr="00297657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 </w:t>
      </w:r>
      <w:r w:rsidR="00AE5DA6" w:rsidRPr="00AE5DA6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2568</w:t>
      </w:r>
      <w:r w:rsidRPr="00297657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 ให้เลื่อนการพิจารณาคดีนี้ออกไปก่อน เพื่อรอฟังผลคดีถึงที่สุดของคดีก่อสร้าง</w:t>
      </w:r>
      <w:r w:rsidRPr="00297657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ปัจจุบันคดีนี้อยู่ในระหว่างการจำหน่ายคดีชั่วคราวและศาลได้กำหนดนัดถัดไปวันที่ </w:t>
      </w:r>
      <w:r w:rsidR="0091197E" w:rsidRPr="0029765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              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Pr="0029765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297657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เมษายน</w:t>
      </w:r>
      <w:r w:rsidRPr="00297657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 </w:t>
      </w:r>
      <w:r w:rsidR="00AE5DA6" w:rsidRPr="00AE5DA6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  <w:r w:rsidR="00297657" w:rsidRPr="00297657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br w:type="page"/>
      </w:r>
    </w:p>
    <w:p w14:paraId="407CE30E" w14:textId="125A8F93" w:rsidR="0091197E" w:rsidRPr="003E5F2C" w:rsidRDefault="00E574C3" w:rsidP="00042DC1">
      <w:pPr>
        <w:pStyle w:val="ListParagraph"/>
        <w:spacing w:after="120" w:line="240" w:lineRule="auto"/>
        <w:ind w:left="1526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ทั้งนี้ คดีดังกล่าวยังไม่ถึงที่สุด แต่ฝ่ายบริหารของกลุ่มบริษัทพิจารณาว่าบริษัทได้ใช้สิทธิตามสัญญาในการบอกเลิกสัญญาระหว่างผู้ถือหุ้นซึ่งเป็นการใช้ความระมัดระวังตามสมควรที่สืบเนื่องมาจากความล่าช้าของผู้รับเหมาโครงการที่ไม่สามารถก่อสร้างโครงการให้แล้วเสร็จเป็นเวลาเกินกว่า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 ประกอบกับคำชี้ขาดของวิศวกรที่ระบุว่าผู้รับเหมาโครงการผิดสัญญาก่อสร้างและการก่อสร้างโครงการยังไม่แล้วเสร็จ ณ วันที่มีคำชี้ขาดจากวิศวกร จึงทำให้เกิดสิทธิในการบอกเลิกสัญญาตามสัญญาระหว่างผู้ถือหุ้น ดังนั้น ข้อกล่าวอ้างที่ว่าบริษัทฝ่าฝืนเงื่อนไขในสัญญาระหว่างผู้ถือหุ้นจึงไม่สามารถกล่าวอ้างได้ในกรณีที่สัญญาระหว่างผู้ถือหุ้นได้ถูกบอกเลิกไปแล้ว โดยฝ่ายบริหารเห็นว่าข้อพิพาทข้างต้นไม่มีผลกระทบอย่างมีนัยสำคัญต่องบการเงินรวมของกลุ่มบริษัท</w:t>
      </w:r>
    </w:p>
    <w:p w14:paraId="70BEDAE3" w14:textId="19085AD9" w:rsidR="00E574C3" w:rsidRPr="003E5F2C" w:rsidRDefault="00E574C3" w:rsidP="0091197E">
      <w:pPr>
        <w:pStyle w:val="ListParagraph"/>
        <w:numPr>
          <w:ilvl w:val="0"/>
          <w:numId w:val="26"/>
        </w:numPr>
        <w:spacing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4"/>
          <w:sz w:val="32"/>
          <w:szCs w:val="32"/>
        </w:rPr>
      </w:pP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10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ผู้รับเหมาโครงการได้ยื่นคำร้องที่ศาลแพ่งกรุงเทพใต้ เพื่อขอให้ศาลเพิกถอนมติที่ประชุมวิสามัญผู้ถือหุ้น ครั้งที่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โดยผู้รับเหมาโครงการกล่าวหาว่าบริษัทได้ฝ่าฝืนเงื่อนไขในสัญญาระหว่างผู้ถือหุ้น ข้อบังคับของบริษัทย่อย และอ้างว่ามติของที่ประชุมวิสามัญผู้ถือหุ้น ครั้งที่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สมควรถูกเพิกถอน เนื่องจากประเด็นกฎหมายหลักในคดีนี้มีที่มาจากการผิดสัญญาก่อสร้างของผู้รับเหมาโครงการ ศาลจึงมีคำสั่ง เมื่อวันที่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กันยายน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ให้เลื่อนการพิจารณาคดีนี้ออกไปก่อน เพื่อรอฟังผลคดีถึงที่สุดของคดีก่อสร้าง  ปัจจุบันคดีนี้อยู่ในระหว่างการจำหน่ายคดีชั่วคราวและศาลได้กำหนดนัดถัดไปวันที่ </w:t>
      </w:r>
      <w:r w:rsidR="00AE5DA6" w:rsidRPr="00AE5DA6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3E5F2C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3E5F2C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เมษายน </w:t>
      </w:r>
      <w:r w:rsidR="00AE5DA6" w:rsidRPr="00AE5DA6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64E02A87" w14:textId="73985812" w:rsidR="002A12E1" w:rsidRPr="003E5F2C" w:rsidRDefault="00E574C3" w:rsidP="0091197E">
      <w:pPr>
        <w:pStyle w:val="ListParagraph"/>
        <w:spacing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</w:pP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ฝ่ายบริหารของกลุ่มบริษัทเชื่อว่าบริษัทได้ปฏิบัติตามบทบัญญัติของประมวลกฎหมายแพ่งและพาณิชย์ ในส่วนที่เกี่ยวข้องกับการจัดประชุมวิสามัญผู้ถือหุ้น ครั้งที่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อย่างถูกต้องแล้วทุกประการ ดังนั้นฝ่ายบริหารเห็นว่ากรณีข้างต้นจะไม่มีผลกระทบอย่างมีนัยสำคัญต่องบการเงินรวมของกลุ่มบริษัท</w:t>
      </w:r>
    </w:p>
    <w:p w14:paraId="423EF8D4" w14:textId="567D44F9" w:rsidR="00E574C3" w:rsidRPr="003E5F2C" w:rsidRDefault="00E574C3" w:rsidP="0091197E">
      <w:pPr>
        <w:pStyle w:val="ListParagraph"/>
        <w:numPr>
          <w:ilvl w:val="0"/>
          <w:numId w:val="26"/>
        </w:numPr>
        <w:spacing w:after="120" w:line="240" w:lineRule="auto"/>
        <w:ind w:left="1526"/>
        <w:contextualSpacing w:val="0"/>
        <w:jc w:val="thaiDistribute"/>
        <w:rPr>
          <w:rFonts w:asciiTheme="majorBidi" w:hAnsiTheme="majorBidi" w:cs="Angsana New"/>
          <w:snapToGrid w:val="0"/>
          <w:spacing w:val="-8"/>
        </w:rPr>
      </w:pP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21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โดยกล่าวหาว่าบริษัทย่อยได้ฝ่าฝืนเงื่อนไขในสัญญาชำระเงินคืนและเรียกร้องค่าเสียหายเป็นจำนวน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6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949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ซึ่งเป็นหนี้ที่มาจากสัญญาก่อสร้าง เมื่อวันที่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27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กุมภาพันธ์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บริษัทและบริษัทย่อยได้ยื่นคำให้การเพื่อโต้แย้งคำฟ้องของผู้รับเหมาโครงการ พร้อมกับคำฟ้องแย้งเพื่อเรียกค่าเสียหายจากความล่าช้า และค่าเสียหายอื่น ๆ รวมถึงค่าใช้จ่ายในการดำเนินงานที่เพิ่มขึ้นและดอกเบี้ยที่เพิ่มขึ้น เป็นจำนวนทุนทรัพย์ทั้งหมด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389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ล้านบาท เนื่องจากประเด็นกฎหมายหลักในคดีนี้มีที่มาจากการผิดสัญญาก่อสร้างของผู้รับเหมาโครงการ ศาลจึงมีคำสั่งเมื่อวันที่ </w:t>
      </w:r>
      <w:r w:rsidR="00AE5DA6" w:rsidRPr="00AE5DA6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3E5F2C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3E5F2C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กันยายน </w:t>
      </w:r>
      <w:r w:rsidR="00AE5DA6" w:rsidRPr="00AE5DA6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  <w:r w:rsidRPr="003E5F2C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ให้เลื่อนการพิจารณาคดีนี้ออกไปก่อน เพื่อรอฟังผลคดีถึงที่สุดของคดีก่อสร้าง ปัจจุบันคดีนี้อยู่ในระหว่างการจำหน่ายคดีชั่วคราวและศาลได้กำหนดนัดถัดไปวันที่ </w:t>
      </w:r>
      <w:r w:rsidR="0091197E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       </w:t>
      </w:r>
      <w:r w:rsidR="00AE5DA6" w:rsidRPr="00AE5DA6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3E5F2C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 </w:t>
      </w:r>
      <w:r w:rsidRPr="003E5F2C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เมษายน </w:t>
      </w:r>
      <w:r w:rsidR="00AE5DA6" w:rsidRPr="00AE5DA6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4A3F04A6" w14:textId="77777777" w:rsidR="00297657" w:rsidRDefault="00297657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7EC180FA" w14:textId="5C9AA549" w:rsidR="00E574C3" w:rsidRPr="003E5F2C" w:rsidRDefault="00E574C3" w:rsidP="00E574C3">
      <w:pPr>
        <w:pStyle w:val="ListParagraph"/>
        <w:tabs>
          <w:tab w:val="left" w:pos="1170"/>
        </w:tabs>
        <w:spacing w:before="120" w:after="120" w:line="380" w:lineRule="exact"/>
        <w:ind w:left="1527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</w:pP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>แม้คดีดังกล่าวยังไม่ถึงที่สุด แต่ฝ่ายบริหารของกลุ่มบริษัทพิจารณาว่าบริษัทย่อยมีสิทธิในการระงับการชำระเงินตามสัญญาชำระเงินคืน จากการที่มีคำชี้ขาดจากวิศวกรที่ระบุให้บริษัทย่อยมีสิทธิได้รับการชดใช้ค่าเสียหายจากความล่าช้าจำนวน</w:t>
      </w:r>
      <w:r w:rsidRPr="003E5F2C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,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380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.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และ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หนี้ค่าก่อสร้างและดอกเบี้ยค้างจ่ายทั้งหมด  นอกจากนี้ สัญญาก่อสร้างยังเป็นสัญญาต่างตอบแทน ดังนั้น 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แทนผู้รับเหมาโครงการที่ไม่สามารถก่อสร้างโครงการให้แล้วเสร็จเป็นเวลาเกินกว่า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 ทั้งนี้ บริษัทย่อยได้ยื่นฟ้องผู้รับเหมาโครงการ (ดู “คดีความโดยบริษัท/บริษัทย่อย” ด้านล่าง) โดยเรียกร้องค่าเสียหายเป็นจำนวนเกินกว่ายอดหนี้ค้างชำระที่ถึงกำหนดแล้วตามสัญญาชำระเงินคืน </w:t>
      </w:r>
    </w:p>
    <w:p w14:paraId="5CB358DC" w14:textId="501C41FF" w:rsidR="0091197E" w:rsidRPr="003E5F2C" w:rsidRDefault="0091197E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sz w:val="16"/>
          <w:szCs w:val="16"/>
          <w:lang w:val="en-US"/>
        </w:rPr>
      </w:pPr>
    </w:p>
    <w:p w14:paraId="28BC8FEA" w14:textId="22F4F66B" w:rsidR="002A12E1" w:rsidRPr="003E5F2C" w:rsidRDefault="00FB3A24" w:rsidP="0091197E">
      <w:pPr>
        <w:pStyle w:val="ListParagraph"/>
        <w:numPr>
          <w:ilvl w:val="0"/>
          <w:numId w:val="26"/>
        </w:numPr>
        <w:spacing w:after="240" w:line="380" w:lineRule="exact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</w:pP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24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ผู้รับเหมาโครงการได้ยื่นคำร้องเพื่อขอให้ระงับข้อพิพาทด้วยวิธีการทางอนุญาโตตุลาการ ต่ออนุญาโตตุลาการของหอการค้านานาชาติ (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International Chamber of Commerce or “ICC”) 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โดยผู้รับเหมาโครงการกล่าวหาว่าบริษัทย่อยได้ละเมิดเงื่อนไขของสัญญาก่อสร้างและเรียกร้องค่าเสียหายจากค่าใช้จ่ายเพิ่มเติมจากความล่าช้าของโครงการที่เกิดขึ้นจาก/หรือโดยความผิดของบริษัทย่อย เป็นจำนวน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227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.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ล้านดอลลาร์สหรัฐ โดยเมื่อวันที่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ธันวาคม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ผู้รับเหมาโครงการได้แถลงเพื่อให้ศาลแพ่งกรุงเทพใต้ในคดีก่อสร้างรับคำฟ้องแย้งว่า หากคณะอนุญาโตตุลาการวินิจฉัยว่ายังมีเขตอำนาจพิจารณาคดี ผู้รับเหมาโครงการจะขอให้คณะอนุญาโตตุลาการหยุดการพิจารณาคดีในชั้นอนุญาโตตุลาการไว้ชั่วคราวก่อน</w:t>
      </w:r>
    </w:p>
    <w:p w14:paraId="067A2D22" w14:textId="0AE4D6A8" w:rsidR="0091197E" w:rsidRPr="003E5F2C" w:rsidRDefault="002A12E1" w:rsidP="00042DC1">
      <w:pPr>
        <w:pStyle w:val="ListParagraph"/>
        <w:spacing w:after="240" w:line="380" w:lineRule="exact"/>
        <w:ind w:left="1526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3E5F2C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ต่อมา 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6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มิถุนายน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คณะอนุญาโตตุลาการออกคำสั่งชี้ขาดเบื้องต้นเรื่องเขตอำนาจของตนด้วยคะแนนเสียงข้างมาก (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จาก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ท่าน) ว่าคณะอนุญาโตตุลาการมีเขตอำนาจพิจารณาคดีนี้ ซึ่งขัดกับคำสั่งของศาลแพ่งกรุงเทพใต้ก่อนหน้านี้ในประเด็นเรื่องเดียวกันในคดีก่อสร้างระหว่างบริษัทย่อยและผู้รับเหมาโครงการ บริษัทย่อยจึงใช้สิทธิยื่นคำร้องขอให้ศาลแพ่งกรุงเทพใต้มีคำสั่งเกี่ยวกับอำนาจของคณะอนุญาโตตุลาการตามมาตรา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24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วรรคท้าย ของพระราชบัญญัติอนุญาโตตุลาการ (ดู “คดีความโดยบริษัท / บริษัทย่อย” ด้านล่าง) เมื่อใ</w:t>
      </w:r>
      <w:r w:rsidR="00FB3A24" w:rsidRPr="003E5F2C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ก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ล้วันที่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13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กุมภาพันธ์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2569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ซึ่งเป็นกำหนดวันที่คณะอนุญาโตตุลาการให้ผู้รับเหมาโครงการต้องยื่นข้อเรียกร้องในส่วนเนื้อหาของคดีก่อสร้าง ผู้รับเหมาโครงการได้ยื่นขอให้ระงับกระบวนการอนุญาโตตุลาการไว้ชั่วคราวจนกว่าจะมีคำสั่งชี้ขาดของศาลในคดีเกี่ยวกับเขตอำนาจอนุญาโตตุลาการ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และคณะอนุญาโตตุลาการได้พิจารณาและมีคำ</w:t>
      </w:r>
      <w:r w:rsidR="00FB3A24" w:rsidRPr="003E5F2C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สั่งใน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13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กุมภาพันธ์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2569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อนุญาตให้ระงับกระบวนการอนุญาโตตุลาการไว้จนกว่าศาลจะมีคำสั่งชี้ขาดในคดีเกี่ยวกับเขตอำนาจอนุญาโตตุลาการหรือ</w:t>
      </w:r>
      <w:r w:rsidR="004C1CE8" w:rsidRPr="003E5F2C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วันที่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กรกฎาคม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2569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แล้วแต่วันใดจะถึงก่อน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FB3A24"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คำสั่งของคณะอนุญาโตตุลาการที่ให้ระงับกระบวนการอนุญาโตตุลาการไว้ชั่วคราว เป็นไปตามจุดยืนที่บริษัทย่อยยึดถือว่าตลอดว่า การดำเนินการอนุญาโตตุลาการควบคู่ไปกับการดำเนินคดีในศาลนั้น ไม่เป็นประโยชน์ในทางปฏิบัติและไม่คุ้มค่าทั้งในด้านเวลาและค่าใช้จ่าย</w:t>
      </w:r>
      <w:bookmarkStart w:id="16" w:name="_Hlk216702687"/>
    </w:p>
    <w:p w14:paraId="709C25D2" w14:textId="77777777" w:rsidR="00297657" w:rsidRDefault="00297657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244CCD12" w14:textId="4081F643" w:rsidR="002A12E1" w:rsidRPr="003E5F2C" w:rsidRDefault="00FB3A24" w:rsidP="0091197E">
      <w:pPr>
        <w:pStyle w:val="ListParagraph"/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</w:pP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ทั้งนี้คดีดังกล่าวยังไม่ถึงที่สุด แต่ฝ่ายบริหารของกลุ่มบริษัทพิจารณาแล้วเห็นว่าอนุญาโตตุลาการของหอการค้านานาชาติไม่มีเขตอำนาจในการพิจารณาคดีนี้ ด้วยเหตุที่ศาลแพ่งกรุงเทพใต้ได้มีคำสั่งว่าคดีที่ผู้รับเหมาโครงการผิดสัญญาก่อสร้างที่บริษัทย่อยเป็นผู้ฟ้องคดี ซึ่งมีประเด็นทางกฎหมายที่มีลักษณะเดียวกันกับคดีนี้ อยู่ในเขตอำนาจของศาลแห่งประเทศไทย (ด้วยเหตุนี้ บริษัทย่อยจึงยื่นฟ้องผู้รับเหมาโครงการเพื่อเรียกร้องค่าเสียหายภายใต้สัญญาก่อสร้างต่อศาลแพ่งกรุงเทพใต้ (ดู “คดีความโดยบริษัท/บริษัทย่อย” ด้านล่าง) และบริษัทมีข้อต่อสู้ในการโต้แย้งข้อเรียกร้องของผู้รับเหมาโครงการในเรื่องการผิดสัญญาก่อสร้าง จากพฤติการณ์ที่ผู้รับเหมาโครงการดำเนินการก่อสร้างโครงการล่าช้าเกินกว่า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 และจากการที่วิศวกรมีคำชี้ขาดอย่างเป็นทางการแล้ว ซึ่งได้สรุปผลการพิจารณาว่า ผู้รับเหมาโครงการไม่ได้สิทธิในการขอขยายเวลาส่งมอบงาน ดังนั้นกำหนดเวลาแล้วเสร็จของงานยังคงไม่เปลี่ยนแปลง กล่าวคือวันที่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ตุลาคม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2561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และผู้รับเหมาโครงการไม่สามารถปฏิบัติตามภาระที่ระบุไว้ในสัญญาก่อสร้าง 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380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.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และยังระบุไว้ในหนังสือชี้ขาดดังกล่าวว่าการก่อสร้างโครงการยังไม่แล้วเสร็จ นอกจากนี้เมื่อวันที่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29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มีนาคม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ผู้รับเหมาโครงการได้ดำเนินการก่อสร้างแล้วเสร็จและได้รับหนังสือรับรองการแล้วเสร็จขั้นสุดท้าย (Certificate of Practical Completion) ลงวันที่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12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เมษายน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ซึ่งระยะเวลาก่อสร้างนับจากวันที่ในหนังสือรับรองการแล้วเสร็จขั้นสุดท้าย เกินกว่าเวลาที่กำหนดในสัญญาก่อสร้างมากกว่า </w:t>
      </w:r>
      <w:r w:rsidR="00AE5DA6" w:rsidRPr="00AE5DA6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3E5F2C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</w:t>
      </w:r>
      <w:bookmarkEnd w:id="16"/>
    </w:p>
    <w:p w14:paraId="3E84222E" w14:textId="62AAA898" w:rsidR="00C72F4B" w:rsidRPr="003E5F2C" w:rsidRDefault="00C72F4B" w:rsidP="00DA09AD">
      <w:pPr>
        <w:spacing w:after="120"/>
        <w:ind w:left="1260" w:firstLine="4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3E5F2C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คดีความโดยบริษัท/บริษัทย่อย</w:t>
      </w:r>
    </w:p>
    <w:p w14:paraId="612FD9F3" w14:textId="12EDF282" w:rsidR="00FB3A24" w:rsidRPr="003E5F2C" w:rsidRDefault="00FB3A24" w:rsidP="00FB3A24">
      <w:pPr>
        <w:numPr>
          <w:ilvl w:val="0"/>
          <w:numId w:val="27"/>
        </w:numPr>
        <w:tabs>
          <w:tab w:val="left" w:pos="1170"/>
        </w:tabs>
        <w:spacing w:after="120"/>
        <w:ind w:left="1620"/>
        <w:jc w:val="thaiDistribute"/>
        <w:rPr>
          <w:rFonts w:ascii="Angsana New" w:hAnsi="Angsana New"/>
          <w:snapToGrid w:val="0"/>
          <w:spacing w:val="-4"/>
          <w:lang w:val="en-US"/>
        </w:rPr>
      </w:pPr>
      <w:bookmarkStart w:id="17" w:name="_Hlk216702742"/>
      <w:r w:rsidRPr="003E5F2C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AE5DA6" w:rsidRPr="00AE5DA6">
        <w:rPr>
          <w:rFonts w:asciiTheme="majorBidi" w:hAnsiTheme="majorBidi" w:cs="Angsana New"/>
          <w:lang w:val="en-US"/>
        </w:rPr>
        <w:t>12</w:t>
      </w:r>
      <w:r w:rsidRPr="003E5F2C">
        <w:rPr>
          <w:rFonts w:asciiTheme="majorBidi" w:hAnsiTheme="majorBidi" w:cstheme="majorBidi"/>
          <w:cs/>
        </w:rPr>
        <w:t xml:space="preserve"> ธันวาคม </w:t>
      </w:r>
      <w:r w:rsidR="00AE5DA6" w:rsidRPr="00AE5DA6">
        <w:rPr>
          <w:rFonts w:asciiTheme="majorBidi" w:hAnsiTheme="majorBidi" w:cs="Angsana New"/>
          <w:lang w:val="en-US"/>
        </w:rPr>
        <w:t>2566</w:t>
      </w:r>
      <w:r w:rsidRPr="003E5F2C">
        <w:rPr>
          <w:rFonts w:asciiTheme="majorBidi" w:hAnsiTheme="majorBidi" w:cstheme="majorBidi"/>
          <w:cs/>
        </w:rPr>
        <w:t xml:space="preserve"> </w:t>
      </w:r>
      <w:r w:rsidRPr="003E5F2C">
        <w:rPr>
          <w:rFonts w:ascii="Angsana New" w:hAnsi="Angsana New" w:cs="Angsana New"/>
          <w:snapToGrid w:val="0"/>
          <w:cs/>
          <w:lang w:val="en-US"/>
        </w:rPr>
        <w:t>บริษัทย่อยยื่นฟ้องผู้รับเหมาโครงการต่อศาลแพ่งกรุงเทพใต้ โดยกล่าวหาว่าผู้รับเหมาโครงการผิดเงื่อนไขสัญญาก่อสร้างและเรียกร้องค่าเสียหายจากความล่าช้าตามคำชี้ขาดของวิศวกรเป็นจำนวนทุนทรัพย์ทั้งหมด</w:t>
      </w:r>
      <w:r w:rsidRPr="003E5F2C">
        <w:rPr>
          <w:rFonts w:ascii="Angsana New" w:hAnsi="Angsana New" w:cs="Angsana New"/>
          <w:snapToGrid w:val="0"/>
          <w:lang w:val="en-US"/>
        </w:rPr>
        <w:t xml:space="preserve"> </w:t>
      </w:r>
      <w:r w:rsidR="00AE5DA6" w:rsidRPr="00AE5DA6">
        <w:rPr>
          <w:rFonts w:ascii="Angsana New" w:hAnsi="Angsana New" w:cs="Angsana New"/>
          <w:snapToGrid w:val="0"/>
          <w:lang w:val="en-US"/>
        </w:rPr>
        <w:t>5</w:t>
      </w:r>
      <w:r w:rsidRPr="003E5F2C">
        <w:rPr>
          <w:rFonts w:ascii="Angsana New" w:hAnsi="Angsana New" w:cs="Angsana New"/>
          <w:snapToGrid w:val="0"/>
          <w:lang w:val="en-US"/>
        </w:rPr>
        <w:t>,</w:t>
      </w:r>
      <w:r w:rsidR="00AE5DA6" w:rsidRPr="00AE5DA6">
        <w:rPr>
          <w:rFonts w:ascii="Angsana New" w:hAnsi="Angsana New" w:cs="Angsana New"/>
          <w:snapToGrid w:val="0"/>
          <w:lang w:val="en-US"/>
        </w:rPr>
        <w:t>380</w:t>
      </w:r>
      <w:r w:rsidRPr="003E5F2C">
        <w:rPr>
          <w:rFonts w:ascii="Angsana New" w:hAnsi="Angsana New" w:cs="Angsana New"/>
          <w:snapToGrid w:val="0"/>
          <w:lang w:val="en-US"/>
        </w:rPr>
        <w:t>.</w:t>
      </w:r>
      <w:r w:rsidR="00AE5DA6" w:rsidRPr="00AE5DA6">
        <w:rPr>
          <w:rFonts w:ascii="Angsana New" w:hAnsi="Angsana New" w:cs="Angsana New"/>
          <w:snapToGrid w:val="0"/>
          <w:lang w:val="en-US"/>
        </w:rPr>
        <w:t>22</w:t>
      </w:r>
      <w:r w:rsidRPr="003E5F2C">
        <w:rPr>
          <w:rFonts w:asciiTheme="majorBidi" w:hAnsiTheme="majorBidi" w:cstheme="majorBidi"/>
          <w:cs/>
        </w:rPr>
        <w:t xml:space="preserve"> </w:t>
      </w:r>
      <w:r w:rsidRPr="003E5F2C">
        <w:rPr>
          <w:rFonts w:ascii="Angsana New" w:hAnsi="Angsana New" w:cs="Angsana New"/>
          <w:snapToGrid w:val="0"/>
          <w:cs/>
          <w:lang w:val="en-US"/>
        </w:rPr>
        <w:t>ล้านบาท พร้อมกับค่าเสียหายอื่น ๆ รวมถึง การสูญเสียรายได้จากการขายโครงการที่พักอาศัย ค่าใช้จ่ายใน</w:t>
      </w:r>
      <w:r w:rsidRPr="003E5F2C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การดำเนินงานที่เพิ่มขึ้น ดอกเบี้ยจ่ายที่เพิ่มขึ้น รวมเป็นจำนวนทุนทรัพย์ทั้งหมด </w:t>
      </w:r>
      <w:r w:rsidR="00AE5DA6" w:rsidRPr="00AE5DA6">
        <w:rPr>
          <w:rFonts w:ascii="Angsana New" w:hAnsi="Angsana New" w:cs="Angsana New"/>
          <w:snapToGrid w:val="0"/>
          <w:spacing w:val="-10"/>
          <w:lang w:val="en-US"/>
        </w:rPr>
        <w:t>12</w:t>
      </w:r>
      <w:r w:rsidRPr="003E5F2C">
        <w:rPr>
          <w:rFonts w:ascii="Angsana New" w:hAnsi="Angsana New" w:cs="Angsana New"/>
          <w:snapToGrid w:val="0"/>
          <w:spacing w:val="-10"/>
          <w:lang w:val="en-US"/>
        </w:rPr>
        <w:t>,</w:t>
      </w:r>
      <w:r w:rsidR="00AE5DA6" w:rsidRPr="00AE5DA6">
        <w:rPr>
          <w:rFonts w:ascii="Angsana New" w:hAnsi="Angsana New" w:cs="Angsana New"/>
          <w:snapToGrid w:val="0"/>
          <w:spacing w:val="-10"/>
          <w:lang w:val="en-US"/>
        </w:rPr>
        <w:t>732</w:t>
      </w:r>
      <w:r w:rsidRPr="003E5F2C">
        <w:rPr>
          <w:rFonts w:asciiTheme="majorBidi" w:hAnsiTheme="majorBidi" w:cstheme="majorBidi"/>
          <w:spacing w:val="-10"/>
          <w:cs/>
        </w:rPr>
        <w:t xml:space="preserve"> </w:t>
      </w:r>
      <w:r w:rsidRPr="003E5F2C">
        <w:rPr>
          <w:rFonts w:ascii="Angsana New" w:hAnsi="Angsana New" w:cs="Angsana New"/>
          <w:snapToGrid w:val="0"/>
          <w:cs/>
          <w:lang w:val="en-US"/>
        </w:rPr>
        <w:t>ล้านบาท</w:t>
      </w:r>
    </w:p>
    <w:p w14:paraId="29500977" w14:textId="3C7E5FDD" w:rsidR="00297657" w:rsidRDefault="00FB3A24" w:rsidP="00297657">
      <w:pPr>
        <w:pStyle w:val="ListParagraph"/>
        <w:spacing w:after="240" w:line="240" w:lineRule="auto"/>
        <w:ind w:left="1527"/>
        <w:contextualSpacing w:val="0"/>
        <w:jc w:val="thaiDistribute"/>
        <w:rPr>
          <w:rFonts w:asciiTheme="majorBidi" w:hAnsiTheme="majorBidi" w:cstheme="majorBidi"/>
          <w:cs/>
        </w:rPr>
      </w:pPr>
      <w:bookmarkStart w:id="18" w:name="_Hlk205241528"/>
      <w:bookmarkEnd w:id="17"/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19</w:t>
      </w:r>
      <w:r w:rsidRPr="003E5F2C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มกราคม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2567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ผู้รับเหมาโครงการได้ยื่นคำร้องขอให้จำหน่ายคดี โดยอ้างว่าการระงับข้อพิพาทตามสัญญาก่อสร้างจะต้องดำเนินการโดยวิธีการอนุญาโตตุลาการ ศาลยุติธรรมในประเทศไทยไม่มีเขตอำนาจในการพิจารณาคดีนี้ ต่อมาศาลได้มีการไต่สวนคำร้องในวันที่ 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13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สิงหาคม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2567</w:t>
      </w:r>
      <w:r w:rsidRPr="003E5F2C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โดยได้พิเคราะห์เนื้อหาของสัญญารวมทั้งเอกสารหลักฐานต่าง ๆ และได้รับฟังพยานบุคคลจากทั้งสองฝ่ายแล้ว เห็นว่าคดีนี้อยู่ในเขตอำนาจของศาลยุติธรรมในประเทศไทย จึงได้มีคำสั่งยกคำร้องขอให้จำหน่ายคดีของผู้รับเหมาโครงการดังกล่าวในวันที่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25</w:t>
      </w:r>
      <w:r w:rsidRPr="003E5F2C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กันยายน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2567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คดีนี้อยู่ระหว่างการสืบพยาน</w:t>
      </w:r>
      <w:r w:rsidRPr="003E5F2C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 ซึ่งมีกำหนดนัดสืบพยานถัดไปในเดือน</w:t>
      </w:r>
      <w:r w:rsidRPr="003E5F2C">
        <w:rPr>
          <w:rFonts w:asciiTheme="majorBidi" w:eastAsia="Wingdings" w:hAnsiTheme="majorBidi" w:cs="Angsana New"/>
          <w:sz w:val="32"/>
          <w:szCs w:val="32"/>
          <w:cs/>
          <w:lang w:val="th-TH"/>
        </w:rPr>
        <w:t>มีนาคม</w:t>
      </w:r>
      <w:r w:rsidRPr="003E5F2C">
        <w:rPr>
          <w:rFonts w:asciiTheme="majorBidi" w:eastAsia="Wingdings" w:hAnsiTheme="majorBidi" w:cs="Angsana New" w:hint="cs"/>
          <w:sz w:val="32"/>
          <w:szCs w:val="32"/>
          <w:cs/>
          <w:lang w:val="th-TH"/>
        </w:rPr>
        <w:t>และเมษายน</w:t>
      </w:r>
      <w:r w:rsidRPr="003E5F2C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="00AE5DA6" w:rsidRPr="00AE5DA6">
        <w:rPr>
          <w:rFonts w:asciiTheme="majorBidi" w:eastAsia="Wingdings" w:hAnsiTheme="majorBidi" w:cs="Angsana New"/>
          <w:sz w:val="32"/>
          <w:szCs w:val="32"/>
        </w:rPr>
        <w:t>2569</w:t>
      </w:r>
      <w:r w:rsidR="00297657">
        <w:rPr>
          <w:rFonts w:asciiTheme="majorBidi" w:eastAsia="Wingdings" w:hAnsiTheme="majorBidi" w:cstheme="majorBidi"/>
          <w:sz w:val="32"/>
          <w:szCs w:val="32"/>
          <w:cs/>
          <w:lang w:val="th-TH"/>
        </w:rPr>
        <w:br w:type="page"/>
      </w:r>
    </w:p>
    <w:p w14:paraId="596223B8" w14:textId="7A8005D4" w:rsidR="002A12E1" w:rsidRPr="003E5F2C" w:rsidRDefault="002C7751" w:rsidP="002C7751">
      <w:pPr>
        <w:pStyle w:val="ListParagraph"/>
        <w:numPr>
          <w:ilvl w:val="0"/>
          <w:numId w:val="27"/>
        </w:numPr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z w:val="32"/>
          <w:szCs w:val="32"/>
        </w:rPr>
      </w:pP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lastRenderedPageBreak/>
        <w:t xml:space="preserve">เมื่อวันที่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21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กุมภาพันธ์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2567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บริษัทยื่นฟ้องผู้รับเหมาโครงการต่อศาลแพ่งกรุงเทพใต้ โดยกล่าวหาว่าผู้รับเหมาโครงการผิดสัญญาระหว่างผู้ถือหุ้น ซึ่งหนึ่งในเหตุผิดสัญญาตามสัญญาระหว่างผู้ถือหุ้นนั้นมีเหตุเกี่ยวเนื่องจากการผิดสัญญาก่อสร้างโดยผู้รับเหมาโครงการ และเรียกร้องให้ชดใช้ค่าเสียหาย ได้แก่ ความเสียหายจากมูลค่าหุ้นที่ลดลง การสูญเสียรายได้ค่าเช่า ค่าใช้จ่ายในการดำเนินงานที่เพิ่มขึ้น ดอกเบี้ยจ่ายที่เพิ่มขึ้น รวมเป็นจำนวนทุนทรัพย์ทั้งหมด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13</w:t>
      </w:r>
      <w:r w:rsidR="00346772" w:rsidRPr="003E5F2C">
        <w:rPr>
          <w:rFonts w:asciiTheme="majorBidi" w:eastAsia="Wingdings" w:hAnsiTheme="majorBidi" w:cstheme="majorBidi"/>
          <w:sz w:val="32"/>
          <w:szCs w:val="32"/>
        </w:rPr>
        <w:t>,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153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เนื่องจากประเด็นกฎหมายหลักในคดีนี้มีที่มามาจากการผิดสัญญาก่อสร้างของผู้รับเหมาโครงการ ศาลจึงมีคำสั่ง</w:t>
      </w:r>
      <w:r w:rsidRPr="003E5F2C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bookmarkEnd w:id="18"/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AE5DA6" w:rsidRPr="00AE5DA6">
        <w:rPr>
          <w:rFonts w:asciiTheme="majorBidi" w:eastAsia="Wingdings" w:hAnsiTheme="majorBidi" w:cs="Angsana New"/>
          <w:sz w:val="32"/>
          <w:szCs w:val="32"/>
        </w:rPr>
        <w:t>22</w:t>
      </w:r>
      <w:r w:rsidRPr="003E5F2C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กันยายน </w:t>
      </w:r>
      <w:r w:rsidR="00AE5DA6" w:rsidRPr="00AE5DA6">
        <w:rPr>
          <w:rFonts w:asciiTheme="majorBidi" w:eastAsia="Wingdings" w:hAnsiTheme="majorBidi" w:cs="Angsana New"/>
          <w:sz w:val="32"/>
          <w:szCs w:val="32"/>
        </w:rPr>
        <w:t>2568</w:t>
      </w:r>
      <w:r w:rsidRPr="003E5F2C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>ให้เลื่อนการพิจารณาคดีนี้ออกไป</w:t>
      </w:r>
      <w:r w:rsidRPr="003E5F2C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>ก่อน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เพื่อรอฟังผล</w:t>
      </w:r>
      <w:r w:rsidRPr="003E5F2C">
        <w:rPr>
          <w:rFonts w:asciiTheme="majorBidi" w:eastAsia="Wingdings" w:hAnsiTheme="majorBidi" w:cs="Angsana New"/>
          <w:sz w:val="32"/>
          <w:szCs w:val="32"/>
          <w:cs/>
          <w:lang w:val="th-TH"/>
        </w:rPr>
        <w:t>คดีถึงที่สุดของ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คดีก่อสร้าง ปัจจุบัน คดีนี้อยู่ในระหว่างการจำหน่ายคดีชั่วคราวและศาลได้กำหนดนัดถัดไปวันที่ </w:t>
      </w:r>
      <w:r w:rsidR="00AE5DA6" w:rsidRPr="00AE5DA6">
        <w:rPr>
          <w:rFonts w:asciiTheme="majorBidi" w:eastAsia="Wingdings" w:hAnsiTheme="majorBidi" w:cs="Angsana New" w:hint="cs"/>
          <w:sz w:val="32"/>
          <w:szCs w:val="32"/>
        </w:rPr>
        <w:t>22</w:t>
      </w:r>
      <w:r w:rsidRPr="003E5F2C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เมษายน </w:t>
      </w:r>
      <w:r w:rsidR="00AE5DA6" w:rsidRPr="00AE5DA6">
        <w:rPr>
          <w:rFonts w:asciiTheme="majorBidi" w:eastAsia="Wingdings" w:hAnsiTheme="majorBidi" w:cs="Angsana New"/>
          <w:sz w:val="32"/>
          <w:szCs w:val="32"/>
        </w:rPr>
        <w:t>2569</w:t>
      </w:r>
    </w:p>
    <w:p w14:paraId="20B35E87" w14:textId="0A984D71" w:rsidR="002C7751" w:rsidRPr="003E5F2C" w:rsidRDefault="002C7751" w:rsidP="0091197E">
      <w:pPr>
        <w:pStyle w:val="ListParagraph"/>
        <w:numPr>
          <w:ilvl w:val="0"/>
          <w:numId w:val="27"/>
        </w:numPr>
        <w:spacing w:before="120" w:after="36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bookmarkStart w:id="19" w:name="_Hlk204250503"/>
      <w:r w:rsidRPr="003E5F2C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เมื่อวันที่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4</w:t>
      </w:r>
      <w:r w:rsidRPr="003E5F2C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3E5F2C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กรกฎาคม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2568</w:t>
      </w:r>
      <w:r w:rsidRPr="003E5F2C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3E5F2C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บริษัทย่อยได้ยื่นคำร้องต่อศาลแพ่งกรุงเทพใต้ตามสิทธิของตนภายใต้มาตรา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24</w:t>
      </w:r>
      <w:r w:rsidRPr="003E5F2C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3E5F2C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วรรคท้าย แห่งพระราชบัญญัติอนุญาโตตุลาการ เพื่อขอให้ศาลมีคำสั่งชี้ขาดว่า คณะอนุญาโตตุลาการไม่มีเขตอำนาจในการวินิจฉัยข้อพิพาทระหว่างบริษัทย่อยและผู้รับเหมาโครงการ เนื่องจาก ศาลได้เคยมีคำสั่งในคดีก่อสร้างว่า </w:t>
      </w:r>
      <w:r w:rsidRPr="003E5F2C">
        <w:rPr>
          <w:rFonts w:asciiTheme="majorBidi" w:eastAsia="Wingdings" w:hAnsiTheme="majorBidi" w:cstheme="majorBidi"/>
          <w:sz w:val="32"/>
          <w:szCs w:val="32"/>
          <w:cs/>
          <w:lang w:val="th-TH"/>
        </w:rPr>
        <w:t>คดีนี้ควรอยู่ในเขตอำนาจของศาลยุติธรรมในประเทศไทย</w:t>
      </w:r>
      <w:r w:rsidRPr="003E5F2C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 และคำชี้ขาดของคณะอนุญาโตตุลาการว่าตนเองมีขอบเขตอำนาจนั้นเป็นคำชี้ขาดด้วยเสียงข้างมาก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2</w:t>
      </w:r>
      <w:r w:rsidRPr="003E5F2C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3E5F2C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เสียง (ต่อ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1</w:t>
      </w:r>
      <w:r w:rsidRPr="003E5F2C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3E5F2C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>เสียง) โดยคณะอนุญาโตตุลาการชาวต่างชาติ</w:t>
      </w:r>
      <w:r w:rsidRPr="003E5F2C">
        <w:rPr>
          <w:rFonts w:asciiTheme="majorBidi" w:eastAsia="Wingdings" w:hAnsiTheme="majorBidi" w:cstheme="majorBidi" w:hint="cs"/>
          <w:sz w:val="32"/>
          <w:szCs w:val="32"/>
          <w:cs/>
        </w:rPr>
        <w:t>ซึ่งไม่มีคุณวุฒิทางด้านกฏหมายไทย</w:t>
      </w:r>
      <w:r w:rsidRPr="003E5F2C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 (ทั้งที่สัญญาก่อสร้างพิพาทกำหนดไว้ชัดเจนว่าต้องใช้กฎหมายไทยในการตีความและใช้บังคับ) และมีความเห็นแย้งกับคณะอนุญาโตตุลาการเสียงข้างน้อยผู้ทรงคุณวุฒิทางด้านกฎหมายไทย ที่เห็นว่าคณะอนุญาโตตุลาการไม่มีเขตอำนาจเหนือคดีก่อสร้างนี้ ปัจจุบันศาลได้มีคำสั่ง</w:t>
      </w:r>
      <w:r w:rsidR="00134CAE" w:rsidRPr="003E5F2C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กำหนดวันนัดสืบพยาน ในเดือนมีนาคม </w:t>
      </w:r>
      <w:r w:rsidR="00AE5DA6" w:rsidRPr="00AE5DA6">
        <w:rPr>
          <w:rFonts w:asciiTheme="majorBidi" w:eastAsia="Wingdings" w:hAnsiTheme="majorBidi" w:cstheme="majorBidi"/>
          <w:sz w:val="32"/>
          <w:szCs w:val="32"/>
        </w:rPr>
        <w:t>2569</w:t>
      </w:r>
      <w:r w:rsidR="00134CAE" w:rsidRPr="003E5F2C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 </w:t>
      </w:r>
    </w:p>
    <w:bookmarkEnd w:id="19"/>
    <w:p w14:paraId="19E92B53" w14:textId="16147A4C" w:rsidR="004E4CA3" w:rsidRPr="003E5F2C" w:rsidRDefault="00AE5DA6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34</w:t>
      </w:r>
      <w:r w:rsidR="004F7327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E96581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4E4CA3" w:rsidRPr="003E5F2C">
        <w:rPr>
          <w:rFonts w:ascii="Angsana New" w:hAnsi="Angsana New" w:cs="Angsana New"/>
          <w:b/>
          <w:bCs/>
          <w:color w:val="000000" w:themeColor="text1"/>
          <w:cs/>
        </w:rPr>
        <w:t>การเปิดเผยข้อมูล</w:t>
      </w:r>
      <w:r w:rsidR="001B6DE6" w:rsidRPr="003E5F2C">
        <w:rPr>
          <w:rFonts w:ascii="Angsana New" w:hAnsi="Angsana New" w:cs="Angsana New"/>
          <w:b/>
          <w:bCs/>
          <w:color w:val="000000" w:themeColor="text1"/>
          <w:cs/>
        </w:rPr>
        <w:t>เกี่ยวกับ</w:t>
      </w:r>
      <w:r w:rsidR="004E4CA3" w:rsidRPr="003E5F2C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212FBC68" w14:textId="7F04724F" w:rsidR="002B3A9F" w:rsidRPr="003E5F2C" w:rsidRDefault="00AE5DA6" w:rsidP="00DA09AD">
      <w:pPr>
        <w:ind w:left="1267" w:hanging="720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</w:pPr>
      <w:r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34</w:t>
      </w:r>
      <w:r w:rsidR="002B3A9F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1</w:t>
      </w:r>
      <w:r w:rsidR="002B3A9F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ab/>
      </w:r>
      <w:r w:rsidR="002B3A9F" w:rsidRPr="003E5F2C">
        <w:rPr>
          <w:rFonts w:ascii="Angsana New" w:hAnsi="Angsana New" w:cs="Angsana New"/>
          <w:color w:val="000000" w:themeColor="text1"/>
          <w:cs/>
        </w:rPr>
        <w:t>การบริหารความเสี่ยงด้านเครดิต</w:t>
      </w:r>
    </w:p>
    <w:p w14:paraId="3F5BA046" w14:textId="3CE65E20" w:rsidR="002B3A9F" w:rsidRPr="003E5F2C" w:rsidRDefault="002B3A9F" w:rsidP="00DA09AD">
      <w:pPr>
        <w:spacing w:after="120"/>
        <w:ind w:left="1276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 xml:space="preserve">หมายเหตุข้อ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6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ให้รายละเอียดเกี่ยวกับความเสียหายสูงสุดของกลุ่มบริษัทจากความเสี่ยงด้านเครดิต และวิธีการวัดมูลค่าที่ใช้ในการพิจารณาค่าเผื่อผลขาดทุนด้านเครดิตที่คาดว่าจะเกิดขึ้น</w:t>
      </w:r>
    </w:p>
    <w:p w14:paraId="391845F3" w14:textId="66FD2445" w:rsidR="000F53BE" w:rsidRPr="003E5F2C" w:rsidRDefault="002B3A9F" w:rsidP="000F53BE">
      <w:pPr>
        <w:spacing w:after="120"/>
        <w:ind w:left="1267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</w:pP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ณ วันที่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ธันวาคม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2568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และ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2567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 มูลค่าสูงสุดของความเสี่ยงด้านการให้สินเชื่อของกลุ่มบริษัท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และบริษัทเท่ากับมูลค่าของลูกหนี้การค้าสุทธิจากค่าเผื่อ</w:t>
      </w:r>
      <w:r w:rsidR="00213D3B" w:rsidRPr="003E5F2C">
        <w:rPr>
          <w:rFonts w:ascii="Angsana New" w:hAnsi="Angsana New" w:cs="Angsana New" w:hint="cs"/>
          <w:color w:val="000000" w:themeColor="text1"/>
          <w:spacing w:val="-12"/>
          <w:cs/>
        </w:rPr>
        <w:t>ผลขาดทุนด้านเครดิตที่คาดว่าจะเกิดขึ้น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12"/>
          <w:lang w:val="en-US"/>
        </w:rPr>
        <w:t>(</w:t>
      </w:r>
      <w:r w:rsidRPr="003E5F2C">
        <w:rPr>
          <w:rFonts w:ascii="Angsana New" w:hAnsi="Angsana New" w:cs="Angsana New"/>
          <w:color w:val="000000" w:themeColor="text1"/>
          <w:spacing w:val="-12"/>
          <w:cs/>
          <w:lang w:val="en-US"/>
        </w:rPr>
        <w:t>ถ้ามี</w:t>
      </w:r>
      <w:r w:rsidRPr="003E5F2C">
        <w:rPr>
          <w:rFonts w:ascii="Angsana New" w:hAnsi="Angsana New" w:cs="Angsana New"/>
          <w:color w:val="000000" w:themeColor="text1"/>
          <w:spacing w:val="-12"/>
          <w:lang w:val="en-US"/>
        </w:rPr>
        <w:t>)</w:t>
      </w:r>
    </w:p>
    <w:p w14:paraId="7B3F9299" w14:textId="77777777" w:rsidR="00297657" w:rsidRDefault="0029765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</w:pPr>
      <w:r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br w:type="page"/>
      </w:r>
    </w:p>
    <w:p w14:paraId="2A9B45A0" w14:textId="338C907F" w:rsidR="00710296" w:rsidRPr="003E5F2C" w:rsidRDefault="00AE5DA6" w:rsidP="002A12E1">
      <w:pPr>
        <w:ind w:left="1267" w:hanging="720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</w:pPr>
      <w:r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lastRenderedPageBreak/>
        <w:t>34</w:t>
      </w:r>
      <w:r w:rsidR="00710296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2</w:t>
      </w:r>
      <w:r w:rsidR="00710296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ab/>
        <w:t>การบริหารความเสี่ยงเกี่ยวกับอัตราดอกเบี้ย</w:t>
      </w:r>
    </w:p>
    <w:p w14:paraId="7D33A171" w14:textId="0A1C4622" w:rsidR="002A12E1" w:rsidRPr="003E5F2C" w:rsidRDefault="002B3A9F" w:rsidP="000F53BE">
      <w:pPr>
        <w:widowControl w:val="0"/>
        <w:suppressAutoHyphens/>
        <w:spacing w:after="24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cs/>
        </w:rPr>
        <w:t>ความเคลื่อนไหวของอัตราดอกเบี้ยมีผลกระทบต่อกลุ่มบริษัท ในกรณีที่ดอกเบี้ยปรับตัวสูงขึ้นลูกค้าจะชะลอการซื้อลง เนื่องจากต้นทุนการซื้ออสังหาริมทรัพย์ของลูกค้าสูงขึ้น รวมถึงในด้านของต้นทุนทางการเงิน เนื่องจากกลุ่มบริษัทต้องได้รับการสนับสนุนจากสถาบันการเงินในรูปของเงินกู้เพื่อนำมาก่อสร้าง</w:t>
      </w:r>
      <w:r w:rsidR="00213D3B" w:rsidRPr="003E5F2C">
        <w:rPr>
          <w:rFonts w:ascii="Angsana New" w:hAnsi="Angsana New" w:cs="Angsana New" w:hint="cs"/>
          <w:color w:val="000000" w:themeColor="text1"/>
          <w:cs/>
        </w:rPr>
        <w:t>และพัฒนา</w:t>
      </w:r>
      <w:r w:rsidRPr="003E5F2C">
        <w:rPr>
          <w:rFonts w:ascii="Angsana New" w:hAnsi="Angsana New" w:cs="Angsana New"/>
          <w:color w:val="000000" w:themeColor="text1"/>
          <w:cs/>
        </w:rPr>
        <w:t>โครงการอสังหาริมทรัพย์</w:t>
      </w:r>
      <w:r w:rsidR="005B63AB" w:rsidRPr="003E5F2C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cs/>
        </w:rPr>
        <w:t>อย่างไรก็ดีบริษัทมีการวางแผนงาน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ควบคุมผลกระทบจากความเสี่ยงในภาวะอัตราดอกเบี้ยขาขึ้นอย่างใกล้ชิดโดยปัจจุบันเงินกู้ส่วนใหญ่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ของบริษัทนั้นเป็นเงินกู้ที่มีอัตราดอกเบี้ยคงที่ เพื่อหลีกเลี่ยงผลกระทบจากการผันผวนของอัตราดอกเบี้ย และหากต้องมีการใช้ดอกเบี้ยลอยตัวกลุ่มบริษัทจะมีการพิจารณาใช้เครื่องมือทางการเงินเช่น </w:t>
      </w:r>
      <w:r w:rsidR="00F4327B" w:rsidRPr="003E5F2C">
        <w:rPr>
          <w:rFonts w:ascii="Angsana New" w:hAnsi="Angsana New" w:cs="Angsana New" w:hint="cs"/>
          <w:color w:val="000000" w:themeColor="text1"/>
          <w:cs/>
        </w:rPr>
        <w:t xml:space="preserve">Interest </w:t>
      </w:r>
      <w:r w:rsidR="00C91CA3" w:rsidRPr="003E5F2C">
        <w:rPr>
          <w:rFonts w:ascii="Angsana New" w:hAnsi="Angsana New" w:cs="Angsana New" w:hint="cs"/>
          <w:color w:val="000000" w:themeColor="text1"/>
          <w:cs/>
        </w:rPr>
        <w:t>Rate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Swap เพื่อลดความเสี่ยงดังกล่าว นอกจากนี้กลุ่มบริษัทยังได้การสร้างพันธมิตรทางธุรกิจกับธนาคารพาณิชย์หลายแห่งเพื่อเปรียบเทียบข้อเสนอที่มีต้นทุนเหมาะสมที่สุดให้กับทั้งกลุ่มบริษัทและลูกค้าอีกด้วย</w:t>
      </w:r>
    </w:p>
    <w:p w14:paraId="7AC262D2" w14:textId="5F5BC6B1" w:rsidR="002B3A9F" w:rsidRPr="003E5F2C" w:rsidRDefault="00AE5DA6" w:rsidP="00DA09AD">
      <w:pPr>
        <w:ind w:left="1267" w:hanging="720"/>
        <w:jc w:val="both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34</w:t>
      </w:r>
      <w:r w:rsidR="002B3A9F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3</w:t>
      </w:r>
      <w:r w:rsidR="002B3A9F" w:rsidRPr="003E5F2C">
        <w:rPr>
          <w:rFonts w:ascii="Angsana New" w:hAnsi="Angsana New" w:cs="Angsana New"/>
          <w:color w:val="000000" w:themeColor="text1"/>
          <w:cs/>
        </w:rPr>
        <w:tab/>
        <w:t>การบริหารความเสี่ยงด้านอัตราแลกเปลี่ยน</w:t>
      </w:r>
    </w:p>
    <w:p w14:paraId="4B16289B" w14:textId="5EF4405D" w:rsidR="00C72F4B" w:rsidRPr="003E5F2C" w:rsidRDefault="002B3A9F" w:rsidP="00285591">
      <w:pPr>
        <w:spacing w:after="240"/>
        <w:ind w:left="1282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</w:rPr>
        <w:t>บริษัทมีนโยบายในการลงทุนในโครงการต่างๆ ทั้งในประเทศและต่างประเทศ บริษัทตระหนักดีถึงผลกระทบของความเสี่ยงจากการผันผวนของอัตราแลกเปลี่ยนที่จะส่งผลต่อผลประกอบการในโครงการนั้นๆ บริษัทมีนโยบายที่ชัดเจนในการป้องกันความเสี่ยงจากการผันผวนของอัตราแลกเปลี่ยน โดยจะเน้นการป้องกันความเสี่ยงแบบธรรมชาติ (Natural Hedg</w:t>
      </w:r>
      <w:r w:rsidR="005B63AB" w:rsidRPr="003E5F2C">
        <w:rPr>
          <w:rFonts w:ascii="Angsana New" w:hAnsi="Angsana New" w:cs="Angsana New" w:hint="cs"/>
          <w:color w:val="000000" w:themeColor="text1"/>
          <w:spacing w:val="-6"/>
          <w:cs/>
        </w:rPr>
        <w:t>e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) ให้มากที่สุดเพื่อเป็นการลดต้นทุนและความซับซ้อนในการทำธุรกรรมต่างๆ ส่วนที่เป็นความเสี่ยงที่ยังคงเหลืออยู่นั้น บริษัทมีนโยบายในการทำสัญญาซื้อขายอัตราแลกเปลี่ยนล่วงหน้า (Currency Forward Contract) โดยพิจารณาจากทิศทางแนวโน้ม รวมถึงระยะเวลาของการส่งมอบของอัตราแลกเปลี่ยนนั้นๆ เพื่อให้ครอบคลุมความเสี่ยงที่มีจากการทำธุรกรรมนั้นๆให้ได้มากที่สุด นอกเหนือจากนี้ บริษัทมีนโยบายที่ชัดเจนในการที่ไม่ทำธุรกรรมในลักษณะเก็งกำไรจากอัตราแลกเปลี่ยน ที่อาจก่อให้เกิดความไม่แน่นอนต่อผลประกอบการของโครงการนั้นๆ</w:t>
      </w:r>
    </w:p>
    <w:p w14:paraId="5A23B11A" w14:textId="00AC82F9" w:rsidR="002B3A9F" w:rsidRPr="003E5F2C" w:rsidRDefault="002B3A9F" w:rsidP="00DA09AD">
      <w:pPr>
        <w:ind w:left="1282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E5F2C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31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2568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AE5DA6" w:rsidRPr="00AE5DA6">
        <w:rPr>
          <w:rFonts w:ascii="Angsana New" w:hAnsi="Angsana New" w:cs="Angsana New"/>
          <w:color w:val="000000" w:themeColor="text1"/>
          <w:lang w:val="en-US"/>
        </w:rPr>
        <w:t>2567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กลุ่มบริษัทและบริษัทมียอดคงเหลือที่มีสาระสำคัญของสินทรัพย์และหนี้สินทางการเงินที่เป็นเงินตราต่างประเทศ </w:t>
      </w:r>
      <w:r w:rsidRPr="003E5F2C">
        <w:rPr>
          <w:rFonts w:ascii="Angsana New" w:hAnsi="Angsana New" w:cs="Angsana New"/>
          <w:color w:val="000000" w:themeColor="text1"/>
          <w:cs/>
          <w:lang w:val="en-US"/>
        </w:rPr>
        <w:t>ดังนี้</w:t>
      </w:r>
    </w:p>
    <w:p w14:paraId="264E1FFE" w14:textId="77777777" w:rsidR="002B3A9F" w:rsidRPr="003E5F2C" w:rsidRDefault="002B3A9F" w:rsidP="00DA09AD">
      <w:pPr>
        <w:pStyle w:val="Header"/>
        <w:tabs>
          <w:tab w:val="clear" w:pos="4153"/>
          <w:tab w:val="clear" w:pos="8306"/>
        </w:tabs>
        <w:spacing w:before="240"/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ล้านปอนด์สเตอร์ลิง)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9E69E6" w:rsidRPr="003E5F2C" w14:paraId="684FAD21" w14:textId="77777777" w:rsidTr="00DB5034">
        <w:trPr>
          <w:cantSplit/>
          <w:trHeight w:val="363"/>
        </w:trPr>
        <w:tc>
          <w:tcPr>
            <w:tcW w:w="2632" w:type="dxa"/>
          </w:tcPr>
          <w:p w14:paraId="1E2E1C2E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bookmarkStart w:id="20" w:name="_Hlk159623529"/>
          </w:p>
        </w:tc>
        <w:tc>
          <w:tcPr>
            <w:tcW w:w="2673" w:type="dxa"/>
            <w:gridSpan w:val="3"/>
          </w:tcPr>
          <w:p w14:paraId="69FBE06F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14:paraId="7EDDE65A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14:paraId="21DAF758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3E5F2C" w14:paraId="4C0A395B" w14:textId="77777777" w:rsidTr="00DB5034">
        <w:trPr>
          <w:cantSplit/>
        </w:trPr>
        <w:tc>
          <w:tcPr>
            <w:tcW w:w="2632" w:type="dxa"/>
          </w:tcPr>
          <w:p w14:paraId="53B1B3BD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634930F3" w14:textId="77777777" w:rsidR="002B3A9F" w:rsidRPr="003E5F2C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09E7CB93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1C796C18" w14:textId="77777777" w:rsidR="002B3A9F" w:rsidRPr="003E5F2C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79349634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71733FA6" w14:textId="77777777" w:rsidR="002B3A9F" w:rsidRPr="003E5F2C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6D5DBFC2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40926A71" w14:textId="77777777" w:rsidR="002B3A9F" w:rsidRPr="003E5F2C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3E5F2C" w14:paraId="39C5C8A6" w14:textId="77777777" w:rsidTr="00DB5034">
        <w:trPr>
          <w:cantSplit/>
        </w:trPr>
        <w:tc>
          <w:tcPr>
            <w:tcW w:w="2632" w:type="dxa"/>
          </w:tcPr>
          <w:p w14:paraId="3F473CC3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2AF2E37A" w14:textId="6D4E5361" w:rsidR="002B3A9F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430D829B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7858527E" w14:textId="1B26E8CD" w:rsidR="002B3A9F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6F6191F9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0D29F45F" w14:textId="0FFAB3F3" w:rsidR="002B3A9F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1D909E2E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501110FE" w14:textId="7854EEDD" w:rsidR="002B3A9F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57E6D" w:rsidRPr="003E5F2C" w14:paraId="7BD02137" w14:textId="77777777" w:rsidTr="00DB5034">
        <w:trPr>
          <w:cantSplit/>
        </w:trPr>
        <w:tc>
          <w:tcPr>
            <w:tcW w:w="2632" w:type="dxa"/>
          </w:tcPr>
          <w:p w14:paraId="73AF631D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2A7A556F" w14:textId="4B4DBF15" w:rsidR="00E57E6D" w:rsidRPr="003E5F2C" w:rsidRDefault="00AE5DA6" w:rsidP="00E57E6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8" w:type="dxa"/>
          </w:tcPr>
          <w:p w14:paraId="322C4D94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8A900D4" w14:textId="69D87033" w:rsidR="00E57E6D" w:rsidRPr="003E5F2C" w:rsidRDefault="00AE5DA6" w:rsidP="00E57E6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8" w:type="dxa"/>
          </w:tcPr>
          <w:p w14:paraId="3691AB98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0D70B340" w14:textId="56B3E8D1" w:rsidR="00E57E6D" w:rsidRPr="003E5F2C" w:rsidRDefault="00AE5DA6" w:rsidP="00E57E6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8" w:type="dxa"/>
          </w:tcPr>
          <w:p w14:paraId="3799473D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E4EB05A" w14:textId="736D4BF8" w:rsidR="00E57E6D" w:rsidRPr="003E5F2C" w:rsidRDefault="00AE5DA6" w:rsidP="00E57E6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4C2633" w:rsidRPr="003E5F2C" w14:paraId="75D6191E" w14:textId="77777777" w:rsidTr="00F034BF">
        <w:trPr>
          <w:cantSplit/>
        </w:trPr>
        <w:tc>
          <w:tcPr>
            <w:tcW w:w="2632" w:type="dxa"/>
          </w:tcPr>
          <w:p w14:paraId="7A9747D8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8AC15E5" w14:textId="2B5EE476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right="-91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CD09F60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vAlign w:val="center"/>
          </w:tcPr>
          <w:p w14:paraId="0A7EEDA9" w14:textId="2C71DA84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</w:t>
            </w:r>
          </w:p>
        </w:tc>
        <w:tc>
          <w:tcPr>
            <w:tcW w:w="238" w:type="dxa"/>
          </w:tcPr>
          <w:p w14:paraId="42702052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6294BEE8" w14:textId="5F09BE6F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</w:t>
            </w:r>
          </w:p>
        </w:tc>
        <w:tc>
          <w:tcPr>
            <w:tcW w:w="238" w:type="dxa"/>
          </w:tcPr>
          <w:p w14:paraId="7F6CB14E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7DAF42D" w14:textId="6AEEAAF5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</w:t>
            </w:r>
          </w:p>
        </w:tc>
      </w:tr>
      <w:tr w:rsidR="004C2633" w:rsidRPr="003E5F2C" w14:paraId="5DD3C377" w14:textId="77777777" w:rsidTr="00B13E64">
        <w:trPr>
          <w:cantSplit/>
        </w:trPr>
        <w:tc>
          <w:tcPr>
            <w:tcW w:w="2632" w:type="dxa"/>
          </w:tcPr>
          <w:p w14:paraId="318E8BA3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FA9E2" w14:textId="38D41556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238" w:type="dxa"/>
          </w:tcPr>
          <w:p w14:paraId="56750962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vAlign w:val="center"/>
          </w:tcPr>
          <w:p w14:paraId="62F5DCFA" w14:textId="216649D9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238" w:type="dxa"/>
          </w:tcPr>
          <w:p w14:paraId="0D2B3DA3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4EE84F62" w14:textId="17089189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238" w:type="dxa"/>
          </w:tcPr>
          <w:p w14:paraId="413A5325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75948589" w14:textId="7CB18A8E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</w:tr>
      <w:bookmarkEnd w:id="20"/>
    </w:tbl>
    <w:p w14:paraId="6D9851A9" w14:textId="77777777" w:rsidR="00297657" w:rsidRDefault="0029765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 w:eastAsia="x-none"/>
        </w:rPr>
      </w:pPr>
      <w:r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br w:type="page"/>
      </w:r>
    </w:p>
    <w:p w14:paraId="1FFE9F3F" w14:textId="50E7F469" w:rsidR="002B3A9F" w:rsidRPr="003E5F2C" w:rsidRDefault="002B3A9F" w:rsidP="00DA09AD">
      <w:pPr>
        <w:pStyle w:val="Header"/>
        <w:tabs>
          <w:tab w:val="clear" w:pos="4153"/>
          <w:tab w:val="clear" w:pos="8306"/>
        </w:tabs>
        <w:spacing w:before="240"/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ล้านดอลลาร์สหรัฐ)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9E69E6" w:rsidRPr="003E5F2C" w14:paraId="1EE71C4F" w14:textId="77777777" w:rsidTr="00DB5034">
        <w:trPr>
          <w:cantSplit/>
          <w:trHeight w:val="363"/>
        </w:trPr>
        <w:tc>
          <w:tcPr>
            <w:tcW w:w="2632" w:type="dxa"/>
          </w:tcPr>
          <w:p w14:paraId="063006C3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14:paraId="7B801644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14:paraId="7BE32E14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14:paraId="556BAD60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3E5F2C" w14:paraId="4483E0DE" w14:textId="77777777" w:rsidTr="00DB5034">
        <w:trPr>
          <w:cantSplit/>
        </w:trPr>
        <w:tc>
          <w:tcPr>
            <w:tcW w:w="2632" w:type="dxa"/>
          </w:tcPr>
          <w:p w14:paraId="2335D3C6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630A1AEF" w14:textId="77777777" w:rsidR="002B3A9F" w:rsidRPr="003E5F2C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15B83205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663B292" w14:textId="77777777" w:rsidR="002B3A9F" w:rsidRPr="003E5F2C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49C67330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5D3DE4B5" w14:textId="77777777" w:rsidR="002B3A9F" w:rsidRPr="003E5F2C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2A7BDFA7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6D3FD2B8" w14:textId="77777777" w:rsidR="002B3A9F" w:rsidRPr="003E5F2C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3E5F2C" w14:paraId="37CACB40" w14:textId="77777777" w:rsidTr="00DB5034">
        <w:trPr>
          <w:cantSplit/>
        </w:trPr>
        <w:tc>
          <w:tcPr>
            <w:tcW w:w="2632" w:type="dxa"/>
          </w:tcPr>
          <w:p w14:paraId="12568097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1B8FCF77" w14:textId="12D88A57" w:rsidR="002B3A9F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7716BAF4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3E0F21B8" w14:textId="652A3CA0" w:rsidR="002B3A9F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658D6C14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7D782C1B" w14:textId="54A65B5C" w:rsidR="002B3A9F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0640F6C8" w14:textId="77777777" w:rsidR="002B3A9F" w:rsidRPr="003E5F2C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5480A96" w14:textId="16663322" w:rsidR="002B3A9F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57E6D" w:rsidRPr="003E5F2C" w14:paraId="1C5B4F21" w14:textId="77777777" w:rsidTr="00DB5034">
        <w:trPr>
          <w:cantSplit/>
        </w:trPr>
        <w:tc>
          <w:tcPr>
            <w:tcW w:w="2632" w:type="dxa"/>
          </w:tcPr>
          <w:p w14:paraId="79E416E9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3E4FDF7B" w14:textId="290EEB33" w:rsidR="00E57E6D" w:rsidRPr="003E5F2C" w:rsidRDefault="00AE5DA6" w:rsidP="00E57E6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8" w:type="dxa"/>
          </w:tcPr>
          <w:p w14:paraId="193D4ED2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0059FA9" w14:textId="35ADCF7E" w:rsidR="00E57E6D" w:rsidRPr="003E5F2C" w:rsidRDefault="00AE5DA6" w:rsidP="00E57E6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8" w:type="dxa"/>
          </w:tcPr>
          <w:p w14:paraId="52CAFA46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4FF02E23" w14:textId="0D8AFDF5" w:rsidR="00E57E6D" w:rsidRPr="003E5F2C" w:rsidRDefault="00AE5DA6" w:rsidP="00E57E6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8" w:type="dxa"/>
          </w:tcPr>
          <w:p w14:paraId="4C26E555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B38C7F2" w14:textId="148F6503" w:rsidR="00E57E6D" w:rsidRPr="003E5F2C" w:rsidRDefault="00AE5DA6" w:rsidP="00E57E6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4C2633" w:rsidRPr="003E5F2C" w14:paraId="6A6FA8A0" w14:textId="77777777" w:rsidTr="006A7CC7">
        <w:trPr>
          <w:cantSplit/>
        </w:trPr>
        <w:tc>
          <w:tcPr>
            <w:tcW w:w="2632" w:type="dxa"/>
          </w:tcPr>
          <w:p w14:paraId="75F77203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DD2CE" w14:textId="6B45BF66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</w:t>
            </w:r>
          </w:p>
        </w:tc>
        <w:tc>
          <w:tcPr>
            <w:tcW w:w="238" w:type="dxa"/>
          </w:tcPr>
          <w:p w14:paraId="48ECEA19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vAlign w:val="center"/>
          </w:tcPr>
          <w:p w14:paraId="43DDA2F0" w14:textId="04D63D29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</w:t>
            </w:r>
          </w:p>
        </w:tc>
        <w:tc>
          <w:tcPr>
            <w:tcW w:w="238" w:type="dxa"/>
          </w:tcPr>
          <w:p w14:paraId="28C0B392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03B5AE7A" w14:textId="49B03B32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6BF327E7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6A4EC1DA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C2633" w:rsidRPr="003E5F2C" w14:paraId="408714E8" w14:textId="77777777" w:rsidTr="006A7CC7">
        <w:trPr>
          <w:cantSplit/>
        </w:trPr>
        <w:tc>
          <w:tcPr>
            <w:tcW w:w="2632" w:type="dxa"/>
          </w:tcPr>
          <w:p w14:paraId="58A4F98F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6D151" w14:textId="2D6ACC84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03</w:t>
            </w:r>
          </w:p>
        </w:tc>
        <w:tc>
          <w:tcPr>
            <w:tcW w:w="238" w:type="dxa"/>
          </w:tcPr>
          <w:p w14:paraId="3C98FF9F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vAlign w:val="center"/>
          </w:tcPr>
          <w:p w14:paraId="54933F84" w14:textId="1C910718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238" w:type="dxa"/>
          </w:tcPr>
          <w:p w14:paraId="2FF8931B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6E3038B7" w14:textId="08DBBCD1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4AFCB060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5B07424B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1939E412" w14:textId="51884C4C" w:rsidR="002B3A9F" w:rsidRPr="003E5F2C" w:rsidRDefault="002B3A9F" w:rsidP="00DA09AD">
      <w:pPr>
        <w:spacing w:before="240"/>
        <w:ind w:left="1282"/>
        <w:jc w:val="thaiDistribute"/>
        <w:rPr>
          <w:rFonts w:ascii="Angsana New" w:hAnsi="Angsana New" w:cs="Angsana New"/>
          <w:i/>
          <w:iCs/>
          <w:color w:val="000000" w:themeColor="text1"/>
          <w:cs/>
        </w:rPr>
      </w:pPr>
      <w:r w:rsidRPr="003E5F2C">
        <w:rPr>
          <w:rFonts w:ascii="Angsana New" w:hAnsi="Angsana New" w:cs="Angsana New"/>
          <w:i/>
          <w:iCs/>
          <w:color w:val="000000" w:themeColor="text1"/>
          <w:cs/>
        </w:rPr>
        <w:t>การวิเคราะห์ความอ่อนไหวของสกุลเงินต่างประเทศ</w:t>
      </w:r>
    </w:p>
    <w:p w14:paraId="5CEF4D92" w14:textId="7B36A73F" w:rsidR="002B3A9F" w:rsidRPr="003E5F2C" w:rsidRDefault="002B3A9F" w:rsidP="00DA09AD">
      <w:pPr>
        <w:ind w:left="1282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ตารางต่อไปนี้แสดงรายละเอียดความอ่อนไหวของกลุ่มบริษัทต่อการเพิ่มขึ้น และการลดลงร้อยละ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5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 ของหน่วยสกุลเงินเมื่อเทียบกับสกุลเงินต่างประเทศที่เกี่ยวข้อง ทั้งนี้ ร้อยละ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5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 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การเปลี่ยนแปลงของอัตราแลกเปลี่ยนเงินตราต่างประเทศอย่างสมเหตุสมผล การวิเคราะห์ความอ่อนไหวจะรวมเฉพาะยอดคงเหลือของรายการที่เป็นตัวเงินสำหรับสกุลเงินต่างประเทศและปรับปรุงมูลค่า ณ วันสิ้นปีสำหรับการเปลี่ยนแปลงร้อยละ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/>
        </w:rPr>
        <w:t>5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 xml:space="preserve"> ในอัตราสกุลเงินต่างประเทศ</w:t>
      </w:r>
    </w:p>
    <w:p w14:paraId="637FBB5E" w14:textId="2B0F7D90" w:rsidR="002B3A9F" w:rsidRPr="003E5F2C" w:rsidRDefault="002B3A9F" w:rsidP="00DA09AD">
      <w:pPr>
        <w:pStyle w:val="Header"/>
        <w:tabs>
          <w:tab w:val="clear" w:pos="4153"/>
          <w:tab w:val="clear" w:pos="8306"/>
        </w:tabs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ล้านบาท)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44"/>
        <w:gridCol w:w="1260"/>
        <w:gridCol w:w="90"/>
        <w:gridCol w:w="1260"/>
        <w:gridCol w:w="20"/>
        <w:gridCol w:w="1420"/>
        <w:gridCol w:w="1260"/>
      </w:tblGrid>
      <w:tr w:rsidR="00050491" w:rsidRPr="003E5F2C" w14:paraId="6A6F4C74" w14:textId="77777777" w:rsidTr="00B13E64">
        <w:tc>
          <w:tcPr>
            <w:tcW w:w="3240" w:type="dxa"/>
            <w:gridSpan w:val="2"/>
            <w:hideMark/>
          </w:tcPr>
          <w:p w14:paraId="09755E30" w14:textId="77777777" w:rsidR="00050491" w:rsidRPr="003E5F2C" w:rsidRDefault="00050491" w:rsidP="00DA09AD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ผลกระทบจากอัตราแลกเปลี่ยน</w:t>
            </w:r>
          </w:p>
        </w:tc>
        <w:tc>
          <w:tcPr>
            <w:tcW w:w="2610" w:type="dxa"/>
            <w:gridSpan w:val="3"/>
            <w:hideMark/>
          </w:tcPr>
          <w:p w14:paraId="76AB0ECE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งบการเงินรวม</w:t>
            </w:r>
          </w:p>
        </w:tc>
        <w:tc>
          <w:tcPr>
            <w:tcW w:w="20" w:type="dxa"/>
          </w:tcPr>
          <w:p w14:paraId="1B63FDF5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2680" w:type="dxa"/>
            <w:gridSpan w:val="2"/>
            <w:hideMark/>
          </w:tcPr>
          <w:p w14:paraId="66126310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งบการเงินเฉพาะกิจการ</w:t>
            </w:r>
          </w:p>
        </w:tc>
      </w:tr>
      <w:tr w:rsidR="00050491" w:rsidRPr="003E5F2C" w14:paraId="1D51EE6B" w14:textId="77777777" w:rsidTr="00B13E64">
        <w:tc>
          <w:tcPr>
            <w:tcW w:w="1696" w:type="dxa"/>
          </w:tcPr>
          <w:p w14:paraId="4AD4F0B5" w14:textId="77777777" w:rsidR="00050491" w:rsidRPr="003E5F2C" w:rsidRDefault="00050491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66231F2D" w14:textId="77777777" w:rsidR="00050491" w:rsidRPr="003E5F2C" w:rsidRDefault="00050491" w:rsidP="00DA09AD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6"/>
            <w:hideMark/>
          </w:tcPr>
          <w:p w14:paraId="6C6FEFDD" w14:textId="5678A7AB" w:rsidR="00050491" w:rsidRPr="003E5F2C" w:rsidRDefault="00050491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สำหรับปีสิ้นสุดวันที่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 xml:space="preserve">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ธันวาคม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2568</w:t>
            </w:r>
          </w:p>
        </w:tc>
      </w:tr>
      <w:tr w:rsidR="00050491" w:rsidRPr="003E5F2C" w14:paraId="06FC1D3B" w14:textId="77777777" w:rsidTr="00B13E64">
        <w:tc>
          <w:tcPr>
            <w:tcW w:w="1696" w:type="dxa"/>
          </w:tcPr>
          <w:p w14:paraId="6B343F88" w14:textId="77777777" w:rsidR="00050491" w:rsidRPr="003E5F2C" w:rsidRDefault="00050491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4E763B3E" w14:textId="77777777" w:rsidR="00050491" w:rsidRPr="003E5F2C" w:rsidRDefault="00050491" w:rsidP="00DA09AD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28CB96A9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255FA2C5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60F41D15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00C8D57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4C970CDC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59D52DFC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6252031F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</w:tcPr>
          <w:p w14:paraId="7F4EAFA6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08B56905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328AA615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0C122F20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hideMark/>
          </w:tcPr>
          <w:p w14:paraId="30A69AA5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02877261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213B9CD3" w14:textId="77777777" w:rsidR="00050491" w:rsidRPr="003E5F2C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4C2633" w:rsidRPr="003E5F2C" w14:paraId="4F1BA4DF" w14:textId="77777777" w:rsidTr="00774F75">
        <w:tc>
          <w:tcPr>
            <w:tcW w:w="3240" w:type="dxa"/>
            <w:gridSpan w:val="2"/>
            <w:hideMark/>
          </w:tcPr>
          <w:p w14:paraId="10FA0AFF" w14:textId="77327510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เงินบาทแข็งค่าขึ้น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492B4" w14:textId="14437704" w:rsidR="004C2633" w:rsidRPr="003E5F2C" w:rsidRDefault="00AE5DA6" w:rsidP="00F675A1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9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</w:t>
            </w:r>
          </w:p>
        </w:tc>
        <w:tc>
          <w:tcPr>
            <w:tcW w:w="90" w:type="dxa"/>
            <w:vAlign w:val="bottom"/>
          </w:tcPr>
          <w:p w14:paraId="6FFCFAD3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F5F05" w14:textId="6A6E6CA5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4F5D3216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745B7" w14:textId="38C95999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43</w:t>
            </w:r>
          </w:p>
        </w:tc>
        <w:tc>
          <w:tcPr>
            <w:tcW w:w="1260" w:type="dxa"/>
          </w:tcPr>
          <w:p w14:paraId="401A6183" w14:textId="6B73130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C2633" w:rsidRPr="003E5F2C" w14:paraId="2B9E485F" w14:textId="77777777" w:rsidTr="00774F75">
        <w:tc>
          <w:tcPr>
            <w:tcW w:w="3240" w:type="dxa"/>
            <w:gridSpan w:val="2"/>
            <w:hideMark/>
          </w:tcPr>
          <w:p w14:paraId="7290E762" w14:textId="57671D33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เงินบาทอ่อนตัวลง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99BC7" w14:textId="52E0B15F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9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7AA00D3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E8F32" w14:textId="3BF159B1" w:rsidR="004C2633" w:rsidRPr="003E5F2C" w:rsidRDefault="00AE5DA6" w:rsidP="004C2633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63</w:t>
            </w:r>
          </w:p>
        </w:tc>
        <w:tc>
          <w:tcPr>
            <w:tcW w:w="20" w:type="dxa"/>
            <w:vAlign w:val="bottom"/>
          </w:tcPr>
          <w:p w14:paraId="6DF84442" w14:textId="77777777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F82AC" w14:textId="66E01608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3324F380" w14:textId="38ADF4DF" w:rsidR="004C2633" w:rsidRPr="003E5F2C" w:rsidRDefault="004C2633" w:rsidP="004C2633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3003DD69" w14:textId="3639996A" w:rsidR="002A21FE" w:rsidRPr="003E5F2C" w:rsidRDefault="002A21FE" w:rsidP="00CD1561">
      <w:pPr>
        <w:pStyle w:val="Header"/>
        <w:tabs>
          <w:tab w:val="clear" w:pos="4153"/>
          <w:tab w:val="clear" w:pos="8306"/>
        </w:tabs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18"/>
          <w:szCs w:val="18"/>
          <w:cs/>
          <w:lang w:val="en-US"/>
        </w:rPr>
      </w:pPr>
    </w:p>
    <w:p w14:paraId="6F0BAAB5" w14:textId="77777777" w:rsidR="00E57E6D" w:rsidRPr="003E5F2C" w:rsidRDefault="002B3A9F" w:rsidP="00CD1561">
      <w:pPr>
        <w:pStyle w:val="Header"/>
        <w:tabs>
          <w:tab w:val="clear" w:pos="4153"/>
          <w:tab w:val="clear" w:pos="8306"/>
        </w:tabs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6"/>
          <w:szCs w:val="26"/>
          <w:lang w:val="en-US"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6"/>
          <w:szCs w:val="26"/>
          <w:cs/>
          <w:lang w:val="en-US"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6"/>
          <w:szCs w:val="26"/>
          <w:lang w:val="en-US"/>
        </w:rPr>
        <w:t>:</w:t>
      </w:r>
      <w:r w:rsidRPr="003E5F2C">
        <w:rPr>
          <w:rFonts w:ascii="Angsana New" w:hAnsi="Angsana New" w:cs="Angsana New"/>
          <w:b/>
          <w:bCs/>
          <w:color w:val="000000" w:themeColor="text1"/>
          <w:sz w:val="26"/>
          <w:szCs w:val="26"/>
          <w:cs/>
          <w:lang w:val="en-US"/>
        </w:rPr>
        <w:t xml:space="preserve"> ล้านบาท)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44"/>
        <w:gridCol w:w="1260"/>
        <w:gridCol w:w="90"/>
        <w:gridCol w:w="1260"/>
        <w:gridCol w:w="20"/>
        <w:gridCol w:w="1420"/>
        <w:gridCol w:w="1260"/>
      </w:tblGrid>
      <w:tr w:rsidR="00E57E6D" w:rsidRPr="003E5F2C" w14:paraId="75EE7388" w14:textId="77777777" w:rsidTr="006A7CC7">
        <w:tc>
          <w:tcPr>
            <w:tcW w:w="3240" w:type="dxa"/>
            <w:gridSpan w:val="2"/>
            <w:hideMark/>
          </w:tcPr>
          <w:p w14:paraId="2DA0C569" w14:textId="77777777" w:rsidR="00E57E6D" w:rsidRPr="003E5F2C" w:rsidRDefault="00E57E6D" w:rsidP="006A7CC7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ผลกระทบจากอัตราแลกเปลี่ยน</w:t>
            </w:r>
          </w:p>
        </w:tc>
        <w:tc>
          <w:tcPr>
            <w:tcW w:w="2610" w:type="dxa"/>
            <w:gridSpan w:val="3"/>
            <w:hideMark/>
          </w:tcPr>
          <w:p w14:paraId="0BC2171A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งบการเงินรวม</w:t>
            </w:r>
          </w:p>
        </w:tc>
        <w:tc>
          <w:tcPr>
            <w:tcW w:w="20" w:type="dxa"/>
          </w:tcPr>
          <w:p w14:paraId="2FFCFEA3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2680" w:type="dxa"/>
            <w:gridSpan w:val="2"/>
            <w:hideMark/>
          </w:tcPr>
          <w:p w14:paraId="17C183EA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งบการเงินเฉพาะกิจการ</w:t>
            </w:r>
          </w:p>
        </w:tc>
      </w:tr>
      <w:tr w:rsidR="00E57E6D" w:rsidRPr="003E5F2C" w14:paraId="5A305A45" w14:textId="77777777" w:rsidTr="006A7CC7">
        <w:tc>
          <w:tcPr>
            <w:tcW w:w="1696" w:type="dxa"/>
          </w:tcPr>
          <w:p w14:paraId="57D32C34" w14:textId="77777777" w:rsidR="00E57E6D" w:rsidRPr="003E5F2C" w:rsidRDefault="00E57E6D" w:rsidP="006A7CC7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5B53B436" w14:textId="77777777" w:rsidR="00E57E6D" w:rsidRPr="003E5F2C" w:rsidRDefault="00E57E6D" w:rsidP="006A7CC7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6"/>
            <w:hideMark/>
          </w:tcPr>
          <w:p w14:paraId="353555FB" w14:textId="3F500BE0" w:rsidR="00E57E6D" w:rsidRPr="003E5F2C" w:rsidRDefault="00E57E6D" w:rsidP="006A7C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สำหรับปีสิ้นสุดวันที่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31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 xml:space="preserve">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ธันวาคม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2567</w:t>
            </w:r>
          </w:p>
        </w:tc>
      </w:tr>
      <w:tr w:rsidR="00E57E6D" w:rsidRPr="003E5F2C" w14:paraId="292C134C" w14:textId="77777777" w:rsidTr="006A7CC7">
        <w:tc>
          <w:tcPr>
            <w:tcW w:w="1696" w:type="dxa"/>
          </w:tcPr>
          <w:p w14:paraId="0C03EBFA" w14:textId="77777777" w:rsidR="00E57E6D" w:rsidRPr="003E5F2C" w:rsidRDefault="00E57E6D" w:rsidP="006A7CC7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0D80804F" w14:textId="77777777" w:rsidR="00E57E6D" w:rsidRPr="003E5F2C" w:rsidRDefault="00E57E6D" w:rsidP="006A7CC7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15C709CE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0FCFD2AB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32D1B1C1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319D0577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6FE78397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1FB01E23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4280D5F1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</w:tcPr>
          <w:p w14:paraId="639C655A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01E90FA1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65095679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324748A3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hideMark/>
          </w:tcPr>
          <w:p w14:paraId="73BA562D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4E88E8B2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7553C150" w14:textId="77777777" w:rsidR="00E57E6D" w:rsidRPr="003E5F2C" w:rsidRDefault="00E57E6D" w:rsidP="006A7C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57E6D" w:rsidRPr="003E5F2C" w14:paraId="22F487D7" w14:textId="77777777" w:rsidTr="006A7CC7">
        <w:tc>
          <w:tcPr>
            <w:tcW w:w="3240" w:type="dxa"/>
            <w:gridSpan w:val="2"/>
            <w:hideMark/>
          </w:tcPr>
          <w:p w14:paraId="1AED208E" w14:textId="6D42C79B" w:rsidR="00E57E6D" w:rsidRPr="003E5F2C" w:rsidRDefault="00E57E6D" w:rsidP="006A7CC7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เงินบาทแข็งค่าขึ้น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6A82D" w14:textId="6058C255" w:rsidR="00E57E6D" w:rsidRPr="003E5F2C" w:rsidRDefault="00E57E6D" w:rsidP="006A7CC7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74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86E8FDB" w14:textId="77777777" w:rsidR="00E57E6D" w:rsidRPr="003E5F2C" w:rsidRDefault="00E57E6D" w:rsidP="006A7CC7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17F4D" w14:textId="2D4978BE" w:rsidR="00E57E6D" w:rsidRPr="003E5F2C" w:rsidRDefault="00E57E6D" w:rsidP="006A7CC7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40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3CCD9666" w14:textId="77777777" w:rsidR="00E57E6D" w:rsidRPr="003E5F2C" w:rsidRDefault="00E57E6D" w:rsidP="006A7CC7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F9056" w14:textId="76F9B5E8" w:rsidR="00E57E6D" w:rsidRPr="003E5F2C" w:rsidRDefault="00AE5DA6" w:rsidP="006A7CC7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55</w:t>
            </w:r>
          </w:p>
        </w:tc>
        <w:tc>
          <w:tcPr>
            <w:tcW w:w="1260" w:type="dxa"/>
          </w:tcPr>
          <w:p w14:paraId="0E20FF73" w14:textId="77777777" w:rsidR="00E57E6D" w:rsidRPr="003E5F2C" w:rsidRDefault="00E57E6D" w:rsidP="006A7CC7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57E6D" w:rsidRPr="003E5F2C" w14:paraId="30B31B2B" w14:textId="77777777" w:rsidTr="006A7CC7">
        <w:tc>
          <w:tcPr>
            <w:tcW w:w="3240" w:type="dxa"/>
            <w:gridSpan w:val="2"/>
            <w:hideMark/>
          </w:tcPr>
          <w:p w14:paraId="1A0C0B44" w14:textId="5E22C72E" w:rsidR="00E57E6D" w:rsidRPr="003E5F2C" w:rsidRDefault="00E57E6D" w:rsidP="006A7CC7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เงินบาทอ่อนตัวลง 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8E01B" w14:textId="2F81BC64" w:rsidR="00E57E6D" w:rsidRPr="003E5F2C" w:rsidRDefault="00AE5DA6" w:rsidP="006A7CC7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9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74</w:t>
            </w:r>
          </w:p>
        </w:tc>
        <w:tc>
          <w:tcPr>
            <w:tcW w:w="90" w:type="dxa"/>
            <w:vAlign w:val="bottom"/>
          </w:tcPr>
          <w:p w14:paraId="645A52AF" w14:textId="77777777" w:rsidR="00E57E6D" w:rsidRPr="003E5F2C" w:rsidRDefault="00E57E6D" w:rsidP="006A7CC7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2EC79" w14:textId="12B1160D" w:rsidR="00E57E6D" w:rsidRPr="003E5F2C" w:rsidRDefault="00AE5DA6" w:rsidP="006A7CC7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20" w:type="dxa"/>
            <w:vAlign w:val="bottom"/>
          </w:tcPr>
          <w:p w14:paraId="6ED6C32F" w14:textId="77777777" w:rsidR="00E57E6D" w:rsidRPr="003E5F2C" w:rsidRDefault="00E57E6D" w:rsidP="006A7CC7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ACB33" w14:textId="65038E15" w:rsidR="00E57E6D" w:rsidRPr="003E5F2C" w:rsidRDefault="00E57E6D" w:rsidP="006A7CC7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AE5DA6" w:rsidRPr="00AE5DA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55</w:t>
            </w: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7922375E" w14:textId="77777777" w:rsidR="00E57E6D" w:rsidRPr="003E5F2C" w:rsidRDefault="00E57E6D" w:rsidP="006A7CC7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E5F2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1481E65E" w14:textId="77777777" w:rsidR="0091197E" w:rsidRPr="003E5F2C" w:rsidRDefault="0091197E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</w:pPr>
      <w:r w:rsidRPr="003E5F2C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br w:type="page"/>
      </w:r>
    </w:p>
    <w:p w14:paraId="1BB50D8A" w14:textId="55811F40" w:rsidR="002B3A9F" w:rsidRPr="003E5F2C" w:rsidRDefault="00AE5DA6" w:rsidP="00E57E6D">
      <w:pPr>
        <w:spacing w:before="240"/>
        <w:ind w:left="1267" w:hanging="720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</w:pPr>
      <w:r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lastRenderedPageBreak/>
        <w:t>34</w:t>
      </w:r>
      <w:r w:rsidR="00710296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>.</w:t>
      </w:r>
      <w:r w:rsidRPr="00AE5DA6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4</w:t>
      </w:r>
      <w:r w:rsidR="00710296" w:rsidRPr="003E5F2C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ab/>
      </w:r>
      <w:r w:rsidR="00710296" w:rsidRPr="003E5F2C">
        <w:rPr>
          <w:rFonts w:ascii="Angsana New" w:hAnsi="Angsana New" w:cs="Angsana New"/>
          <w:color w:val="000000" w:themeColor="text1"/>
          <w:cs/>
          <w:lang w:val="en-US"/>
        </w:rPr>
        <w:t>การบริหารความเสี่ยงด้านสภาพคล่อง</w:t>
      </w:r>
    </w:p>
    <w:p w14:paraId="62D6E48D" w14:textId="1F8BA1C3" w:rsidR="002B3A9F" w:rsidRPr="003E5F2C" w:rsidRDefault="002B3A9F" w:rsidP="00CD1561">
      <w:pPr>
        <w:pStyle w:val="Header"/>
        <w:tabs>
          <w:tab w:val="clear" w:pos="4153"/>
          <w:tab w:val="clear" w:pos="8306"/>
        </w:tabs>
        <w:ind w:left="1267"/>
        <w:jc w:val="thaiDistribute"/>
        <w:rPr>
          <w:rFonts w:ascii="Angsana New" w:hAnsi="Angsana New" w:cs="Angsana New"/>
          <w:color w:val="000000" w:themeColor="text1"/>
          <w:szCs w:val="32"/>
          <w:cs/>
        </w:rPr>
      </w:pPr>
      <w:r w:rsidRPr="003E5F2C">
        <w:rPr>
          <w:rFonts w:ascii="Angsana New" w:hAnsi="Angsana New" w:cs="Angsana New"/>
          <w:color w:val="000000" w:themeColor="text1"/>
          <w:spacing w:val="4"/>
          <w:szCs w:val="32"/>
          <w:cs/>
        </w:rPr>
        <w:t>กลุ่มบริษัทบริหารความเสี่ยงด้านสภาพคล่องด้วยการรักษาระดับเงินทุนสำรองให้เพียงพอ โดย</w:t>
      </w:r>
      <w:r w:rsidRPr="003E5F2C">
        <w:rPr>
          <w:rFonts w:ascii="Angsana New" w:hAnsi="Angsana New" w:cs="Angsana New"/>
          <w:color w:val="000000" w:themeColor="text1"/>
          <w:szCs w:val="32"/>
          <w:cs/>
        </w:rPr>
        <w:t>ติดตามการคาดการณ์กระแสเงินสดและกระแสเงินสดที่แท้จริงอย่างต่อเนื่อง โดยการจับคู่อายุครบกำหนดของสินทรัพย์และหนี้สินทางการเงิน รายละเอียดของวงเงินที่ยัง</w:t>
      </w:r>
      <w:r w:rsidR="0028631D" w:rsidRPr="003E5F2C">
        <w:rPr>
          <w:rFonts w:ascii="Angsana New" w:hAnsi="Angsana New" w:cs="Angsana New" w:hint="cs"/>
          <w:color w:val="000000" w:themeColor="text1"/>
          <w:szCs w:val="32"/>
          <w:cs/>
        </w:rPr>
        <w:t>ออกหุ้นกู้ได้</w:t>
      </w:r>
      <w:r w:rsidRPr="003E5F2C">
        <w:rPr>
          <w:rFonts w:ascii="Angsana New" w:hAnsi="Angsana New" w:cs="Angsana New"/>
          <w:color w:val="000000" w:themeColor="text1"/>
          <w:szCs w:val="32"/>
          <w:cs/>
        </w:rPr>
        <w:t>ที่กลุ่มบริษัทมีอยู่เพื่อลดความเสี่ยงด้านสภาพคล่องมีดังต่อไปนี้</w:t>
      </w:r>
    </w:p>
    <w:p w14:paraId="0C41E3A1" w14:textId="77777777" w:rsidR="002B3A9F" w:rsidRPr="003E5F2C" w:rsidRDefault="002B3A9F" w:rsidP="00DA09AD">
      <w:pPr>
        <w:pStyle w:val="Header"/>
        <w:tabs>
          <w:tab w:val="clear" w:pos="4153"/>
          <w:tab w:val="clear" w:pos="8306"/>
        </w:tabs>
        <w:ind w:left="1267"/>
        <w:jc w:val="right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3E5F2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ล้านบาท)</w:t>
      </w:r>
    </w:p>
    <w:tbl>
      <w:tblPr>
        <w:tblW w:w="8092" w:type="dxa"/>
        <w:tblInd w:w="10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90"/>
        <w:gridCol w:w="1710"/>
        <w:gridCol w:w="90"/>
        <w:gridCol w:w="1530"/>
      </w:tblGrid>
      <w:tr w:rsidR="004A5DB7" w:rsidRPr="003E5F2C" w14:paraId="61D66DAC" w14:textId="77777777" w:rsidTr="004A5DB7">
        <w:trPr>
          <w:cantSplit/>
        </w:trPr>
        <w:tc>
          <w:tcPr>
            <w:tcW w:w="4672" w:type="dxa"/>
          </w:tcPr>
          <w:p w14:paraId="5801ECFB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5C47552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34FCD078" w14:textId="2D2E15CE" w:rsidR="004A5DB7" w:rsidRPr="003E5F2C" w:rsidRDefault="004A5DB7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A5DB7" w:rsidRPr="003E5F2C" w14:paraId="73D8B325" w14:textId="77777777" w:rsidTr="004A5DB7">
        <w:trPr>
          <w:cantSplit/>
        </w:trPr>
        <w:tc>
          <w:tcPr>
            <w:tcW w:w="4672" w:type="dxa"/>
          </w:tcPr>
          <w:p w14:paraId="1CD24C3C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32BB1B5A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F151533" w14:textId="04445C4F" w:rsidR="004A5DB7" w:rsidRPr="003E5F2C" w:rsidRDefault="004A5DB7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6DB26A2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5065FE46" w14:textId="4D95EFE1" w:rsidR="004A5DB7" w:rsidRPr="003E5F2C" w:rsidRDefault="004A5DB7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A5DB7" w:rsidRPr="003E5F2C" w14:paraId="56D7EEEF" w14:textId="77777777" w:rsidTr="004A5DB7">
        <w:trPr>
          <w:cantSplit/>
        </w:trPr>
        <w:tc>
          <w:tcPr>
            <w:tcW w:w="4672" w:type="dxa"/>
          </w:tcPr>
          <w:p w14:paraId="7A3A56C4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DFE8A85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914C104" w14:textId="72CB1A86" w:rsidR="004A5DB7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A5DB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A5DB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C3DB934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56F6D861" w14:textId="57F9E7AD" w:rsidR="004A5DB7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A5DB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A5DB7"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5DB7" w:rsidRPr="003E5F2C" w14:paraId="0AFAD76E" w14:textId="77777777" w:rsidTr="004A5DB7">
        <w:trPr>
          <w:cantSplit/>
        </w:trPr>
        <w:tc>
          <w:tcPr>
            <w:tcW w:w="4672" w:type="dxa"/>
          </w:tcPr>
          <w:p w14:paraId="34F61DAB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3587B8BA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2C69622" w14:textId="4301B6AE" w:rsidR="004A5DB7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77A52AC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7AC24C6C" w14:textId="6AF94731" w:rsidR="004A5DB7" w:rsidRPr="003E5F2C" w:rsidRDefault="00AE5DA6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4A5DB7" w:rsidRPr="003E5F2C" w14:paraId="2D0B93AF" w14:textId="77777777" w:rsidTr="004A5DB7">
        <w:trPr>
          <w:cantSplit/>
        </w:trPr>
        <w:tc>
          <w:tcPr>
            <w:tcW w:w="4672" w:type="dxa"/>
          </w:tcPr>
          <w:p w14:paraId="542744BE" w14:textId="11A8ECD8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วงเงินออกหุ้นกู้ 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3E5F2C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AE5DA6" w:rsidRPr="00AE5DA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19</w:t>
            </w:r>
            <w:r w:rsidRPr="003E5F2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19B3F8F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BE20E04" w14:textId="6D6FC9A1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A408AB8" w14:textId="77777777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39167176" w14:textId="68E07173" w:rsidR="004A5DB7" w:rsidRPr="003E5F2C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57E6D" w:rsidRPr="003E5F2C" w14:paraId="49025538" w14:textId="77777777" w:rsidTr="004A5DB7">
        <w:trPr>
          <w:cantSplit/>
        </w:trPr>
        <w:tc>
          <w:tcPr>
            <w:tcW w:w="4672" w:type="dxa"/>
          </w:tcPr>
          <w:p w14:paraId="302D75EB" w14:textId="641DB381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จำนวนเงินที่ใช้ไป</w:t>
            </w:r>
          </w:p>
        </w:tc>
        <w:tc>
          <w:tcPr>
            <w:tcW w:w="90" w:type="dxa"/>
          </w:tcPr>
          <w:p w14:paraId="26436B19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37072C1" w14:textId="3A2BABEA" w:rsidR="00E57E6D" w:rsidRPr="003E5F2C" w:rsidRDefault="00AE5DA6" w:rsidP="00E57E6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503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0BEF1355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6DC566B6" w14:textId="69EB79D2" w:rsidR="00E57E6D" w:rsidRPr="003E5F2C" w:rsidRDefault="00AE5DA6" w:rsidP="00E57E6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510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82</w:t>
            </w:r>
          </w:p>
        </w:tc>
      </w:tr>
      <w:tr w:rsidR="00E57E6D" w:rsidRPr="003E5F2C" w14:paraId="0C550244" w14:textId="77777777" w:rsidTr="004A5DB7">
        <w:trPr>
          <w:cantSplit/>
        </w:trPr>
        <w:tc>
          <w:tcPr>
            <w:tcW w:w="4672" w:type="dxa"/>
          </w:tcPr>
          <w:p w14:paraId="3EC9842D" w14:textId="4E489676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จำนวนเงินที่ยังออกหุ้นกู้ได้</w:t>
            </w:r>
          </w:p>
        </w:tc>
        <w:tc>
          <w:tcPr>
            <w:tcW w:w="90" w:type="dxa"/>
          </w:tcPr>
          <w:p w14:paraId="0890D67A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780BBE5" w14:textId="5699C48E" w:rsidR="00E57E6D" w:rsidRPr="003E5F2C" w:rsidRDefault="00AE5DA6" w:rsidP="00E57E6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497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60B51529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DF99EFD" w14:textId="4848233A" w:rsidR="00E57E6D" w:rsidRPr="003E5F2C" w:rsidRDefault="00AE5DA6" w:rsidP="00E57E6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489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</w:t>
            </w:r>
          </w:p>
        </w:tc>
      </w:tr>
      <w:tr w:rsidR="00E57E6D" w:rsidRPr="003E5F2C" w14:paraId="38D27057" w14:textId="77777777" w:rsidTr="004A5DB7">
        <w:trPr>
          <w:cantSplit/>
        </w:trPr>
        <w:tc>
          <w:tcPr>
            <w:tcW w:w="4672" w:type="dxa"/>
          </w:tcPr>
          <w:p w14:paraId="4E43C8E2" w14:textId="08A4B4AB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E5F2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90" w:type="dxa"/>
          </w:tcPr>
          <w:p w14:paraId="4284FFB7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52D744" w14:textId="68EAC6F6" w:rsidR="00E57E6D" w:rsidRPr="003E5F2C" w:rsidRDefault="00AE5DA6" w:rsidP="00E57E6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4C2633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1C18FFA2" w14:textId="77777777" w:rsidR="00E57E6D" w:rsidRPr="003E5F2C" w:rsidRDefault="00E57E6D" w:rsidP="00E57E6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3989D" w14:textId="4E66D62E" w:rsidR="00E57E6D" w:rsidRPr="003E5F2C" w:rsidRDefault="00AE5DA6" w:rsidP="00E57E6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E57E6D" w:rsidRPr="003E5F2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AE5DA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</w:tr>
    </w:tbl>
    <w:p w14:paraId="782FE560" w14:textId="020628B1" w:rsidR="002B3A9F" w:rsidRPr="003E5F2C" w:rsidRDefault="00AE5DA6" w:rsidP="00DA09AD">
      <w:pPr>
        <w:spacing w:before="240"/>
        <w:ind w:left="1267" w:hanging="720"/>
        <w:jc w:val="both"/>
        <w:rPr>
          <w:rFonts w:ascii="Angsana New" w:hAnsi="Angsana New" w:cs="Angsana New"/>
          <w:color w:val="000000" w:themeColor="text1"/>
          <w:cs/>
        </w:rPr>
      </w:pPr>
      <w:r w:rsidRPr="00AE5DA6">
        <w:rPr>
          <w:rFonts w:ascii="Angsana New" w:hAnsi="Angsana New" w:cs="Angsana New"/>
          <w:color w:val="000000" w:themeColor="text1"/>
          <w:lang w:val="en-US"/>
        </w:rPr>
        <w:t>34</w:t>
      </w:r>
      <w:r w:rsidR="002B3A9F" w:rsidRPr="003E5F2C">
        <w:rPr>
          <w:rFonts w:ascii="Angsana New" w:hAnsi="Angsana New" w:cs="Angsana New"/>
          <w:color w:val="000000" w:themeColor="text1"/>
          <w:cs/>
        </w:rPr>
        <w:t>.</w:t>
      </w:r>
      <w:r w:rsidRPr="00AE5DA6">
        <w:rPr>
          <w:rFonts w:ascii="Angsana New" w:hAnsi="Angsana New" w:cs="Angsana New"/>
          <w:color w:val="000000" w:themeColor="text1"/>
          <w:lang w:val="en-US"/>
        </w:rPr>
        <w:t>5</w:t>
      </w:r>
      <w:r w:rsidR="002B3A9F" w:rsidRPr="003E5F2C">
        <w:rPr>
          <w:rFonts w:ascii="Angsana New" w:hAnsi="Angsana New" w:cs="Angsana New"/>
          <w:color w:val="000000" w:themeColor="text1"/>
          <w:lang w:val="en-US"/>
        </w:rPr>
        <w:tab/>
      </w:r>
      <w:r w:rsidR="002B3A9F" w:rsidRPr="003E5F2C">
        <w:rPr>
          <w:rFonts w:ascii="Angsana New" w:hAnsi="Angsana New" w:cs="Angsana New"/>
          <w:color w:val="000000" w:themeColor="text1"/>
          <w:cs/>
        </w:rPr>
        <w:t>มูลค่ายุติธรรมของสินทรัพย์ทางการเงินและหนี้สินทางการเงิน</w:t>
      </w:r>
    </w:p>
    <w:p w14:paraId="2200746E" w14:textId="1747382B" w:rsidR="00165286" w:rsidRPr="003E5F2C" w:rsidRDefault="00AB5150" w:rsidP="00165286">
      <w:pPr>
        <w:spacing w:after="200"/>
        <w:ind w:left="1260"/>
        <w:jc w:val="thaiDistribute"/>
        <w:rPr>
          <w:rFonts w:ascii="Angsana New" w:hAnsi="Angsana New" w:cs="Angsana New"/>
          <w:color w:val="000000" w:themeColor="text1"/>
          <w:spacing w:val="-10"/>
          <w:cs/>
        </w:rPr>
      </w:pPr>
      <w:r w:rsidRPr="003E5F2C">
        <w:rPr>
          <w:rFonts w:ascii="Angsana New" w:hAnsi="Angsana New" w:cs="Angsana New"/>
          <w:color w:val="000000" w:themeColor="text1"/>
          <w:spacing w:val="-10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สินทรัพย์และหนี้สินทางการเงิน ได้แก่ เงินสดและรายการเทียบเท่าเงินสด</w:t>
      </w:r>
      <w:r w:rsidRPr="003E5F2C">
        <w:rPr>
          <w:rFonts w:ascii="Angsana New" w:hAnsi="Angsana New" w:cs="Angsana New" w:hint="cs"/>
          <w:color w:val="000000" w:themeColor="text1"/>
          <w:spacing w:val="-10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ลูกหนี้การค้า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และลูกหนี้หมุนเวียนอื่น เงินให้กู้ยืมระยะสั้นแก่บริษัทที่เกี่ยวข้องกัน</w:t>
      </w:r>
      <w:r w:rsidRPr="003E5F2C">
        <w:rPr>
          <w:rFonts w:ascii="Angsana New" w:hAnsi="Angsana New" w:cs="Angsana New" w:hint="cs"/>
          <w:color w:val="000000" w:themeColor="text1"/>
          <w:spacing w:val="-12"/>
          <w:cs/>
        </w:rPr>
        <w:t xml:space="preserve"> เงินให้กู้ยืมระยะสั้นแก่บริษัทอื่น</w:t>
      </w:r>
      <w:r w:rsidR="00823902" w:rsidRPr="003E5F2C">
        <w:rPr>
          <w:rFonts w:ascii="Angsana New" w:hAnsi="Angsana New" w:cs="Angsana New" w:hint="cs"/>
          <w:color w:val="000000" w:themeColor="text1"/>
          <w:spacing w:val="-10"/>
          <w:cs/>
        </w:rPr>
        <w:t xml:space="preserve"> </w:t>
      </w:r>
      <w:r w:rsidR="00823902" w:rsidRPr="003E5F2C">
        <w:rPr>
          <w:rFonts w:ascii="Angsana New" w:hAnsi="Angsana New" w:cs="Angsana New" w:hint="cs"/>
          <w:color w:val="000000" w:themeColor="text1"/>
          <w:spacing w:val="2"/>
          <w:cs/>
        </w:rPr>
        <w:t>เงินให้กู้ยืมระยะยาวที่ถึงกำหนดชำระภายในหนึ่งปี</w:t>
      </w:r>
      <w:r w:rsidRPr="003E5F2C">
        <w:rPr>
          <w:rFonts w:ascii="Angsana New" w:hAnsi="Angsana New" w:cs="Angsana New"/>
          <w:color w:val="000000" w:themeColor="text1"/>
          <w:spacing w:val="2"/>
          <w:cs/>
        </w:rPr>
        <w:t xml:space="preserve"> เงินฝากธนาคารที่ใช้เป็นหลักประกัน เจ้าหนี้การค้าและเจ้าหนี้หมุนเวียนอื่น เงินมัดจำและเงินรับล่วงหน้าจากลูกค้าที่เกิดจากสัญญา </w:t>
      </w:r>
      <w:r w:rsidRPr="003E5F2C">
        <w:rPr>
          <w:rFonts w:ascii="Angsana New" w:hAnsi="Angsana New" w:cs="Angsana New" w:hint="cs"/>
          <w:color w:val="000000" w:themeColor="text1"/>
          <w:spacing w:val="2"/>
          <w:cs/>
        </w:rPr>
        <w:t>ส่วน</w:t>
      </w:r>
      <w:r w:rsidRPr="003E5F2C">
        <w:rPr>
          <w:rFonts w:ascii="Angsana New" w:hAnsi="Angsana New" w:cs="Angsana New" w:hint="cs"/>
          <w:color w:val="000000" w:themeColor="text1"/>
          <w:spacing w:val="-10"/>
          <w:cs/>
        </w:rPr>
        <w:t>ของ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หุ้นกู้ระยะยาวที่ถึงกำหนดชำระภายในหนึ่งปี</w:t>
      </w:r>
      <w:r w:rsidR="002B46D8" w:rsidRPr="003E5F2C">
        <w:rPr>
          <w:rFonts w:ascii="Angsana New" w:hAnsi="Angsana New" w:cs="Angsana New" w:hint="cs"/>
          <w:color w:val="000000" w:themeColor="text1"/>
          <w:spacing w:val="-10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ส่วนของหนี้สินตามสัญญาเช่าที่ถึงกำหนด</w:t>
      </w:r>
      <w:r w:rsidRPr="003E5F2C">
        <w:rPr>
          <w:rFonts w:ascii="Angsana New" w:hAnsi="Angsana New" w:cs="Angsana New"/>
          <w:color w:val="000000" w:themeColor="text1"/>
          <w:spacing w:val="-2"/>
          <w:cs/>
        </w:rPr>
        <w:t xml:space="preserve">ชำระภายในหนึ่งปี </w:t>
      </w:r>
      <w:r w:rsidRPr="003E5F2C">
        <w:rPr>
          <w:rFonts w:ascii="Angsana New" w:hAnsi="Angsana New" w:cs="Angsana New" w:hint="cs"/>
          <w:color w:val="000000" w:themeColor="text1"/>
          <w:spacing w:val="-2"/>
          <w:cs/>
        </w:rPr>
        <w:t xml:space="preserve">เงินกู้ยืมระยะสั้น </w:t>
      </w:r>
      <w:r w:rsidRPr="003E5F2C">
        <w:rPr>
          <w:rFonts w:ascii="Angsana New" w:hAnsi="Angsana New" w:cs="Angsana New"/>
          <w:color w:val="000000" w:themeColor="text1"/>
          <w:spacing w:val="-2"/>
          <w:cs/>
        </w:rPr>
        <w:t>เงินกู้ยืมระยะสั้น</w:t>
      </w:r>
      <w:r w:rsidRPr="003E5F2C">
        <w:rPr>
          <w:rFonts w:ascii="Angsana New" w:hAnsi="Angsana New" w:cs="Angsana New" w:hint="cs"/>
          <w:color w:val="000000" w:themeColor="text1"/>
          <w:spacing w:val="-2"/>
          <w:cs/>
        </w:rPr>
        <w:t>จากบริษัทที่เกี่ยวข้องกัน</w:t>
      </w:r>
      <w:r w:rsidRPr="003E5F2C">
        <w:rPr>
          <w:rFonts w:ascii="Angsana New" w:hAnsi="Angsana New" w:cs="Angsana New"/>
          <w:color w:val="000000" w:themeColor="text1"/>
          <w:spacing w:val="-2"/>
          <w:cs/>
        </w:rPr>
        <w:t xml:space="preserve"> และตั๋วแลกเงิน แสดง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มูลค่าไม่แตกต่างจากมูลค่ายุติธรรมอย่างมีสาระสำคัญ</w:t>
      </w:r>
      <w:r w:rsidRPr="003E5F2C">
        <w:rPr>
          <w:rFonts w:ascii="Angsana New" w:hAnsi="Angsana New" w:cs="Angsana New" w:hint="cs"/>
          <w:color w:val="000000" w:themeColor="text1"/>
          <w:spacing w:val="-10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สำหรับสินทรัพย์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และหนี้สินทางการเงินระยะยาว</w:t>
      </w:r>
      <w:r w:rsidRPr="003E5F2C">
        <w:rPr>
          <w:rFonts w:ascii="Angsana New" w:hAnsi="Angsana New" w:cs="Angsana New" w:hint="cs"/>
          <w:color w:val="000000" w:themeColor="text1"/>
          <w:spacing w:val="-12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ได้แก่</w:t>
      </w:r>
      <w:r w:rsidRPr="003E5F2C">
        <w:rPr>
          <w:rFonts w:ascii="Angsana New" w:hAnsi="Angsana New" w:cs="Angsana New" w:hint="cs"/>
          <w:color w:val="000000" w:themeColor="text1"/>
          <w:spacing w:val="-12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>เงินให้กู้ยืมระยะยาวแก่</w:t>
      </w:r>
      <w:r w:rsidRPr="003E5F2C">
        <w:rPr>
          <w:rFonts w:ascii="Angsana New" w:hAnsi="Angsana New" w:cs="Angsana New" w:hint="cs"/>
          <w:color w:val="000000" w:themeColor="text1"/>
          <w:spacing w:val="-12"/>
          <w:cs/>
        </w:rPr>
        <w:t>บริษัท</w:t>
      </w:r>
      <w:r w:rsidRPr="003E5F2C">
        <w:rPr>
          <w:rFonts w:ascii="Angsana New" w:hAnsi="Angsana New" w:cs="Angsana New"/>
          <w:color w:val="000000" w:themeColor="text1"/>
          <w:spacing w:val="-12"/>
          <w:cs/>
        </w:rPr>
        <w:t xml:space="preserve">ที่เกี่ยวข้องกัน </w:t>
      </w:r>
      <w:r w:rsidRPr="003E5F2C">
        <w:rPr>
          <w:rFonts w:ascii="Angsana New" w:hAnsi="Angsana New" w:cs="Angsana New" w:hint="cs"/>
          <w:color w:val="000000" w:themeColor="text1"/>
          <w:spacing w:val="-12"/>
          <w:cs/>
        </w:rPr>
        <w:t>ลูกหนี้ไม่</w:t>
      </w:r>
      <w:r w:rsidRPr="003E5F2C">
        <w:rPr>
          <w:rFonts w:ascii="Angsana New" w:hAnsi="Angsana New" w:cs="Angsana New" w:hint="cs"/>
          <w:color w:val="000000" w:themeColor="text1"/>
          <w:spacing w:val="-10"/>
          <w:cs/>
        </w:rPr>
        <w:t>หมุนเวียนอื่น</w:t>
      </w:r>
      <w:r w:rsidR="000B7DD0" w:rsidRPr="003E5F2C">
        <w:rPr>
          <w:rFonts w:ascii="Angsana New" w:hAnsi="Angsana New" w:cs="Angsana New" w:hint="cs"/>
          <w:color w:val="000000" w:themeColor="text1"/>
          <w:spacing w:val="-10"/>
          <w:cs/>
        </w:rPr>
        <w:t xml:space="preserve"> </w:t>
      </w:r>
      <w:r w:rsidR="00823902" w:rsidRPr="003E5F2C">
        <w:rPr>
          <w:rFonts w:ascii="Angsana New" w:hAnsi="Angsana New" w:cs="Angsana New" w:hint="cs"/>
          <w:color w:val="000000" w:themeColor="text1"/>
          <w:spacing w:val="-10"/>
          <w:cs/>
        </w:rPr>
        <w:t>เงินกู้ยืมระยะยาวจากบริษัทที่เกี่ยวข้องกัน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 xml:space="preserve"> หุ้นกู้ระยะยาว </w:t>
      </w:r>
      <w:r w:rsidRPr="003E5F2C">
        <w:rPr>
          <w:rFonts w:ascii="Angsana New" w:hAnsi="Angsana New" w:cs="Angsana New" w:hint="cs"/>
          <w:color w:val="000000" w:themeColor="text1"/>
          <w:spacing w:val="-10"/>
          <w:cs/>
        </w:rPr>
        <w:t xml:space="preserve">และหนี้สินตามสัญญาเช่า 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>ผู้บริหารของกลุ่มบริษัทและบริษัทเชื่อว่ามูลค่ายุติธรรมโดยประมาณถือตามจำนวนที่แสดงใน</w:t>
      </w:r>
      <w:r w:rsidR="00B93A09" w:rsidRPr="003E5F2C">
        <w:rPr>
          <w:rFonts w:ascii="Angsana New" w:hAnsi="Angsana New" w:cs="Angsana New"/>
          <w:color w:val="000000" w:themeColor="text1"/>
          <w:spacing w:val="-10"/>
          <w:cs/>
        </w:rPr>
        <w:t>งบฐานะการเงิน</w:t>
      </w:r>
      <w:r w:rsidRPr="003E5F2C">
        <w:rPr>
          <w:rFonts w:ascii="Angsana New" w:hAnsi="Angsana New" w:cs="Angsana New"/>
          <w:color w:val="000000" w:themeColor="text1"/>
          <w:spacing w:val="-10"/>
          <w:cs/>
        </w:rPr>
        <w:t xml:space="preserve"> เนื่องจากมีการจ่ายอัตราดอกเบี้ยในอัตราใกล้เคียงกับอัตราดอกเบี้ยในตลาด</w:t>
      </w:r>
    </w:p>
    <w:p w14:paraId="331BC94A" w14:textId="23F621D0" w:rsidR="00EB3824" w:rsidRPr="003E5F2C" w:rsidRDefault="00CB24E1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3E5F2C">
        <w:rPr>
          <w:rFonts w:ascii="Angsana New" w:hAnsi="Angsana New" w:cs="Angsana New"/>
          <w:color w:val="000000" w:themeColor="text1"/>
          <w:spacing w:val="-10"/>
          <w:cs/>
        </w:rPr>
        <w:t>อย่างไรก็ตาม รายการสินทรัพย์บางรายการของกลุ่มบริษัทและบริษัทมีการวัดมูลค่าด้วยมูลค่ายุติธรรม</w:t>
      </w:r>
      <w:r w:rsidRPr="003E5F2C">
        <w:rPr>
          <w:rFonts w:ascii="Angsana New" w:hAnsi="Angsana New" w:cs="Angsana New"/>
          <w:color w:val="000000" w:themeColor="text1"/>
          <w:cs/>
        </w:rPr>
        <w:t xml:space="preserve"> </w:t>
      </w:r>
      <w:r w:rsidRPr="003E5F2C">
        <w:rPr>
          <w:rFonts w:ascii="Angsana New" w:hAnsi="Angsana New" w:cs="Angsana New"/>
          <w:color w:val="000000" w:themeColor="text1"/>
          <w:spacing w:val="-6"/>
          <w:cs/>
        </w:rPr>
        <w:t>ณ วันสิ้นรอบระยะเวลารายงานโดยตารางต่อไปนี้แสดงถึงข้อมูลเกี่ยวกับการประเมินมูลค่ายุติธรรม</w:t>
      </w:r>
      <w:r w:rsidRPr="003E5F2C">
        <w:rPr>
          <w:rFonts w:ascii="Angsana New" w:hAnsi="Angsana New" w:cs="Angsana New"/>
          <w:color w:val="000000" w:themeColor="text1"/>
          <w:cs/>
        </w:rPr>
        <w:t>ของสินทรัพย์ดังกล่าว</w:t>
      </w:r>
      <w:r w:rsidR="00EB3824" w:rsidRPr="003E5F2C">
        <w:rPr>
          <w:rFonts w:ascii="Angsana New" w:hAnsi="Angsana New" w:cs="Angsana New"/>
          <w:color w:val="000000" w:themeColor="text1"/>
          <w:cs/>
        </w:rPr>
        <w:br w:type="page"/>
      </w:r>
    </w:p>
    <w:p w14:paraId="16C67A94" w14:textId="45132103" w:rsidR="001F2F83" w:rsidRPr="003E5F2C" w:rsidRDefault="001F2F83" w:rsidP="00DA09AD">
      <w:pPr>
        <w:pStyle w:val="Header"/>
        <w:tabs>
          <w:tab w:val="clear" w:pos="4153"/>
          <w:tab w:val="clear" w:pos="8306"/>
        </w:tabs>
        <w:spacing w:before="240"/>
        <w:ind w:left="1267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3E5F2C">
        <w:rPr>
          <w:rFonts w:ascii="Angsana New" w:hAnsi="Angsana New" w:cs="Angsana New" w:hint="cs"/>
          <w:b/>
          <w:bCs/>
          <w:color w:val="000000" w:themeColor="text1"/>
          <w:sz w:val="20"/>
          <w:szCs w:val="20"/>
          <w:cs/>
          <w:lang w:val="en-US"/>
        </w:rPr>
        <w:lastRenderedPageBreak/>
        <w:t>(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หน่วย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</w:t>
      </w:r>
      <w:r w:rsidRPr="003E5F2C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)</w:t>
      </w:r>
    </w:p>
    <w:tbl>
      <w:tblPr>
        <w:tblW w:w="473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520"/>
        <w:gridCol w:w="969"/>
        <w:gridCol w:w="941"/>
        <w:gridCol w:w="810"/>
        <w:gridCol w:w="3508"/>
      </w:tblGrid>
      <w:tr w:rsidR="00AE29CB" w:rsidRPr="003E5F2C" w14:paraId="33474A9B" w14:textId="77777777" w:rsidTr="00E57E6D">
        <w:tc>
          <w:tcPr>
            <w:tcW w:w="5000" w:type="pct"/>
            <w:gridSpan w:val="5"/>
          </w:tcPr>
          <w:p w14:paraId="4B5C697A" w14:textId="77777777" w:rsidR="00AE29CB" w:rsidRPr="003E5F2C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E29CB" w:rsidRPr="003E5F2C" w14:paraId="3FCD8B7F" w14:textId="77777777" w:rsidTr="00A93787">
        <w:trPr>
          <w:trHeight w:val="1439"/>
        </w:trPr>
        <w:tc>
          <w:tcPr>
            <w:tcW w:w="1440" w:type="pct"/>
          </w:tcPr>
          <w:p w14:paraId="5105FB9E" w14:textId="77777777" w:rsidR="00AE29CB" w:rsidRPr="003E5F2C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54" w:type="pct"/>
          </w:tcPr>
          <w:p w14:paraId="6D92B809" w14:textId="77777777" w:rsidR="00AE29CB" w:rsidRPr="003E5F2C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30AB10BB" w14:textId="77777777" w:rsidR="00AE29CB" w:rsidRPr="003E5F2C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2DAD994C" w14:textId="4409E3BA" w:rsidR="00AE29CB" w:rsidRPr="003E5F2C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362EA623" w14:textId="40F414DB" w:rsidR="00AE29CB" w:rsidRPr="003E5F2C" w:rsidRDefault="00AE5DA6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E29CB"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E5DA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538" w:type="pct"/>
          </w:tcPr>
          <w:p w14:paraId="36A85DB7" w14:textId="77777777" w:rsidR="00AE29CB" w:rsidRPr="003E5F2C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741FF684" w14:textId="77777777" w:rsidR="00AE29CB" w:rsidRPr="003E5F2C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09411945" w14:textId="77777777" w:rsidR="00AE29CB" w:rsidRPr="003E5F2C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1733486" w14:textId="05DBEC47" w:rsidR="00AE29CB" w:rsidRPr="003E5F2C" w:rsidRDefault="00AE5DA6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E5DA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E29CB"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E5DA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463" w:type="pct"/>
          </w:tcPr>
          <w:p w14:paraId="5BB2C4F5" w14:textId="77777777" w:rsidR="00AE29CB" w:rsidRPr="003E5F2C" w:rsidRDefault="00AE29CB" w:rsidP="00DA09AD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  <w:p w14:paraId="743AC165" w14:textId="77777777" w:rsidR="00AE29CB" w:rsidRPr="003E5F2C" w:rsidRDefault="00AE29CB" w:rsidP="00DA09AD">
            <w:pPr>
              <w:spacing w:line="200" w:lineRule="exact"/>
              <w:ind w:lef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004" w:type="pct"/>
          </w:tcPr>
          <w:p w14:paraId="0D1A2A18" w14:textId="77777777" w:rsidR="00AE29CB" w:rsidRPr="003E5F2C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E57E6D" w:rsidRPr="003E5F2C" w14:paraId="1179F447" w14:textId="77777777" w:rsidTr="00A93787">
        <w:trPr>
          <w:trHeight w:val="891"/>
        </w:trPr>
        <w:tc>
          <w:tcPr>
            <w:tcW w:w="1440" w:type="pct"/>
          </w:tcPr>
          <w:p w14:paraId="4B6D6A7E" w14:textId="77777777" w:rsidR="00E57E6D" w:rsidRPr="003E5F2C" w:rsidRDefault="00E57E6D" w:rsidP="00E57E6D">
            <w:pPr>
              <w:numPr>
                <w:ilvl w:val="0"/>
                <w:numId w:val="18"/>
              </w:numPr>
              <w:tabs>
                <w:tab w:val="left" w:pos="52"/>
              </w:tabs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เงินลงทุนในหุ้นสามัญและ</w:t>
            </w:r>
            <w:r w:rsidRPr="003E5F2C">
              <w:rPr>
                <w:rFonts w:asciiTheme="majorBidi" w:hAnsiTheme="majorBidi" w:cstheme="majorBidi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หุ้นสามัญที่</w:t>
            </w:r>
          </w:p>
          <w:p w14:paraId="3F9B3811" w14:textId="77777777" w:rsidR="00E57E6D" w:rsidRPr="003E5F2C" w:rsidRDefault="00E57E6D" w:rsidP="00E57E6D">
            <w:pPr>
              <w:overflowPunct/>
              <w:autoSpaceDE/>
              <w:autoSpaceDN/>
              <w:adjustRightInd/>
              <w:spacing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จดทะเบียนในตลาดหลักทรัพย์แห่งประเทศไทย</w:t>
            </w:r>
          </w:p>
        </w:tc>
        <w:tc>
          <w:tcPr>
            <w:tcW w:w="554" w:type="pct"/>
          </w:tcPr>
          <w:p w14:paraId="40C2CB47" w14:textId="6273F718" w:rsidR="00E57E6D" w:rsidRPr="003E5F2C" w:rsidRDefault="00AE5DA6" w:rsidP="00E57E6D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4C2633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4C2633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  <w:tc>
          <w:tcPr>
            <w:tcW w:w="538" w:type="pct"/>
          </w:tcPr>
          <w:p w14:paraId="0BFD3A3D" w14:textId="15894BF3" w:rsidR="00E57E6D" w:rsidRPr="003E5F2C" w:rsidRDefault="00AE5DA6" w:rsidP="00E57E6D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024</w:t>
            </w:r>
          </w:p>
        </w:tc>
        <w:tc>
          <w:tcPr>
            <w:tcW w:w="463" w:type="pct"/>
          </w:tcPr>
          <w:p w14:paraId="0CAFE8AA" w14:textId="14BFBB86" w:rsidR="00E57E6D" w:rsidRPr="003E5F2C" w:rsidRDefault="00E57E6D" w:rsidP="00E57E6D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2004" w:type="pct"/>
          </w:tcPr>
          <w:p w14:paraId="537D8591" w14:textId="77777777" w:rsidR="00E57E6D" w:rsidRPr="003E5F2C" w:rsidRDefault="00E57E6D" w:rsidP="00E57E6D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ราคาเสนอซื้อครั้งสุดท้ายของตลาดหลักทรัพย์แห่งประเทศไทย </w:t>
            </w:r>
            <w:r w:rsidRPr="003E5F2C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 </w:t>
            </w:r>
            <w:r w:rsidRPr="003E5F2C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E57E6D" w:rsidRPr="003E5F2C" w14:paraId="0FD3CF17" w14:textId="77777777" w:rsidTr="00A93787">
        <w:trPr>
          <w:trHeight w:val="720"/>
        </w:trPr>
        <w:tc>
          <w:tcPr>
            <w:tcW w:w="1440" w:type="pct"/>
          </w:tcPr>
          <w:p w14:paraId="0E9D1127" w14:textId="77777777" w:rsidR="00E57E6D" w:rsidRPr="003E5F2C" w:rsidRDefault="00E57E6D" w:rsidP="00E57E6D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</w:t>
            </w:r>
            <w:r w:rsidRPr="003E5F2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หน่วยทรัสต์ที่</w:t>
            </w:r>
          </w:p>
          <w:p w14:paraId="3AA7B1FA" w14:textId="77777777" w:rsidR="00E57E6D" w:rsidRPr="003E5F2C" w:rsidRDefault="00E57E6D" w:rsidP="00E57E6D">
            <w:pPr>
              <w:overflowPunct/>
              <w:autoSpaceDE/>
              <w:autoSpaceDN/>
              <w:adjustRightInd/>
              <w:spacing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จดทะเบียนในตลาดหลักทรัพย์</w:t>
            </w: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แห่งประเทศไทย</w:t>
            </w:r>
          </w:p>
        </w:tc>
        <w:tc>
          <w:tcPr>
            <w:tcW w:w="554" w:type="pct"/>
          </w:tcPr>
          <w:p w14:paraId="4E638F1F" w14:textId="79B6338E" w:rsidR="00E57E6D" w:rsidRPr="003E5F2C" w:rsidRDefault="004C2633" w:rsidP="004C2633">
            <w:pPr>
              <w:spacing w:line="200" w:lineRule="exact"/>
              <w:ind w:right="-7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38" w:type="pct"/>
          </w:tcPr>
          <w:p w14:paraId="5C768727" w14:textId="10210735" w:rsidR="00E57E6D" w:rsidRPr="003E5F2C" w:rsidRDefault="00AE5DA6" w:rsidP="00E57E6D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463" w:type="pct"/>
          </w:tcPr>
          <w:p w14:paraId="4A2BDCC7" w14:textId="34439D2A" w:rsidR="00E57E6D" w:rsidRPr="003E5F2C" w:rsidRDefault="00E57E6D" w:rsidP="00E57E6D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2004" w:type="pct"/>
          </w:tcPr>
          <w:p w14:paraId="0FC19091" w14:textId="77777777" w:rsidR="00E57E6D" w:rsidRPr="003E5F2C" w:rsidRDefault="00E57E6D" w:rsidP="00E57E6D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</w:t>
            </w:r>
            <w:r w:rsidRPr="003E5F2C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</w:t>
            </w:r>
            <w:r w:rsidRPr="003E5F2C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ณ สิ้นวันทำการสุดท้ายของรอบระยะเวลารายงาน</w:t>
            </w:r>
          </w:p>
        </w:tc>
      </w:tr>
      <w:tr w:rsidR="00E57E6D" w:rsidRPr="003E5F2C" w14:paraId="4894ECF6" w14:textId="77777777" w:rsidTr="00A93787">
        <w:tc>
          <w:tcPr>
            <w:tcW w:w="1440" w:type="pct"/>
          </w:tcPr>
          <w:p w14:paraId="4BBC529D" w14:textId="77777777" w:rsidR="00E57E6D" w:rsidRPr="003E5F2C" w:rsidRDefault="00E57E6D" w:rsidP="00E57E6D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เพื่อการลงทุน - ที่ดิน</w:t>
            </w:r>
          </w:p>
        </w:tc>
        <w:tc>
          <w:tcPr>
            <w:tcW w:w="554" w:type="pct"/>
          </w:tcPr>
          <w:p w14:paraId="12BA1FCA" w14:textId="03208B45" w:rsidR="00E57E6D" w:rsidRPr="003E5F2C" w:rsidRDefault="00AE5DA6" w:rsidP="00E57E6D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4C2633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4C2633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  <w:r w:rsidR="004C2633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8" w:type="pct"/>
          </w:tcPr>
          <w:p w14:paraId="09623831" w14:textId="0C11C33A" w:rsidR="00E57E6D" w:rsidRPr="003E5F2C" w:rsidRDefault="00AE5DA6" w:rsidP="00E57E6D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E57E6D" w:rsidRPr="003E5F2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463" w:type="pct"/>
          </w:tcPr>
          <w:p w14:paraId="18125EEF" w14:textId="7760D9C8" w:rsidR="00E57E6D" w:rsidRPr="003E5F2C" w:rsidRDefault="00E57E6D" w:rsidP="00E57E6D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5F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E5DA6" w:rsidRPr="00AE5DA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2004" w:type="pct"/>
          </w:tcPr>
          <w:p w14:paraId="13D0B3F8" w14:textId="77777777" w:rsidR="00E57E6D" w:rsidRPr="003E5F2C" w:rsidRDefault="00E57E6D" w:rsidP="00E57E6D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lang w:val="en-US"/>
              </w:rPr>
            </w:pPr>
            <w:r w:rsidRPr="003E5F2C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</w:tr>
    </w:tbl>
    <w:p w14:paraId="0A270313" w14:textId="2B07BFD2" w:rsidR="00C978EE" w:rsidRPr="003E5F2C" w:rsidRDefault="00AE5DA6" w:rsidP="004E7597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35</w:t>
      </w:r>
      <w:r w:rsidR="00C978EE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C978EE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35706C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เหตุการณ์ภายหลังรอบระยะเวลารายงาน</w:t>
      </w:r>
    </w:p>
    <w:p w14:paraId="63ABCF94" w14:textId="42D146A3" w:rsidR="00911510" w:rsidRPr="003E5F2C" w:rsidRDefault="0080489C" w:rsidP="00AE5DA6">
      <w:pPr>
        <w:ind w:left="547"/>
        <w:jc w:val="thaiDistribute"/>
        <w:rPr>
          <w:rFonts w:ascii="Angsana New" w:hAnsi="Angsana New" w:cs="Angsana New"/>
          <w:color w:val="000000" w:themeColor="text1"/>
          <w:spacing w:val="-4"/>
          <w:lang w:eastAsia="x-none"/>
        </w:rPr>
      </w:pPr>
      <w:r w:rsidRPr="001C0D2C">
        <w:rPr>
          <w:rFonts w:ascii="Angsana New" w:hAnsi="Angsana New" w:cs="Angsana New"/>
          <w:color w:val="000000" w:themeColor="text1"/>
          <w:spacing w:val="-6"/>
          <w:cs/>
          <w:lang w:eastAsia="x-none"/>
        </w:rPr>
        <w:t xml:space="preserve">เมื่อวันที่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 w:eastAsia="x-none"/>
        </w:rPr>
        <w:t>23</w:t>
      </w:r>
      <w:r w:rsidRPr="001C0D2C">
        <w:rPr>
          <w:rFonts w:ascii="Angsana New" w:hAnsi="Angsana New" w:cs="Angsana New"/>
          <w:color w:val="000000" w:themeColor="text1"/>
          <w:spacing w:val="-6"/>
          <w:cs/>
          <w:lang w:eastAsia="x-none"/>
        </w:rPr>
        <w:t xml:space="preserve"> มกราคม </w:t>
      </w:r>
      <w:r w:rsidR="00AE5DA6" w:rsidRPr="00AE5DA6">
        <w:rPr>
          <w:rFonts w:ascii="Angsana New" w:hAnsi="Angsana New" w:cs="Angsana New"/>
          <w:color w:val="000000" w:themeColor="text1"/>
          <w:spacing w:val="-6"/>
          <w:lang w:val="en-US" w:eastAsia="x-none"/>
        </w:rPr>
        <w:t>2569</w:t>
      </w:r>
      <w:r w:rsidRPr="001C0D2C">
        <w:rPr>
          <w:rFonts w:ascii="Angsana New" w:hAnsi="Angsana New" w:cs="Angsana New"/>
          <w:color w:val="000000" w:themeColor="text1"/>
          <w:spacing w:val="-6"/>
          <w:cs/>
          <w:lang w:eastAsia="x-none"/>
        </w:rPr>
        <w:t xml:space="preserve"> บริษัท</w:t>
      </w:r>
      <w:r w:rsidR="001C0D2C" w:rsidRPr="001C0D2C">
        <w:rPr>
          <w:rFonts w:ascii="Angsana New" w:hAnsi="Angsana New" w:cs="Angsana New" w:hint="cs"/>
          <w:color w:val="000000" w:themeColor="text1"/>
          <w:spacing w:val="-6"/>
          <w:cs/>
          <w:lang w:eastAsia="x-none"/>
        </w:rPr>
        <w:t xml:space="preserve"> (</w:t>
      </w:r>
      <w:r w:rsidR="001C0D2C" w:rsidRPr="001C0D2C">
        <w:rPr>
          <w:rFonts w:ascii="Angsana New" w:hAnsi="Angsana New" w:cs="Angsana New" w:hint="cs"/>
          <w:color w:val="000000" w:themeColor="text1"/>
          <w:spacing w:val="-6"/>
          <w:cs/>
          <w:lang w:val="en-US" w:eastAsia="x-none"/>
        </w:rPr>
        <w:t xml:space="preserve">“ผู้ให้เช่า”) </w:t>
      </w:r>
      <w:r w:rsidRPr="001C0D2C">
        <w:rPr>
          <w:rFonts w:ascii="Angsana New" w:hAnsi="Angsana New" w:cs="Angsana New"/>
          <w:color w:val="000000" w:themeColor="text1"/>
          <w:spacing w:val="-6"/>
          <w:cs/>
          <w:lang w:eastAsia="x-none"/>
        </w:rPr>
        <w:t>ได้ทำสัญญาเช่าที่ดินและสิ่งปลูกสร้างกับบริษัทย่อยแห่งหนึ่ง</w:t>
      </w:r>
      <w:r w:rsidR="001C0D2C">
        <w:rPr>
          <w:rFonts w:ascii="Angsana New" w:hAnsi="Angsana New" w:cs="Angsana New" w:hint="cs"/>
          <w:color w:val="000000" w:themeColor="text1"/>
          <w:spacing w:val="-4"/>
          <w:cs/>
          <w:lang w:eastAsia="x-none"/>
        </w:rPr>
        <w:t xml:space="preserve"> </w:t>
      </w:r>
      <w:r w:rsidR="001C0D2C" w:rsidRPr="00B55DC2">
        <w:rPr>
          <w:rFonts w:ascii="Angsana New" w:hAnsi="Angsana New" w:cs="Angsana New" w:hint="cs"/>
          <w:color w:val="000000" w:themeColor="text1"/>
          <w:cs/>
          <w:lang w:eastAsia="x-none"/>
        </w:rPr>
        <w:t>(</w:t>
      </w:r>
      <w:r w:rsidR="001C0D2C" w:rsidRPr="00B55DC2">
        <w:rPr>
          <w:rFonts w:ascii="Angsana New" w:hAnsi="Angsana New" w:cs="Angsana New" w:hint="cs"/>
          <w:color w:val="000000" w:themeColor="text1"/>
          <w:cs/>
          <w:lang w:val="en-US" w:eastAsia="x-none"/>
        </w:rPr>
        <w:t xml:space="preserve">“ผู้เช่า”) </w:t>
      </w:r>
      <w:r w:rsidRPr="00B55DC2">
        <w:rPr>
          <w:rFonts w:ascii="Angsana New" w:hAnsi="Angsana New" w:cs="Angsana New"/>
          <w:color w:val="000000" w:themeColor="text1"/>
          <w:cs/>
          <w:lang w:eastAsia="x-none"/>
        </w:rPr>
        <w:t xml:space="preserve">เพื่อวัตถุประสงค์ในการดำเนินกิจการโรงเรียนเป็นระยะเวลา </w:t>
      </w:r>
      <w:r w:rsidR="00AE5DA6" w:rsidRPr="00AE5DA6">
        <w:rPr>
          <w:rFonts w:ascii="Angsana New" w:hAnsi="Angsana New" w:cs="Angsana New"/>
          <w:color w:val="000000" w:themeColor="text1"/>
          <w:lang w:val="en-US" w:eastAsia="x-none"/>
        </w:rPr>
        <w:t>15</w:t>
      </w:r>
      <w:r w:rsidRPr="00B55DC2">
        <w:rPr>
          <w:rFonts w:ascii="Angsana New" w:hAnsi="Angsana New" w:cs="Angsana New"/>
          <w:color w:val="000000" w:themeColor="text1"/>
          <w:cs/>
          <w:lang w:eastAsia="x-none"/>
        </w:rPr>
        <w:t xml:space="preserve"> ปี และผู้ให้เช่าจะได้รับค่าเช่าตาม</w:t>
      </w:r>
      <w:r w:rsidRPr="0080489C">
        <w:rPr>
          <w:rFonts w:ascii="Angsana New" w:hAnsi="Angsana New" w:cs="Angsana New"/>
          <w:color w:val="000000" w:themeColor="text1"/>
          <w:spacing w:val="-4"/>
          <w:cs/>
          <w:lang w:eastAsia="x-none"/>
        </w:rPr>
        <w:t>ข้อกำหนดและเงื่อนไขที่ระบุในสัญญา</w:t>
      </w:r>
    </w:p>
    <w:p w14:paraId="7A3D7366" w14:textId="3B1282CA" w:rsidR="006A1F61" w:rsidRPr="003E5F2C" w:rsidRDefault="00AE5DA6" w:rsidP="009D35C0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AE5DA6">
        <w:rPr>
          <w:rFonts w:ascii="Angsana New" w:hAnsi="Angsana New" w:cs="Angsana New"/>
          <w:b/>
          <w:bCs/>
          <w:color w:val="000000" w:themeColor="text1"/>
          <w:lang w:val="en-US"/>
        </w:rPr>
        <w:t>36</w:t>
      </w:r>
      <w:r w:rsidR="00484576" w:rsidRPr="003E5F2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BD3C85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r w:rsidR="00A50122" w:rsidRPr="003E5F2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การอนุมัติงบการเงิน</w:t>
      </w:r>
    </w:p>
    <w:p w14:paraId="2280FE93" w14:textId="35ECB5E6" w:rsidR="00CB24E1" w:rsidRPr="00BA5D3C" w:rsidRDefault="00CB24E1" w:rsidP="00AE5DA6">
      <w:pPr>
        <w:pStyle w:val="BodyTextIndent"/>
        <w:tabs>
          <w:tab w:val="left" w:pos="709"/>
        </w:tabs>
        <w:ind w:left="547" w:firstLine="0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lang w:val="en-US"/>
        </w:rPr>
      </w:pPr>
      <w:bookmarkStart w:id="21" w:name="_Hlk87637375"/>
      <w:r w:rsidRPr="003E5F2C">
        <w:rPr>
          <w:rFonts w:ascii="Angsana New" w:hAnsi="Angsana New" w:cs="Angsana New"/>
          <w:color w:val="000000" w:themeColor="text1"/>
          <w:spacing w:val="-4"/>
          <w:cs/>
        </w:rPr>
        <w:t>งบการเงินนี้ได้รับ</w:t>
      </w:r>
      <w:r w:rsidR="00BA5D3C" w:rsidRPr="003E5F2C">
        <w:rPr>
          <w:rFonts w:ascii="Angsana New" w:hAnsi="Angsana New" w:cs="Angsana New" w:hint="cs"/>
          <w:color w:val="000000" w:themeColor="text1"/>
          <w:spacing w:val="-4"/>
          <w:cs/>
        </w:rPr>
        <w:t>การ</w:t>
      </w:r>
      <w:r w:rsidRPr="003E5F2C">
        <w:rPr>
          <w:rFonts w:ascii="Angsana New" w:hAnsi="Angsana New" w:cs="Angsana New"/>
          <w:color w:val="000000" w:themeColor="text1"/>
          <w:spacing w:val="-4"/>
          <w:cs/>
        </w:rPr>
        <w:t xml:space="preserve">อนุมัติให้ออกงบการเงินโดยคณะกรรมการของบริษัท เมื่อวันที่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27</w:t>
      </w:r>
      <w:r w:rsidR="00846CE4" w:rsidRPr="003E5F2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="00A17481" w:rsidRPr="003E5F2C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กุมภาพันธ์</w:t>
      </w:r>
      <w:r w:rsidR="00C62E23" w:rsidRPr="003E5F2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256</w:t>
      </w:r>
      <w:bookmarkEnd w:id="21"/>
      <w:r w:rsidR="00AE5DA6" w:rsidRPr="00AE5DA6">
        <w:rPr>
          <w:rFonts w:ascii="Angsana New" w:hAnsi="Angsana New" w:cs="Angsana New"/>
          <w:color w:val="000000" w:themeColor="text1"/>
          <w:spacing w:val="-4"/>
          <w:lang w:val="en-US"/>
        </w:rPr>
        <w:t>9</w:t>
      </w:r>
    </w:p>
    <w:sectPr w:rsidR="00CB24E1" w:rsidRPr="00BA5D3C" w:rsidSect="00686CD4">
      <w:headerReference w:type="first" r:id="rId23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B0894" w14:textId="77777777" w:rsidR="00866583" w:rsidRDefault="00866583">
      <w:pPr>
        <w:rPr>
          <w:rFonts w:cs="Symbol"/>
          <w:cs/>
        </w:rPr>
      </w:pPr>
      <w:r>
        <w:separator/>
      </w:r>
    </w:p>
  </w:endnote>
  <w:endnote w:type="continuationSeparator" w:id="0">
    <w:p w14:paraId="08FFFF0F" w14:textId="77777777" w:rsidR="00866583" w:rsidRDefault="00866583">
      <w:pPr>
        <w:rPr>
          <w:rFonts w:cs="Symbol"/>
          <w:cs/>
        </w:rPr>
      </w:pPr>
      <w:r>
        <w:continuationSeparator/>
      </w:r>
    </w:p>
  </w:endnote>
  <w:endnote w:type="continuationNotice" w:id="1">
    <w:p w14:paraId="76AA4F57" w14:textId="77777777" w:rsidR="00866583" w:rsidRDefault="00866583">
      <w:pPr>
        <w:rPr>
          <w:rFonts w:cs="Symbol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2C6DA" w14:textId="77777777" w:rsidR="001E0A85" w:rsidRDefault="001E0A85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26239D25" w14:textId="77777777" w:rsidR="001E0A85" w:rsidRDefault="001E0A85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F6B26" w14:textId="2F5189A6" w:rsidR="001E0A85" w:rsidRDefault="001E0A85" w:rsidP="00E57E6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1ADD7" w14:textId="22C15E0E" w:rsidR="001E0A85" w:rsidRPr="00221254" w:rsidRDefault="001E0A85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1A2ADC">
      <w:rPr>
        <w:rFonts w:ascii="BrowalliaUPC" w:hAnsi="BrowalliaUPC"/>
        <w:noProof/>
        <w:szCs w:val="32"/>
      </w:rPr>
      <w:t>CGD</w:t>
    </w:r>
    <w:r w:rsidR="001A2ADC">
      <w:rPr>
        <w:rFonts w:ascii="BrowalliaUPC" w:hAnsi="BrowalliaUPC"/>
        <w:noProof/>
        <w:szCs w:val="32"/>
        <w:cs/>
      </w:rPr>
      <w:t>68</w:t>
    </w:r>
    <w:r w:rsidR="001A2ADC">
      <w:rPr>
        <w:rFonts w:ascii="BrowalliaUPC" w:hAnsi="BrowalliaUPC"/>
        <w:noProof/>
        <w:szCs w:val="32"/>
      </w:rPr>
      <w:t>Y.docx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AA4B01">
      <w:rPr>
        <w:rFonts w:ascii="BrowalliaUPC" w:hAnsi="BrowalliaUPC"/>
        <w:noProof/>
        <w:szCs w:val="32"/>
        <w:lang w:val="en-US"/>
      </w:rPr>
      <w:t>01/03/2026 19:39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DC63" w14:textId="661A71A8" w:rsidR="001E0A85" w:rsidRPr="00C16AF2" w:rsidRDefault="001E0A85" w:rsidP="00E57E6D">
    <w:pPr>
      <w:pStyle w:val="Footer"/>
      <w:jc w:val="right"/>
      <w:rPr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FCFEC" w14:textId="77777777" w:rsidR="001E0A85" w:rsidRDefault="001E0A85">
    <w:pPr>
      <w:pStyle w:val="Footer"/>
      <w:rPr>
        <w:rFonts w:cs="Symbol"/>
        <w:szCs w:val="32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36149" w14:textId="5250A9A5" w:rsidR="001E0A85" w:rsidRPr="00E57E6D" w:rsidRDefault="001E0A85" w:rsidP="00E57E6D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D92F" w14:textId="4181CB19" w:rsidR="001E0A85" w:rsidRPr="00C16AF2" w:rsidRDefault="001E0A85" w:rsidP="00E57E6D">
    <w:pPr>
      <w:pStyle w:val="Footer"/>
      <w:jc w:val="right"/>
      <w:rPr>
        <w:szCs w:val="3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04729" w14:textId="77777777" w:rsidR="00866583" w:rsidRDefault="00866583">
      <w:pPr>
        <w:rPr>
          <w:rFonts w:cs="Symbol"/>
          <w:cs/>
        </w:rPr>
      </w:pPr>
      <w:r>
        <w:separator/>
      </w:r>
    </w:p>
  </w:footnote>
  <w:footnote w:type="continuationSeparator" w:id="0">
    <w:p w14:paraId="669CDC93" w14:textId="77777777" w:rsidR="00866583" w:rsidRDefault="00866583">
      <w:pPr>
        <w:rPr>
          <w:rFonts w:cs="Symbol"/>
          <w:cs/>
        </w:rPr>
      </w:pPr>
      <w:r>
        <w:continuationSeparator/>
      </w:r>
    </w:p>
  </w:footnote>
  <w:footnote w:type="continuationNotice" w:id="1">
    <w:p w14:paraId="29380420" w14:textId="77777777" w:rsidR="00866583" w:rsidRDefault="00866583">
      <w:pPr>
        <w:rPr>
          <w:rFonts w:cs="Symbol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31351" w14:textId="12CF21D4" w:rsidR="001E0A85" w:rsidRPr="00E57E6D" w:rsidRDefault="001E0A85" w:rsidP="00B66DAB">
    <w:pPr>
      <w:tabs>
        <w:tab w:val="decimal" w:pos="4941"/>
      </w:tabs>
      <w:jc w:val="center"/>
      <w:rPr>
        <w:rFonts w:ascii="Angsana New" w:hAnsi="Angsana New" w:cs="Angsana New"/>
        <w:b/>
        <w:bCs/>
        <w:snapToGrid w:val="0"/>
        <w:sz w:val="36"/>
        <w:szCs w:val="36"/>
        <w:cs/>
        <w:lang w:val="en-US"/>
      </w:rPr>
    </w:pPr>
  </w:p>
  <w:p w14:paraId="33692F40" w14:textId="77777777" w:rsidR="001E0A85" w:rsidRPr="006D349C" w:rsidRDefault="001E0A85" w:rsidP="00B66DAB">
    <w:pPr>
      <w:tabs>
        <w:tab w:val="decimal" w:pos="4941"/>
      </w:tabs>
      <w:jc w:val="center"/>
      <w:rPr>
        <w:rFonts w:ascii="Angsana New" w:hAnsi="Angsana New" w:cs="Angsana New"/>
        <w:b/>
        <w:bCs/>
        <w:snapToGrid w:val="0"/>
        <w:sz w:val="36"/>
        <w:szCs w:val="36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F59F" w14:textId="77777777" w:rsidR="001E0A85" w:rsidRPr="00071C47" w:rsidRDefault="001E0A85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C3675" w14:textId="77777777" w:rsidR="001E0A85" w:rsidRDefault="001E0A85">
    <w:pPr>
      <w:pStyle w:val="Header"/>
      <w:rPr>
        <w:rFonts w:cs="Symbol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624D2" w14:textId="23F03C93" w:rsidR="001E0A85" w:rsidRPr="00A0447C" w:rsidRDefault="001E0A85" w:rsidP="00071C47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  <w:p w14:paraId="77CF47B4" w14:textId="77FD03C7" w:rsidR="001E0A85" w:rsidRPr="008B3B9F" w:rsidRDefault="001E0A85" w:rsidP="00071C47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  <w:r w:rsidRPr="004F642B">
      <w:rPr>
        <w:rFonts w:ascii="Times New Roman" w:hAnsi="Times New Roman" w:cs="Times New Roman"/>
        <w:noProof/>
        <w:sz w:val="21"/>
        <w:szCs w:val="21"/>
        <w:cs/>
      </w:rPr>
      <w:fldChar w:fldCharType="begin"/>
    </w:r>
    <w:r w:rsidRPr="004F642B">
      <w:rPr>
        <w:rFonts w:ascii="Times New Roman" w:hAnsi="Times New Roman" w:cs="Times New Roman"/>
        <w:noProof/>
        <w:sz w:val="21"/>
        <w:szCs w:val="21"/>
        <w:cs/>
      </w:rPr>
      <w:instrText xml:space="preserve"> PAGE   \* MERGEFORMAT </w:instrText>
    </w:r>
    <w:r w:rsidRPr="004F642B">
      <w:rPr>
        <w:rFonts w:ascii="Times New Roman" w:hAnsi="Times New Roman" w:cs="Times New Roman"/>
        <w:noProof/>
        <w:sz w:val="21"/>
        <w:szCs w:val="21"/>
        <w:cs/>
      </w:rPr>
      <w:fldChar w:fldCharType="separate"/>
    </w:r>
    <w:r w:rsidRPr="00FE6BF4">
      <w:rPr>
        <w:rFonts w:ascii="Times New Roman" w:hAnsi="Times New Roman" w:cs="Times New Roman"/>
        <w:noProof/>
        <w:sz w:val="21"/>
        <w:szCs w:val="21"/>
        <w:cs/>
      </w:rPr>
      <w:t>- 76 -</w:t>
    </w:r>
    <w:r w:rsidRPr="004F642B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65FEC62A" w14:textId="77777777" w:rsidR="001E0A85" w:rsidRPr="00AA6D27" w:rsidRDefault="001E0A85" w:rsidP="00071C47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C1400" w14:textId="6B26907C" w:rsidR="001E0A85" w:rsidRDefault="001E0A85" w:rsidP="00686CD4">
    <w:pPr>
      <w:jc w:val="center"/>
      <w:rPr>
        <w:rFonts w:ascii="Angsana New" w:hAnsi="Angsana New" w:cs="Angsana New"/>
        <w:b/>
        <w:bCs/>
        <w:snapToGrid w:val="0"/>
        <w:sz w:val="36"/>
        <w:szCs w:val="36"/>
        <w:cs/>
      </w:rPr>
    </w:pPr>
  </w:p>
  <w:p w14:paraId="5D01CE3D" w14:textId="77777777" w:rsidR="001E0A85" w:rsidRPr="00686CD4" w:rsidRDefault="001E0A85" w:rsidP="00686CD4">
    <w:pPr>
      <w:jc w:val="center"/>
      <w:rPr>
        <w:rFonts w:ascii="Angsana New" w:hAnsi="Angsana New" w:cs="Angsana New"/>
        <w:snapToGrid w:val="0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BC94" w14:textId="77777777" w:rsidR="001E0A85" w:rsidRPr="005762E5" w:rsidRDefault="001E0A85" w:rsidP="00FB0F35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</w:p>
  <w:p w14:paraId="711C4FA1" w14:textId="77777777" w:rsidR="001E0A85" w:rsidRPr="00FB0F35" w:rsidRDefault="001E0A85" w:rsidP="00FB0F35">
    <w:pPr>
      <w:pStyle w:val="Head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FB0F35">
      <w:rPr>
        <w:rFonts w:ascii="Times New Roman" w:hAnsi="Times New Roman" w:cs="Times New Roman"/>
        <w:noProof/>
        <w:sz w:val="21"/>
        <w:szCs w:val="21"/>
        <w:cs/>
      </w:rPr>
      <w:fldChar w:fldCharType="begin"/>
    </w:r>
    <w:r w:rsidRPr="00FB0F35">
      <w:rPr>
        <w:rFonts w:ascii="Times New Roman" w:hAnsi="Times New Roman" w:cs="Times New Roman"/>
        <w:noProof/>
        <w:sz w:val="21"/>
        <w:szCs w:val="21"/>
        <w:cs/>
      </w:rPr>
      <w:instrText xml:space="preserve"> PAGE   \* MERGEFORMAT </w:instrText>
    </w:r>
    <w:r w:rsidRPr="00FB0F35">
      <w:rPr>
        <w:rFonts w:ascii="Times New Roman" w:hAnsi="Times New Roman" w:cs="Times New Roman"/>
        <w:noProof/>
        <w:sz w:val="21"/>
        <w:szCs w:val="21"/>
        <w:cs/>
      </w:rPr>
      <w:fldChar w:fldCharType="separate"/>
    </w:r>
    <w:r w:rsidRPr="00FB0F35">
      <w:rPr>
        <w:rFonts w:ascii="Times New Roman" w:hAnsi="Times New Roman" w:cs="Times New Roman"/>
        <w:noProof/>
        <w:sz w:val="21"/>
        <w:szCs w:val="21"/>
        <w:cs/>
      </w:rPr>
      <w:t>- 2 -</w:t>
    </w:r>
    <w:r w:rsidRPr="00FB0F35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6627D9D5" w14:textId="77777777" w:rsidR="001E0A85" w:rsidRPr="00AA6D27" w:rsidRDefault="001E0A85" w:rsidP="00FB0F35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35B795E"/>
    <w:multiLevelType w:val="hybridMultilevel"/>
    <w:tmpl w:val="B02C0F02"/>
    <w:lvl w:ilvl="0" w:tplc="04090001">
      <w:start w:val="1"/>
      <w:numFmt w:val="bullet"/>
      <w:lvlText w:val=""/>
      <w:lvlJc w:val="left"/>
      <w:pPr>
        <w:ind w:left="1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1" w15:restartNumberingAfterBreak="0">
    <w:nsid w:val="05E01155"/>
    <w:multiLevelType w:val="hybridMultilevel"/>
    <w:tmpl w:val="E05EFE48"/>
    <w:lvl w:ilvl="0" w:tplc="A73E76D8">
      <w:start w:val="1"/>
      <w:numFmt w:val="decimal"/>
      <w:lvlText w:val="(%1)"/>
      <w:lvlJc w:val="left"/>
      <w:pPr>
        <w:ind w:left="1163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2" w15:restartNumberingAfterBreak="0">
    <w:nsid w:val="24F63643"/>
    <w:multiLevelType w:val="hybridMultilevel"/>
    <w:tmpl w:val="D57A5892"/>
    <w:lvl w:ilvl="0" w:tplc="624C58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246E3C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6" w15:restartNumberingAfterBreak="0">
    <w:nsid w:val="3B7D766F"/>
    <w:multiLevelType w:val="hybridMultilevel"/>
    <w:tmpl w:val="81308656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9" w15:restartNumberingAfterBreak="0">
    <w:nsid w:val="417C6473"/>
    <w:multiLevelType w:val="hybridMultilevel"/>
    <w:tmpl w:val="E5B4E0C4"/>
    <w:lvl w:ilvl="0" w:tplc="BF0E107C">
      <w:numFmt w:val="bullet"/>
      <w:lvlText w:val="*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21CE4E1E"/>
    <w:lvl w:ilvl="0" w:tplc="63C6F7A0">
      <w:start w:val="1"/>
      <w:numFmt w:val="bullet"/>
      <w:lvlText w:val="•"/>
      <w:lvlJc w:val="left"/>
      <w:pPr>
        <w:ind w:left="306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1" w15:restartNumberingAfterBreak="0">
    <w:nsid w:val="4A1F5B78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33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AB547B"/>
    <w:multiLevelType w:val="hybridMultilevel"/>
    <w:tmpl w:val="67ACB65A"/>
    <w:lvl w:ilvl="0" w:tplc="3738B7E4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C2AE2"/>
    <w:multiLevelType w:val="hybridMultilevel"/>
    <w:tmpl w:val="8F205168"/>
    <w:lvl w:ilvl="0" w:tplc="7CE4C15A">
      <w:start w:val="1"/>
      <w:numFmt w:val="decimal"/>
      <w:lvlText w:val="%1)"/>
      <w:lvlJc w:val="left"/>
      <w:pPr>
        <w:ind w:left="1527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24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2070" w:hanging="360"/>
      </w:pPr>
      <w:rPr>
        <w:rFonts w:hint="default"/>
        <w:sz w:val="2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5" w15:restartNumberingAfterBreak="0">
    <w:nsid w:val="50593B4A"/>
    <w:multiLevelType w:val="hybridMultilevel"/>
    <w:tmpl w:val="53D6C8F6"/>
    <w:lvl w:ilvl="0" w:tplc="0336661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7" w15:restartNumberingAfterBreak="0">
    <w:nsid w:val="5AFB254B"/>
    <w:multiLevelType w:val="hybridMultilevel"/>
    <w:tmpl w:val="0C92C0AE"/>
    <w:lvl w:ilvl="0" w:tplc="8D3E1AC8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sz w:val="24"/>
        <w:szCs w:val="24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3C67B69"/>
    <w:multiLevelType w:val="hybridMultilevel"/>
    <w:tmpl w:val="6DC0C846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9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2" w15:restartNumberingAfterBreak="0">
    <w:nsid w:val="69302C36"/>
    <w:multiLevelType w:val="hybridMultilevel"/>
    <w:tmpl w:val="FD1A6C9C"/>
    <w:lvl w:ilvl="0" w:tplc="8C7CF7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D7A3821"/>
    <w:multiLevelType w:val="hybridMultilevel"/>
    <w:tmpl w:val="00A63808"/>
    <w:lvl w:ilvl="0" w:tplc="FFFFFFFF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34" w15:restartNumberingAfterBreak="0">
    <w:nsid w:val="6DF6519E"/>
    <w:multiLevelType w:val="hybridMultilevel"/>
    <w:tmpl w:val="DF42911C"/>
    <w:lvl w:ilvl="0" w:tplc="040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num w:numId="1" w16cid:durableId="1970696268">
    <w:abstractNumId w:val="9"/>
  </w:num>
  <w:num w:numId="2" w16cid:durableId="711270574">
    <w:abstractNumId w:val="7"/>
  </w:num>
  <w:num w:numId="3" w16cid:durableId="840269589">
    <w:abstractNumId w:val="6"/>
  </w:num>
  <w:num w:numId="4" w16cid:durableId="1155531934">
    <w:abstractNumId w:val="5"/>
  </w:num>
  <w:num w:numId="5" w16cid:durableId="1231499574">
    <w:abstractNumId w:val="8"/>
  </w:num>
  <w:num w:numId="6" w16cid:durableId="1732727750">
    <w:abstractNumId w:val="3"/>
  </w:num>
  <w:num w:numId="7" w16cid:durableId="652099780">
    <w:abstractNumId w:val="2"/>
  </w:num>
  <w:num w:numId="8" w16cid:durableId="291057835">
    <w:abstractNumId w:val="0"/>
  </w:num>
  <w:num w:numId="9" w16cid:durableId="274751024">
    <w:abstractNumId w:val="1"/>
  </w:num>
  <w:num w:numId="10" w16cid:durableId="1517621505">
    <w:abstractNumId w:val="4"/>
  </w:num>
  <w:num w:numId="11" w16cid:durableId="552887041">
    <w:abstractNumId w:val="15"/>
  </w:num>
  <w:num w:numId="12" w16cid:durableId="876044916">
    <w:abstractNumId w:val="13"/>
  </w:num>
  <w:num w:numId="13" w16cid:durableId="1469929696">
    <w:abstractNumId w:val="30"/>
  </w:num>
  <w:num w:numId="14" w16cid:durableId="364521396">
    <w:abstractNumId w:val="18"/>
  </w:num>
  <w:num w:numId="15" w16cid:durableId="7119264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2334880">
    <w:abstractNumId w:val="29"/>
  </w:num>
  <w:num w:numId="17" w16cid:durableId="16739268">
    <w:abstractNumId w:val="16"/>
  </w:num>
  <w:num w:numId="18" w16cid:durableId="544486544">
    <w:abstractNumId w:val="25"/>
  </w:num>
  <w:num w:numId="19" w16cid:durableId="1778982909">
    <w:abstractNumId w:val="22"/>
  </w:num>
  <w:num w:numId="20" w16cid:durableId="277882870">
    <w:abstractNumId w:val="12"/>
  </w:num>
  <w:num w:numId="21" w16cid:durableId="1286622053">
    <w:abstractNumId w:val="20"/>
  </w:num>
  <w:num w:numId="22" w16cid:durableId="1746298374">
    <w:abstractNumId w:val="32"/>
  </w:num>
  <w:num w:numId="23" w16cid:durableId="1600680856">
    <w:abstractNumId w:val="21"/>
  </w:num>
  <w:num w:numId="24" w16cid:durableId="88083112">
    <w:abstractNumId w:val="19"/>
  </w:num>
  <w:num w:numId="25" w16cid:durableId="1071004621">
    <w:abstractNumId w:val="14"/>
  </w:num>
  <w:num w:numId="26" w16cid:durableId="1377583132">
    <w:abstractNumId w:val="23"/>
  </w:num>
  <w:num w:numId="27" w16cid:durableId="1533415184">
    <w:abstractNumId w:val="33"/>
  </w:num>
  <w:num w:numId="28" w16cid:durableId="1855535104">
    <w:abstractNumId w:val="17"/>
  </w:num>
  <w:num w:numId="29" w16cid:durableId="2073888045">
    <w:abstractNumId w:val="27"/>
  </w:num>
  <w:num w:numId="30" w16cid:durableId="1492529146">
    <w:abstractNumId w:val="11"/>
  </w:num>
  <w:num w:numId="31" w16cid:durableId="762802286">
    <w:abstractNumId w:val="31"/>
  </w:num>
  <w:num w:numId="32" w16cid:durableId="601958760">
    <w:abstractNumId w:val="28"/>
  </w:num>
  <w:num w:numId="33" w16cid:durableId="2118941039">
    <w:abstractNumId w:val="34"/>
  </w:num>
  <w:num w:numId="34" w16cid:durableId="496651785">
    <w:abstractNumId w:val="10"/>
  </w:num>
  <w:num w:numId="35" w16cid:durableId="125246801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F6"/>
    <w:rsid w:val="000008FD"/>
    <w:rsid w:val="0000094F"/>
    <w:rsid w:val="00000A54"/>
    <w:rsid w:val="00000C69"/>
    <w:rsid w:val="00000DC8"/>
    <w:rsid w:val="00000E2D"/>
    <w:rsid w:val="00000FCF"/>
    <w:rsid w:val="00001044"/>
    <w:rsid w:val="000015E0"/>
    <w:rsid w:val="00001610"/>
    <w:rsid w:val="000017EB"/>
    <w:rsid w:val="00001E5A"/>
    <w:rsid w:val="000020ED"/>
    <w:rsid w:val="000023C9"/>
    <w:rsid w:val="00002404"/>
    <w:rsid w:val="0000279C"/>
    <w:rsid w:val="000027EC"/>
    <w:rsid w:val="00002AE7"/>
    <w:rsid w:val="00002E6C"/>
    <w:rsid w:val="00002F09"/>
    <w:rsid w:val="000034D1"/>
    <w:rsid w:val="000035A7"/>
    <w:rsid w:val="000038F0"/>
    <w:rsid w:val="00003D58"/>
    <w:rsid w:val="0000405F"/>
    <w:rsid w:val="00004251"/>
    <w:rsid w:val="00004621"/>
    <w:rsid w:val="0000479E"/>
    <w:rsid w:val="000047F4"/>
    <w:rsid w:val="0000480E"/>
    <w:rsid w:val="00004A28"/>
    <w:rsid w:val="00004F0C"/>
    <w:rsid w:val="00004F84"/>
    <w:rsid w:val="0000558B"/>
    <w:rsid w:val="00005C57"/>
    <w:rsid w:val="00005ED4"/>
    <w:rsid w:val="000065DD"/>
    <w:rsid w:val="00006876"/>
    <w:rsid w:val="00006BBC"/>
    <w:rsid w:val="00007151"/>
    <w:rsid w:val="000075FA"/>
    <w:rsid w:val="0000769A"/>
    <w:rsid w:val="00007966"/>
    <w:rsid w:val="00007AD9"/>
    <w:rsid w:val="00007C71"/>
    <w:rsid w:val="00007CD3"/>
    <w:rsid w:val="000103CF"/>
    <w:rsid w:val="000106F6"/>
    <w:rsid w:val="000109DB"/>
    <w:rsid w:val="00010C23"/>
    <w:rsid w:val="00010C78"/>
    <w:rsid w:val="00010CC9"/>
    <w:rsid w:val="00010D4C"/>
    <w:rsid w:val="000116E9"/>
    <w:rsid w:val="000117E2"/>
    <w:rsid w:val="00011AEF"/>
    <w:rsid w:val="00011B49"/>
    <w:rsid w:val="00011E80"/>
    <w:rsid w:val="00012699"/>
    <w:rsid w:val="000126E5"/>
    <w:rsid w:val="00012ED9"/>
    <w:rsid w:val="00012FC4"/>
    <w:rsid w:val="00013469"/>
    <w:rsid w:val="000134B4"/>
    <w:rsid w:val="0001357E"/>
    <w:rsid w:val="000135C1"/>
    <w:rsid w:val="0001362A"/>
    <w:rsid w:val="00013664"/>
    <w:rsid w:val="00013712"/>
    <w:rsid w:val="0001388D"/>
    <w:rsid w:val="00013912"/>
    <w:rsid w:val="00013CD4"/>
    <w:rsid w:val="00013D40"/>
    <w:rsid w:val="000141F2"/>
    <w:rsid w:val="00014436"/>
    <w:rsid w:val="0001458D"/>
    <w:rsid w:val="00014C09"/>
    <w:rsid w:val="000154B4"/>
    <w:rsid w:val="00015568"/>
    <w:rsid w:val="00015735"/>
    <w:rsid w:val="000168DD"/>
    <w:rsid w:val="00016A40"/>
    <w:rsid w:val="00016BB8"/>
    <w:rsid w:val="00016C28"/>
    <w:rsid w:val="00017969"/>
    <w:rsid w:val="00017C11"/>
    <w:rsid w:val="00017F09"/>
    <w:rsid w:val="00017F21"/>
    <w:rsid w:val="000200B8"/>
    <w:rsid w:val="00020349"/>
    <w:rsid w:val="000205C9"/>
    <w:rsid w:val="000208BB"/>
    <w:rsid w:val="00020912"/>
    <w:rsid w:val="00020ADA"/>
    <w:rsid w:val="00020B71"/>
    <w:rsid w:val="00020CD8"/>
    <w:rsid w:val="00021749"/>
    <w:rsid w:val="00021846"/>
    <w:rsid w:val="00021E9B"/>
    <w:rsid w:val="000220EA"/>
    <w:rsid w:val="0002244B"/>
    <w:rsid w:val="00022A57"/>
    <w:rsid w:val="00022B83"/>
    <w:rsid w:val="00022DE4"/>
    <w:rsid w:val="000233CD"/>
    <w:rsid w:val="000239CB"/>
    <w:rsid w:val="00023A82"/>
    <w:rsid w:val="00023B3D"/>
    <w:rsid w:val="00023E29"/>
    <w:rsid w:val="00023FCF"/>
    <w:rsid w:val="000245F6"/>
    <w:rsid w:val="00024D04"/>
    <w:rsid w:val="0002513D"/>
    <w:rsid w:val="000251FD"/>
    <w:rsid w:val="000254D0"/>
    <w:rsid w:val="000255A4"/>
    <w:rsid w:val="00025957"/>
    <w:rsid w:val="00025A5C"/>
    <w:rsid w:val="00025A73"/>
    <w:rsid w:val="00026246"/>
    <w:rsid w:val="00026648"/>
    <w:rsid w:val="000267F0"/>
    <w:rsid w:val="00026AA8"/>
    <w:rsid w:val="00026DB5"/>
    <w:rsid w:val="00026F61"/>
    <w:rsid w:val="00026FEA"/>
    <w:rsid w:val="000279A9"/>
    <w:rsid w:val="00027ACD"/>
    <w:rsid w:val="00027C11"/>
    <w:rsid w:val="00027C16"/>
    <w:rsid w:val="00027D26"/>
    <w:rsid w:val="000300DA"/>
    <w:rsid w:val="0003070A"/>
    <w:rsid w:val="000308AC"/>
    <w:rsid w:val="000309B1"/>
    <w:rsid w:val="00030AFE"/>
    <w:rsid w:val="00030DD1"/>
    <w:rsid w:val="00030F2D"/>
    <w:rsid w:val="00030F45"/>
    <w:rsid w:val="000319FD"/>
    <w:rsid w:val="00031B31"/>
    <w:rsid w:val="00031D88"/>
    <w:rsid w:val="00031F18"/>
    <w:rsid w:val="00032025"/>
    <w:rsid w:val="000322E5"/>
    <w:rsid w:val="0003238E"/>
    <w:rsid w:val="00032573"/>
    <w:rsid w:val="00032952"/>
    <w:rsid w:val="000329BA"/>
    <w:rsid w:val="00032A07"/>
    <w:rsid w:val="00032EE7"/>
    <w:rsid w:val="00033728"/>
    <w:rsid w:val="00033951"/>
    <w:rsid w:val="00033A52"/>
    <w:rsid w:val="00033B2A"/>
    <w:rsid w:val="00033F38"/>
    <w:rsid w:val="000345FC"/>
    <w:rsid w:val="00034697"/>
    <w:rsid w:val="00034824"/>
    <w:rsid w:val="0003483D"/>
    <w:rsid w:val="00034F2F"/>
    <w:rsid w:val="000353B3"/>
    <w:rsid w:val="00035A17"/>
    <w:rsid w:val="00035DB4"/>
    <w:rsid w:val="00036228"/>
    <w:rsid w:val="000363D3"/>
    <w:rsid w:val="0003672B"/>
    <w:rsid w:val="0003701D"/>
    <w:rsid w:val="0003718A"/>
    <w:rsid w:val="000372D2"/>
    <w:rsid w:val="00037DF4"/>
    <w:rsid w:val="00040272"/>
    <w:rsid w:val="000409D9"/>
    <w:rsid w:val="00040A7D"/>
    <w:rsid w:val="00040A91"/>
    <w:rsid w:val="00040AEC"/>
    <w:rsid w:val="00040D10"/>
    <w:rsid w:val="00040D2C"/>
    <w:rsid w:val="00040E70"/>
    <w:rsid w:val="00041843"/>
    <w:rsid w:val="00041AAA"/>
    <w:rsid w:val="00041FD6"/>
    <w:rsid w:val="00042179"/>
    <w:rsid w:val="0004228D"/>
    <w:rsid w:val="00042822"/>
    <w:rsid w:val="0004297D"/>
    <w:rsid w:val="000429CA"/>
    <w:rsid w:val="00042A0F"/>
    <w:rsid w:val="00042DC1"/>
    <w:rsid w:val="00042DD9"/>
    <w:rsid w:val="000430D6"/>
    <w:rsid w:val="000433E0"/>
    <w:rsid w:val="0004346C"/>
    <w:rsid w:val="00043552"/>
    <w:rsid w:val="00043719"/>
    <w:rsid w:val="0004373C"/>
    <w:rsid w:val="000437B4"/>
    <w:rsid w:val="00043978"/>
    <w:rsid w:val="00043A89"/>
    <w:rsid w:val="0004453B"/>
    <w:rsid w:val="00044672"/>
    <w:rsid w:val="00044B89"/>
    <w:rsid w:val="00044DD8"/>
    <w:rsid w:val="00045089"/>
    <w:rsid w:val="00045221"/>
    <w:rsid w:val="00045730"/>
    <w:rsid w:val="00045977"/>
    <w:rsid w:val="000459EC"/>
    <w:rsid w:val="00045A8B"/>
    <w:rsid w:val="00045B81"/>
    <w:rsid w:val="00045D74"/>
    <w:rsid w:val="000460D0"/>
    <w:rsid w:val="0004628F"/>
    <w:rsid w:val="0004651E"/>
    <w:rsid w:val="000466A0"/>
    <w:rsid w:val="000468C7"/>
    <w:rsid w:val="00046A9E"/>
    <w:rsid w:val="00050491"/>
    <w:rsid w:val="000506C1"/>
    <w:rsid w:val="0005146F"/>
    <w:rsid w:val="00051598"/>
    <w:rsid w:val="000515C1"/>
    <w:rsid w:val="00051710"/>
    <w:rsid w:val="0005185B"/>
    <w:rsid w:val="00051D5C"/>
    <w:rsid w:val="0005203B"/>
    <w:rsid w:val="00052190"/>
    <w:rsid w:val="00052227"/>
    <w:rsid w:val="0005245E"/>
    <w:rsid w:val="0005257A"/>
    <w:rsid w:val="00052847"/>
    <w:rsid w:val="0005299E"/>
    <w:rsid w:val="00052FB5"/>
    <w:rsid w:val="00053068"/>
    <w:rsid w:val="0005307B"/>
    <w:rsid w:val="00053264"/>
    <w:rsid w:val="00053290"/>
    <w:rsid w:val="00054A00"/>
    <w:rsid w:val="00054BCB"/>
    <w:rsid w:val="00054C4D"/>
    <w:rsid w:val="00054F93"/>
    <w:rsid w:val="00055114"/>
    <w:rsid w:val="00055EA2"/>
    <w:rsid w:val="00056078"/>
    <w:rsid w:val="000561F7"/>
    <w:rsid w:val="00056919"/>
    <w:rsid w:val="00056C2E"/>
    <w:rsid w:val="0005742A"/>
    <w:rsid w:val="00057DB5"/>
    <w:rsid w:val="00057EA1"/>
    <w:rsid w:val="00057F78"/>
    <w:rsid w:val="00060311"/>
    <w:rsid w:val="000604DF"/>
    <w:rsid w:val="000608E9"/>
    <w:rsid w:val="00060B66"/>
    <w:rsid w:val="00060DA8"/>
    <w:rsid w:val="00061176"/>
    <w:rsid w:val="00061211"/>
    <w:rsid w:val="000618D0"/>
    <w:rsid w:val="00061954"/>
    <w:rsid w:val="000620EB"/>
    <w:rsid w:val="000620F0"/>
    <w:rsid w:val="000622A1"/>
    <w:rsid w:val="000626F1"/>
    <w:rsid w:val="00062DE4"/>
    <w:rsid w:val="00062EB4"/>
    <w:rsid w:val="00062FDA"/>
    <w:rsid w:val="000630AF"/>
    <w:rsid w:val="000632E7"/>
    <w:rsid w:val="000639F1"/>
    <w:rsid w:val="0006406E"/>
    <w:rsid w:val="000641CA"/>
    <w:rsid w:val="00064A7C"/>
    <w:rsid w:val="00064F5F"/>
    <w:rsid w:val="00064F7F"/>
    <w:rsid w:val="00064FAB"/>
    <w:rsid w:val="00065174"/>
    <w:rsid w:val="00065B6A"/>
    <w:rsid w:val="00065D4B"/>
    <w:rsid w:val="00065FC7"/>
    <w:rsid w:val="00066278"/>
    <w:rsid w:val="0006630F"/>
    <w:rsid w:val="000667F1"/>
    <w:rsid w:val="00066E55"/>
    <w:rsid w:val="00067070"/>
    <w:rsid w:val="000673BC"/>
    <w:rsid w:val="0006741C"/>
    <w:rsid w:val="00067561"/>
    <w:rsid w:val="00067799"/>
    <w:rsid w:val="000678EB"/>
    <w:rsid w:val="00067B63"/>
    <w:rsid w:val="0007168C"/>
    <w:rsid w:val="00071A17"/>
    <w:rsid w:val="00071B85"/>
    <w:rsid w:val="00071C47"/>
    <w:rsid w:val="00071EC3"/>
    <w:rsid w:val="00072020"/>
    <w:rsid w:val="000723B7"/>
    <w:rsid w:val="00073198"/>
    <w:rsid w:val="000732F4"/>
    <w:rsid w:val="00073336"/>
    <w:rsid w:val="0007351B"/>
    <w:rsid w:val="00073A3F"/>
    <w:rsid w:val="00073C21"/>
    <w:rsid w:val="00073CBA"/>
    <w:rsid w:val="00074089"/>
    <w:rsid w:val="000741DE"/>
    <w:rsid w:val="000742A6"/>
    <w:rsid w:val="000744CD"/>
    <w:rsid w:val="00074793"/>
    <w:rsid w:val="0007479B"/>
    <w:rsid w:val="00074C8A"/>
    <w:rsid w:val="00074D13"/>
    <w:rsid w:val="0007539E"/>
    <w:rsid w:val="00075568"/>
    <w:rsid w:val="000757C6"/>
    <w:rsid w:val="00075E9C"/>
    <w:rsid w:val="000762EF"/>
    <w:rsid w:val="0007643A"/>
    <w:rsid w:val="0007657F"/>
    <w:rsid w:val="00076C7B"/>
    <w:rsid w:val="00076DF8"/>
    <w:rsid w:val="000772F2"/>
    <w:rsid w:val="00077427"/>
    <w:rsid w:val="000774F6"/>
    <w:rsid w:val="000775B6"/>
    <w:rsid w:val="0007784C"/>
    <w:rsid w:val="0007790F"/>
    <w:rsid w:val="00077BDA"/>
    <w:rsid w:val="00077BFC"/>
    <w:rsid w:val="00077DC4"/>
    <w:rsid w:val="00077E83"/>
    <w:rsid w:val="000808A7"/>
    <w:rsid w:val="00080B16"/>
    <w:rsid w:val="000816F5"/>
    <w:rsid w:val="00081BCA"/>
    <w:rsid w:val="00081E44"/>
    <w:rsid w:val="00081ECC"/>
    <w:rsid w:val="00082B2C"/>
    <w:rsid w:val="00082EFC"/>
    <w:rsid w:val="000830D5"/>
    <w:rsid w:val="000832AE"/>
    <w:rsid w:val="0008342F"/>
    <w:rsid w:val="00083506"/>
    <w:rsid w:val="0008390D"/>
    <w:rsid w:val="00083AC8"/>
    <w:rsid w:val="00083ACE"/>
    <w:rsid w:val="00083C72"/>
    <w:rsid w:val="0008417D"/>
    <w:rsid w:val="000845AC"/>
    <w:rsid w:val="000848BD"/>
    <w:rsid w:val="00084F10"/>
    <w:rsid w:val="00084FEF"/>
    <w:rsid w:val="00085743"/>
    <w:rsid w:val="000858AD"/>
    <w:rsid w:val="00085B7D"/>
    <w:rsid w:val="00086024"/>
    <w:rsid w:val="0008673B"/>
    <w:rsid w:val="0008699C"/>
    <w:rsid w:val="00086A26"/>
    <w:rsid w:val="00086CAC"/>
    <w:rsid w:val="00086DAF"/>
    <w:rsid w:val="00086E4C"/>
    <w:rsid w:val="00087067"/>
    <w:rsid w:val="000870CE"/>
    <w:rsid w:val="0008753B"/>
    <w:rsid w:val="00087629"/>
    <w:rsid w:val="000879E3"/>
    <w:rsid w:val="00087AB2"/>
    <w:rsid w:val="00087C05"/>
    <w:rsid w:val="00090112"/>
    <w:rsid w:val="000902E8"/>
    <w:rsid w:val="0009031B"/>
    <w:rsid w:val="0009034D"/>
    <w:rsid w:val="0009065D"/>
    <w:rsid w:val="00090747"/>
    <w:rsid w:val="00090D01"/>
    <w:rsid w:val="00091247"/>
    <w:rsid w:val="00091391"/>
    <w:rsid w:val="000913B8"/>
    <w:rsid w:val="00091461"/>
    <w:rsid w:val="0009150E"/>
    <w:rsid w:val="00091943"/>
    <w:rsid w:val="000923A0"/>
    <w:rsid w:val="00092B8A"/>
    <w:rsid w:val="00092BA3"/>
    <w:rsid w:val="00092E39"/>
    <w:rsid w:val="00092E3C"/>
    <w:rsid w:val="0009329D"/>
    <w:rsid w:val="00093395"/>
    <w:rsid w:val="0009350C"/>
    <w:rsid w:val="00093928"/>
    <w:rsid w:val="00093BE3"/>
    <w:rsid w:val="00093DD5"/>
    <w:rsid w:val="000944C2"/>
    <w:rsid w:val="000944FB"/>
    <w:rsid w:val="00094C52"/>
    <w:rsid w:val="000953A9"/>
    <w:rsid w:val="00095A39"/>
    <w:rsid w:val="00095DC6"/>
    <w:rsid w:val="00095EE3"/>
    <w:rsid w:val="00095FEF"/>
    <w:rsid w:val="00096239"/>
    <w:rsid w:val="000962E4"/>
    <w:rsid w:val="00096596"/>
    <w:rsid w:val="000969EC"/>
    <w:rsid w:val="00097605"/>
    <w:rsid w:val="00097AD5"/>
    <w:rsid w:val="000A027E"/>
    <w:rsid w:val="000A039B"/>
    <w:rsid w:val="000A0465"/>
    <w:rsid w:val="000A048F"/>
    <w:rsid w:val="000A04A9"/>
    <w:rsid w:val="000A0670"/>
    <w:rsid w:val="000A0AED"/>
    <w:rsid w:val="000A0C34"/>
    <w:rsid w:val="000A0DA6"/>
    <w:rsid w:val="000A10E5"/>
    <w:rsid w:val="000A16E7"/>
    <w:rsid w:val="000A1760"/>
    <w:rsid w:val="000A181F"/>
    <w:rsid w:val="000A1922"/>
    <w:rsid w:val="000A1AE6"/>
    <w:rsid w:val="000A1BCD"/>
    <w:rsid w:val="000A1CF3"/>
    <w:rsid w:val="000A1D61"/>
    <w:rsid w:val="000A20FF"/>
    <w:rsid w:val="000A25DC"/>
    <w:rsid w:val="000A309B"/>
    <w:rsid w:val="000A338B"/>
    <w:rsid w:val="000A33C7"/>
    <w:rsid w:val="000A345F"/>
    <w:rsid w:val="000A35C1"/>
    <w:rsid w:val="000A39E2"/>
    <w:rsid w:val="000A3D4C"/>
    <w:rsid w:val="000A44C7"/>
    <w:rsid w:val="000A4609"/>
    <w:rsid w:val="000A495E"/>
    <w:rsid w:val="000A49F0"/>
    <w:rsid w:val="000A506D"/>
    <w:rsid w:val="000A5465"/>
    <w:rsid w:val="000A562B"/>
    <w:rsid w:val="000A5664"/>
    <w:rsid w:val="000A56F9"/>
    <w:rsid w:val="000A64FF"/>
    <w:rsid w:val="000A6B45"/>
    <w:rsid w:val="000A714F"/>
    <w:rsid w:val="000A799F"/>
    <w:rsid w:val="000A7F6D"/>
    <w:rsid w:val="000B0341"/>
    <w:rsid w:val="000B0457"/>
    <w:rsid w:val="000B0A68"/>
    <w:rsid w:val="000B1207"/>
    <w:rsid w:val="000B161C"/>
    <w:rsid w:val="000B1628"/>
    <w:rsid w:val="000B177D"/>
    <w:rsid w:val="000B1BE5"/>
    <w:rsid w:val="000B2AD2"/>
    <w:rsid w:val="000B2B3D"/>
    <w:rsid w:val="000B2E2C"/>
    <w:rsid w:val="000B301D"/>
    <w:rsid w:val="000B3395"/>
    <w:rsid w:val="000B3569"/>
    <w:rsid w:val="000B3656"/>
    <w:rsid w:val="000B36DE"/>
    <w:rsid w:val="000B3998"/>
    <w:rsid w:val="000B3C6D"/>
    <w:rsid w:val="000B3EF1"/>
    <w:rsid w:val="000B43FE"/>
    <w:rsid w:val="000B451B"/>
    <w:rsid w:val="000B493B"/>
    <w:rsid w:val="000B4B56"/>
    <w:rsid w:val="000B4B9B"/>
    <w:rsid w:val="000B4E82"/>
    <w:rsid w:val="000B54C2"/>
    <w:rsid w:val="000B677D"/>
    <w:rsid w:val="000B68FF"/>
    <w:rsid w:val="000B6C92"/>
    <w:rsid w:val="000B6DB9"/>
    <w:rsid w:val="000B7153"/>
    <w:rsid w:val="000B725C"/>
    <w:rsid w:val="000B77C1"/>
    <w:rsid w:val="000B795A"/>
    <w:rsid w:val="000B7CC0"/>
    <w:rsid w:val="000B7D07"/>
    <w:rsid w:val="000B7DD0"/>
    <w:rsid w:val="000B7FA7"/>
    <w:rsid w:val="000C05BE"/>
    <w:rsid w:val="000C079E"/>
    <w:rsid w:val="000C0AEF"/>
    <w:rsid w:val="000C0AFD"/>
    <w:rsid w:val="000C0C02"/>
    <w:rsid w:val="000C0D3D"/>
    <w:rsid w:val="000C12C2"/>
    <w:rsid w:val="000C13F3"/>
    <w:rsid w:val="000C1732"/>
    <w:rsid w:val="000C19A2"/>
    <w:rsid w:val="000C19DB"/>
    <w:rsid w:val="000C1ABE"/>
    <w:rsid w:val="000C1E90"/>
    <w:rsid w:val="000C1EA1"/>
    <w:rsid w:val="000C2130"/>
    <w:rsid w:val="000C21AC"/>
    <w:rsid w:val="000C21BA"/>
    <w:rsid w:val="000C29F5"/>
    <w:rsid w:val="000C30D0"/>
    <w:rsid w:val="000C377F"/>
    <w:rsid w:val="000C3AAA"/>
    <w:rsid w:val="000C3CBA"/>
    <w:rsid w:val="000C3F32"/>
    <w:rsid w:val="000C40CA"/>
    <w:rsid w:val="000C4624"/>
    <w:rsid w:val="000C47FC"/>
    <w:rsid w:val="000C511D"/>
    <w:rsid w:val="000C54CC"/>
    <w:rsid w:val="000C57A6"/>
    <w:rsid w:val="000C588D"/>
    <w:rsid w:val="000C59B7"/>
    <w:rsid w:val="000C5A41"/>
    <w:rsid w:val="000C5D13"/>
    <w:rsid w:val="000C5E98"/>
    <w:rsid w:val="000C61DD"/>
    <w:rsid w:val="000C67C0"/>
    <w:rsid w:val="000C6D62"/>
    <w:rsid w:val="000C6E0C"/>
    <w:rsid w:val="000C74EC"/>
    <w:rsid w:val="000C76D0"/>
    <w:rsid w:val="000C7E06"/>
    <w:rsid w:val="000D047A"/>
    <w:rsid w:val="000D0881"/>
    <w:rsid w:val="000D0F02"/>
    <w:rsid w:val="000D1094"/>
    <w:rsid w:val="000D134D"/>
    <w:rsid w:val="000D15ED"/>
    <w:rsid w:val="000D167F"/>
    <w:rsid w:val="000D180D"/>
    <w:rsid w:val="000D2885"/>
    <w:rsid w:val="000D2ADA"/>
    <w:rsid w:val="000D3490"/>
    <w:rsid w:val="000D35F5"/>
    <w:rsid w:val="000D3B18"/>
    <w:rsid w:val="000D3E10"/>
    <w:rsid w:val="000D3F0D"/>
    <w:rsid w:val="000D4800"/>
    <w:rsid w:val="000D4A85"/>
    <w:rsid w:val="000D4AB9"/>
    <w:rsid w:val="000D4BBF"/>
    <w:rsid w:val="000D4BD7"/>
    <w:rsid w:val="000D4E42"/>
    <w:rsid w:val="000D5638"/>
    <w:rsid w:val="000D5683"/>
    <w:rsid w:val="000D585E"/>
    <w:rsid w:val="000D5A19"/>
    <w:rsid w:val="000D5BF9"/>
    <w:rsid w:val="000D5D38"/>
    <w:rsid w:val="000D61FC"/>
    <w:rsid w:val="000D64A5"/>
    <w:rsid w:val="000D6519"/>
    <w:rsid w:val="000D6522"/>
    <w:rsid w:val="000D7058"/>
    <w:rsid w:val="000D74EB"/>
    <w:rsid w:val="000D759D"/>
    <w:rsid w:val="000D773D"/>
    <w:rsid w:val="000D7841"/>
    <w:rsid w:val="000D7898"/>
    <w:rsid w:val="000D79B7"/>
    <w:rsid w:val="000D7C28"/>
    <w:rsid w:val="000E0293"/>
    <w:rsid w:val="000E06C7"/>
    <w:rsid w:val="000E0B1C"/>
    <w:rsid w:val="000E0B28"/>
    <w:rsid w:val="000E1457"/>
    <w:rsid w:val="000E193D"/>
    <w:rsid w:val="000E21D9"/>
    <w:rsid w:val="000E31A0"/>
    <w:rsid w:val="000E32BF"/>
    <w:rsid w:val="000E41A4"/>
    <w:rsid w:val="000E433A"/>
    <w:rsid w:val="000E45C6"/>
    <w:rsid w:val="000E489C"/>
    <w:rsid w:val="000E4C03"/>
    <w:rsid w:val="000E5658"/>
    <w:rsid w:val="000E5734"/>
    <w:rsid w:val="000E579E"/>
    <w:rsid w:val="000E5959"/>
    <w:rsid w:val="000E5B43"/>
    <w:rsid w:val="000E5DEB"/>
    <w:rsid w:val="000E64A6"/>
    <w:rsid w:val="000E64DB"/>
    <w:rsid w:val="000E6900"/>
    <w:rsid w:val="000E6D4B"/>
    <w:rsid w:val="000E70D2"/>
    <w:rsid w:val="000E7205"/>
    <w:rsid w:val="000E7220"/>
    <w:rsid w:val="000E7666"/>
    <w:rsid w:val="000E76A9"/>
    <w:rsid w:val="000E7829"/>
    <w:rsid w:val="000E7E74"/>
    <w:rsid w:val="000F00D8"/>
    <w:rsid w:val="000F04A0"/>
    <w:rsid w:val="000F0A49"/>
    <w:rsid w:val="000F0E16"/>
    <w:rsid w:val="000F18FE"/>
    <w:rsid w:val="000F1E3F"/>
    <w:rsid w:val="000F25A9"/>
    <w:rsid w:val="000F2811"/>
    <w:rsid w:val="000F2C58"/>
    <w:rsid w:val="000F2D8D"/>
    <w:rsid w:val="000F32D4"/>
    <w:rsid w:val="000F357D"/>
    <w:rsid w:val="000F38C3"/>
    <w:rsid w:val="000F3A71"/>
    <w:rsid w:val="000F3AF6"/>
    <w:rsid w:val="000F40DC"/>
    <w:rsid w:val="000F4AFB"/>
    <w:rsid w:val="000F4B2E"/>
    <w:rsid w:val="000F52D8"/>
    <w:rsid w:val="000F53BE"/>
    <w:rsid w:val="000F5916"/>
    <w:rsid w:val="000F602D"/>
    <w:rsid w:val="000F616C"/>
    <w:rsid w:val="000F67EB"/>
    <w:rsid w:val="000F6A3E"/>
    <w:rsid w:val="000F6C5C"/>
    <w:rsid w:val="000F6CAF"/>
    <w:rsid w:val="000F6CB7"/>
    <w:rsid w:val="000F6D62"/>
    <w:rsid w:val="000F6F4C"/>
    <w:rsid w:val="000F750C"/>
    <w:rsid w:val="000F78B4"/>
    <w:rsid w:val="000F7AE7"/>
    <w:rsid w:val="001002FE"/>
    <w:rsid w:val="001005DB"/>
    <w:rsid w:val="00100832"/>
    <w:rsid w:val="00100B3A"/>
    <w:rsid w:val="001014B0"/>
    <w:rsid w:val="00101801"/>
    <w:rsid w:val="00101EAF"/>
    <w:rsid w:val="00102064"/>
    <w:rsid w:val="001025A8"/>
    <w:rsid w:val="001033EE"/>
    <w:rsid w:val="00103959"/>
    <w:rsid w:val="00103A75"/>
    <w:rsid w:val="00103C18"/>
    <w:rsid w:val="00103CE0"/>
    <w:rsid w:val="00104601"/>
    <w:rsid w:val="00105227"/>
    <w:rsid w:val="0010550D"/>
    <w:rsid w:val="00105629"/>
    <w:rsid w:val="0010587E"/>
    <w:rsid w:val="00105BBD"/>
    <w:rsid w:val="00105E63"/>
    <w:rsid w:val="001069D2"/>
    <w:rsid w:val="00106A33"/>
    <w:rsid w:val="00106A8E"/>
    <w:rsid w:val="0010769C"/>
    <w:rsid w:val="0010797C"/>
    <w:rsid w:val="00107F8D"/>
    <w:rsid w:val="001103B2"/>
    <w:rsid w:val="00110564"/>
    <w:rsid w:val="00110765"/>
    <w:rsid w:val="00110870"/>
    <w:rsid w:val="001108AA"/>
    <w:rsid w:val="001108C8"/>
    <w:rsid w:val="00110942"/>
    <w:rsid w:val="0011103A"/>
    <w:rsid w:val="00111375"/>
    <w:rsid w:val="00111B69"/>
    <w:rsid w:val="00111E8D"/>
    <w:rsid w:val="00112020"/>
    <w:rsid w:val="001121D3"/>
    <w:rsid w:val="001123FD"/>
    <w:rsid w:val="0011247A"/>
    <w:rsid w:val="00112720"/>
    <w:rsid w:val="00112949"/>
    <w:rsid w:val="00112DBD"/>
    <w:rsid w:val="00112E39"/>
    <w:rsid w:val="001131C5"/>
    <w:rsid w:val="00113449"/>
    <w:rsid w:val="00113775"/>
    <w:rsid w:val="00113CDC"/>
    <w:rsid w:val="00114BC1"/>
    <w:rsid w:val="00114E78"/>
    <w:rsid w:val="00114EA2"/>
    <w:rsid w:val="00115245"/>
    <w:rsid w:val="00115A8B"/>
    <w:rsid w:val="00115AE9"/>
    <w:rsid w:val="00116547"/>
    <w:rsid w:val="001169E8"/>
    <w:rsid w:val="00116F91"/>
    <w:rsid w:val="00117152"/>
    <w:rsid w:val="0011757A"/>
    <w:rsid w:val="00117792"/>
    <w:rsid w:val="0012022F"/>
    <w:rsid w:val="0012025F"/>
    <w:rsid w:val="00120499"/>
    <w:rsid w:val="00120973"/>
    <w:rsid w:val="00120C78"/>
    <w:rsid w:val="0012101F"/>
    <w:rsid w:val="00121101"/>
    <w:rsid w:val="001217B6"/>
    <w:rsid w:val="00121916"/>
    <w:rsid w:val="00121B18"/>
    <w:rsid w:val="001222B1"/>
    <w:rsid w:val="00122E81"/>
    <w:rsid w:val="00123088"/>
    <w:rsid w:val="001231EB"/>
    <w:rsid w:val="00123406"/>
    <w:rsid w:val="0012359E"/>
    <w:rsid w:val="001238E8"/>
    <w:rsid w:val="00123A3B"/>
    <w:rsid w:val="00123CC0"/>
    <w:rsid w:val="0012403E"/>
    <w:rsid w:val="00124281"/>
    <w:rsid w:val="00124539"/>
    <w:rsid w:val="00124737"/>
    <w:rsid w:val="00124E00"/>
    <w:rsid w:val="00124F43"/>
    <w:rsid w:val="00125CD9"/>
    <w:rsid w:val="00125D5F"/>
    <w:rsid w:val="00125DB8"/>
    <w:rsid w:val="00125F45"/>
    <w:rsid w:val="00126372"/>
    <w:rsid w:val="0012637D"/>
    <w:rsid w:val="0012655E"/>
    <w:rsid w:val="001266F1"/>
    <w:rsid w:val="001268BC"/>
    <w:rsid w:val="00126A98"/>
    <w:rsid w:val="00126D4F"/>
    <w:rsid w:val="001273AC"/>
    <w:rsid w:val="00127425"/>
    <w:rsid w:val="001279D9"/>
    <w:rsid w:val="00127A1E"/>
    <w:rsid w:val="00127ACA"/>
    <w:rsid w:val="00127CB3"/>
    <w:rsid w:val="00127F7B"/>
    <w:rsid w:val="00127FB1"/>
    <w:rsid w:val="001301A3"/>
    <w:rsid w:val="00130A6F"/>
    <w:rsid w:val="00130DF6"/>
    <w:rsid w:val="00131117"/>
    <w:rsid w:val="001311B6"/>
    <w:rsid w:val="00131BF0"/>
    <w:rsid w:val="00131C98"/>
    <w:rsid w:val="00131E1F"/>
    <w:rsid w:val="00131EAB"/>
    <w:rsid w:val="00132118"/>
    <w:rsid w:val="0013220D"/>
    <w:rsid w:val="00132C2C"/>
    <w:rsid w:val="00132F3A"/>
    <w:rsid w:val="001336C8"/>
    <w:rsid w:val="001339F7"/>
    <w:rsid w:val="00133F31"/>
    <w:rsid w:val="001343BD"/>
    <w:rsid w:val="001346A5"/>
    <w:rsid w:val="00134770"/>
    <w:rsid w:val="00134B32"/>
    <w:rsid w:val="00134CAE"/>
    <w:rsid w:val="0013549B"/>
    <w:rsid w:val="0013599D"/>
    <w:rsid w:val="00135B50"/>
    <w:rsid w:val="00135D61"/>
    <w:rsid w:val="0013635C"/>
    <w:rsid w:val="001366B3"/>
    <w:rsid w:val="00136885"/>
    <w:rsid w:val="001368B1"/>
    <w:rsid w:val="00136AD1"/>
    <w:rsid w:val="00136AE7"/>
    <w:rsid w:val="00137212"/>
    <w:rsid w:val="001375CC"/>
    <w:rsid w:val="00137729"/>
    <w:rsid w:val="001379E3"/>
    <w:rsid w:val="0014037E"/>
    <w:rsid w:val="0014113B"/>
    <w:rsid w:val="001413FC"/>
    <w:rsid w:val="00141429"/>
    <w:rsid w:val="001414BC"/>
    <w:rsid w:val="00141AC3"/>
    <w:rsid w:val="001422B5"/>
    <w:rsid w:val="00142512"/>
    <w:rsid w:val="00142D6D"/>
    <w:rsid w:val="00142EE4"/>
    <w:rsid w:val="00143536"/>
    <w:rsid w:val="001437AD"/>
    <w:rsid w:val="001439BB"/>
    <w:rsid w:val="00143A3C"/>
    <w:rsid w:val="00143B5D"/>
    <w:rsid w:val="001441B2"/>
    <w:rsid w:val="001444E6"/>
    <w:rsid w:val="0014473E"/>
    <w:rsid w:val="00144BB2"/>
    <w:rsid w:val="00144D5F"/>
    <w:rsid w:val="00144D98"/>
    <w:rsid w:val="00144E4C"/>
    <w:rsid w:val="00144F08"/>
    <w:rsid w:val="00144FDC"/>
    <w:rsid w:val="001451EE"/>
    <w:rsid w:val="001452C7"/>
    <w:rsid w:val="00145440"/>
    <w:rsid w:val="0014554F"/>
    <w:rsid w:val="001455AD"/>
    <w:rsid w:val="001457B7"/>
    <w:rsid w:val="001457C6"/>
    <w:rsid w:val="00145918"/>
    <w:rsid w:val="00145A8E"/>
    <w:rsid w:val="00145BE9"/>
    <w:rsid w:val="00145C0A"/>
    <w:rsid w:val="00145EB1"/>
    <w:rsid w:val="00146576"/>
    <w:rsid w:val="0014676A"/>
    <w:rsid w:val="001468F4"/>
    <w:rsid w:val="001469D7"/>
    <w:rsid w:val="00146D33"/>
    <w:rsid w:val="00146D70"/>
    <w:rsid w:val="001471ED"/>
    <w:rsid w:val="0014753A"/>
    <w:rsid w:val="00147838"/>
    <w:rsid w:val="001479C3"/>
    <w:rsid w:val="00147D8C"/>
    <w:rsid w:val="00147E83"/>
    <w:rsid w:val="00147F7F"/>
    <w:rsid w:val="0015085E"/>
    <w:rsid w:val="00150AB1"/>
    <w:rsid w:val="00150B07"/>
    <w:rsid w:val="00150BDA"/>
    <w:rsid w:val="00150D04"/>
    <w:rsid w:val="00152106"/>
    <w:rsid w:val="001522A1"/>
    <w:rsid w:val="0015231E"/>
    <w:rsid w:val="0015235F"/>
    <w:rsid w:val="00152670"/>
    <w:rsid w:val="00152E59"/>
    <w:rsid w:val="00152FBD"/>
    <w:rsid w:val="00153988"/>
    <w:rsid w:val="00153B4E"/>
    <w:rsid w:val="00153EBF"/>
    <w:rsid w:val="0015423D"/>
    <w:rsid w:val="0015466A"/>
    <w:rsid w:val="00154F88"/>
    <w:rsid w:val="0015506D"/>
    <w:rsid w:val="001553C9"/>
    <w:rsid w:val="001553D6"/>
    <w:rsid w:val="00155ADB"/>
    <w:rsid w:val="00155D07"/>
    <w:rsid w:val="00155D84"/>
    <w:rsid w:val="00155DD9"/>
    <w:rsid w:val="0015653A"/>
    <w:rsid w:val="00156C43"/>
    <w:rsid w:val="0015705A"/>
    <w:rsid w:val="00157183"/>
    <w:rsid w:val="00157321"/>
    <w:rsid w:val="0015736C"/>
    <w:rsid w:val="00157CA4"/>
    <w:rsid w:val="0016009C"/>
    <w:rsid w:val="00160375"/>
    <w:rsid w:val="001603EE"/>
    <w:rsid w:val="00160685"/>
    <w:rsid w:val="001608B9"/>
    <w:rsid w:val="00160A9B"/>
    <w:rsid w:val="00160C3C"/>
    <w:rsid w:val="00160C70"/>
    <w:rsid w:val="00160D14"/>
    <w:rsid w:val="00160E3E"/>
    <w:rsid w:val="00160EB7"/>
    <w:rsid w:val="001612E3"/>
    <w:rsid w:val="00161385"/>
    <w:rsid w:val="001613E5"/>
    <w:rsid w:val="00161751"/>
    <w:rsid w:val="001618A9"/>
    <w:rsid w:val="00161B85"/>
    <w:rsid w:val="00161BF7"/>
    <w:rsid w:val="0016233B"/>
    <w:rsid w:val="00162515"/>
    <w:rsid w:val="001625F7"/>
    <w:rsid w:val="00163225"/>
    <w:rsid w:val="001634A2"/>
    <w:rsid w:val="0016372A"/>
    <w:rsid w:val="00163A76"/>
    <w:rsid w:val="0016414B"/>
    <w:rsid w:val="001645A8"/>
    <w:rsid w:val="00164D51"/>
    <w:rsid w:val="00164DF1"/>
    <w:rsid w:val="00164E89"/>
    <w:rsid w:val="00165286"/>
    <w:rsid w:val="00165846"/>
    <w:rsid w:val="001658A3"/>
    <w:rsid w:val="00165B80"/>
    <w:rsid w:val="00166025"/>
    <w:rsid w:val="0016674D"/>
    <w:rsid w:val="00166CC7"/>
    <w:rsid w:val="00166F13"/>
    <w:rsid w:val="00167305"/>
    <w:rsid w:val="0016751C"/>
    <w:rsid w:val="001675DB"/>
    <w:rsid w:val="001701EB"/>
    <w:rsid w:val="001709DB"/>
    <w:rsid w:val="0017119C"/>
    <w:rsid w:val="001714A0"/>
    <w:rsid w:val="00171561"/>
    <w:rsid w:val="00171A0B"/>
    <w:rsid w:val="00171A7A"/>
    <w:rsid w:val="001722CE"/>
    <w:rsid w:val="0017254B"/>
    <w:rsid w:val="0017285C"/>
    <w:rsid w:val="00172E73"/>
    <w:rsid w:val="00173C37"/>
    <w:rsid w:val="00174117"/>
    <w:rsid w:val="0017463B"/>
    <w:rsid w:val="00174F73"/>
    <w:rsid w:val="00174F98"/>
    <w:rsid w:val="00175009"/>
    <w:rsid w:val="0017518D"/>
    <w:rsid w:val="001753E4"/>
    <w:rsid w:val="00175668"/>
    <w:rsid w:val="0017570D"/>
    <w:rsid w:val="0017570F"/>
    <w:rsid w:val="00175AE0"/>
    <w:rsid w:val="00175AF1"/>
    <w:rsid w:val="00175BF7"/>
    <w:rsid w:val="00175C40"/>
    <w:rsid w:val="00175E17"/>
    <w:rsid w:val="00175F26"/>
    <w:rsid w:val="0017602E"/>
    <w:rsid w:val="0017666B"/>
    <w:rsid w:val="001766F4"/>
    <w:rsid w:val="00176ADB"/>
    <w:rsid w:val="00176EC3"/>
    <w:rsid w:val="0017720E"/>
    <w:rsid w:val="00177AD0"/>
    <w:rsid w:val="00177AFB"/>
    <w:rsid w:val="00177B01"/>
    <w:rsid w:val="001805EA"/>
    <w:rsid w:val="00180665"/>
    <w:rsid w:val="00180757"/>
    <w:rsid w:val="001808F6"/>
    <w:rsid w:val="00180D5B"/>
    <w:rsid w:val="00181101"/>
    <w:rsid w:val="00181128"/>
    <w:rsid w:val="00181177"/>
    <w:rsid w:val="00181525"/>
    <w:rsid w:val="00181557"/>
    <w:rsid w:val="00181724"/>
    <w:rsid w:val="00181855"/>
    <w:rsid w:val="00182143"/>
    <w:rsid w:val="0018221D"/>
    <w:rsid w:val="00182363"/>
    <w:rsid w:val="00182F00"/>
    <w:rsid w:val="00183115"/>
    <w:rsid w:val="00183129"/>
    <w:rsid w:val="0018320C"/>
    <w:rsid w:val="001832B2"/>
    <w:rsid w:val="00183706"/>
    <w:rsid w:val="001838C9"/>
    <w:rsid w:val="00183B66"/>
    <w:rsid w:val="00183B9A"/>
    <w:rsid w:val="00183CA3"/>
    <w:rsid w:val="00183DAB"/>
    <w:rsid w:val="00183E2D"/>
    <w:rsid w:val="00184265"/>
    <w:rsid w:val="00184635"/>
    <w:rsid w:val="00184641"/>
    <w:rsid w:val="0018468B"/>
    <w:rsid w:val="0018489D"/>
    <w:rsid w:val="0018491A"/>
    <w:rsid w:val="00184A63"/>
    <w:rsid w:val="00184F2C"/>
    <w:rsid w:val="00184FEE"/>
    <w:rsid w:val="00185335"/>
    <w:rsid w:val="00185381"/>
    <w:rsid w:val="00185520"/>
    <w:rsid w:val="001857F4"/>
    <w:rsid w:val="0018659A"/>
    <w:rsid w:val="0018661B"/>
    <w:rsid w:val="001868DB"/>
    <w:rsid w:val="00186A78"/>
    <w:rsid w:val="00186AC2"/>
    <w:rsid w:val="00186BA5"/>
    <w:rsid w:val="00186CFB"/>
    <w:rsid w:val="00186E0C"/>
    <w:rsid w:val="00187012"/>
    <w:rsid w:val="001875DE"/>
    <w:rsid w:val="00187C50"/>
    <w:rsid w:val="00187D9F"/>
    <w:rsid w:val="00187E30"/>
    <w:rsid w:val="0019007F"/>
    <w:rsid w:val="001905AC"/>
    <w:rsid w:val="001906BC"/>
    <w:rsid w:val="00190773"/>
    <w:rsid w:val="00191077"/>
    <w:rsid w:val="00191135"/>
    <w:rsid w:val="0019132C"/>
    <w:rsid w:val="0019157B"/>
    <w:rsid w:val="00191EB1"/>
    <w:rsid w:val="00191FB9"/>
    <w:rsid w:val="001920A4"/>
    <w:rsid w:val="00192348"/>
    <w:rsid w:val="0019249A"/>
    <w:rsid w:val="001925C9"/>
    <w:rsid w:val="00192E73"/>
    <w:rsid w:val="00194134"/>
    <w:rsid w:val="00194301"/>
    <w:rsid w:val="001943DE"/>
    <w:rsid w:val="001952EF"/>
    <w:rsid w:val="001958A6"/>
    <w:rsid w:val="001959CB"/>
    <w:rsid w:val="00195C8C"/>
    <w:rsid w:val="00195FF7"/>
    <w:rsid w:val="001966E2"/>
    <w:rsid w:val="001966EF"/>
    <w:rsid w:val="001967B6"/>
    <w:rsid w:val="00196D3B"/>
    <w:rsid w:val="001972BF"/>
    <w:rsid w:val="0019794E"/>
    <w:rsid w:val="00197F28"/>
    <w:rsid w:val="001A05E3"/>
    <w:rsid w:val="001A067A"/>
    <w:rsid w:val="001A0EC5"/>
    <w:rsid w:val="001A114B"/>
    <w:rsid w:val="001A1249"/>
    <w:rsid w:val="001A129B"/>
    <w:rsid w:val="001A1415"/>
    <w:rsid w:val="001A1515"/>
    <w:rsid w:val="001A1534"/>
    <w:rsid w:val="001A1B91"/>
    <w:rsid w:val="001A1D96"/>
    <w:rsid w:val="001A1DDB"/>
    <w:rsid w:val="001A1E25"/>
    <w:rsid w:val="001A2208"/>
    <w:rsid w:val="001A24A1"/>
    <w:rsid w:val="001A2949"/>
    <w:rsid w:val="001A2A58"/>
    <w:rsid w:val="001A2ADC"/>
    <w:rsid w:val="001A2CC4"/>
    <w:rsid w:val="001A323F"/>
    <w:rsid w:val="001A3285"/>
    <w:rsid w:val="001A353F"/>
    <w:rsid w:val="001A3846"/>
    <w:rsid w:val="001A3E8F"/>
    <w:rsid w:val="001A3F61"/>
    <w:rsid w:val="001A3F89"/>
    <w:rsid w:val="001A4134"/>
    <w:rsid w:val="001A4A65"/>
    <w:rsid w:val="001A540B"/>
    <w:rsid w:val="001A5A12"/>
    <w:rsid w:val="001A5B94"/>
    <w:rsid w:val="001A5BD1"/>
    <w:rsid w:val="001A5CDF"/>
    <w:rsid w:val="001A6432"/>
    <w:rsid w:val="001A6AD1"/>
    <w:rsid w:val="001A6CA3"/>
    <w:rsid w:val="001A70DA"/>
    <w:rsid w:val="001A754F"/>
    <w:rsid w:val="001A773B"/>
    <w:rsid w:val="001A7C09"/>
    <w:rsid w:val="001B0049"/>
    <w:rsid w:val="001B01A9"/>
    <w:rsid w:val="001B08FC"/>
    <w:rsid w:val="001B0D11"/>
    <w:rsid w:val="001B212A"/>
    <w:rsid w:val="001B28C7"/>
    <w:rsid w:val="001B2ACD"/>
    <w:rsid w:val="001B2DF0"/>
    <w:rsid w:val="001B2E62"/>
    <w:rsid w:val="001B3276"/>
    <w:rsid w:val="001B3478"/>
    <w:rsid w:val="001B3724"/>
    <w:rsid w:val="001B3848"/>
    <w:rsid w:val="001B3FE4"/>
    <w:rsid w:val="001B45F6"/>
    <w:rsid w:val="001B4711"/>
    <w:rsid w:val="001B4795"/>
    <w:rsid w:val="001B4BDF"/>
    <w:rsid w:val="001B4CC9"/>
    <w:rsid w:val="001B4E8C"/>
    <w:rsid w:val="001B5067"/>
    <w:rsid w:val="001B51BF"/>
    <w:rsid w:val="001B5250"/>
    <w:rsid w:val="001B53E2"/>
    <w:rsid w:val="001B5678"/>
    <w:rsid w:val="001B59EA"/>
    <w:rsid w:val="001B5D70"/>
    <w:rsid w:val="001B6580"/>
    <w:rsid w:val="001B6B4D"/>
    <w:rsid w:val="001B6D5A"/>
    <w:rsid w:val="001B6DE6"/>
    <w:rsid w:val="001B6FCA"/>
    <w:rsid w:val="001B73BA"/>
    <w:rsid w:val="001B75C5"/>
    <w:rsid w:val="001B7646"/>
    <w:rsid w:val="001B7840"/>
    <w:rsid w:val="001B7909"/>
    <w:rsid w:val="001B7951"/>
    <w:rsid w:val="001B7985"/>
    <w:rsid w:val="001B79D6"/>
    <w:rsid w:val="001B7C40"/>
    <w:rsid w:val="001C012E"/>
    <w:rsid w:val="001C0D2C"/>
    <w:rsid w:val="001C1523"/>
    <w:rsid w:val="001C16E7"/>
    <w:rsid w:val="001C1786"/>
    <w:rsid w:val="001C1F27"/>
    <w:rsid w:val="001C25C1"/>
    <w:rsid w:val="001C278B"/>
    <w:rsid w:val="001C28A6"/>
    <w:rsid w:val="001C2E99"/>
    <w:rsid w:val="001C3763"/>
    <w:rsid w:val="001C388B"/>
    <w:rsid w:val="001C3925"/>
    <w:rsid w:val="001C39E9"/>
    <w:rsid w:val="001C3BF5"/>
    <w:rsid w:val="001C3C47"/>
    <w:rsid w:val="001C3F15"/>
    <w:rsid w:val="001C4202"/>
    <w:rsid w:val="001C44AB"/>
    <w:rsid w:val="001C493A"/>
    <w:rsid w:val="001C4952"/>
    <w:rsid w:val="001C4B87"/>
    <w:rsid w:val="001C4C69"/>
    <w:rsid w:val="001C5714"/>
    <w:rsid w:val="001C5880"/>
    <w:rsid w:val="001C5896"/>
    <w:rsid w:val="001C5C76"/>
    <w:rsid w:val="001C5E2F"/>
    <w:rsid w:val="001C5FBF"/>
    <w:rsid w:val="001C6696"/>
    <w:rsid w:val="001C674D"/>
    <w:rsid w:val="001C677D"/>
    <w:rsid w:val="001C6A41"/>
    <w:rsid w:val="001C6A88"/>
    <w:rsid w:val="001C6B78"/>
    <w:rsid w:val="001C7149"/>
    <w:rsid w:val="001C7154"/>
    <w:rsid w:val="001D03A9"/>
    <w:rsid w:val="001D052D"/>
    <w:rsid w:val="001D07B1"/>
    <w:rsid w:val="001D12A6"/>
    <w:rsid w:val="001D146A"/>
    <w:rsid w:val="001D1573"/>
    <w:rsid w:val="001D1722"/>
    <w:rsid w:val="001D1724"/>
    <w:rsid w:val="001D1AE1"/>
    <w:rsid w:val="001D2089"/>
    <w:rsid w:val="001D2160"/>
    <w:rsid w:val="001D2353"/>
    <w:rsid w:val="001D31B5"/>
    <w:rsid w:val="001D3AD2"/>
    <w:rsid w:val="001D3AF8"/>
    <w:rsid w:val="001D3E56"/>
    <w:rsid w:val="001D4410"/>
    <w:rsid w:val="001D473B"/>
    <w:rsid w:val="001D4769"/>
    <w:rsid w:val="001D4933"/>
    <w:rsid w:val="001D4D29"/>
    <w:rsid w:val="001D4DD3"/>
    <w:rsid w:val="001D4E3F"/>
    <w:rsid w:val="001D534A"/>
    <w:rsid w:val="001D55F4"/>
    <w:rsid w:val="001D5620"/>
    <w:rsid w:val="001D578E"/>
    <w:rsid w:val="001D5841"/>
    <w:rsid w:val="001D59A4"/>
    <w:rsid w:val="001D5D30"/>
    <w:rsid w:val="001D5DCB"/>
    <w:rsid w:val="001D61AF"/>
    <w:rsid w:val="001D656D"/>
    <w:rsid w:val="001D6AAD"/>
    <w:rsid w:val="001D6AEA"/>
    <w:rsid w:val="001D6CF0"/>
    <w:rsid w:val="001D739D"/>
    <w:rsid w:val="001D7BD7"/>
    <w:rsid w:val="001D7CCF"/>
    <w:rsid w:val="001D7F6A"/>
    <w:rsid w:val="001E04B2"/>
    <w:rsid w:val="001E0A85"/>
    <w:rsid w:val="001E1001"/>
    <w:rsid w:val="001E116E"/>
    <w:rsid w:val="001E1305"/>
    <w:rsid w:val="001E177D"/>
    <w:rsid w:val="001E183B"/>
    <w:rsid w:val="001E1AAD"/>
    <w:rsid w:val="001E1D9E"/>
    <w:rsid w:val="001E20B1"/>
    <w:rsid w:val="001E211B"/>
    <w:rsid w:val="001E26BD"/>
    <w:rsid w:val="001E2D3D"/>
    <w:rsid w:val="001E2D5D"/>
    <w:rsid w:val="001E2E88"/>
    <w:rsid w:val="001E3541"/>
    <w:rsid w:val="001E4083"/>
    <w:rsid w:val="001E44E2"/>
    <w:rsid w:val="001E4A29"/>
    <w:rsid w:val="001E4C36"/>
    <w:rsid w:val="001E4E28"/>
    <w:rsid w:val="001E53E6"/>
    <w:rsid w:val="001E5455"/>
    <w:rsid w:val="001E563F"/>
    <w:rsid w:val="001E5735"/>
    <w:rsid w:val="001E5E91"/>
    <w:rsid w:val="001E5FB8"/>
    <w:rsid w:val="001E726D"/>
    <w:rsid w:val="001E7600"/>
    <w:rsid w:val="001E7944"/>
    <w:rsid w:val="001E7A3F"/>
    <w:rsid w:val="001E7D96"/>
    <w:rsid w:val="001E7F3A"/>
    <w:rsid w:val="001F06D8"/>
    <w:rsid w:val="001F0761"/>
    <w:rsid w:val="001F077A"/>
    <w:rsid w:val="001F0D82"/>
    <w:rsid w:val="001F0DF6"/>
    <w:rsid w:val="001F171B"/>
    <w:rsid w:val="001F1CDA"/>
    <w:rsid w:val="001F1DF7"/>
    <w:rsid w:val="001F1F1D"/>
    <w:rsid w:val="001F2016"/>
    <w:rsid w:val="001F2C2E"/>
    <w:rsid w:val="001F2D5B"/>
    <w:rsid w:val="001F2EB0"/>
    <w:rsid w:val="001F2F3F"/>
    <w:rsid w:val="001F2F83"/>
    <w:rsid w:val="001F319F"/>
    <w:rsid w:val="001F3202"/>
    <w:rsid w:val="001F35FF"/>
    <w:rsid w:val="001F3696"/>
    <w:rsid w:val="001F3970"/>
    <w:rsid w:val="001F39D9"/>
    <w:rsid w:val="001F3A26"/>
    <w:rsid w:val="001F3A51"/>
    <w:rsid w:val="001F3B33"/>
    <w:rsid w:val="001F3BB2"/>
    <w:rsid w:val="001F472A"/>
    <w:rsid w:val="001F4942"/>
    <w:rsid w:val="001F4C58"/>
    <w:rsid w:val="001F4C68"/>
    <w:rsid w:val="001F5252"/>
    <w:rsid w:val="001F53C6"/>
    <w:rsid w:val="001F5535"/>
    <w:rsid w:val="001F598D"/>
    <w:rsid w:val="001F5CD8"/>
    <w:rsid w:val="001F5F83"/>
    <w:rsid w:val="001F617E"/>
    <w:rsid w:val="001F6B3D"/>
    <w:rsid w:val="001F6BEF"/>
    <w:rsid w:val="001F7260"/>
    <w:rsid w:val="001F742E"/>
    <w:rsid w:val="001F7925"/>
    <w:rsid w:val="001F7BDD"/>
    <w:rsid w:val="00200368"/>
    <w:rsid w:val="002003D4"/>
    <w:rsid w:val="00200720"/>
    <w:rsid w:val="0020091C"/>
    <w:rsid w:val="00200B54"/>
    <w:rsid w:val="00201091"/>
    <w:rsid w:val="00201538"/>
    <w:rsid w:val="0020191F"/>
    <w:rsid w:val="00201FA7"/>
    <w:rsid w:val="00201FFB"/>
    <w:rsid w:val="00202C30"/>
    <w:rsid w:val="0020310C"/>
    <w:rsid w:val="00203307"/>
    <w:rsid w:val="002035F3"/>
    <w:rsid w:val="00203991"/>
    <w:rsid w:val="00203AE1"/>
    <w:rsid w:val="00203E54"/>
    <w:rsid w:val="00203EF4"/>
    <w:rsid w:val="00203FF3"/>
    <w:rsid w:val="0020477A"/>
    <w:rsid w:val="00204814"/>
    <w:rsid w:val="00204D6C"/>
    <w:rsid w:val="00204DBA"/>
    <w:rsid w:val="00204F3B"/>
    <w:rsid w:val="00205F89"/>
    <w:rsid w:val="002063F4"/>
    <w:rsid w:val="002069AE"/>
    <w:rsid w:val="002069BB"/>
    <w:rsid w:val="00206B94"/>
    <w:rsid w:val="00206C16"/>
    <w:rsid w:val="0020704A"/>
    <w:rsid w:val="00207196"/>
    <w:rsid w:val="002071C0"/>
    <w:rsid w:val="00207315"/>
    <w:rsid w:val="00207527"/>
    <w:rsid w:val="00207D65"/>
    <w:rsid w:val="00207EA4"/>
    <w:rsid w:val="00210115"/>
    <w:rsid w:val="0021031B"/>
    <w:rsid w:val="00210569"/>
    <w:rsid w:val="00210721"/>
    <w:rsid w:val="00210A05"/>
    <w:rsid w:val="00210A73"/>
    <w:rsid w:val="00210CAA"/>
    <w:rsid w:val="00211186"/>
    <w:rsid w:val="00211503"/>
    <w:rsid w:val="00212308"/>
    <w:rsid w:val="0021315E"/>
    <w:rsid w:val="0021319D"/>
    <w:rsid w:val="00213336"/>
    <w:rsid w:val="00213588"/>
    <w:rsid w:val="00213B45"/>
    <w:rsid w:val="00213BB9"/>
    <w:rsid w:val="00213D3B"/>
    <w:rsid w:val="00213DCA"/>
    <w:rsid w:val="0021431C"/>
    <w:rsid w:val="00214872"/>
    <w:rsid w:val="00214898"/>
    <w:rsid w:val="00214CBA"/>
    <w:rsid w:val="00214FFD"/>
    <w:rsid w:val="0021532B"/>
    <w:rsid w:val="0021536F"/>
    <w:rsid w:val="0021586C"/>
    <w:rsid w:val="00215A99"/>
    <w:rsid w:val="00215CF5"/>
    <w:rsid w:val="002160FA"/>
    <w:rsid w:val="002162E9"/>
    <w:rsid w:val="002163A3"/>
    <w:rsid w:val="00216674"/>
    <w:rsid w:val="0021678D"/>
    <w:rsid w:val="00216BEA"/>
    <w:rsid w:val="00217A28"/>
    <w:rsid w:val="00217BF3"/>
    <w:rsid w:val="00217E76"/>
    <w:rsid w:val="0022013B"/>
    <w:rsid w:val="00220276"/>
    <w:rsid w:val="002202AD"/>
    <w:rsid w:val="00220836"/>
    <w:rsid w:val="00221085"/>
    <w:rsid w:val="0022122B"/>
    <w:rsid w:val="00221254"/>
    <w:rsid w:val="002213EE"/>
    <w:rsid w:val="00221470"/>
    <w:rsid w:val="00221D39"/>
    <w:rsid w:val="002222E3"/>
    <w:rsid w:val="00222843"/>
    <w:rsid w:val="00222D18"/>
    <w:rsid w:val="00223265"/>
    <w:rsid w:val="0022355E"/>
    <w:rsid w:val="002238BD"/>
    <w:rsid w:val="00223A24"/>
    <w:rsid w:val="00223AA6"/>
    <w:rsid w:val="00223BF8"/>
    <w:rsid w:val="00223C04"/>
    <w:rsid w:val="0022412B"/>
    <w:rsid w:val="0022417A"/>
    <w:rsid w:val="00224671"/>
    <w:rsid w:val="002247EE"/>
    <w:rsid w:val="00224B75"/>
    <w:rsid w:val="00225139"/>
    <w:rsid w:val="002251ED"/>
    <w:rsid w:val="00225988"/>
    <w:rsid w:val="00225BED"/>
    <w:rsid w:val="00225D1E"/>
    <w:rsid w:val="002261E8"/>
    <w:rsid w:val="00226531"/>
    <w:rsid w:val="0022668E"/>
    <w:rsid w:val="00226B6D"/>
    <w:rsid w:val="00227084"/>
    <w:rsid w:val="002272EE"/>
    <w:rsid w:val="00227505"/>
    <w:rsid w:val="0022758A"/>
    <w:rsid w:val="002276B3"/>
    <w:rsid w:val="00227E4E"/>
    <w:rsid w:val="00230026"/>
    <w:rsid w:val="002300D5"/>
    <w:rsid w:val="0023045F"/>
    <w:rsid w:val="00230AEF"/>
    <w:rsid w:val="00230BC6"/>
    <w:rsid w:val="0023112C"/>
    <w:rsid w:val="00232070"/>
    <w:rsid w:val="00232110"/>
    <w:rsid w:val="002321A3"/>
    <w:rsid w:val="002323CF"/>
    <w:rsid w:val="002325F4"/>
    <w:rsid w:val="0023264D"/>
    <w:rsid w:val="002326C0"/>
    <w:rsid w:val="00232B62"/>
    <w:rsid w:val="00232ED7"/>
    <w:rsid w:val="002332FC"/>
    <w:rsid w:val="0023335C"/>
    <w:rsid w:val="002335A0"/>
    <w:rsid w:val="002339FD"/>
    <w:rsid w:val="00233C8A"/>
    <w:rsid w:val="00233FDC"/>
    <w:rsid w:val="00234026"/>
    <w:rsid w:val="00234421"/>
    <w:rsid w:val="00234633"/>
    <w:rsid w:val="00234CC3"/>
    <w:rsid w:val="00234EB2"/>
    <w:rsid w:val="00234FA0"/>
    <w:rsid w:val="002350FC"/>
    <w:rsid w:val="0023533D"/>
    <w:rsid w:val="0023540E"/>
    <w:rsid w:val="00235450"/>
    <w:rsid w:val="002354B8"/>
    <w:rsid w:val="002359DC"/>
    <w:rsid w:val="00236A0F"/>
    <w:rsid w:val="00236F90"/>
    <w:rsid w:val="002373D0"/>
    <w:rsid w:val="0023758E"/>
    <w:rsid w:val="0024020D"/>
    <w:rsid w:val="00240249"/>
    <w:rsid w:val="00240251"/>
    <w:rsid w:val="00240371"/>
    <w:rsid w:val="002403BA"/>
    <w:rsid w:val="002406A9"/>
    <w:rsid w:val="0024078B"/>
    <w:rsid w:val="002408F2"/>
    <w:rsid w:val="00240C41"/>
    <w:rsid w:val="00241158"/>
    <w:rsid w:val="002414E8"/>
    <w:rsid w:val="00241530"/>
    <w:rsid w:val="00241697"/>
    <w:rsid w:val="00241761"/>
    <w:rsid w:val="002419CD"/>
    <w:rsid w:val="00241B38"/>
    <w:rsid w:val="00241D41"/>
    <w:rsid w:val="002420A4"/>
    <w:rsid w:val="00242538"/>
    <w:rsid w:val="00242E65"/>
    <w:rsid w:val="00243195"/>
    <w:rsid w:val="002432D3"/>
    <w:rsid w:val="0024332D"/>
    <w:rsid w:val="0024358D"/>
    <w:rsid w:val="00243679"/>
    <w:rsid w:val="002437C2"/>
    <w:rsid w:val="0024380C"/>
    <w:rsid w:val="00243C23"/>
    <w:rsid w:val="00243E6F"/>
    <w:rsid w:val="002442A1"/>
    <w:rsid w:val="00244510"/>
    <w:rsid w:val="00244778"/>
    <w:rsid w:val="00244CC3"/>
    <w:rsid w:val="002454DA"/>
    <w:rsid w:val="002458FF"/>
    <w:rsid w:val="00245ECE"/>
    <w:rsid w:val="002466F8"/>
    <w:rsid w:val="00246825"/>
    <w:rsid w:val="0024696E"/>
    <w:rsid w:val="00246AD5"/>
    <w:rsid w:val="00246B12"/>
    <w:rsid w:val="0024700B"/>
    <w:rsid w:val="002477CA"/>
    <w:rsid w:val="002479FF"/>
    <w:rsid w:val="00247B9A"/>
    <w:rsid w:val="00247BD2"/>
    <w:rsid w:val="00247C22"/>
    <w:rsid w:val="00247E5C"/>
    <w:rsid w:val="00247EE2"/>
    <w:rsid w:val="00250258"/>
    <w:rsid w:val="00250DBF"/>
    <w:rsid w:val="00250EF8"/>
    <w:rsid w:val="00250FE7"/>
    <w:rsid w:val="002513F2"/>
    <w:rsid w:val="00251548"/>
    <w:rsid w:val="00251B72"/>
    <w:rsid w:val="0025239B"/>
    <w:rsid w:val="00252D84"/>
    <w:rsid w:val="0025317B"/>
    <w:rsid w:val="00253AAB"/>
    <w:rsid w:val="002540EA"/>
    <w:rsid w:val="0025453B"/>
    <w:rsid w:val="00254726"/>
    <w:rsid w:val="00254B53"/>
    <w:rsid w:val="00254B8A"/>
    <w:rsid w:val="00254BA1"/>
    <w:rsid w:val="00254DB7"/>
    <w:rsid w:val="00254E5F"/>
    <w:rsid w:val="00254F79"/>
    <w:rsid w:val="002550CB"/>
    <w:rsid w:val="0025561F"/>
    <w:rsid w:val="002556D8"/>
    <w:rsid w:val="002556E4"/>
    <w:rsid w:val="002557C8"/>
    <w:rsid w:val="002558A1"/>
    <w:rsid w:val="00255C18"/>
    <w:rsid w:val="0025600E"/>
    <w:rsid w:val="00256089"/>
    <w:rsid w:val="002561D5"/>
    <w:rsid w:val="00256945"/>
    <w:rsid w:val="00256A87"/>
    <w:rsid w:val="00256AA0"/>
    <w:rsid w:val="00256B75"/>
    <w:rsid w:val="00256CAE"/>
    <w:rsid w:val="0025741D"/>
    <w:rsid w:val="0025783C"/>
    <w:rsid w:val="002579AF"/>
    <w:rsid w:val="00257A42"/>
    <w:rsid w:val="0026013A"/>
    <w:rsid w:val="002606B0"/>
    <w:rsid w:val="002608BC"/>
    <w:rsid w:val="0026137F"/>
    <w:rsid w:val="0026168B"/>
    <w:rsid w:val="002621BC"/>
    <w:rsid w:val="002626B3"/>
    <w:rsid w:val="002628C7"/>
    <w:rsid w:val="00262925"/>
    <w:rsid w:val="00262E26"/>
    <w:rsid w:val="0026303B"/>
    <w:rsid w:val="00263141"/>
    <w:rsid w:val="002634C3"/>
    <w:rsid w:val="00263615"/>
    <w:rsid w:val="0026385E"/>
    <w:rsid w:val="002641F7"/>
    <w:rsid w:val="002643FD"/>
    <w:rsid w:val="0026442C"/>
    <w:rsid w:val="002648E9"/>
    <w:rsid w:val="00264C4D"/>
    <w:rsid w:val="002652C6"/>
    <w:rsid w:val="00265EB9"/>
    <w:rsid w:val="00265FA3"/>
    <w:rsid w:val="00266176"/>
    <w:rsid w:val="002661B2"/>
    <w:rsid w:val="0026629F"/>
    <w:rsid w:val="00266467"/>
    <w:rsid w:val="002665FA"/>
    <w:rsid w:val="0026683D"/>
    <w:rsid w:val="00266EF8"/>
    <w:rsid w:val="00266F07"/>
    <w:rsid w:val="00270362"/>
    <w:rsid w:val="00270763"/>
    <w:rsid w:val="00270BD7"/>
    <w:rsid w:val="00271062"/>
    <w:rsid w:val="002713FD"/>
    <w:rsid w:val="00271559"/>
    <w:rsid w:val="002715FE"/>
    <w:rsid w:val="002716A9"/>
    <w:rsid w:val="00271D11"/>
    <w:rsid w:val="00271EB7"/>
    <w:rsid w:val="00271ECC"/>
    <w:rsid w:val="00271ED5"/>
    <w:rsid w:val="0027217A"/>
    <w:rsid w:val="002721CD"/>
    <w:rsid w:val="00272319"/>
    <w:rsid w:val="0027292A"/>
    <w:rsid w:val="00272E36"/>
    <w:rsid w:val="002733FE"/>
    <w:rsid w:val="00273BA1"/>
    <w:rsid w:val="00273D34"/>
    <w:rsid w:val="002743B1"/>
    <w:rsid w:val="00274579"/>
    <w:rsid w:val="00274987"/>
    <w:rsid w:val="002749EE"/>
    <w:rsid w:val="00275B81"/>
    <w:rsid w:val="00276070"/>
    <w:rsid w:val="00276291"/>
    <w:rsid w:val="00276EF8"/>
    <w:rsid w:val="002770AB"/>
    <w:rsid w:val="002770BD"/>
    <w:rsid w:val="00277327"/>
    <w:rsid w:val="002776E2"/>
    <w:rsid w:val="00277D8E"/>
    <w:rsid w:val="002806B0"/>
    <w:rsid w:val="0028112C"/>
    <w:rsid w:val="002811DE"/>
    <w:rsid w:val="002814BA"/>
    <w:rsid w:val="002815CC"/>
    <w:rsid w:val="002817F4"/>
    <w:rsid w:val="00281B5D"/>
    <w:rsid w:val="00282024"/>
    <w:rsid w:val="0028249F"/>
    <w:rsid w:val="00282B7A"/>
    <w:rsid w:val="00282CE5"/>
    <w:rsid w:val="00282FA2"/>
    <w:rsid w:val="002832E5"/>
    <w:rsid w:val="002833ED"/>
    <w:rsid w:val="00284101"/>
    <w:rsid w:val="00284140"/>
    <w:rsid w:val="0028439E"/>
    <w:rsid w:val="00284AFB"/>
    <w:rsid w:val="00284B3D"/>
    <w:rsid w:val="00284B95"/>
    <w:rsid w:val="00284E43"/>
    <w:rsid w:val="00285097"/>
    <w:rsid w:val="0028542E"/>
    <w:rsid w:val="00285591"/>
    <w:rsid w:val="00285C11"/>
    <w:rsid w:val="00286066"/>
    <w:rsid w:val="002860C5"/>
    <w:rsid w:val="002861AF"/>
    <w:rsid w:val="0028631D"/>
    <w:rsid w:val="00286718"/>
    <w:rsid w:val="00286729"/>
    <w:rsid w:val="002867DB"/>
    <w:rsid w:val="00286833"/>
    <w:rsid w:val="00286A03"/>
    <w:rsid w:val="002870A4"/>
    <w:rsid w:val="00287636"/>
    <w:rsid w:val="002876BE"/>
    <w:rsid w:val="00287A47"/>
    <w:rsid w:val="00287D04"/>
    <w:rsid w:val="00287E98"/>
    <w:rsid w:val="002903A7"/>
    <w:rsid w:val="002908F8"/>
    <w:rsid w:val="00290B55"/>
    <w:rsid w:val="00290CDD"/>
    <w:rsid w:val="00290DE9"/>
    <w:rsid w:val="00290F84"/>
    <w:rsid w:val="00291220"/>
    <w:rsid w:val="002912AB"/>
    <w:rsid w:val="002912CF"/>
    <w:rsid w:val="002915AE"/>
    <w:rsid w:val="00291AF1"/>
    <w:rsid w:val="00291C19"/>
    <w:rsid w:val="002923F6"/>
    <w:rsid w:val="0029263E"/>
    <w:rsid w:val="00292911"/>
    <w:rsid w:val="002931A4"/>
    <w:rsid w:val="00293748"/>
    <w:rsid w:val="0029382E"/>
    <w:rsid w:val="002938E2"/>
    <w:rsid w:val="00293954"/>
    <w:rsid w:val="00293B2C"/>
    <w:rsid w:val="00293E1F"/>
    <w:rsid w:val="00293FAB"/>
    <w:rsid w:val="002943DC"/>
    <w:rsid w:val="0029479A"/>
    <w:rsid w:val="00294BEB"/>
    <w:rsid w:val="00294DC1"/>
    <w:rsid w:val="00294E3D"/>
    <w:rsid w:val="00294F30"/>
    <w:rsid w:val="00294F6C"/>
    <w:rsid w:val="0029548A"/>
    <w:rsid w:val="0029610A"/>
    <w:rsid w:val="0029628C"/>
    <w:rsid w:val="0029634F"/>
    <w:rsid w:val="00296F7F"/>
    <w:rsid w:val="00297053"/>
    <w:rsid w:val="00297085"/>
    <w:rsid w:val="002970B5"/>
    <w:rsid w:val="0029763A"/>
    <w:rsid w:val="00297657"/>
    <w:rsid w:val="002977D5"/>
    <w:rsid w:val="00297B32"/>
    <w:rsid w:val="00297F96"/>
    <w:rsid w:val="002A0115"/>
    <w:rsid w:val="002A02C4"/>
    <w:rsid w:val="002A055C"/>
    <w:rsid w:val="002A0A6B"/>
    <w:rsid w:val="002A1269"/>
    <w:rsid w:val="002A12E1"/>
    <w:rsid w:val="002A19BA"/>
    <w:rsid w:val="002A1E53"/>
    <w:rsid w:val="002A1ECA"/>
    <w:rsid w:val="002A21FE"/>
    <w:rsid w:val="002A2A71"/>
    <w:rsid w:val="002A2BD8"/>
    <w:rsid w:val="002A2CAC"/>
    <w:rsid w:val="002A314A"/>
    <w:rsid w:val="002A347F"/>
    <w:rsid w:val="002A3839"/>
    <w:rsid w:val="002A392C"/>
    <w:rsid w:val="002A4316"/>
    <w:rsid w:val="002A46A3"/>
    <w:rsid w:val="002A4700"/>
    <w:rsid w:val="002A4CD1"/>
    <w:rsid w:val="002A51E9"/>
    <w:rsid w:val="002A542A"/>
    <w:rsid w:val="002A553A"/>
    <w:rsid w:val="002A57E5"/>
    <w:rsid w:val="002A58CA"/>
    <w:rsid w:val="002A5B07"/>
    <w:rsid w:val="002A5C9C"/>
    <w:rsid w:val="002A60A0"/>
    <w:rsid w:val="002A7156"/>
    <w:rsid w:val="002A72EF"/>
    <w:rsid w:val="002A74FD"/>
    <w:rsid w:val="002A78A6"/>
    <w:rsid w:val="002A79EF"/>
    <w:rsid w:val="002A7C22"/>
    <w:rsid w:val="002A7F31"/>
    <w:rsid w:val="002B0105"/>
    <w:rsid w:val="002B0140"/>
    <w:rsid w:val="002B077F"/>
    <w:rsid w:val="002B14D4"/>
    <w:rsid w:val="002B1B87"/>
    <w:rsid w:val="002B1BF7"/>
    <w:rsid w:val="002B1D55"/>
    <w:rsid w:val="002B1EE0"/>
    <w:rsid w:val="002B200D"/>
    <w:rsid w:val="002B2023"/>
    <w:rsid w:val="002B2248"/>
    <w:rsid w:val="002B22E4"/>
    <w:rsid w:val="002B2B8B"/>
    <w:rsid w:val="002B2BB2"/>
    <w:rsid w:val="002B2CC9"/>
    <w:rsid w:val="002B3286"/>
    <w:rsid w:val="002B32EB"/>
    <w:rsid w:val="002B3429"/>
    <w:rsid w:val="002B3A9F"/>
    <w:rsid w:val="002B3B20"/>
    <w:rsid w:val="002B3D7D"/>
    <w:rsid w:val="002B3DD2"/>
    <w:rsid w:val="002B4031"/>
    <w:rsid w:val="002B42A4"/>
    <w:rsid w:val="002B4439"/>
    <w:rsid w:val="002B4588"/>
    <w:rsid w:val="002B464E"/>
    <w:rsid w:val="002B46D8"/>
    <w:rsid w:val="002B4844"/>
    <w:rsid w:val="002B4A03"/>
    <w:rsid w:val="002B53FB"/>
    <w:rsid w:val="002B5DD4"/>
    <w:rsid w:val="002B6426"/>
    <w:rsid w:val="002B6901"/>
    <w:rsid w:val="002B69DB"/>
    <w:rsid w:val="002B6A25"/>
    <w:rsid w:val="002B6A3F"/>
    <w:rsid w:val="002B6CF6"/>
    <w:rsid w:val="002B6E34"/>
    <w:rsid w:val="002B71A0"/>
    <w:rsid w:val="002B725E"/>
    <w:rsid w:val="002B752E"/>
    <w:rsid w:val="002B76CA"/>
    <w:rsid w:val="002B786B"/>
    <w:rsid w:val="002B7CAA"/>
    <w:rsid w:val="002B7F83"/>
    <w:rsid w:val="002C0030"/>
    <w:rsid w:val="002C025B"/>
    <w:rsid w:val="002C0312"/>
    <w:rsid w:val="002C06DA"/>
    <w:rsid w:val="002C08BA"/>
    <w:rsid w:val="002C0C79"/>
    <w:rsid w:val="002C14A1"/>
    <w:rsid w:val="002C1B2F"/>
    <w:rsid w:val="002C1EF1"/>
    <w:rsid w:val="002C20AE"/>
    <w:rsid w:val="002C20F1"/>
    <w:rsid w:val="002C2A8B"/>
    <w:rsid w:val="002C2C15"/>
    <w:rsid w:val="002C3056"/>
    <w:rsid w:val="002C3130"/>
    <w:rsid w:val="002C33CF"/>
    <w:rsid w:val="002C38DF"/>
    <w:rsid w:val="002C38FE"/>
    <w:rsid w:val="002C3B67"/>
    <w:rsid w:val="002C3BBE"/>
    <w:rsid w:val="002C4091"/>
    <w:rsid w:val="002C465E"/>
    <w:rsid w:val="002C46EE"/>
    <w:rsid w:val="002C578B"/>
    <w:rsid w:val="002C601A"/>
    <w:rsid w:val="002C66D5"/>
    <w:rsid w:val="002C69D2"/>
    <w:rsid w:val="002C6B45"/>
    <w:rsid w:val="002C6BC6"/>
    <w:rsid w:val="002C7019"/>
    <w:rsid w:val="002C70C2"/>
    <w:rsid w:val="002C71DC"/>
    <w:rsid w:val="002C74C1"/>
    <w:rsid w:val="002C76E3"/>
    <w:rsid w:val="002C7751"/>
    <w:rsid w:val="002C78E7"/>
    <w:rsid w:val="002C7B3A"/>
    <w:rsid w:val="002C7BCA"/>
    <w:rsid w:val="002C7DBF"/>
    <w:rsid w:val="002C7EE5"/>
    <w:rsid w:val="002D0039"/>
    <w:rsid w:val="002D00B7"/>
    <w:rsid w:val="002D09DE"/>
    <w:rsid w:val="002D0B53"/>
    <w:rsid w:val="002D0C05"/>
    <w:rsid w:val="002D12C2"/>
    <w:rsid w:val="002D162D"/>
    <w:rsid w:val="002D1A75"/>
    <w:rsid w:val="002D1AE7"/>
    <w:rsid w:val="002D1CEB"/>
    <w:rsid w:val="002D1EDB"/>
    <w:rsid w:val="002D24C9"/>
    <w:rsid w:val="002D25D9"/>
    <w:rsid w:val="002D29F0"/>
    <w:rsid w:val="002D2A7C"/>
    <w:rsid w:val="002D3574"/>
    <w:rsid w:val="002D3AA5"/>
    <w:rsid w:val="002D3C98"/>
    <w:rsid w:val="002D4E2E"/>
    <w:rsid w:val="002D4E4B"/>
    <w:rsid w:val="002D4F45"/>
    <w:rsid w:val="002D51B9"/>
    <w:rsid w:val="002D51DE"/>
    <w:rsid w:val="002D51F5"/>
    <w:rsid w:val="002D5B6B"/>
    <w:rsid w:val="002D5E4B"/>
    <w:rsid w:val="002D5EF0"/>
    <w:rsid w:val="002D6089"/>
    <w:rsid w:val="002D61A8"/>
    <w:rsid w:val="002D61EA"/>
    <w:rsid w:val="002D6218"/>
    <w:rsid w:val="002D6AFD"/>
    <w:rsid w:val="002D6DB2"/>
    <w:rsid w:val="002D6E14"/>
    <w:rsid w:val="002D7181"/>
    <w:rsid w:val="002D7214"/>
    <w:rsid w:val="002D73FD"/>
    <w:rsid w:val="002D7618"/>
    <w:rsid w:val="002D7895"/>
    <w:rsid w:val="002D79C1"/>
    <w:rsid w:val="002D7EA4"/>
    <w:rsid w:val="002E0050"/>
    <w:rsid w:val="002E066C"/>
    <w:rsid w:val="002E0827"/>
    <w:rsid w:val="002E0A74"/>
    <w:rsid w:val="002E1017"/>
    <w:rsid w:val="002E1164"/>
    <w:rsid w:val="002E128D"/>
    <w:rsid w:val="002E15B4"/>
    <w:rsid w:val="002E1940"/>
    <w:rsid w:val="002E19FD"/>
    <w:rsid w:val="002E1B8A"/>
    <w:rsid w:val="002E1C52"/>
    <w:rsid w:val="002E1D54"/>
    <w:rsid w:val="002E265D"/>
    <w:rsid w:val="002E296C"/>
    <w:rsid w:val="002E2AB3"/>
    <w:rsid w:val="002E2D63"/>
    <w:rsid w:val="002E3165"/>
    <w:rsid w:val="002E330E"/>
    <w:rsid w:val="002E34B3"/>
    <w:rsid w:val="002E366C"/>
    <w:rsid w:val="002E3876"/>
    <w:rsid w:val="002E38FD"/>
    <w:rsid w:val="002E3AF4"/>
    <w:rsid w:val="002E43F7"/>
    <w:rsid w:val="002E4AF4"/>
    <w:rsid w:val="002E4CFD"/>
    <w:rsid w:val="002E4EF4"/>
    <w:rsid w:val="002E4F53"/>
    <w:rsid w:val="002E52C0"/>
    <w:rsid w:val="002E5394"/>
    <w:rsid w:val="002E54DE"/>
    <w:rsid w:val="002E57F3"/>
    <w:rsid w:val="002E57F8"/>
    <w:rsid w:val="002E5AFC"/>
    <w:rsid w:val="002E5DFA"/>
    <w:rsid w:val="002E5E3E"/>
    <w:rsid w:val="002E5EBD"/>
    <w:rsid w:val="002E61B9"/>
    <w:rsid w:val="002E651D"/>
    <w:rsid w:val="002E66C3"/>
    <w:rsid w:val="002E6708"/>
    <w:rsid w:val="002E70DE"/>
    <w:rsid w:val="002E71F1"/>
    <w:rsid w:val="002E79F9"/>
    <w:rsid w:val="002E7B72"/>
    <w:rsid w:val="002E7D76"/>
    <w:rsid w:val="002F0781"/>
    <w:rsid w:val="002F0CFC"/>
    <w:rsid w:val="002F0D8A"/>
    <w:rsid w:val="002F0EB8"/>
    <w:rsid w:val="002F1401"/>
    <w:rsid w:val="002F1445"/>
    <w:rsid w:val="002F15AF"/>
    <w:rsid w:val="002F16D0"/>
    <w:rsid w:val="002F187D"/>
    <w:rsid w:val="002F2207"/>
    <w:rsid w:val="002F25BA"/>
    <w:rsid w:val="002F26F9"/>
    <w:rsid w:val="002F2827"/>
    <w:rsid w:val="002F2BF8"/>
    <w:rsid w:val="002F30C5"/>
    <w:rsid w:val="002F3843"/>
    <w:rsid w:val="002F3915"/>
    <w:rsid w:val="002F40F6"/>
    <w:rsid w:val="002F4B0A"/>
    <w:rsid w:val="002F4D61"/>
    <w:rsid w:val="002F4E9C"/>
    <w:rsid w:val="002F5410"/>
    <w:rsid w:val="002F5542"/>
    <w:rsid w:val="002F5BA9"/>
    <w:rsid w:val="002F5BC4"/>
    <w:rsid w:val="002F5E47"/>
    <w:rsid w:val="002F6313"/>
    <w:rsid w:val="002F6763"/>
    <w:rsid w:val="002F773E"/>
    <w:rsid w:val="002F784D"/>
    <w:rsid w:val="002F7A7C"/>
    <w:rsid w:val="002F7BB8"/>
    <w:rsid w:val="003002D1"/>
    <w:rsid w:val="00300757"/>
    <w:rsid w:val="00300E94"/>
    <w:rsid w:val="00301156"/>
    <w:rsid w:val="003011CE"/>
    <w:rsid w:val="003014BF"/>
    <w:rsid w:val="00301954"/>
    <w:rsid w:val="00301A6B"/>
    <w:rsid w:val="00301B84"/>
    <w:rsid w:val="00301FFB"/>
    <w:rsid w:val="00302496"/>
    <w:rsid w:val="00302764"/>
    <w:rsid w:val="00302820"/>
    <w:rsid w:val="003030B9"/>
    <w:rsid w:val="0030319B"/>
    <w:rsid w:val="00303405"/>
    <w:rsid w:val="00303492"/>
    <w:rsid w:val="003038C6"/>
    <w:rsid w:val="00304000"/>
    <w:rsid w:val="00304316"/>
    <w:rsid w:val="00304393"/>
    <w:rsid w:val="0030456E"/>
    <w:rsid w:val="00304B22"/>
    <w:rsid w:val="00305594"/>
    <w:rsid w:val="0030570E"/>
    <w:rsid w:val="0030578B"/>
    <w:rsid w:val="00305F39"/>
    <w:rsid w:val="003064D4"/>
    <w:rsid w:val="0030652D"/>
    <w:rsid w:val="00306705"/>
    <w:rsid w:val="00306B8C"/>
    <w:rsid w:val="00307A94"/>
    <w:rsid w:val="00307CD1"/>
    <w:rsid w:val="0031006D"/>
    <w:rsid w:val="003102DD"/>
    <w:rsid w:val="00310412"/>
    <w:rsid w:val="00310689"/>
    <w:rsid w:val="0031077A"/>
    <w:rsid w:val="00310DE1"/>
    <w:rsid w:val="00310E50"/>
    <w:rsid w:val="0031114C"/>
    <w:rsid w:val="003112BD"/>
    <w:rsid w:val="00311391"/>
    <w:rsid w:val="00311512"/>
    <w:rsid w:val="003116EA"/>
    <w:rsid w:val="0031187A"/>
    <w:rsid w:val="0031188C"/>
    <w:rsid w:val="0031197F"/>
    <w:rsid w:val="00311A86"/>
    <w:rsid w:val="00311CE9"/>
    <w:rsid w:val="00311E70"/>
    <w:rsid w:val="00312090"/>
    <w:rsid w:val="00312204"/>
    <w:rsid w:val="00312A6E"/>
    <w:rsid w:val="00312E84"/>
    <w:rsid w:val="0031320E"/>
    <w:rsid w:val="00313399"/>
    <w:rsid w:val="00313487"/>
    <w:rsid w:val="0031349B"/>
    <w:rsid w:val="0031360E"/>
    <w:rsid w:val="00314092"/>
    <w:rsid w:val="003144E0"/>
    <w:rsid w:val="003151C3"/>
    <w:rsid w:val="00315367"/>
    <w:rsid w:val="00315474"/>
    <w:rsid w:val="003155E4"/>
    <w:rsid w:val="00315E4A"/>
    <w:rsid w:val="0031603C"/>
    <w:rsid w:val="003169C8"/>
    <w:rsid w:val="00317006"/>
    <w:rsid w:val="00317016"/>
    <w:rsid w:val="00317038"/>
    <w:rsid w:val="003170EC"/>
    <w:rsid w:val="00317D97"/>
    <w:rsid w:val="00317DA6"/>
    <w:rsid w:val="00317F42"/>
    <w:rsid w:val="0032027B"/>
    <w:rsid w:val="0032056E"/>
    <w:rsid w:val="003206A7"/>
    <w:rsid w:val="0032088D"/>
    <w:rsid w:val="00320CE5"/>
    <w:rsid w:val="00320DBC"/>
    <w:rsid w:val="00320E79"/>
    <w:rsid w:val="00320F0D"/>
    <w:rsid w:val="0032116B"/>
    <w:rsid w:val="003211F4"/>
    <w:rsid w:val="003218FE"/>
    <w:rsid w:val="00321B5A"/>
    <w:rsid w:val="00321C23"/>
    <w:rsid w:val="003222C3"/>
    <w:rsid w:val="0032262B"/>
    <w:rsid w:val="00322838"/>
    <w:rsid w:val="003228F6"/>
    <w:rsid w:val="003228F9"/>
    <w:rsid w:val="00322F80"/>
    <w:rsid w:val="003234FF"/>
    <w:rsid w:val="00323DD3"/>
    <w:rsid w:val="00323EA5"/>
    <w:rsid w:val="003244D8"/>
    <w:rsid w:val="00324541"/>
    <w:rsid w:val="003246E8"/>
    <w:rsid w:val="00324872"/>
    <w:rsid w:val="0032491D"/>
    <w:rsid w:val="00325637"/>
    <w:rsid w:val="0032568A"/>
    <w:rsid w:val="003256C8"/>
    <w:rsid w:val="003256D0"/>
    <w:rsid w:val="003257E1"/>
    <w:rsid w:val="00325DFE"/>
    <w:rsid w:val="0032611B"/>
    <w:rsid w:val="0032620B"/>
    <w:rsid w:val="0032665F"/>
    <w:rsid w:val="003266C5"/>
    <w:rsid w:val="0032673A"/>
    <w:rsid w:val="003267F9"/>
    <w:rsid w:val="003267FE"/>
    <w:rsid w:val="00326EEB"/>
    <w:rsid w:val="00327390"/>
    <w:rsid w:val="00327565"/>
    <w:rsid w:val="003276AA"/>
    <w:rsid w:val="003277CF"/>
    <w:rsid w:val="0032781B"/>
    <w:rsid w:val="003300D5"/>
    <w:rsid w:val="0033062F"/>
    <w:rsid w:val="00330694"/>
    <w:rsid w:val="003308D8"/>
    <w:rsid w:val="00330922"/>
    <w:rsid w:val="00330B0D"/>
    <w:rsid w:val="00330E4E"/>
    <w:rsid w:val="00331396"/>
    <w:rsid w:val="00331E07"/>
    <w:rsid w:val="00331EDB"/>
    <w:rsid w:val="00332272"/>
    <w:rsid w:val="00332408"/>
    <w:rsid w:val="00332462"/>
    <w:rsid w:val="0033247A"/>
    <w:rsid w:val="00332483"/>
    <w:rsid w:val="00332CD9"/>
    <w:rsid w:val="00332FAD"/>
    <w:rsid w:val="00334553"/>
    <w:rsid w:val="00334A00"/>
    <w:rsid w:val="00334E4C"/>
    <w:rsid w:val="00334F46"/>
    <w:rsid w:val="003352E6"/>
    <w:rsid w:val="0033530C"/>
    <w:rsid w:val="0033538A"/>
    <w:rsid w:val="00335432"/>
    <w:rsid w:val="00335483"/>
    <w:rsid w:val="00335496"/>
    <w:rsid w:val="003357C0"/>
    <w:rsid w:val="00335B07"/>
    <w:rsid w:val="00336176"/>
    <w:rsid w:val="003364B7"/>
    <w:rsid w:val="00336630"/>
    <w:rsid w:val="0033675D"/>
    <w:rsid w:val="00336914"/>
    <w:rsid w:val="00336980"/>
    <w:rsid w:val="00336A71"/>
    <w:rsid w:val="00336A78"/>
    <w:rsid w:val="00336E19"/>
    <w:rsid w:val="00337A7C"/>
    <w:rsid w:val="00337A9F"/>
    <w:rsid w:val="00337F1C"/>
    <w:rsid w:val="0034040B"/>
    <w:rsid w:val="003408ED"/>
    <w:rsid w:val="00340ADE"/>
    <w:rsid w:val="00340C3F"/>
    <w:rsid w:val="00340CF9"/>
    <w:rsid w:val="00340FC3"/>
    <w:rsid w:val="003410DB"/>
    <w:rsid w:val="00341544"/>
    <w:rsid w:val="003421CF"/>
    <w:rsid w:val="00342274"/>
    <w:rsid w:val="00342F75"/>
    <w:rsid w:val="00342FC9"/>
    <w:rsid w:val="0034305B"/>
    <w:rsid w:val="00343227"/>
    <w:rsid w:val="003432CB"/>
    <w:rsid w:val="003438F7"/>
    <w:rsid w:val="00343C17"/>
    <w:rsid w:val="003442A3"/>
    <w:rsid w:val="0034446E"/>
    <w:rsid w:val="00345004"/>
    <w:rsid w:val="00345484"/>
    <w:rsid w:val="00345AF8"/>
    <w:rsid w:val="0034656F"/>
    <w:rsid w:val="00346772"/>
    <w:rsid w:val="00346789"/>
    <w:rsid w:val="0034705C"/>
    <w:rsid w:val="0034749D"/>
    <w:rsid w:val="00347536"/>
    <w:rsid w:val="003476E3"/>
    <w:rsid w:val="00347836"/>
    <w:rsid w:val="00347EFC"/>
    <w:rsid w:val="003501AA"/>
    <w:rsid w:val="00350516"/>
    <w:rsid w:val="003507BB"/>
    <w:rsid w:val="003508DE"/>
    <w:rsid w:val="00350A10"/>
    <w:rsid w:val="00350D2A"/>
    <w:rsid w:val="00350EBF"/>
    <w:rsid w:val="0035150A"/>
    <w:rsid w:val="0035161C"/>
    <w:rsid w:val="00351931"/>
    <w:rsid w:val="00351B3B"/>
    <w:rsid w:val="00351B76"/>
    <w:rsid w:val="00352581"/>
    <w:rsid w:val="00352DBD"/>
    <w:rsid w:val="00352FB5"/>
    <w:rsid w:val="003531B6"/>
    <w:rsid w:val="00353230"/>
    <w:rsid w:val="00353440"/>
    <w:rsid w:val="00353647"/>
    <w:rsid w:val="00354090"/>
    <w:rsid w:val="003541CC"/>
    <w:rsid w:val="003546EA"/>
    <w:rsid w:val="003556D2"/>
    <w:rsid w:val="00355A3A"/>
    <w:rsid w:val="00355A3B"/>
    <w:rsid w:val="00355AC7"/>
    <w:rsid w:val="00355C9D"/>
    <w:rsid w:val="00355DC7"/>
    <w:rsid w:val="00355F3F"/>
    <w:rsid w:val="00355FD5"/>
    <w:rsid w:val="003560BD"/>
    <w:rsid w:val="003565AC"/>
    <w:rsid w:val="0035675D"/>
    <w:rsid w:val="003567CF"/>
    <w:rsid w:val="00356B77"/>
    <w:rsid w:val="00356B7E"/>
    <w:rsid w:val="00356D89"/>
    <w:rsid w:val="0035706C"/>
    <w:rsid w:val="00357140"/>
    <w:rsid w:val="0035745F"/>
    <w:rsid w:val="003577DD"/>
    <w:rsid w:val="00357C52"/>
    <w:rsid w:val="003600D4"/>
    <w:rsid w:val="003609A8"/>
    <w:rsid w:val="00361009"/>
    <w:rsid w:val="0036133B"/>
    <w:rsid w:val="00361396"/>
    <w:rsid w:val="00361617"/>
    <w:rsid w:val="00361AF9"/>
    <w:rsid w:val="00361B66"/>
    <w:rsid w:val="00362456"/>
    <w:rsid w:val="0036251A"/>
    <w:rsid w:val="0036253C"/>
    <w:rsid w:val="00362671"/>
    <w:rsid w:val="00362AAC"/>
    <w:rsid w:val="00362B71"/>
    <w:rsid w:val="00362D91"/>
    <w:rsid w:val="003634D8"/>
    <w:rsid w:val="003636F7"/>
    <w:rsid w:val="0036398A"/>
    <w:rsid w:val="00363AFE"/>
    <w:rsid w:val="00363BC4"/>
    <w:rsid w:val="00363D0B"/>
    <w:rsid w:val="00364401"/>
    <w:rsid w:val="003644A0"/>
    <w:rsid w:val="00364587"/>
    <w:rsid w:val="00364807"/>
    <w:rsid w:val="003648A8"/>
    <w:rsid w:val="003649A3"/>
    <w:rsid w:val="00364DE0"/>
    <w:rsid w:val="00364E50"/>
    <w:rsid w:val="003652B8"/>
    <w:rsid w:val="00365564"/>
    <w:rsid w:val="00365D30"/>
    <w:rsid w:val="00365D62"/>
    <w:rsid w:val="00365FD5"/>
    <w:rsid w:val="0036638A"/>
    <w:rsid w:val="00366436"/>
    <w:rsid w:val="003669A1"/>
    <w:rsid w:val="00367253"/>
    <w:rsid w:val="00367461"/>
    <w:rsid w:val="00367986"/>
    <w:rsid w:val="00367A0B"/>
    <w:rsid w:val="00367FB7"/>
    <w:rsid w:val="0037018E"/>
    <w:rsid w:val="0037028C"/>
    <w:rsid w:val="00370708"/>
    <w:rsid w:val="00370C20"/>
    <w:rsid w:val="00370C5D"/>
    <w:rsid w:val="00370FFD"/>
    <w:rsid w:val="00371236"/>
    <w:rsid w:val="00371430"/>
    <w:rsid w:val="00371548"/>
    <w:rsid w:val="003715A2"/>
    <w:rsid w:val="003717DF"/>
    <w:rsid w:val="00371BDA"/>
    <w:rsid w:val="003724A0"/>
    <w:rsid w:val="00372964"/>
    <w:rsid w:val="0037299D"/>
    <w:rsid w:val="003729E6"/>
    <w:rsid w:val="00372BDF"/>
    <w:rsid w:val="0037316D"/>
    <w:rsid w:val="00373335"/>
    <w:rsid w:val="003736C5"/>
    <w:rsid w:val="00373CDE"/>
    <w:rsid w:val="00373EB7"/>
    <w:rsid w:val="003745BE"/>
    <w:rsid w:val="00374EC4"/>
    <w:rsid w:val="00375805"/>
    <w:rsid w:val="0037596B"/>
    <w:rsid w:val="00376603"/>
    <w:rsid w:val="0037672F"/>
    <w:rsid w:val="00376F1F"/>
    <w:rsid w:val="00376F34"/>
    <w:rsid w:val="0037722C"/>
    <w:rsid w:val="003777E3"/>
    <w:rsid w:val="003779B5"/>
    <w:rsid w:val="00377F43"/>
    <w:rsid w:val="0038028F"/>
    <w:rsid w:val="00380BE0"/>
    <w:rsid w:val="00380FD0"/>
    <w:rsid w:val="0038112E"/>
    <w:rsid w:val="003813AB"/>
    <w:rsid w:val="003814E3"/>
    <w:rsid w:val="00381708"/>
    <w:rsid w:val="003819A3"/>
    <w:rsid w:val="00381AF7"/>
    <w:rsid w:val="00381C40"/>
    <w:rsid w:val="00381F27"/>
    <w:rsid w:val="00381FEA"/>
    <w:rsid w:val="00382244"/>
    <w:rsid w:val="00382307"/>
    <w:rsid w:val="003831D9"/>
    <w:rsid w:val="00383457"/>
    <w:rsid w:val="0038387B"/>
    <w:rsid w:val="00383BB9"/>
    <w:rsid w:val="00383C18"/>
    <w:rsid w:val="00383EFB"/>
    <w:rsid w:val="00384B75"/>
    <w:rsid w:val="00385712"/>
    <w:rsid w:val="00385949"/>
    <w:rsid w:val="00385971"/>
    <w:rsid w:val="00385E71"/>
    <w:rsid w:val="00386014"/>
    <w:rsid w:val="00386D4A"/>
    <w:rsid w:val="003871BB"/>
    <w:rsid w:val="003876B5"/>
    <w:rsid w:val="0038771E"/>
    <w:rsid w:val="00387972"/>
    <w:rsid w:val="00387974"/>
    <w:rsid w:val="00387AF7"/>
    <w:rsid w:val="00387BF4"/>
    <w:rsid w:val="00387EA0"/>
    <w:rsid w:val="00387F2E"/>
    <w:rsid w:val="00390363"/>
    <w:rsid w:val="0039041B"/>
    <w:rsid w:val="00390778"/>
    <w:rsid w:val="00390CEA"/>
    <w:rsid w:val="00391274"/>
    <w:rsid w:val="003921E8"/>
    <w:rsid w:val="0039224B"/>
    <w:rsid w:val="00392449"/>
    <w:rsid w:val="00392CC2"/>
    <w:rsid w:val="00392EA9"/>
    <w:rsid w:val="00392FD4"/>
    <w:rsid w:val="0039350C"/>
    <w:rsid w:val="00393663"/>
    <w:rsid w:val="00393774"/>
    <w:rsid w:val="00393827"/>
    <w:rsid w:val="00393F57"/>
    <w:rsid w:val="003947C1"/>
    <w:rsid w:val="0039509C"/>
    <w:rsid w:val="00395302"/>
    <w:rsid w:val="003954CF"/>
    <w:rsid w:val="0039551A"/>
    <w:rsid w:val="003956B9"/>
    <w:rsid w:val="00395BE0"/>
    <w:rsid w:val="00395ED9"/>
    <w:rsid w:val="00396501"/>
    <w:rsid w:val="00396A1F"/>
    <w:rsid w:val="00396A52"/>
    <w:rsid w:val="00396C65"/>
    <w:rsid w:val="00396CC2"/>
    <w:rsid w:val="00397328"/>
    <w:rsid w:val="00397575"/>
    <w:rsid w:val="00397667"/>
    <w:rsid w:val="00397A0F"/>
    <w:rsid w:val="00397C64"/>
    <w:rsid w:val="00397CE8"/>
    <w:rsid w:val="00397D30"/>
    <w:rsid w:val="00397F6A"/>
    <w:rsid w:val="003A013C"/>
    <w:rsid w:val="003A0F32"/>
    <w:rsid w:val="003A103E"/>
    <w:rsid w:val="003A11AB"/>
    <w:rsid w:val="003A1AAD"/>
    <w:rsid w:val="003A1CE5"/>
    <w:rsid w:val="003A1F86"/>
    <w:rsid w:val="003A220A"/>
    <w:rsid w:val="003A2ADD"/>
    <w:rsid w:val="003A2C8A"/>
    <w:rsid w:val="003A2E91"/>
    <w:rsid w:val="003A2F84"/>
    <w:rsid w:val="003A3843"/>
    <w:rsid w:val="003A38F0"/>
    <w:rsid w:val="003A400C"/>
    <w:rsid w:val="003A4919"/>
    <w:rsid w:val="003A4E84"/>
    <w:rsid w:val="003A4FA4"/>
    <w:rsid w:val="003A4FD8"/>
    <w:rsid w:val="003A5208"/>
    <w:rsid w:val="003A548C"/>
    <w:rsid w:val="003A5906"/>
    <w:rsid w:val="003A59F7"/>
    <w:rsid w:val="003A5D6F"/>
    <w:rsid w:val="003A622B"/>
    <w:rsid w:val="003A65C7"/>
    <w:rsid w:val="003A67F4"/>
    <w:rsid w:val="003A690B"/>
    <w:rsid w:val="003A6C8A"/>
    <w:rsid w:val="003A732C"/>
    <w:rsid w:val="003A7575"/>
    <w:rsid w:val="003A786C"/>
    <w:rsid w:val="003A7B5D"/>
    <w:rsid w:val="003A7C89"/>
    <w:rsid w:val="003A7FA1"/>
    <w:rsid w:val="003B0284"/>
    <w:rsid w:val="003B07FF"/>
    <w:rsid w:val="003B0EF0"/>
    <w:rsid w:val="003B104D"/>
    <w:rsid w:val="003B161A"/>
    <w:rsid w:val="003B19AE"/>
    <w:rsid w:val="003B28B9"/>
    <w:rsid w:val="003B38AB"/>
    <w:rsid w:val="003B3CC0"/>
    <w:rsid w:val="003B4062"/>
    <w:rsid w:val="003B42DE"/>
    <w:rsid w:val="003B4477"/>
    <w:rsid w:val="003B4554"/>
    <w:rsid w:val="003B481C"/>
    <w:rsid w:val="003B4E50"/>
    <w:rsid w:val="003B4EAD"/>
    <w:rsid w:val="003B4F26"/>
    <w:rsid w:val="003B4F4F"/>
    <w:rsid w:val="003B5692"/>
    <w:rsid w:val="003B5D55"/>
    <w:rsid w:val="003B5EEB"/>
    <w:rsid w:val="003B613A"/>
    <w:rsid w:val="003B6BCA"/>
    <w:rsid w:val="003B6E81"/>
    <w:rsid w:val="003B6FD2"/>
    <w:rsid w:val="003B713E"/>
    <w:rsid w:val="003B74E6"/>
    <w:rsid w:val="003B7D2D"/>
    <w:rsid w:val="003C05BD"/>
    <w:rsid w:val="003C0768"/>
    <w:rsid w:val="003C0C5C"/>
    <w:rsid w:val="003C0CEE"/>
    <w:rsid w:val="003C0CFF"/>
    <w:rsid w:val="003C0D06"/>
    <w:rsid w:val="003C0E12"/>
    <w:rsid w:val="003C10C5"/>
    <w:rsid w:val="003C170A"/>
    <w:rsid w:val="003C190F"/>
    <w:rsid w:val="003C1B8E"/>
    <w:rsid w:val="003C1FD1"/>
    <w:rsid w:val="003C2013"/>
    <w:rsid w:val="003C20AC"/>
    <w:rsid w:val="003C21A8"/>
    <w:rsid w:val="003C2562"/>
    <w:rsid w:val="003C2938"/>
    <w:rsid w:val="003C299F"/>
    <w:rsid w:val="003C2CE1"/>
    <w:rsid w:val="003C2D23"/>
    <w:rsid w:val="003C3078"/>
    <w:rsid w:val="003C3436"/>
    <w:rsid w:val="003C34D9"/>
    <w:rsid w:val="003C358A"/>
    <w:rsid w:val="003C385B"/>
    <w:rsid w:val="003C395C"/>
    <w:rsid w:val="003C3A78"/>
    <w:rsid w:val="003C3B8F"/>
    <w:rsid w:val="003C410D"/>
    <w:rsid w:val="003C517C"/>
    <w:rsid w:val="003C55A6"/>
    <w:rsid w:val="003C58C7"/>
    <w:rsid w:val="003C5951"/>
    <w:rsid w:val="003C5CB8"/>
    <w:rsid w:val="003C5FD0"/>
    <w:rsid w:val="003C62C1"/>
    <w:rsid w:val="003C642E"/>
    <w:rsid w:val="003C680B"/>
    <w:rsid w:val="003C6E5E"/>
    <w:rsid w:val="003C6EC2"/>
    <w:rsid w:val="003C6EC5"/>
    <w:rsid w:val="003C7AE3"/>
    <w:rsid w:val="003D0193"/>
    <w:rsid w:val="003D053E"/>
    <w:rsid w:val="003D076F"/>
    <w:rsid w:val="003D080A"/>
    <w:rsid w:val="003D0D86"/>
    <w:rsid w:val="003D0DC0"/>
    <w:rsid w:val="003D0EDF"/>
    <w:rsid w:val="003D1173"/>
    <w:rsid w:val="003D11D7"/>
    <w:rsid w:val="003D1408"/>
    <w:rsid w:val="003D1445"/>
    <w:rsid w:val="003D1556"/>
    <w:rsid w:val="003D1615"/>
    <w:rsid w:val="003D18B0"/>
    <w:rsid w:val="003D2121"/>
    <w:rsid w:val="003D21E9"/>
    <w:rsid w:val="003D22C6"/>
    <w:rsid w:val="003D2515"/>
    <w:rsid w:val="003D2690"/>
    <w:rsid w:val="003D2764"/>
    <w:rsid w:val="003D2957"/>
    <w:rsid w:val="003D2BC8"/>
    <w:rsid w:val="003D2E04"/>
    <w:rsid w:val="003D304E"/>
    <w:rsid w:val="003D307C"/>
    <w:rsid w:val="003D374F"/>
    <w:rsid w:val="003D38D0"/>
    <w:rsid w:val="003D3A63"/>
    <w:rsid w:val="003D3F11"/>
    <w:rsid w:val="003D3F45"/>
    <w:rsid w:val="003D3F79"/>
    <w:rsid w:val="003D40BD"/>
    <w:rsid w:val="003D4683"/>
    <w:rsid w:val="003D4C11"/>
    <w:rsid w:val="003D5378"/>
    <w:rsid w:val="003D55FF"/>
    <w:rsid w:val="003D5830"/>
    <w:rsid w:val="003D5946"/>
    <w:rsid w:val="003D597D"/>
    <w:rsid w:val="003D5A86"/>
    <w:rsid w:val="003D5CB6"/>
    <w:rsid w:val="003D724F"/>
    <w:rsid w:val="003D7727"/>
    <w:rsid w:val="003D7827"/>
    <w:rsid w:val="003D7A8E"/>
    <w:rsid w:val="003D7AAB"/>
    <w:rsid w:val="003D7EB4"/>
    <w:rsid w:val="003D7F60"/>
    <w:rsid w:val="003E0384"/>
    <w:rsid w:val="003E06D7"/>
    <w:rsid w:val="003E0989"/>
    <w:rsid w:val="003E0BF5"/>
    <w:rsid w:val="003E0CC6"/>
    <w:rsid w:val="003E0D0C"/>
    <w:rsid w:val="003E0D3E"/>
    <w:rsid w:val="003E1059"/>
    <w:rsid w:val="003E1550"/>
    <w:rsid w:val="003E1741"/>
    <w:rsid w:val="003E1BCC"/>
    <w:rsid w:val="003E1E86"/>
    <w:rsid w:val="003E1F20"/>
    <w:rsid w:val="003E2022"/>
    <w:rsid w:val="003E2AFC"/>
    <w:rsid w:val="003E30E9"/>
    <w:rsid w:val="003E33A3"/>
    <w:rsid w:val="003E34AE"/>
    <w:rsid w:val="003E38D8"/>
    <w:rsid w:val="003E3984"/>
    <w:rsid w:val="003E3F79"/>
    <w:rsid w:val="003E4415"/>
    <w:rsid w:val="003E4791"/>
    <w:rsid w:val="003E4929"/>
    <w:rsid w:val="003E4A2B"/>
    <w:rsid w:val="003E4E51"/>
    <w:rsid w:val="003E4F5D"/>
    <w:rsid w:val="003E5018"/>
    <w:rsid w:val="003E522F"/>
    <w:rsid w:val="003E529B"/>
    <w:rsid w:val="003E5398"/>
    <w:rsid w:val="003E542B"/>
    <w:rsid w:val="003E57B4"/>
    <w:rsid w:val="003E593E"/>
    <w:rsid w:val="003E59EF"/>
    <w:rsid w:val="003E5BFA"/>
    <w:rsid w:val="003E5F2C"/>
    <w:rsid w:val="003E5FF3"/>
    <w:rsid w:val="003E6095"/>
    <w:rsid w:val="003E6161"/>
    <w:rsid w:val="003E65B1"/>
    <w:rsid w:val="003E67B5"/>
    <w:rsid w:val="003E68B7"/>
    <w:rsid w:val="003E6CFC"/>
    <w:rsid w:val="003E6DFB"/>
    <w:rsid w:val="003E7260"/>
    <w:rsid w:val="003E7416"/>
    <w:rsid w:val="003E747E"/>
    <w:rsid w:val="003E74D6"/>
    <w:rsid w:val="003E75F7"/>
    <w:rsid w:val="003E7889"/>
    <w:rsid w:val="003E7A54"/>
    <w:rsid w:val="003E7FDD"/>
    <w:rsid w:val="003F0325"/>
    <w:rsid w:val="003F03CA"/>
    <w:rsid w:val="003F094E"/>
    <w:rsid w:val="003F11F4"/>
    <w:rsid w:val="003F16A5"/>
    <w:rsid w:val="003F1CAB"/>
    <w:rsid w:val="003F1D85"/>
    <w:rsid w:val="003F2751"/>
    <w:rsid w:val="003F281A"/>
    <w:rsid w:val="003F2B39"/>
    <w:rsid w:val="003F2B79"/>
    <w:rsid w:val="003F2D17"/>
    <w:rsid w:val="003F2F24"/>
    <w:rsid w:val="003F33AD"/>
    <w:rsid w:val="003F347B"/>
    <w:rsid w:val="003F3585"/>
    <w:rsid w:val="003F373D"/>
    <w:rsid w:val="003F37B3"/>
    <w:rsid w:val="003F3AAA"/>
    <w:rsid w:val="003F3C1E"/>
    <w:rsid w:val="003F3EF5"/>
    <w:rsid w:val="003F3F23"/>
    <w:rsid w:val="003F4052"/>
    <w:rsid w:val="003F409B"/>
    <w:rsid w:val="003F4ADF"/>
    <w:rsid w:val="003F4BBE"/>
    <w:rsid w:val="003F5111"/>
    <w:rsid w:val="003F541B"/>
    <w:rsid w:val="003F5528"/>
    <w:rsid w:val="003F5567"/>
    <w:rsid w:val="003F56C7"/>
    <w:rsid w:val="003F5E60"/>
    <w:rsid w:val="003F6805"/>
    <w:rsid w:val="003F71DC"/>
    <w:rsid w:val="003F7788"/>
    <w:rsid w:val="003F7FA5"/>
    <w:rsid w:val="003F7FB8"/>
    <w:rsid w:val="00400086"/>
    <w:rsid w:val="0040022B"/>
    <w:rsid w:val="00400C5B"/>
    <w:rsid w:val="0040106A"/>
    <w:rsid w:val="00401198"/>
    <w:rsid w:val="004012DD"/>
    <w:rsid w:val="0040214F"/>
    <w:rsid w:val="00402191"/>
    <w:rsid w:val="0040262B"/>
    <w:rsid w:val="00402685"/>
    <w:rsid w:val="00402C21"/>
    <w:rsid w:val="00402F13"/>
    <w:rsid w:val="0040320B"/>
    <w:rsid w:val="00403277"/>
    <w:rsid w:val="004032B6"/>
    <w:rsid w:val="004032D3"/>
    <w:rsid w:val="004033A7"/>
    <w:rsid w:val="00403432"/>
    <w:rsid w:val="00404181"/>
    <w:rsid w:val="0040463A"/>
    <w:rsid w:val="0040477F"/>
    <w:rsid w:val="00404A08"/>
    <w:rsid w:val="0040529F"/>
    <w:rsid w:val="0040578F"/>
    <w:rsid w:val="004059FB"/>
    <w:rsid w:val="00405CE6"/>
    <w:rsid w:val="00406B6F"/>
    <w:rsid w:val="00406EBF"/>
    <w:rsid w:val="00406F1D"/>
    <w:rsid w:val="004071A2"/>
    <w:rsid w:val="004073F3"/>
    <w:rsid w:val="00407925"/>
    <w:rsid w:val="00407BFF"/>
    <w:rsid w:val="00407FF0"/>
    <w:rsid w:val="00410064"/>
    <w:rsid w:val="004104C2"/>
    <w:rsid w:val="00410541"/>
    <w:rsid w:val="00410B01"/>
    <w:rsid w:val="00410B8B"/>
    <w:rsid w:val="00410D07"/>
    <w:rsid w:val="0041120C"/>
    <w:rsid w:val="00411579"/>
    <w:rsid w:val="004115D3"/>
    <w:rsid w:val="004118A9"/>
    <w:rsid w:val="00411B27"/>
    <w:rsid w:val="00411E9F"/>
    <w:rsid w:val="00411EAD"/>
    <w:rsid w:val="0041201A"/>
    <w:rsid w:val="00412231"/>
    <w:rsid w:val="004122F3"/>
    <w:rsid w:val="0041240C"/>
    <w:rsid w:val="00412451"/>
    <w:rsid w:val="004127E2"/>
    <w:rsid w:val="0041280F"/>
    <w:rsid w:val="0041290B"/>
    <w:rsid w:val="00412A45"/>
    <w:rsid w:val="00412C7D"/>
    <w:rsid w:val="0041404F"/>
    <w:rsid w:val="00414BC1"/>
    <w:rsid w:val="00414C52"/>
    <w:rsid w:val="00414DF5"/>
    <w:rsid w:val="00415508"/>
    <w:rsid w:val="00415786"/>
    <w:rsid w:val="00415ABD"/>
    <w:rsid w:val="00415DD7"/>
    <w:rsid w:val="0041686E"/>
    <w:rsid w:val="00416B4E"/>
    <w:rsid w:val="00416C51"/>
    <w:rsid w:val="004175E4"/>
    <w:rsid w:val="00417633"/>
    <w:rsid w:val="00417FBC"/>
    <w:rsid w:val="00420174"/>
    <w:rsid w:val="00420253"/>
    <w:rsid w:val="004219C3"/>
    <w:rsid w:val="00421C1B"/>
    <w:rsid w:val="00422372"/>
    <w:rsid w:val="00422878"/>
    <w:rsid w:val="00422DAF"/>
    <w:rsid w:val="00423963"/>
    <w:rsid w:val="004243CC"/>
    <w:rsid w:val="00424E00"/>
    <w:rsid w:val="00424F89"/>
    <w:rsid w:val="00425125"/>
    <w:rsid w:val="004257B1"/>
    <w:rsid w:val="004259D4"/>
    <w:rsid w:val="00425BF6"/>
    <w:rsid w:val="00426328"/>
    <w:rsid w:val="00426B2C"/>
    <w:rsid w:val="00427104"/>
    <w:rsid w:val="0042748D"/>
    <w:rsid w:val="004274BB"/>
    <w:rsid w:val="0042752B"/>
    <w:rsid w:val="004275BE"/>
    <w:rsid w:val="00427A24"/>
    <w:rsid w:val="00427BDF"/>
    <w:rsid w:val="00427CCB"/>
    <w:rsid w:val="004303C0"/>
    <w:rsid w:val="00430526"/>
    <w:rsid w:val="00430F11"/>
    <w:rsid w:val="00431195"/>
    <w:rsid w:val="004317CB"/>
    <w:rsid w:val="00432473"/>
    <w:rsid w:val="004326E5"/>
    <w:rsid w:val="00432877"/>
    <w:rsid w:val="004331E9"/>
    <w:rsid w:val="0043350A"/>
    <w:rsid w:val="00433728"/>
    <w:rsid w:val="00433C7B"/>
    <w:rsid w:val="00433C91"/>
    <w:rsid w:val="00433CA1"/>
    <w:rsid w:val="00433DC8"/>
    <w:rsid w:val="004347AC"/>
    <w:rsid w:val="00434A17"/>
    <w:rsid w:val="00435079"/>
    <w:rsid w:val="00435797"/>
    <w:rsid w:val="00435FA7"/>
    <w:rsid w:val="00436470"/>
    <w:rsid w:val="00436A6B"/>
    <w:rsid w:val="00437B66"/>
    <w:rsid w:val="00437CE2"/>
    <w:rsid w:val="00437CF6"/>
    <w:rsid w:val="00437FE4"/>
    <w:rsid w:val="004400B6"/>
    <w:rsid w:val="00440357"/>
    <w:rsid w:val="00440537"/>
    <w:rsid w:val="00440578"/>
    <w:rsid w:val="00440C95"/>
    <w:rsid w:val="00440E0B"/>
    <w:rsid w:val="00440FD5"/>
    <w:rsid w:val="00441043"/>
    <w:rsid w:val="00441382"/>
    <w:rsid w:val="00441C96"/>
    <w:rsid w:val="00441FA3"/>
    <w:rsid w:val="00442388"/>
    <w:rsid w:val="00442AE5"/>
    <w:rsid w:val="00442C96"/>
    <w:rsid w:val="0044382D"/>
    <w:rsid w:val="0044392F"/>
    <w:rsid w:val="00443DF3"/>
    <w:rsid w:val="00444215"/>
    <w:rsid w:val="0044423A"/>
    <w:rsid w:val="00444404"/>
    <w:rsid w:val="00444AC3"/>
    <w:rsid w:val="00444CE5"/>
    <w:rsid w:val="00444D83"/>
    <w:rsid w:val="00445B18"/>
    <w:rsid w:val="00445BA2"/>
    <w:rsid w:val="00445D5C"/>
    <w:rsid w:val="00445DED"/>
    <w:rsid w:val="0044647D"/>
    <w:rsid w:val="004467D1"/>
    <w:rsid w:val="004467F0"/>
    <w:rsid w:val="0044697E"/>
    <w:rsid w:val="00446A57"/>
    <w:rsid w:val="00446EA4"/>
    <w:rsid w:val="00446EB9"/>
    <w:rsid w:val="00447135"/>
    <w:rsid w:val="0044715C"/>
    <w:rsid w:val="00447BFE"/>
    <w:rsid w:val="00447E05"/>
    <w:rsid w:val="00447E86"/>
    <w:rsid w:val="00450078"/>
    <w:rsid w:val="0045051E"/>
    <w:rsid w:val="00450807"/>
    <w:rsid w:val="00450970"/>
    <w:rsid w:val="004509B1"/>
    <w:rsid w:val="00450B89"/>
    <w:rsid w:val="00450D4D"/>
    <w:rsid w:val="00450D55"/>
    <w:rsid w:val="004510BA"/>
    <w:rsid w:val="00451435"/>
    <w:rsid w:val="004514CD"/>
    <w:rsid w:val="00451527"/>
    <w:rsid w:val="00451B5C"/>
    <w:rsid w:val="00451D74"/>
    <w:rsid w:val="0045218D"/>
    <w:rsid w:val="004523B0"/>
    <w:rsid w:val="0045247E"/>
    <w:rsid w:val="004525CC"/>
    <w:rsid w:val="0045269A"/>
    <w:rsid w:val="00452984"/>
    <w:rsid w:val="00452F3A"/>
    <w:rsid w:val="00453830"/>
    <w:rsid w:val="00453945"/>
    <w:rsid w:val="00453C49"/>
    <w:rsid w:val="004544EA"/>
    <w:rsid w:val="00454A17"/>
    <w:rsid w:val="00454A24"/>
    <w:rsid w:val="00454AB4"/>
    <w:rsid w:val="00455137"/>
    <w:rsid w:val="004553B5"/>
    <w:rsid w:val="004554C4"/>
    <w:rsid w:val="004556D2"/>
    <w:rsid w:val="00455974"/>
    <w:rsid w:val="00455E4C"/>
    <w:rsid w:val="0045640D"/>
    <w:rsid w:val="0045643D"/>
    <w:rsid w:val="004567BD"/>
    <w:rsid w:val="00456816"/>
    <w:rsid w:val="00456C7B"/>
    <w:rsid w:val="00456CF9"/>
    <w:rsid w:val="00456FA0"/>
    <w:rsid w:val="004574A8"/>
    <w:rsid w:val="004575CC"/>
    <w:rsid w:val="004576F8"/>
    <w:rsid w:val="00457B36"/>
    <w:rsid w:val="00457B74"/>
    <w:rsid w:val="00457C39"/>
    <w:rsid w:val="00460543"/>
    <w:rsid w:val="00460617"/>
    <w:rsid w:val="00460B9C"/>
    <w:rsid w:val="004611A6"/>
    <w:rsid w:val="004618CE"/>
    <w:rsid w:val="00461A3B"/>
    <w:rsid w:val="00461C01"/>
    <w:rsid w:val="00461E4C"/>
    <w:rsid w:val="0046227B"/>
    <w:rsid w:val="004624BF"/>
    <w:rsid w:val="00462A2A"/>
    <w:rsid w:val="00462A30"/>
    <w:rsid w:val="00462AB5"/>
    <w:rsid w:val="00462BA6"/>
    <w:rsid w:val="00462F8C"/>
    <w:rsid w:val="00463098"/>
    <w:rsid w:val="004635FB"/>
    <w:rsid w:val="00463A12"/>
    <w:rsid w:val="00463A60"/>
    <w:rsid w:val="00463FDB"/>
    <w:rsid w:val="004646A5"/>
    <w:rsid w:val="004647B2"/>
    <w:rsid w:val="00464A72"/>
    <w:rsid w:val="00464AF8"/>
    <w:rsid w:val="00464CC0"/>
    <w:rsid w:val="00464F87"/>
    <w:rsid w:val="00464F89"/>
    <w:rsid w:val="00465002"/>
    <w:rsid w:val="004653D7"/>
    <w:rsid w:val="00465586"/>
    <w:rsid w:val="004656A1"/>
    <w:rsid w:val="00465744"/>
    <w:rsid w:val="00465969"/>
    <w:rsid w:val="00465A44"/>
    <w:rsid w:val="00465B81"/>
    <w:rsid w:val="00465EDB"/>
    <w:rsid w:val="00466338"/>
    <w:rsid w:val="004666F5"/>
    <w:rsid w:val="00466821"/>
    <w:rsid w:val="00466D08"/>
    <w:rsid w:val="0046702F"/>
    <w:rsid w:val="004673D9"/>
    <w:rsid w:val="00467854"/>
    <w:rsid w:val="00467A85"/>
    <w:rsid w:val="00467FE9"/>
    <w:rsid w:val="00470280"/>
    <w:rsid w:val="00470496"/>
    <w:rsid w:val="00470587"/>
    <w:rsid w:val="00470F91"/>
    <w:rsid w:val="004711AD"/>
    <w:rsid w:val="00471424"/>
    <w:rsid w:val="0047149D"/>
    <w:rsid w:val="004714BB"/>
    <w:rsid w:val="004715AB"/>
    <w:rsid w:val="004715F6"/>
    <w:rsid w:val="004716BC"/>
    <w:rsid w:val="00471C8F"/>
    <w:rsid w:val="00471D34"/>
    <w:rsid w:val="00472397"/>
    <w:rsid w:val="00472770"/>
    <w:rsid w:val="0047308A"/>
    <w:rsid w:val="0047328F"/>
    <w:rsid w:val="00473507"/>
    <w:rsid w:val="00473568"/>
    <w:rsid w:val="00473981"/>
    <w:rsid w:val="00473F6F"/>
    <w:rsid w:val="004740B3"/>
    <w:rsid w:val="004740B8"/>
    <w:rsid w:val="0047416F"/>
    <w:rsid w:val="004741AB"/>
    <w:rsid w:val="00474255"/>
    <w:rsid w:val="0047452C"/>
    <w:rsid w:val="00474545"/>
    <w:rsid w:val="00474D38"/>
    <w:rsid w:val="0047512F"/>
    <w:rsid w:val="004752DF"/>
    <w:rsid w:val="00475406"/>
    <w:rsid w:val="0047566E"/>
    <w:rsid w:val="004756C9"/>
    <w:rsid w:val="00475B9F"/>
    <w:rsid w:val="004766A3"/>
    <w:rsid w:val="00476829"/>
    <w:rsid w:val="00476EA4"/>
    <w:rsid w:val="004773CB"/>
    <w:rsid w:val="0047744B"/>
    <w:rsid w:val="00477E0F"/>
    <w:rsid w:val="00480172"/>
    <w:rsid w:val="0048088D"/>
    <w:rsid w:val="004809DC"/>
    <w:rsid w:val="00480B28"/>
    <w:rsid w:val="00480B2B"/>
    <w:rsid w:val="004817A3"/>
    <w:rsid w:val="0048184F"/>
    <w:rsid w:val="00481896"/>
    <w:rsid w:val="00481EA9"/>
    <w:rsid w:val="00482148"/>
    <w:rsid w:val="00482250"/>
    <w:rsid w:val="00482280"/>
    <w:rsid w:val="00482375"/>
    <w:rsid w:val="00482395"/>
    <w:rsid w:val="004825DF"/>
    <w:rsid w:val="00482747"/>
    <w:rsid w:val="004828C4"/>
    <w:rsid w:val="0048290E"/>
    <w:rsid w:val="004829A7"/>
    <w:rsid w:val="0048300D"/>
    <w:rsid w:val="004835B0"/>
    <w:rsid w:val="0048362E"/>
    <w:rsid w:val="00483AB6"/>
    <w:rsid w:val="00483AC7"/>
    <w:rsid w:val="004842CB"/>
    <w:rsid w:val="00484576"/>
    <w:rsid w:val="0048483C"/>
    <w:rsid w:val="00484DE7"/>
    <w:rsid w:val="00484EF7"/>
    <w:rsid w:val="0048500D"/>
    <w:rsid w:val="00485762"/>
    <w:rsid w:val="004859A2"/>
    <w:rsid w:val="00485AFE"/>
    <w:rsid w:val="00485D4C"/>
    <w:rsid w:val="00485DD3"/>
    <w:rsid w:val="00486041"/>
    <w:rsid w:val="0048619C"/>
    <w:rsid w:val="004861E6"/>
    <w:rsid w:val="004862A5"/>
    <w:rsid w:val="0048685E"/>
    <w:rsid w:val="0048731A"/>
    <w:rsid w:val="0048769D"/>
    <w:rsid w:val="004877D2"/>
    <w:rsid w:val="0048790E"/>
    <w:rsid w:val="00487928"/>
    <w:rsid w:val="00487946"/>
    <w:rsid w:val="00490430"/>
    <w:rsid w:val="004905F3"/>
    <w:rsid w:val="004914F4"/>
    <w:rsid w:val="0049161C"/>
    <w:rsid w:val="00491949"/>
    <w:rsid w:val="00491B07"/>
    <w:rsid w:val="00491E3A"/>
    <w:rsid w:val="0049204B"/>
    <w:rsid w:val="00492540"/>
    <w:rsid w:val="0049286D"/>
    <w:rsid w:val="00492A86"/>
    <w:rsid w:val="00492FE9"/>
    <w:rsid w:val="004934A9"/>
    <w:rsid w:val="00494295"/>
    <w:rsid w:val="004946D4"/>
    <w:rsid w:val="00494EB6"/>
    <w:rsid w:val="00494EE0"/>
    <w:rsid w:val="004951FF"/>
    <w:rsid w:val="00495440"/>
    <w:rsid w:val="004956DF"/>
    <w:rsid w:val="00495DFF"/>
    <w:rsid w:val="0049607F"/>
    <w:rsid w:val="0049628D"/>
    <w:rsid w:val="00496A1C"/>
    <w:rsid w:val="00496B9A"/>
    <w:rsid w:val="00496CA1"/>
    <w:rsid w:val="004971E6"/>
    <w:rsid w:val="004972CC"/>
    <w:rsid w:val="004979CE"/>
    <w:rsid w:val="00497D9C"/>
    <w:rsid w:val="004A004A"/>
    <w:rsid w:val="004A0186"/>
    <w:rsid w:val="004A02D5"/>
    <w:rsid w:val="004A04A4"/>
    <w:rsid w:val="004A078C"/>
    <w:rsid w:val="004A0E3A"/>
    <w:rsid w:val="004A1000"/>
    <w:rsid w:val="004A1144"/>
    <w:rsid w:val="004A1368"/>
    <w:rsid w:val="004A18C8"/>
    <w:rsid w:val="004A1CEA"/>
    <w:rsid w:val="004A1F0E"/>
    <w:rsid w:val="004A27FE"/>
    <w:rsid w:val="004A2C4B"/>
    <w:rsid w:val="004A2C6C"/>
    <w:rsid w:val="004A3196"/>
    <w:rsid w:val="004A3751"/>
    <w:rsid w:val="004A3AE8"/>
    <w:rsid w:val="004A431D"/>
    <w:rsid w:val="004A43C7"/>
    <w:rsid w:val="004A4434"/>
    <w:rsid w:val="004A473A"/>
    <w:rsid w:val="004A4859"/>
    <w:rsid w:val="004A4A15"/>
    <w:rsid w:val="004A4D13"/>
    <w:rsid w:val="004A52DC"/>
    <w:rsid w:val="004A53F7"/>
    <w:rsid w:val="004A5DB7"/>
    <w:rsid w:val="004A63CB"/>
    <w:rsid w:val="004A63FD"/>
    <w:rsid w:val="004A6417"/>
    <w:rsid w:val="004A65FC"/>
    <w:rsid w:val="004A6621"/>
    <w:rsid w:val="004A6BBB"/>
    <w:rsid w:val="004A6F69"/>
    <w:rsid w:val="004A75BD"/>
    <w:rsid w:val="004A7B52"/>
    <w:rsid w:val="004A7D34"/>
    <w:rsid w:val="004A7E44"/>
    <w:rsid w:val="004B0386"/>
    <w:rsid w:val="004B0447"/>
    <w:rsid w:val="004B0785"/>
    <w:rsid w:val="004B0BCB"/>
    <w:rsid w:val="004B0E0C"/>
    <w:rsid w:val="004B0FC0"/>
    <w:rsid w:val="004B157E"/>
    <w:rsid w:val="004B1581"/>
    <w:rsid w:val="004B1D37"/>
    <w:rsid w:val="004B1E0A"/>
    <w:rsid w:val="004B1E60"/>
    <w:rsid w:val="004B2CB2"/>
    <w:rsid w:val="004B2F5F"/>
    <w:rsid w:val="004B4012"/>
    <w:rsid w:val="004B4808"/>
    <w:rsid w:val="004B4824"/>
    <w:rsid w:val="004B4A6C"/>
    <w:rsid w:val="004B4E9A"/>
    <w:rsid w:val="004B508A"/>
    <w:rsid w:val="004B52DD"/>
    <w:rsid w:val="004B53D1"/>
    <w:rsid w:val="004B5544"/>
    <w:rsid w:val="004B57CC"/>
    <w:rsid w:val="004B5949"/>
    <w:rsid w:val="004B5B1C"/>
    <w:rsid w:val="004B5D44"/>
    <w:rsid w:val="004B7094"/>
    <w:rsid w:val="004B7245"/>
    <w:rsid w:val="004B78D3"/>
    <w:rsid w:val="004B7CC0"/>
    <w:rsid w:val="004B7CC3"/>
    <w:rsid w:val="004B7E0B"/>
    <w:rsid w:val="004C0732"/>
    <w:rsid w:val="004C0A07"/>
    <w:rsid w:val="004C0A6B"/>
    <w:rsid w:val="004C0B9D"/>
    <w:rsid w:val="004C0D36"/>
    <w:rsid w:val="004C109C"/>
    <w:rsid w:val="004C1334"/>
    <w:rsid w:val="004C139A"/>
    <w:rsid w:val="004C141A"/>
    <w:rsid w:val="004C1448"/>
    <w:rsid w:val="004C164B"/>
    <w:rsid w:val="004C173C"/>
    <w:rsid w:val="004C1CE8"/>
    <w:rsid w:val="004C1E89"/>
    <w:rsid w:val="004C1FAC"/>
    <w:rsid w:val="004C23E4"/>
    <w:rsid w:val="004C2633"/>
    <w:rsid w:val="004C28EF"/>
    <w:rsid w:val="004C2B52"/>
    <w:rsid w:val="004C3326"/>
    <w:rsid w:val="004C33D8"/>
    <w:rsid w:val="004C372F"/>
    <w:rsid w:val="004C3802"/>
    <w:rsid w:val="004C3960"/>
    <w:rsid w:val="004C39D2"/>
    <w:rsid w:val="004C3DB5"/>
    <w:rsid w:val="004C418A"/>
    <w:rsid w:val="004C4327"/>
    <w:rsid w:val="004C4346"/>
    <w:rsid w:val="004C43D5"/>
    <w:rsid w:val="004C4613"/>
    <w:rsid w:val="004C484F"/>
    <w:rsid w:val="004C498F"/>
    <w:rsid w:val="004C4C46"/>
    <w:rsid w:val="004C4FF4"/>
    <w:rsid w:val="004C50B4"/>
    <w:rsid w:val="004C54DF"/>
    <w:rsid w:val="004C57FD"/>
    <w:rsid w:val="004C588C"/>
    <w:rsid w:val="004C5D31"/>
    <w:rsid w:val="004C5ED8"/>
    <w:rsid w:val="004C61DB"/>
    <w:rsid w:val="004C6378"/>
    <w:rsid w:val="004C66E9"/>
    <w:rsid w:val="004C6FB3"/>
    <w:rsid w:val="004C7175"/>
    <w:rsid w:val="004C71FE"/>
    <w:rsid w:val="004C771C"/>
    <w:rsid w:val="004C77C6"/>
    <w:rsid w:val="004C7E2A"/>
    <w:rsid w:val="004C7F7E"/>
    <w:rsid w:val="004D0299"/>
    <w:rsid w:val="004D0345"/>
    <w:rsid w:val="004D06E0"/>
    <w:rsid w:val="004D082B"/>
    <w:rsid w:val="004D08C0"/>
    <w:rsid w:val="004D0914"/>
    <w:rsid w:val="004D0A5E"/>
    <w:rsid w:val="004D0D86"/>
    <w:rsid w:val="004D1226"/>
    <w:rsid w:val="004D1595"/>
    <w:rsid w:val="004D1B94"/>
    <w:rsid w:val="004D21ED"/>
    <w:rsid w:val="004D2805"/>
    <w:rsid w:val="004D2BE1"/>
    <w:rsid w:val="004D2BF3"/>
    <w:rsid w:val="004D2E12"/>
    <w:rsid w:val="004D2F4D"/>
    <w:rsid w:val="004D38A7"/>
    <w:rsid w:val="004D39D1"/>
    <w:rsid w:val="004D3A80"/>
    <w:rsid w:val="004D3B8B"/>
    <w:rsid w:val="004D3CA6"/>
    <w:rsid w:val="004D417F"/>
    <w:rsid w:val="004D4293"/>
    <w:rsid w:val="004D45C5"/>
    <w:rsid w:val="004D49C5"/>
    <w:rsid w:val="004D4CE4"/>
    <w:rsid w:val="004D4D58"/>
    <w:rsid w:val="004D517C"/>
    <w:rsid w:val="004D5296"/>
    <w:rsid w:val="004D573B"/>
    <w:rsid w:val="004D5C73"/>
    <w:rsid w:val="004D5DC1"/>
    <w:rsid w:val="004D5F11"/>
    <w:rsid w:val="004D6BC2"/>
    <w:rsid w:val="004D6C95"/>
    <w:rsid w:val="004D6F7F"/>
    <w:rsid w:val="004D718F"/>
    <w:rsid w:val="004D7472"/>
    <w:rsid w:val="004D799A"/>
    <w:rsid w:val="004D7ED7"/>
    <w:rsid w:val="004D7FBC"/>
    <w:rsid w:val="004E0066"/>
    <w:rsid w:val="004E0417"/>
    <w:rsid w:val="004E06F5"/>
    <w:rsid w:val="004E0FD5"/>
    <w:rsid w:val="004E1982"/>
    <w:rsid w:val="004E1E66"/>
    <w:rsid w:val="004E20A1"/>
    <w:rsid w:val="004E2C97"/>
    <w:rsid w:val="004E2D1B"/>
    <w:rsid w:val="004E2DF5"/>
    <w:rsid w:val="004E3253"/>
    <w:rsid w:val="004E343E"/>
    <w:rsid w:val="004E4447"/>
    <w:rsid w:val="004E4559"/>
    <w:rsid w:val="004E47D8"/>
    <w:rsid w:val="004E4898"/>
    <w:rsid w:val="004E4CA3"/>
    <w:rsid w:val="004E5064"/>
    <w:rsid w:val="004E51FA"/>
    <w:rsid w:val="004E51FD"/>
    <w:rsid w:val="004E5771"/>
    <w:rsid w:val="004E59C7"/>
    <w:rsid w:val="004E5DA5"/>
    <w:rsid w:val="004E5F18"/>
    <w:rsid w:val="004E6059"/>
    <w:rsid w:val="004E68EE"/>
    <w:rsid w:val="004E6D9E"/>
    <w:rsid w:val="004E6F04"/>
    <w:rsid w:val="004E706E"/>
    <w:rsid w:val="004E73AF"/>
    <w:rsid w:val="004E7597"/>
    <w:rsid w:val="004E7AA3"/>
    <w:rsid w:val="004E7E8D"/>
    <w:rsid w:val="004F0606"/>
    <w:rsid w:val="004F0D71"/>
    <w:rsid w:val="004F0F77"/>
    <w:rsid w:val="004F1126"/>
    <w:rsid w:val="004F114C"/>
    <w:rsid w:val="004F1694"/>
    <w:rsid w:val="004F1831"/>
    <w:rsid w:val="004F1E6B"/>
    <w:rsid w:val="004F1F0F"/>
    <w:rsid w:val="004F1F76"/>
    <w:rsid w:val="004F1FC1"/>
    <w:rsid w:val="004F21F5"/>
    <w:rsid w:val="004F2429"/>
    <w:rsid w:val="004F24A3"/>
    <w:rsid w:val="004F302A"/>
    <w:rsid w:val="004F3257"/>
    <w:rsid w:val="004F3FA9"/>
    <w:rsid w:val="004F45EA"/>
    <w:rsid w:val="004F4D0F"/>
    <w:rsid w:val="004F4E5D"/>
    <w:rsid w:val="004F5348"/>
    <w:rsid w:val="004F54B7"/>
    <w:rsid w:val="004F58AF"/>
    <w:rsid w:val="004F5BEC"/>
    <w:rsid w:val="004F5C40"/>
    <w:rsid w:val="004F5D15"/>
    <w:rsid w:val="004F5D96"/>
    <w:rsid w:val="004F5DE3"/>
    <w:rsid w:val="004F5E7D"/>
    <w:rsid w:val="004F642B"/>
    <w:rsid w:val="004F6A1A"/>
    <w:rsid w:val="004F6C09"/>
    <w:rsid w:val="004F7327"/>
    <w:rsid w:val="004F770F"/>
    <w:rsid w:val="004F78B3"/>
    <w:rsid w:val="004F7BA2"/>
    <w:rsid w:val="004F7FE2"/>
    <w:rsid w:val="00500233"/>
    <w:rsid w:val="0050054D"/>
    <w:rsid w:val="00500D46"/>
    <w:rsid w:val="005010F4"/>
    <w:rsid w:val="0050111F"/>
    <w:rsid w:val="00501544"/>
    <w:rsid w:val="00501A3A"/>
    <w:rsid w:val="00501EDB"/>
    <w:rsid w:val="00502143"/>
    <w:rsid w:val="00502456"/>
    <w:rsid w:val="00502578"/>
    <w:rsid w:val="0050264E"/>
    <w:rsid w:val="00502A2E"/>
    <w:rsid w:val="00502AB1"/>
    <w:rsid w:val="00502DDC"/>
    <w:rsid w:val="00502EB7"/>
    <w:rsid w:val="00503159"/>
    <w:rsid w:val="00503449"/>
    <w:rsid w:val="00503686"/>
    <w:rsid w:val="00503825"/>
    <w:rsid w:val="005039DE"/>
    <w:rsid w:val="005039EC"/>
    <w:rsid w:val="00503B9E"/>
    <w:rsid w:val="00504114"/>
    <w:rsid w:val="00504257"/>
    <w:rsid w:val="005049DF"/>
    <w:rsid w:val="00504A9B"/>
    <w:rsid w:val="00505373"/>
    <w:rsid w:val="0050562C"/>
    <w:rsid w:val="005057F8"/>
    <w:rsid w:val="00505E90"/>
    <w:rsid w:val="0050628E"/>
    <w:rsid w:val="005067E1"/>
    <w:rsid w:val="005068B5"/>
    <w:rsid w:val="00506A81"/>
    <w:rsid w:val="00506FB6"/>
    <w:rsid w:val="00507509"/>
    <w:rsid w:val="005076F3"/>
    <w:rsid w:val="00507B75"/>
    <w:rsid w:val="00507CB1"/>
    <w:rsid w:val="00507E68"/>
    <w:rsid w:val="00507EAE"/>
    <w:rsid w:val="00507F04"/>
    <w:rsid w:val="00507F9D"/>
    <w:rsid w:val="00507FD6"/>
    <w:rsid w:val="00510017"/>
    <w:rsid w:val="005103A5"/>
    <w:rsid w:val="00510B2F"/>
    <w:rsid w:val="00510CC0"/>
    <w:rsid w:val="005114AB"/>
    <w:rsid w:val="00511733"/>
    <w:rsid w:val="0051176C"/>
    <w:rsid w:val="00511C8A"/>
    <w:rsid w:val="00511CA2"/>
    <w:rsid w:val="00511CB4"/>
    <w:rsid w:val="00512794"/>
    <w:rsid w:val="0051281C"/>
    <w:rsid w:val="0051292C"/>
    <w:rsid w:val="0051370B"/>
    <w:rsid w:val="005137EF"/>
    <w:rsid w:val="00513801"/>
    <w:rsid w:val="0051395D"/>
    <w:rsid w:val="00513D7E"/>
    <w:rsid w:val="00513ED7"/>
    <w:rsid w:val="00514077"/>
    <w:rsid w:val="005141A2"/>
    <w:rsid w:val="0051488E"/>
    <w:rsid w:val="00514BCD"/>
    <w:rsid w:val="00514E07"/>
    <w:rsid w:val="005158F8"/>
    <w:rsid w:val="0051597C"/>
    <w:rsid w:val="00515DE7"/>
    <w:rsid w:val="005163E7"/>
    <w:rsid w:val="00516CF1"/>
    <w:rsid w:val="00516D9A"/>
    <w:rsid w:val="00517149"/>
    <w:rsid w:val="005174F9"/>
    <w:rsid w:val="00517684"/>
    <w:rsid w:val="00517764"/>
    <w:rsid w:val="005179A9"/>
    <w:rsid w:val="00517B12"/>
    <w:rsid w:val="00517DAA"/>
    <w:rsid w:val="00520148"/>
    <w:rsid w:val="005201EB"/>
    <w:rsid w:val="00520224"/>
    <w:rsid w:val="00520A99"/>
    <w:rsid w:val="00520F23"/>
    <w:rsid w:val="00521166"/>
    <w:rsid w:val="00521785"/>
    <w:rsid w:val="005217D0"/>
    <w:rsid w:val="00521EEF"/>
    <w:rsid w:val="00522651"/>
    <w:rsid w:val="00522693"/>
    <w:rsid w:val="005227FB"/>
    <w:rsid w:val="00522AF2"/>
    <w:rsid w:val="00522CBD"/>
    <w:rsid w:val="00522DDD"/>
    <w:rsid w:val="00522EF4"/>
    <w:rsid w:val="005230C9"/>
    <w:rsid w:val="0052340A"/>
    <w:rsid w:val="00523A2A"/>
    <w:rsid w:val="00523B8B"/>
    <w:rsid w:val="00523F04"/>
    <w:rsid w:val="005241C1"/>
    <w:rsid w:val="005241D4"/>
    <w:rsid w:val="0052459F"/>
    <w:rsid w:val="00524AB9"/>
    <w:rsid w:val="005250A7"/>
    <w:rsid w:val="005251C2"/>
    <w:rsid w:val="00525906"/>
    <w:rsid w:val="00525ADB"/>
    <w:rsid w:val="00525BFC"/>
    <w:rsid w:val="00526175"/>
    <w:rsid w:val="00526306"/>
    <w:rsid w:val="005263FD"/>
    <w:rsid w:val="0052654C"/>
    <w:rsid w:val="00526B96"/>
    <w:rsid w:val="00526F59"/>
    <w:rsid w:val="00527967"/>
    <w:rsid w:val="005279F5"/>
    <w:rsid w:val="00527E5A"/>
    <w:rsid w:val="00530153"/>
    <w:rsid w:val="0053039D"/>
    <w:rsid w:val="005307C0"/>
    <w:rsid w:val="005310E5"/>
    <w:rsid w:val="005311E5"/>
    <w:rsid w:val="00531215"/>
    <w:rsid w:val="005313FF"/>
    <w:rsid w:val="005314C4"/>
    <w:rsid w:val="00531572"/>
    <w:rsid w:val="00531C4A"/>
    <w:rsid w:val="00531D04"/>
    <w:rsid w:val="00531DAF"/>
    <w:rsid w:val="00531EE7"/>
    <w:rsid w:val="0053208C"/>
    <w:rsid w:val="00532497"/>
    <w:rsid w:val="005324FB"/>
    <w:rsid w:val="00532639"/>
    <w:rsid w:val="005327AD"/>
    <w:rsid w:val="00533122"/>
    <w:rsid w:val="005336CE"/>
    <w:rsid w:val="00533C0C"/>
    <w:rsid w:val="00533EF2"/>
    <w:rsid w:val="00534128"/>
    <w:rsid w:val="00534398"/>
    <w:rsid w:val="00534D5B"/>
    <w:rsid w:val="0053544C"/>
    <w:rsid w:val="00535540"/>
    <w:rsid w:val="00535E53"/>
    <w:rsid w:val="0053613F"/>
    <w:rsid w:val="0053624B"/>
    <w:rsid w:val="00536288"/>
    <w:rsid w:val="00536CCD"/>
    <w:rsid w:val="00536F47"/>
    <w:rsid w:val="00536FF7"/>
    <w:rsid w:val="0053701A"/>
    <w:rsid w:val="005372E4"/>
    <w:rsid w:val="0054007F"/>
    <w:rsid w:val="005400DA"/>
    <w:rsid w:val="0054038C"/>
    <w:rsid w:val="005403B8"/>
    <w:rsid w:val="00540603"/>
    <w:rsid w:val="0054071F"/>
    <w:rsid w:val="00541492"/>
    <w:rsid w:val="0054194C"/>
    <w:rsid w:val="0054199C"/>
    <w:rsid w:val="00541B24"/>
    <w:rsid w:val="00541C7F"/>
    <w:rsid w:val="0054205A"/>
    <w:rsid w:val="00542794"/>
    <w:rsid w:val="00542A00"/>
    <w:rsid w:val="00542DCE"/>
    <w:rsid w:val="00543208"/>
    <w:rsid w:val="00543297"/>
    <w:rsid w:val="005434C3"/>
    <w:rsid w:val="00543880"/>
    <w:rsid w:val="00543B36"/>
    <w:rsid w:val="00543DEA"/>
    <w:rsid w:val="00544811"/>
    <w:rsid w:val="00544836"/>
    <w:rsid w:val="00544A49"/>
    <w:rsid w:val="00544A7B"/>
    <w:rsid w:val="00544E14"/>
    <w:rsid w:val="00544E9A"/>
    <w:rsid w:val="00545578"/>
    <w:rsid w:val="0054561E"/>
    <w:rsid w:val="0054595A"/>
    <w:rsid w:val="00545B08"/>
    <w:rsid w:val="00545D47"/>
    <w:rsid w:val="0054660F"/>
    <w:rsid w:val="00546C75"/>
    <w:rsid w:val="00546F07"/>
    <w:rsid w:val="00546F10"/>
    <w:rsid w:val="0054711D"/>
    <w:rsid w:val="0054737C"/>
    <w:rsid w:val="0054790D"/>
    <w:rsid w:val="00547BD1"/>
    <w:rsid w:val="00547FF4"/>
    <w:rsid w:val="0055024D"/>
    <w:rsid w:val="005505C6"/>
    <w:rsid w:val="00550687"/>
    <w:rsid w:val="00550BD0"/>
    <w:rsid w:val="005511DB"/>
    <w:rsid w:val="0055179D"/>
    <w:rsid w:val="0055183B"/>
    <w:rsid w:val="0055196E"/>
    <w:rsid w:val="00551AF4"/>
    <w:rsid w:val="00551C94"/>
    <w:rsid w:val="00551FD3"/>
    <w:rsid w:val="0055235D"/>
    <w:rsid w:val="0055282C"/>
    <w:rsid w:val="005528BA"/>
    <w:rsid w:val="00552C55"/>
    <w:rsid w:val="00552F24"/>
    <w:rsid w:val="005542B2"/>
    <w:rsid w:val="005546E9"/>
    <w:rsid w:val="00554D5E"/>
    <w:rsid w:val="005551D5"/>
    <w:rsid w:val="0055553D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709"/>
    <w:rsid w:val="00556732"/>
    <w:rsid w:val="005567D8"/>
    <w:rsid w:val="00556CD8"/>
    <w:rsid w:val="00557106"/>
    <w:rsid w:val="0055734F"/>
    <w:rsid w:val="005576AB"/>
    <w:rsid w:val="00557755"/>
    <w:rsid w:val="005578CD"/>
    <w:rsid w:val="00557936"/>
    <w:rsid w:val="0056042D"/>
    <w:rsid w:val="00560597"/>
    <w:rsid w:val="005605CB"/>
    <w:rsid w:val="005607DE"/>
    <w:rsid w:val="00560E29"/>
    <w:rsid w:val="00560F50"/>
    <w:rsid w:val="005610AE"/>
    <w:rsid w:val="00561548"/>
    <w:rsid w:val="0056161C"/>
    <w:rsid w:val="0056175E"/>
    <w:rsid w:val="00561D17"/>
    <w:rsid w:val="00562085"/>
    <w:rsid w:val="005622AD"/>
    <w:rsid w:val="00562483"/>
    <w:rsid w:val="00562570"/>
    <w:rsid w:val="00562788"/>
    <w:rsid w:val="00563212"/>
    <w:rsid w:val="005635EB"/>
    <w:rsid w:val="00563701"/>
    <w:rsid w:val="00563946"/>
    <w:rsid w:val="00563A7E"/>
    <w:rsid w:val="00563C0B"/>
    <w:rsid w:val="00563C48"/>
    <w:rsid w:val="0056401F"/>
    <w:rsid w:val="005643B5"/>
    <w:rsid w:val="00564789"/>
    <w:rsid w:val="00564E43"/>
    <w:rsid w:val="00565460"/>
    <w:rsid w:val="005656BC"/>
    <w:rsid w:val="005656C5"/>
    <w:rsid w:val="00565849"/>
    <w:rsid w:val="00565C24"/>
    <w:rsid w:val="00566182"/>
    <w:rsid w:val="00566328"/>
    <w:rsid w:val="00566763"/>
    <w:rsid w:val="00566859"/>
    <w:rsid w:val="005671D9"/>
    <w:rsid w:val="0056724E"/>
    <w:rsid w:val="00567263"/>
    <w:rsid w:val="00567332"/>
    <w:rsid w:val="00567B9F"/>
    <w:rsid w:val="00567BA6"/>
    <w:rsid w:val="00567CF2"/>
    <w:rsid w:val="00567D2E"/>
    <w:rsid w:val="00567FEE"/>
    <w:rsid w:val="0057063D"/>
    <w:rsid w:val="005707AB"/>
    <w:rsid w:val="005708C3"/>
    <w:rsid w:val="00570D40"/>
    <w:rsid w:val="00571937"/>
    <w:rsid w:val="00571B66"/>
    <w:rsid w:val="00572051"/>
    <w:rsid w:val="00572242"/>
    <w:rsid w:val="00572D43"/>
    <w:rsid w:val="005731AA"/>
    <w:rsid w:val="005737D8"/>
    <w:rsid w:val="0057391C"/>
    <w:rsid w:val="00573A03"/>
    <w:rsid w:val="00573CBE"/>
    <w:rsid w:val="00574298"/>
    <w:rsid w:val="00574331"/>
    <w:rsid w:val="00574356"/>
    <w:rsid w:val="005745CA"/>
    <w:rsid w:val="00574CAB"/>
    <w:rsid w:val="00574FFB"/>
    <w:rsid w:val="005753BD"/>
    <w:rsid w:val="00575733"/>
    <w:rsid w:val="00575D07"/>
    <w:rsid w:val="005761DA"/>
    <w:rsid w:val="0057628B"/>
    <w:rsid w:val="005762E5"/>
    <w:rsid w:val="00576463"/>
    <w:rsid w:val="0057647A"/>
    <w:rsid w:val="00576823"/>
    <w:rsid w:val="00576A05"/>
    <w:rsid w:val="00576CCB"/>
    <w:rsid w:val="00576D23"/>
    <w:rsid w:val="00576E32"/>
    <w:rsid w:val="00576FC4"/>
    <w:rsid w:val="005772A9"/>
    <w:rsid w:val="005772CA"/>
    <w:rsid w:val="0057744E"/>
    <w:rsid w:val="005778A9"/>
    <w:rsid w:val="005779D5"/>
    <w:rsid w:val="00577A40"/>
    <w:rsid w:val="00577DBA"/>
    <w:rsid w:val="005808FD"/>
    <w:rsid w:val="00580ADA"/>
    <w:rsid w:val="00581070"/>
    <w:rsid w:val="005813AE"/>
    <w:rsid w:val="00581610"/>
    <w:rsid w:val="005817E8"/>
    <w:rsid w:val="00581C20"/>
    <w:rsid w:val="00581D0F"/>
    <w:rsid w:val="00581E7A"/>
    <w:rsid w:val="00581F2D"/>
    <w:rsid w:val="005825BD"/>
    <w:rsid w:val="00582704"/>
    <w:rsid w:val="0058298B"/>
    <w:rsid w:val="00582D3A"/>
    <w:rsid w:val="00582E51"/>
    <w:rsid w:val="00582F65"/>
    <w:rsid w:val="00583148"/>
    <w:rsid w:val="0058375F"/>
    <w:rsid w:val="00583790"/>
    <w:rsid w:val="00584756"/>
    <w:rsid w:val="005850D9"/>
    <w:rsid w:val="0058548D"/>
    <w:rsid w:val="0058566E"/>
    <w:rsid w:val="00585670"/>
    <w:rsid w:val="005858D9"/>
    <w:rsid w:val="0058601D"/>
    <w:rsid w:val="00586066"/>
    <w:rsid w:val="005861AA"/>
    <w:rsid w:val="0058693D"/>
    <w:rsid w:val="00586C8D"/>
    <w:rsid w:val="00587351"/>
    <w:rsid w:val="00587927"/>
    <w:rsid w:val="00587CCB"/>
    <w:rsid w:val="00587D80"/>
    <w:rsid w:val="00587E13"/>
    <w:rsid w:val="0059064C"/>
    <w:rsid w:val="0059098C"/>
    <w:rsid w:val="00590C79"/>
    <w:rsid w:val="00590D68"/>
    <w:rsid w:val="005911D8"/>
    <w:rsid w:val="005917D3"/>
    <w:rsid w:val="00591A77"/>
    <w:rsid w:val="00591F3F"/>
    <w:rsid w:val="005920FE"/>
    <w:rsid w:val="005923CE"/>
    <w:rsid w:val="00592406"/>
    <w:rsid w:val="005926DA"/>
    <w:rsid w:val="00593054"/>
    <w:rsid w:val="005933EF"/>
    <w:rsid w:val="00593613"/>
    <w:rsid w:val="0059361F"/>
    <w:rsid w:val="005938CD"/>
    <w:rsid w:val="00593C01"/>
    <w:rsid w:val="00593FA5"/>
    <w:rsid w:val="005940BE"/>
    <w:rsid w:val="005944E8"/>
    <w:rsid w:val="005946B5"/>
    <w:rsid w:val="00594E50"/>
    <w:rsid w:val="00594EE2"/>
    <w:rsid w:val="0059550D"/>
    <w:rsid w:val="005955D8"/>
    <w:rsid w:val="005955EB"/>
    <w:rsid w:val="00595DC3"/>
    <w:rsid w:val="0059677F"/>
    <w:rsid w:val="0059683D"/>
    <w:rsid w:val="00596D80"/>
    <w:rsid w:val="0059742B"/>
    <w:rsid w:val="00597447"/>
    <w:rsid w:val="005974A4"/>
    <w:rsid w:val="00597747"/>
    <w:rsid w:val="00597870"/>
    <w:rsid w:val="005A02AE"/>
    <w:rsid w:val="005A0E6B"/>
    <w:rsid w:val="005A193E"/>
    <w:rsid w:val="005A1CF1"/>
    <w:rsid w:val="005A261F"/>
    <w:rsid w:val="005A2A87"/>
    <w:rsid w:val="005A2C8A"/>
    <w:rsid w:val="005A2D02"/>
    <w:rsid w:val="005A2D1D"/>
    <w:rsid w:val="005A2DC3"/>
    <w:rsid w:val="005A3166"/>
    <w:rsid w:val="005A32A8"/>
    <w:rsid w:val="005A32A9"/>
    <w:rsid w:val="005A34DC"/>
    <w:rsid w:val="005A35B7"/>
    <w:rsid w:val="005A3640"/>
    <w:rsid w:val="005A3D3E"/>
    <w:rsid w:val="005A43B5"/>
    <w:rsid w:val="005A4495"/>
    <w:rsid w:val="005A453D"/>
    <w:rsid w:val="005A47C2"/>
    <w:rsid w:val="005A4F68"/>
    <w:rsid w:val="005A53B2"/>
    <w:rsid w:val="005A53B3"/>
    <w:rsid w:val="005A571A"/>
    <w:rsid w:val="005A5828"/>
    <w:rsid w:val="005A5BD6"/>
    <w:rsid w:val="005A5C70"/>
    <w:rsid w:val="005A5D1D"/>
    <w:rsid w:val="005A5DF2"/>
    <w:rsid w:val="005A635A"/>
    <w:rsid w:val="005A65FD"/>
    <w:rsid w:val="005A66AF"/>
    <w:rsid w:val="005A6922"/>
    <w:rsid w:val="005A6F81"/>
    <w:rsid w:val="005A6FF1"/>
    <w:rsid w:val="005A6FF4"/>
    <w:rsid w:val="005A746D"/>
    <w:rsid w:val="005A7475"/>
    <w:rsid w:val="005A74EC"/>
    <w:rsid w:val="005A7B10"/>
    <w:rsid w:val="005A7CEA"/>
    <w:rsid w:val="005B050D"/>
    <w:rsid w:val="005B05E7"/>
    <w:rsid w:val="005B0852"/>
    <w:rsid w:val="005B0B15"/>
    <w:rsid w:val="005B0B4D"/>
    <w:rsid w:val="005B11B3"/>
    <w:rsid w:val="005B19A4"/>
    <w:rsid w:val="005B1C44"/>
    <w:rsid w:val="005B1EB5"/>
    <w:rsid w:val="005B1F63"/>
    <w:rsid w:val="005B1FAE"/>
    <w:rsid w:val="005B2428"/>
    <w:rsid w:val="005B2511"/>
    <w:rsid w:val="005B262A"/>
    <w:rsid w:val="005B26E8"/>
    <w:rsid w:val="005B28A5"/>
    <w:rsid w:val="005B28C0"/>
    <w:rsid w:val="005B2A20"/>
    <w:rsid w:val="005B2A47"/>
    <w:rsid w:val="005B2D9A"/>
    <w:rsid w:val="005B330A"/>
    <w:rsid w:val="005B3466"/>
    <w:rsid w:val="005B34DF"/>
    <w:rsid w:val="005B394E"/>
    <w:rsid w:val="005B3AC7"/>
    <w:rsid w:val="005B3D31"/>
    <w:rsid w:val="005B3FA1"/>
    <w:rsid w:val="005B473A"/>
    <w:rsid w:val="005B5167"/>
    <w:rsid w:val="005B5283"/>
    <w:rsid w:val="005B5317"/>
    <w:rsid w:val="005B55C6"/>
    <w:rsid w:val="005B56E4"/>
    <w:rsid w:val="005B5A6F"/>
    <w:rsid w:val="005B5BDD"/>
    <w:rsid w:val="005B5D44"/>
    <w:rsid w:val="005B60AE"/>
    <w:rsid w:val="005B60DB"/>
    <w:rsid w:val="005B62AD"/>
    <w:rsid w:val="005B63AB"/>
    <w:rsid w:val="005B6AB1"/>
    <w:rsid w:val="005B6D4A"/>
    <w:rsid w:val="005B6E7F"/>
    <w:rsid w:val="005B6EA7"/>
    <w:rsid w:val="005B7027"/>
    <w:rsid w:val="005B706C"/>
    <w:rsid w:val="005B738A"/>
    <w:rsid w:val="005B769D"/>
    <w:rsid w:val="005B7A9A"/>
    <w:rsid w:val="005B7F83"/>
    <w:rsid w:val="005C0097"/>
    <w:rsid w:val="005C0FE3"/>
    <w:rsid w:val="005C12FD"/>
    <w:rsid w:val="005C171C"/>
    <w:rsid w:val="005C1818"/>
    <w:rsid w:val="005C18A8"/>
    <w:rsid w:val="005C1AA4"/>
    <w:rsid w:val="005C1DCC"/>
    <w:rsid w:val="005C247C"/>
    <w:rsid w:val="005C251E"/>
    <w:rsid w:val="005C27F9"/>
    <w:rsid w:val="005C2C72"/>
    <w:rsid w:val="005C2DD4"/>
    <w:rsid w:val="005C2E3A"/>
    <w:rsid w:val="005C367A"/>
    <w:rsid w:val="005C390A"/>
    <w:rsid w:val="005C39FE"/>
    <w:rsid w:val="005C3A10"/>
    <w:rsid w:val="005C3BBC"/>
    <w:rsid w:val="005C3D2D"/>
    <w:rsid w:val="005C3DAE"/>
    <w:rsid w:val="005C3ED1"/>
    <w:rsid w:val="005C4017"/>
    <w:rsid w:val="005C4415"/>
    <w:rsid w:val="005C4B8F"/>
    <w:rsid w:val="005C4C18"/>
    <w:rsid w:val="005C4E2B"/>
    <w:rsid w:val="005C4F96"/>
    <w:rsid w:val="005C5096"/>
    <w:rsid w:val="005C53C8"/>
    <w:rsid w:val="005C5A66"/>
    <w:rsid w:val="005C5B7A"/>
    <w:rsid w:val="005C67E7"/>
    <w:rsid w:val="005C6B19"/>
    <w:rsid w:val="005C7161"/>
    <w:rsid w:val="005C73D8"/>
    <w:rsid w:val="005C77E6"/>
    <w:rsid w:val="005D0027"/>
    <w:rsid w:val="005D053F"/>
    <w:rsid w:val="005D0A21"/>
    <w:rsid w:val="005D0DBE"/>
    <w:rsid w:val="005D0EC6"/>
    <w:rsid w:val="005D1379"/>
    <w:rsid w:val="005D13E1"/>
    <w:rsid w:val="005D1462"/>
    <w:rsid w:val="005D14A3"/>
    <w:rsid w:val="005D1A79"/>
    <w:rsid w:val="005D1DB4"/>
    <w:rsid w:val="005D21D5"/>
    <w:rsid w:val="005D265F"/>
    <w:rsid w:val="005D29D9"/>
    <w:rsid w:val="005D2EAE"/>
    <w:rsid w:val="005D3123"/>
    <w:rsid w:val="005D31F6"/>
    <w:rsid w:val="005D3512"/>
    <w:rsid w:val="005D3586"/>
    <w:rsid w:val="005D386F"/>
    <w:rsid w:val="005D3CF3"/>
    <w:rsid w:val="005D3E9A"/>
    <w:rsid w:val="005D4051"/>
    <w:rsid w:val="005D48B0"/>
    <w:rsid w:val="005D493B"/>
    <w:rsid w:val="005D4B0B"/>
    <w:rsid w:val="005D51CD"/>
    <w:rsid w:val="005D59F5"/>
    <w:rsid w:val="005D5A13"/>
    <w:rsid w:val="005D5E33"/>
    <w:rsid w:val="005D64BD"/>
    <w:rsid w:val="005D668B"/>
    <w:rsid w:val="005D675C"/>
    <w:rsid w:val="005D67C3"/>
    <w:rsid w:val="005D6891"/>
    <w:rsid w:val="005D6A26"/>
    <w:rsid w:val="005D6AEA"/>
    <w:rsid w:val="005D6D06"/>
    <w:rsid w:val="005D6D86"/>
    <w:rsid w:val="005D6F4D"/>
    <w:rsid w:val="005D712D"/>
    <w:rsid w:val="005D719D"/>
    <w:rsid w:val="005D7451"/>
    <w:rsid w:val="005D77FE"/>
    <w:rsid w:val="005D786E"/>
    <w:rsid w:val="005D7B40"/>
    <w:rsid w:val="005D7C81"/>
    <w:rsid w:val="005E092F"/>
    <w:rsid w:val="005E0BFD"/>
    <w:rsid w:val="005E0D27"/>
    <w:rsid w:val="005E106B"/>
    <w:rsid w:val="005E1173"/>
    <w:rsid w:val="005E11D3"/>
    <w:rsid w:val="005E1423"/>
    <w:rsid w:val="005E1757"/>
    <w:rsid w:val="005E1D20"/>
    <w:rsid w:val="005E1E23"/>
    <w:rsid w:val="005E25C3"/>
    <w:rsid w:val="005E325F"/>
    <w:rsid w:val="005E34B1"/>
    <w:rsid w:val="005E3530"/>
    <w:rsid w:val="005E389A"/>
    <w:rsid w:val="005E3DBE"/>
    <w:rsid w:val="005E406B"/>
    <w:rsid w:val="005E41B4"/>
    <w:rsid w:val="005E44FA"/>
    <w:rsid w:val="005E47FF"/>
    <w:rsid w:val="005E4995"/>
    <w:rsid w:val="005E4BB5"/>
    <w:rsid w:val="005E4BD7"/>
    <w:rsid w:val="005E4F1C"/>
    <w:rsid w:val="005E52D1"/>
    <w:rsid w:val="005E5546"/>
    <w:rsid w:val="005E5960"/>
    <w:rsid w:val="005E5DB2"/>
    <w:rsid w:val="005E6546"/>
    <w:rsid w:val="005E674C"/>
    <w:rsid w:val="005E683F"/>
    <w:rsid w:val="005E731D"/>
    <w:rsid w:val="005E7882"/>
    <w:rsid w:val="005E7BD0"/>
    <w:rsid w:val="005E7DF2"/>
    <w:rsid w:val="005E7F9A"/>
    <w:rsid w:val="005F080E"/>
    <w:rsid w:val="005F0951"/>
    <w:rsid w:val="005F0A83"/>
    <w:rsid w:val="005F0C0D"/>
    <w:rsid w:val="005F0F70"/>
    <w:rsid w:val="005F102F"/>
    <w:rsid w:val="005F153D"/>
    <w:rsid w:val="005F177F"/>
    <w:rsid w:val="005F1EFD"/>
    <w:rsid w:val="005F21ED"/>
    <w:rsid w:val="005F28DE"/>
    <w:rsid w:val="005F29F6"/>
    <w:rsid w:val="005F2FAE"/>
    <w:rsid w:val="005F2FAF"/>
    <w:rsid w:val="005F36BA"/>
    <w:rsid w:val="005F378B"/>
    <w:rsid w:val="005F3956"/>
    <w:rsid w:val="005F3CED"/>
    <w:rsid w:val="005F3E88"/>
    <w:rsid w:val="005F41E7"/>
    <w:rsid w:val="005F440D"/>
    <w:rsid w:val="005F4927"/>
    <w:rsid w:val="005F4A12"/>
    <w:rsid w:val="005F4C70"/>
    <w:rsid w:val="005F4D6D"/>
    <w:rsid w:val="005F4DB6"/>
    <w:rsid w:val="005F5383"/>
    <w:rsid w:val="005F54F0"/>
    <w:rsid w:val="005F57DC"/>
    <w:rsid w:val="005F592C"/>
    <w:rsid w:val="005F5A3F"/>
    <w:rsid w:val="005F5A8B"/>
    <w:rsid w:val="005F5BF8"/>
    <w:rsid w:val="005F5F0F"/>
    <w:rsid w:val="005F66B8"/>
    <w:rsid w:val="005F6851"/>
    <w:rsid w:val="005F6AEF"/>
    <w:rsid w:val="005F6EB8"/>
    <w:rsid w:val="005F6EFB"/>
    <w:rsid w:val="005F6F35"/>
    <w:rsid w:val="005F768F"/>
    <w:rsid w:val="005F782C"/>
    <w:rsid w:val="005F7874"/>
    <w:rsid w:val="005F78EC"/>
    <w:rsid w:val="005F7AD1"/>
    <w:rsid w:val="005F7EF9"/>
    <w:rsid w:val="005F7F16"/>
    <w:rsid w:val="005F7F47"/>
    <w:rsid w:val="00600018"/>
    <w:rsid w:val="006001C2"/>
    <w:rsid w:val="006008B5"/>
    <w:rsid w:val="00600BAB"/>
    <w:rsid w:val="00601144"/>
    <w:rsid w:val="00601216"/>
    <w:rsid w:val="006014B7"/>
    <w:rsid w:val="006016A6"/>
    <w:rsid w:val="00601C92"/>
    <w:rsid w:val="006020AD"/>
    <w:rsid w:val="0060245B"/>
    <w:rsid w:val="00602AA5"/>
    <w:rsid w:val="00602BA1"/>
    <w:rsid w:val="00602C89"/>
    <w:rsid w:val="00602F47"/>
    <w:rsid w:val="00602FF0"/>
    <w:rsid w:val="0060347E"/>
    <w:rsid w:val="0060353C"/>
    <w:rsid w:val="00603620"/>
    <w:rsid w:val="00603624"/>
    <w:rsid w:val="00603910"/>
    <w:rsid w:val="00603CE2"/>
    <w:rsid w:val="00603ED6"/>
    <w:rsid w:val="00604368"/>
    <w:rsid w:val="006046DC"/>
    <w:rsid w:val="006049A5"/>
    <w:rsid w:val="00604C7A"/>
    <w:rsid w:val="00604CB4"/>
    <w:rsid w:val="00604E6D"/>
    <w:rsid w:val="00605333"/>
    <w:rsid w:val="0060545B"/>
    <w:rsid w:val="006054BE"/>
    <w:rsid w:val="00605968"/>
    <w:rsid w:val="00605995"/>
    <w:rsid w:val="00605A85"/>
    <w:rsid w:val="00605B9D"/>
    <w:rsid w:val="00605CCD"/>
    <w:rsid w:val="00606016"/>
    <w:rsid w:val="006060E9"/>
    <w:rsid w:val="00606208"/>
    <w:rsid w:val="00606238"/>
    <w:rsid w:val="006064D0"/>
    <w:rsid w:val="00606C17"/>
    <w:rsid w:val="00606E37"/>
    <w:rsid w:val="00607030"/>
    <w:rsid w:val="006073DC"/>
    <w:rsid w:val="00607876"/>
    <w:rsid w:val="0060787E"/>
    <w:rsid w:val="00607E46"/>
    <w:rsid w:val="00610187"/>
    <w:rsid w:val="00610A7B"/>
    <w:rsid w:val="00610F96"/>
    <w:rsid w:val="00610FFD"/>
    <w:rsid w:val="0061139E"/>
    <w:rsid w:val="006115C6"/>
    <w:rsid w:val="00611C0F"/>
    <w:rsid w:val="00611C9D"/>
    <w:rsid w:val="006127C8"/>
    <w:rsid w:val="00612923"/>
    <w:rsid w:val="00612A20"/>
    <w:rsid w:val="00612B59"/>
    <w:rsid w:val="00612C63"/>
    <w:rsid w:val="0061318B"/>
    <w:rsid w:val="00613319"/>
    <w:rsid w:val="00613331"/>
    <w:rsid w:val="00613353"/>
    <w:rsid w:val="006137FD"/>
    <w:rsid w:val="006139B8"/>
    <w:rsid w:val="00613A5E"/>
    <w:rsid w:val="00614076"/>
    <w:rsid w:val="0061413D"/>
    <w:rsid w:val="0061492A"/>
    <w:rsid w:val="00614B12"/>
    <w:rsid w:val="00614E76"/>
    <w:rsid w:val="00615235"/>
    <w:rsid w:val="0061524F"/>
    <w:rsid w:val="006157E0"/>
    <w:rsid w:val="00615A9D"/>
    <w:rsid w:val="00615E18"/>
    <w:rsid w:val="00615F3B"/>
    <w:rsid w:val="0061610C"/>
    <w:rsid w:val="006167E6"/>
    <w:rsid w:val="0061682B"/>
    <w:rsid w:val="00616AF0"/>
    <w:rsid w:val="00616BF4"/>
    <w:rsid w:val="00616E77"/>
    <w:rsid w:val="00617133"/>
    <w:rsid w:val="006172DF"/>
    <w:rsid w:val="0061737E"/>
    <w:rsid w:val="00617665"/>
    <w:rsid w:val="006176B7"/>
    <w:rsid w:val="00617822"/>
    <w:rsid w:val="00617A14"/>
    <w:rsid w:val="0062038C"/>
    <w:rsid w:val="00620A73"/>
    <w:rsid w:val="00621030"/>
    <w:rsid w:val="0062115E"/>
    <w:rsid w:val="0062162D"/>
    <w:rsid w:val="00621F27"/>
    <w:rsid w:val="00621FD9"/>
    <w:rsid w:val="00622332"/>
    <w:rsid w:val="006226AE"/>
    <w:rsid w:val="00622811"/>
    <w:rsid w:val="006229EA"/>
    <w:rsid w:val="00622A1B"/>
    <w:rsid w:val="00622A20"/>
    <w:rsid w:val="00622B68"/>
    <w:rsid w:val="00622F0F"/>
    <w:rsid w:val="00622FD3"/>
    <w:rsid w:val="00623AFD"/>
    <w:rsid w:val="00623DE4"/>
    <w:rsid w:val="00623F88"/>
    <w:rsid w:val="006241B5"/>
    <w:rsid w:val="006242F2"/>
    <w:rsid w:val="00624378"/>
    <w:rsid w:val="00624585"/>
    <w:rsid w:val="006248B9"/>
    <w:rsid w:val="00624912"/>
    <w:rsid w:val="00624A29"/>
    <w:rsid w:val="00624D08"/>
    <w:rsid w:val="00625030"/>
    <w:rsid w:val="00625252"/>
    <w:rsid w:val="006255E1"/>
    <w:rsid w:val="00625E41"/>
    <w:rsid w:val="00625E80"/>
    <w:rsid w:val="00626F3B"/>
    <w:rsid w:val="0062716C"/>
    <w:rsid w:val="006271C3"/>
    <w:rsid w:val="0062732D"/>
    <w:rsid w:val="00627487"/>
    <w:rsid w:val="00627602"/>
    <w:rsid w:val="00630191"/>
    <w:rsid w:val="00630224"/>
    <w:rsid w:val="0063067D"/>
    <w:rsid w:val="006307B9"/>
    <w:rsid w:val="006308A5"/>
    <w:rsid w:val="006308D4"/>
    <w:rsid w:val="00630BEC"/>
    <w:rsid w:val="00630CED"/>
    <w:rsid w:val="006312CC"/>
    <w:rsid w:val="006314D3"/>
    <w:rsid w:val="0063167A"/>
    <w:rsid w:val="006316A3"/>
    <w:rsid w:val="00631AAB"/>
    <w:rsid w:val="00631DC7"/>
    <w:rsid w:val="00632B7B"/>
    <w:rsid w:val="00632C40"/>
    <w:rsid w:val="00632E0A"/>
    <w:rsid w:val="00632E54"/>
    <w:rsid w:val="00633019"/>
    <w:rsid w:val="00633040"/>
    <w:rsid w:val="006332AC"/>
    <w:rsid w:val="0063359C"/>
    <w:rsid w:val="00633D24"/>
    <w:rsid w:val="00633DE1"/>
    <w:rsid w:val="00634071"/>
    <w:rsid w:val="00634373"/>
    <w:rsid w:val="006344DA"/>
    <w:rsid w:val="0063458A"/>
    <w:rsid w:val="00634867"/>
    <w:rsid w:val="0063493B"/>
    <w:rsid w:val="0063497F"/>
    <w:rsid w:val="00634B77"/>
    <w:rsid w:val="00634C1C"/>
    <w:rsid w:val="00634F10"/>
    <w:rsid w:val="00635207"/>
    <w:rsid w:val="00635A7F"/>
    <w:rsid w:val="00635DC3"/>
    <w:rsid w:val="006363FB"/>
    <w:rsid w:val="00636681"/>
    <w:rsid w:val="006368BF"/>
    <w:rsid w:val="00636D12"/>
    <w:rsid w:val="00636D36"/>
    <w:rsid w:val="00636DD1"/>
    <w:rsid w:val="0063707A"/>
    <w:rsid w:val="006370B2"/>
    <w:rsid w:val="00637308"/>
    <w:rsid w:val="006374A1"/>
    <w:rsid w:val="006375CC"/>
    <w:rsid w:val="00637921"/>
    <w:rsid w:val="00637AED"/>
    <w:rsid w:val="00637C84"/>
    <w:rsid w:val="00637F4A"/>
    <w:rsid w:val="00640543"/>
    <w:rsid w:val="00640551"/>
    <w:rsid w:val="0064081B"/>
    <w:rsid w:val="006408CC"/>
    <w:rsid w:val="00640D8F"/>
    <w:rsid w:val="00640F3C"/>
    <w:rsid w:val="00640F5D"/>
    <w:rsid w:val="006410D9"/>
    <w:rsid w:val="0064130C"/>
    <w:rsid w:val="006413C4"/>
    <w:rsid w:val="006415F1"/>
    <w:rsid w:val="006416B1"/>
    <w:rsid w:val="00641B85"/>
    <w:rsid w:val="00641D79"/>
    <w:rsid w:val="00642099"/>
    <w:rsid w:val="006423F7"/>
    <w:rsid w:val="00642A51"/>
    <w:rsid w:val="00642CBE"/>
    <w:rsid w:val="006430B6"/>
    <w:rsid w:val="00643218"/>
    <w:rsid w:val="0064323C"/>
    <w:rsid w:val="006435CD"/>
    <w:rsid w:val="00643FDB"/>
    <w:rsid w:val="006443C0"/>
    <w:rsid w:val="00644AB8"/>
    <w:rsid w:val="00644C6F"/>
    <w:rsid w:val="00644CE9"/>
    <w:rsid w:val="00644DBA"/>
    <w:rsid w:val="00645751"/>
    <w:rsid w:val="006458C4"/>
    <w:rsid w:val="006458F4"/>
    <w:rsid w:val="00645B09"/>
    <w:rsid w:val="00645D28"/>
    <w:rsid w:val="00645EBF"/>
    <w:rsid w:val="00646033"/>
    <w:rsid w:val="0064609C"/>
    <w:rsid w:val="006460AA"/>
    <w:rsid w:val="0064618B"/>
    <w:rsid w:val="006461BF"/>
    <w:rsid w:val="0064635F"/>
    <w:rsid w:val="006463A2"/>
    <w:rsid w:val="00646426"/>
    <w:rsid w:val="0064721A"/>
    <w:rsid w:val="0064725F"/>
    <w:rsid w:val="00647845"/>
    <w:rsid w:val="00647887"/>
    <w:rsid w:val="00647910"/>
    <w:rsid w:val="00650346"/>
    <w:rsid w:val="006505C9"/>
    <w:rsid w:val="006505F6"/>
    <w:rsid w:val="00650637"/>
    <w:rsid w:val="006509B5"/>
    <w:rsid w:val="00650ABB"/>
    <w:rsid w:val="00650B15"/>
    <w:rsid w:val="00651049"/>
    <w:rsid w:val="0065127E"/>
    <w:rsid w:val="006515DE"/>
    <w:rsid w:val="0065239F"/>
    <w:rsid w:val="00652B35"/>
    <w:rsid w:val="00652EB6"/>
    <w:rsid w:val="00653106"/>
    <w:rsid w:val="006532D6"/>
    <w:rsid w:val="006537B9"/>
    <w:rsid w:val="00653A5C"/>
    <w:rsid w:val="00654024"/>
    <w:rsid w:val="006540F3"/>
    <w:rsid w:val="0065419D"/>
    <w:rsid w:val="006543CD"/>
    <w:rsid w:val="00654D71"/>
    <w:rsid w:val="00654F9D"/>
    <w:rsid w:val="0065537A"/>
    <w:rsid w:val="00655953"/>
    <w:rsid w:val="00655CFF"/>
    <w:rsid w:val="00655F0B"/>
    <w:rsid w:val="00656135"/>
    <w:rsid w:val="00656DFD"/>
    <w:rsid w:val="006570FA"/>
    <w:rsid w:val="006579AA"/>
    <w:rsid w:val="00657AF8"/>
    <w:rsid w:val="00660545"/>
    <w:rsid w:val="006605D3"/>
    <w:rsid w:val="006607DA"/>
    <w:rsid w:val="006607E2"/>
    <w:rsid w:val="0066081A"/>
    <w:rsid w:val="00660833"/>
    <w:rsid w:val="00660AE9"/>
    <w:rsid w:val="00660C6B"/>
    <w:rsid w:val="0066137E"/>
    <w:rsid w:val="00662034"/>
    <w:rsid w:val="00662047"/>
    <w:rsid w:val="00662361"/>
    <w:rsid w:val="00662420"/>
    <w:rsid w:val="0066259C"/>
    <w:rsid w:val="00662C07"/>
    <w:rsid w:val="00662F6C"/>
    <w:rsid w:val="0066324C"/>
    <w:rsid w:val="006634F8"/>
    <w:rsid w:val="00663982"/>
    <w:rsid w:val="006639E4"/>
    <w:rsid w:val="00663F3C"/>
    <w:rsid w:val="00663F47"/>
    <w:rsid w:val="00663FCD"/>
    <w:rsid w:val="00664150"/>
    <w:rsid w:val="006647D5"/>
    <w:rsid w:val="00664FB8"/>
    <w:rsid w:val="006656D3"/>
    <w:rsid w:val="00665AEE"/>
    <w:rsid w:val="00666703"/>
    <w:rsid w:val="00666BC5"/>
    <w:rsid w:val="00666BDC"/>
    <w:rsid w:val="0066716A"/>
    <w:rsid w:val="0066742D"/>
    <w:rsid w:val="00667778"/>
    <w:rsid w:val="00667824"/>
    <w:rsid w:val="006678DD"/>
    <w:rsid w:val="00667BC9"/>
    <w:rsid w:val="00667D58"/>
    <w:rsid w:val="00667E04"/>
    <w:rsid w:val="0067004F"/>
    <w:rsid w:val="0067069F"/>
    <w:rsid w:val="00670760"/>
    <w:rsid w:val="00670C9E"/>
    <w:rsid w:val="00670D39"/>
    <w:rsid w:val="00670E87"/>
    <w:rsid w:val="00670FEE"/>
    <w:rsid w:val="0067145E"/>
    <w:rsid w:val="0067160F"/>
    <w:rsid w:val="0067163F"/>
    <w:rsid w:val="00671ED3"/>
    <w:rsid w:val="00671ED6"/>
    <w:rsid w:val="00671F47"/>
    <w:rsid w:val="006720E1"/>
    <w:rsid w:val="00672117"/>
    <w:rsid w:val="00672232"/>
    <w:rsid w:val="006722D0"/>
    <w:rsid w:val="00672FBC"/>
    <w:rsid w:val="00673286"/>
    <w:rsid w:val="006738D3"/>
    <w:rsid w:val="00673ACF"/>
    <w:rsid w:val="00673B0E"/>
    <w:rsid w:val="00673B7C"/>
    <w:rsid w:val="00673DFB"/>
    <w:rsid w:val="0067403E"/>
    <w:rsid w:val="00674578"/>
    <w:rsid w:val="00674884"/>
    <w:rsid w:val="00674994"/>
    <w:rsid w:val="0067499E"/>
    <w:rsid w:val="00674BA4"/>
    <w:rsid w:val="006751CA"/>
    <w:rsid w:val="006757B4"/>
    <w:rsid w:val="00675A2A"/>
    <w:rsid w:val="0067605A"/>
    <w:rsid w:val="00676513"/>
    <w:rsid w:val="006767CB"/>
    <w:rsid w:val="00676818"/>
    <w:rsid w:val="006769A8"/>
    <w:rsid w:val="00676A7B"/>
    <w:rsid w:val="00677A6C"/>
    <w:rsid w:val="00677B55"/>
    <w:rsid w:val="00677E63"/>
    <w:rsid w:val="00677FE2"/>
    <w:rsid w:val="00680162"/>
    <w:rsid w:val="00680673"/>
    <w:rsid w:val="006808CB"/>
    <w:rsid w:val="00680C46"/>
    <w:rsid w:val="00680C51"/>
    <w:rsid w:val="00680CBE"/>
    <w:rsid w:val="00680CD0"/>
    <w:rsid w:val="006810CE"/>
    <w:rsid w:val="0068133B"/>
    <w:rsid w:val="00681E40"/>
    <w:rsid w:val="00681F7C"/>
    <w:rsid w:val="0068225E"/>
    <w:rsid w:val="00682263"/>
    <w:rsid w:val="00682330"/>
    <w:rsid w:val="00682749"/>
    <w:rsid w:val="00682D3F"/>
    <w:rsid w:val="0068322C"/>
    <w:rsid w:val="006838CA"/>
    <w:rsid w:val="00683A64"/>
    <w:rsid w:val="00683A8F"/>
    <w:rsid w:val="00683C5A"/>
    <w:rsid w:val="0068438A"/>
    <w:rsid w:val="00684BA4"/>
    <w:rsid w:val="00684D28"/>
    <w:rsid w:val="006850AF"/>
    <w:rsid w:val="00685381"/>
    <w:rsid w:val="00685908"/>
    <w:rsid w:val="00685BD4"/>
    <w:rsid w:val="00685CC4"/>
    <w:rsid w:val="00685D62"/>
    <w:rsid w:val="00685FC6"/>
    <w:rsid w:val="006864D7"/>
    <w:rsid w:val="006867AA"/>
    <w:rsid w:val="00686885"/>
    <w:rsid w:val="00686B5E"/>
    <w:rsid w:val="00686CD4"/>
    <w:rsid w:val="00686D6B"/>
    <w:rsid w:val="00686E03"/>
    <w:rsid w:val="00686EC3"/>
    <w:rsid w:val="00687046"/>
    <w:rsid w:val="006873BA"/>
    <w:rsid w:val="00687628"/>
    <w:rsid w:val="0068799B"/>
    <w:rsid w:val="00687AAA"/>
    <w:rsid w:val="00687C7E"/>
    <w:rsid w:val="00687DDC"/>
    <w:rsid w:val="00687F6B"/>
    <w:rsid w:val="00690391"/>
    <w:rsid w:val="006903AB"/>
    <w:rsid w:val="00690591"/>
    <w:rsid w:val="00690C37"/>
    <w:rsid w:val="00690E87"/>
    <w:rsid w:val="00691173"/>
    <w:rsid w:val="006921B1"/>
    <w:rsid w:val="0069282D"/>
    <w:rsid w:val="00692A1A"/>
    <w:rsid w:val="00692B29"/>
    <w:rsid w:val="00692BB3"/>
    <w:rsid w:val="00692BEC"/>
    <w:rsid w:val="00692D09"/>
    <w:rsid w:val="00692D0E"/>
    <w:rsid w:val="006938A4"/>
    <w:rsid w:val="00693A0F"/>
    <w:rsid w:val="00693CBE"/>
    <w:rsid w:val="00693E8B"/>
    <w:rsid w:val="00693EB6"/>
    <w:rsid w:val="006944B7"/>
    <w:rsid w:val="0069466E"/>
    <w:rsid w:val="00694760"/>
    <w:rsid w:val="00694978"/>
    <w:rsid w:val="00694ACC"/>
    <w:rsid w:val="00694B7B"/>
    <w:rsid w:val="00694B88"/>
    <w:rsid w:val="00695256"/>
    <w:rsid w:val="0069538D"/>
    <w:rsid w:val="006954F1"/>
    <w:rsid w:val="0069568C"/>
    <w:rsid w:val="0069621D"/>
    <w:rsid w:val="006964C7"/>
    <w:rsid w:val="00696501"/>
    <w:rsid w:val="00696713"/>
    <w:rsid w:val="00696AC2"/>
    <w:rsid w:val="00696B60"/>
    <w:rsid w:val="00697727"/>
    <w:rsid w:val="00697E01"/>
    <w:rsid w:val="00697EAD"/>
    <w:rsid w:val="006A09E0"/>
    <w:rsid w:val="006A0B85"/>
    <w:rsid w:val="006A10DF"/>
    <w:rsid w:val="006A1294"/>
    <w:rsid w:val="006A1795"/>
    <w:rsid w:val="006A193C"/>
    <w:rsid w:val="006A1E35"/>
    <w:rsid w:val="006A1F61"/>
    <w:rsid w:val="006A26B7"/>
    <w:rsid w:val="006A27AE"/>
    <w:rsid w:val="006A2DED"/>
    <w:rsid w:val="006A318D"/>
    <w:rsid w:val="006A374E"/>
    <w:rsid w:val="006A3B9A"/>
    <w:rsid w:val="006A3C88"/>
    <w:rsid w:val="006A478B"/>
    <w:rsid w:val="006A4C33"/>
    <w:rsid w:val="006A4EB8"/>
    <w:rsid w:val="006A4F66"/>
    <w:rsid w:val="006A5427"/>
    <w:rsid w:val="006A5468"/>
    <w:rsid w:val="006A597F"/>
    <w:rsid w:val="006A5A4D"/>
    <w:rsid w:val="006A656C"/>
    <w:rsid w:val="006A6A56"/>
    <w:rsid w:val="006A6B73"/>
    <w:rsid w:val="006A6F1A"/>
    <w:rsid w:val="006A6F90"/>
    <w:rsid w:val="006A6FCD"/>
    <w:rsid w:val="006A6FE3"/>
    <w:rsid w:val="006A71A6"/>
    <w:rsid w:val="006A752C"/>
    <w:rsid w:val="006A759D"/>
    <w:rsid w:val="006A761A"/>
    <w:rsid w:val="006A7CC7"/>
    <w:rsid w:val="006A7E8F"/>
    <w:rsid w:val="006A7F0F"/>
    <w:rsid w:val="006A7F2E"/>
    <w:rsid w:val="006B020C"/>
    <w:rsid w:val="006B0328"/>
    <w:rsid w:val="006B032C"/>
    <w:rsid w:val="006B068E"/>
    <w:rsid w:val="006B08CC"/>
    <w:rsid w:val="006B0ED9"/>
    <w:rsid w:val="006B11FB"/>
    <w:rsid w:val="006B139D"/>
    <w:rsid w:val="006B165D"/>
    <w:rsid w:val="006B17C9"/>
    <w:rsid w:val="006B217F"/>
    <w:rsid w:val="006B22C6"/>
    <w:rsid w:val="006B2339"/>
    <w:rsid w:val="006B24F4"/>
    <w:rsid w:val="006B2C23"/>
    <w:rsid w:val="006B2E41"/>
    <w:rsid w:val="006B3ABF"/>
    <w:rsid w:val="006B418D"/>
    <w:rsid w:val="006B45CF"/>
    <w:rsid w:val="006B47CB"/>
    <w:rsid w:val="006B4C35"/>
    <w:rsid w:val="006B4C7C"/>
    <w:rsid w:val="006B4F67"/>
    <w:rsid w:val="006B4FC7"/>
    <w:rsid w:val="006B54A9"/>
    <w:rsid w:val="006B568C"/>
    <w:rsid w:val="006B5978"/>
    <w:rsid w:val="006B59A7"/>
    <w:rsid w:val="006B625A"/>
    <w:rsid w:val="006B62F1"/>
    <w:rsid w:val="006B68C5"/>
    <w:rsid w:val="006B6A19"/>
    <w:rsid w:val="006B6A42"/>
    <w:rsid w:val="006B6CC8"/>
    <w:rsid w:val="006B6E6A"/>
    <w:rsid w:val="006B72FC"/>
    <w:rsid w:val="006B7A92"/>
    <w:rsid w:val="006B7CF9"/>
    <w:rsid w:val="006C001A"/>
    <w:rsid w:val="006C0117"/>
    <w:rsid w:val="006C0583"/>
    <w:rsid w:val="006C08EF"/>
    <w:rsid w:val="006C15C7"/>
    <w:rsid w:val="006C22F3"/>
    <w:rsid w:val="006C235A"/>
    <w:rsid w:val="006C2415"/>
    <w:rsid w:val="006C276B"/>
    <w:rsid w:val="006C3325"/>
    <w:rsid w:val="006C35A4"/>
    <w:rsid w:val="006C362E"/>
    <w:rsid w:val="006C365F"/>
    <w:rsid w:val="006C383A"/>
    <w:rsid w:val="006C3B36"/>
    <w:rsid w:val="006C4048"/>
    <w:rsid w:val="006C4221"/>
    <w:rsid w:val="006C4623"/>
    <w:rsid w:val="006C48E6"/>
    <w:rsid w:val="006C4A22"/>
    <w:rsid w:val="006C4A71"/>
    <w:rsid w:val="006C4B79"/>
    <w:rsid w:val="006C4DB3"/>
    <w:rsid w:val="006C4E7F"/>
    <w:rsid w:val="006C5094"/>
    <w:rsid w:val="006C50A8"/>
    <w:rsid w:val="006C52E2"/>
    <w:rsid w:val="006C57EA"/>
    <w:rsid w:val="006C5ADF"/>
    <w:rsid w:val="006C6311"/>
    <w:rsid w:val="006C65D7"/>
    <w:rsid w:val="006C6711"/>
    <w:rsid w:val="006C6A45"/>
    <w:rsid w:val="006C6F39"/>
    <w:rsid w:val="006C72FE"/>
    <w:rsid w:val="006C7586"/>
    <w:rsid w:val="006C76F2"/>
    <w:rsid w:val="006C77D4"/>
    <w:rsid w:val="006C7D2D"/>
    <w:rsid w:val="006D00E7"/>
    <w:rsid w:val="006D0DCE"/>
    <w:rsid w:val="006D1586"/>
    <w:rsid w:val="006D1740"/>
    <w:rsid w:val="006D19EE"/>
    <w:rsid w:val="006D1CF2"/>
    <w:rsid w:val="006D1D5E"/>
    <w:rsid w:val="006D204B"/>
    <w:rsid w:val="006D2092"/>
    <w:rsid w:val="006D2290"/>
    <w:rsid w:val="006D22D4"/>
    <w:rsid w:val="006D2591"/>
    <w:rsid w:val="006D2961"/>
    <w:rsid w:val="006D2A38"/>
    <w:rsid w:val="006D2CB8"/>
    <w:rsid w:val="006D2D4C"/>
    <w:rsid w:val="006D30E0"/>
    <w:rsid w:val="006D349C"/>
    <w:rsid w:val="006D3FE1"/>
    <w:rsid w:val="006D4798"/>
    <w:rsid w:val="006D47C9"/>
    <w:rsid w:val="006D4EBD"/>
    <w:rsid w:val="006D4FFD"/>
    <w:rsid w:val="006D5049"/>
    <w:rsid w:val="006D5105"/>
    <w:rsid w:val="006D5AD1"/>
    <w:rsid w:val="006D6A0A"/>
    <w:rsid w:val="006D6DED"/>
    <w:rsid w:val="006D6E96"/>
    <w:rsid w:val="006D6F15"/>
    <w:rsid w:val="006D7C04"/>
    <w:rsid w:val="006D7E16"/>
    <w:rsid w:val="006E026E"/>
    <w:rsid w:val="006E0375"/>
    <w:rsid w:val="006E06A1"/>
    <w:rsid w:val="006E0790"/>
    <w:rsid w:val="006E0794"/>
    <w:rsid w:val="006E0C6F"/>
    <w:rsid w:val="006E0F4E"/>
    <w:rsid w:val="006E142F"/>
    <w:rsid w:val="006E143C"/>
    <w:rsid w:val="006E1C15"/>
    <w:rsid w:val="006E262B"/>
    <w:rsid w:val="006E2871"/>
    <w:rsid w:val="006E2A7D"/>
    <w:rsid w:val="006E2FC8"/>
    <w:rsid w:val="006E30C2"/>
    <w:rsid w:val="006E32F6"/>
    <w:rsid w:val="006E33FD"/>
    <w:rsid w:val="006E3783"/>
    <w:rsid w:val="006E37C5"/>
    <w:rsid w:val="006E3B7E"/>
    <w:rsid w:val="006E3E0B"/>
    <w:rsid w:val="006E4877"/>
    <w:rsid w:val="006E4895"/>
    <w:rsid w:val="006E4A0A"/>
    <w:rsid w:val="006E535E"/>
    <w:rsid w:val="006E541A"/>
    <w:rsid w:val="006E77EE"/>
    <w:rsid w:val="006E7802"/>
    <w:rsid w:val="006E7D30"/>
    <w:rsid w:val="006F00DE"/>
    <w:rsid w:val="006F00FD"/>
    <w:rsid w:val="006F0A79"/>
    <w:rsid w:val="006F14E0"/>
    <w:rsid w:val="006F2040"/>
    <w:rsid w:val="006F20DB"/>
    <w:rsid w:val="006F23B5"/>
    <w:rsid w:val="006F297F"/>
    <w:rsid w:val="006F2ACF"/>
    <w:rsid w:val="006F2B44"/>
    <w:rsid w:val="006F2BFE"/>
    <w:rsid w:val="006F2F9D"/>
    <w:rsid w:val="006F2FC9"/>
    <w:rsid w:val="006F34D2"/>
    <w:rsid w:val="006F356E"/>
    <w:rsid w:val="006F3C32"/>
    <w:rsid w:val="006F43A3"/>
    <w:rsid w:val="006F43FA"/>
    <w:rsid w:val="006F46CE"/>
    <w:rsid w:val="006F480E"/>
    <w:rsid w:val="006F4960"/>
    <w:rsid w:val="006F4A8B"/>
    <w:rsid w:val="006F5699"/>
    <w:rsid w:val="006F594C"/>
    <w:rsid w:val="006F5AFE"/>
    <w:rsid w:val="006F5D35"/>
    <w:rsid w:val="006F5FF1"/>
    <w:rsid w:val="006F625B"/>
    <w:rsid w:val="006F62ED"/>
    <w:rsid w:val="006F6584"/>
    <w:rsid w:val="006F6592"/>
    <w:rsid w:val="006F6638"/>
    <w:rsid w:val="006F6AF9"/>
    <w:rsid w:val="006F6EB8"/>
    <w:rsid w:val="006F7027"/>
    <w:rsid w:val="006F72D6"/>
    <w:rsid w:val="006F72E9"/>
    <w:rsid w:val="006F7303"/>
    <w:rsid w:val="006F7865"/>
    <w:rsid w:val="006F7A31"/>
    <w:rsid w:val="00700439"/>
    <w:rsid w:val="007005F4"/>
    <w:rsid w:val="00700E87"/>
    <w:rsid w:val="007011A7"/>
    <w:rsid w:val="00701336"/>
    <w:rsid w:val="00701988"/>
    <w:rsid w:val="00701DB2"/>
    <w:rsid w:val="00701EF3"/>
    <w:rsid w:val="007022FD"/>
    <w:rsid w:val="007025BA"/>
    <w:rsid w:val="0070272B"/>
    <w:rsid w:val="00702A06"/>
    <w:rsid w:val="007039DA"/>
    <w:rsid w:val="007041E0"/>
    <w:rsid w:val="0070459D"/>
    <w:rsid w:val="007046A0"/>
    <w:rsid w:val="007049AF"/>
    <w:rsid w:val="00704A8B"/>
    <w:rsid w:val="00704B35"/>
    <w:rsid w:val="0070536D"/>
    <w:rsid w:val="007054EF"/>
    <w:rsid w:val="00705A02"/>
    <w:rsid w:val="00705A85"/>
    <w:rsid w:val="00705D09"/>
    <w:rsid w:val="00705EFD"/>
    <w:rsid w:val="00706088"/>
    <w:rsid w:val="007060CF"/>
    <w:rsid w:val="00706307"/>
    <w:rsid w:val="007064E0"/>
    <w:rsid w:val="0070655E"/>
    <w:rsid w:val="00706850"/>
    <w:rsid w:val="00706D13"/>
    <w:rsid w:val="00706E1F"/>
    <w:rsid w:val="0070711E"/>
    <w:rsid w:val="0070721B"/>
    <w:rsid w:val="007073DB"/>
    <w:rsid w:val="007079C0"/>
    <w:rsid w:val="00707B10"/>
    <w:rsid w:val="00710221"/>
    <w:rsid w:val="00710296"/>
    <w:rsid w:val="007106E4"/>
    <w:rsid w:val="0071097B"/>
    <w:rsid w:val="00710C5A"/>
    <w:rsid w:val="00710E58"/>
    <w:rsid w:val="00710F70"/>
    <w:rsid w:val="007110F3"/>
    <w:rsid w:val="00711255"/>
    <w:rsid w:val="00711309"/>
    <w:rsid w:val="007114A0"/>
    <w:rsid w:val="007115E2"/>
    <w:rsid w:val="00711635"/>
    <w:rsid w:val="0071170F"/>
    <w:rsid w:val="00711854"/>
    <w:rsid w:val="00711A2A"/>
    <w:rsid w:val="0071305A"/>
    <w:rsid w:val="00713848"/>
    <w:rsid w:val="00713962"/>
    <w:rsid w:val="00713C4E"/>
    <w:rsid w:val="007143D0"/>
    <w:rsid w:val="00714C69"/>
    <w:rsid w:val="0071502D"/>
    <w:rsid w:val="0071543F"/>
    <w:rsid w:val="00715B53"/>
    <w:rsid w:val="00716188"/>
    <w:rsid w:val="0071649C"/>
    <w:rsid w:val="007169E3"/>
    <w:rsid w:val="00716AF9"/>
    <w:rsid w:val="00716EB6"/>
    <w:rsid w:val="00717087"/>
    <w:rsid w:val="0071710D"/>
    <w:rsid w:val="00717535"/>
    <w:rsid w:val="0071756C"/>
    <w:rsid w:val="0071794F"/>
    <w:rsid w:val="00717F2B"/>
    <w:rsid w:val="00717F51"/>
    <w:rsid w:val="00720214"/>
    <w:rsid w:val="0072084F"/>
    <w:rsid w:val="007209AA"/>
    <w:rsid w:val="00720A7A"/>
    <w:rsid w:val="00720EEF"/>
    <w:rsid w:val="00720F40"/>
    <w:rsid w:val="00721303"/>
    <w:rsid w:val="0072146B"/>
    <w:rsid w:val="007214EF"/>
    <w:rsid w:val="00721563"/>
    <w:rsid w:val="007217BA"/>
    <w:rsid w:val="00721D49"/>
    <w:rsid w:val="00721DFA"/>
    <w:rsid w:val="00722E20"/>
    <w:rsid w:val="00722F0E"/>
    <w:rsid w:val="00723241"/>
    <w:rsid w:val="0072334F"/>
    <w:rsid w:val="0072379D"/>
    <w:rsid w:val="007237FC"/>
    <w:rsid w:val="00723D2C"/>
    <w:rsid w:val="00723EBC"/>
    <w:rsid w:val="00723FDA"/>
    <w:rsid w:val="007242C5"/>
    <w:rsid w:val="007242E4"/>
    <w:rsid w:val="00724511"/>
    <w:rsid w:val="0072492F"/>
    <w:rsid w:val="00724A3D"/>
    <w:rsid w:val="00724B64"/>
    <w:rsid w:val="00724C29"/>
    <w:rsid w:val="00724EE3"/>
    <w:rsid w:val="007252DD"/>
    <w:rsid w:val="00725BC4"/>
    <w:rsid w:val="007260FD"/>
    <w:rsid w:val="0072624E"/>
    <w:rsid w:val="00726419"/>
    <w:rsid w:val="0072650A"/>
    <w:rsid w:val="0072715C"/>
    <w:rsid w:val="0072738B"/>
    <w:rsid w:val="007275FA"/>
    <w:rsid w:val="007278F7"/>
    <w:rsid w:val="00727EED"/>
    <w:rsid w:val="007309C6"/>
    <w:rsid w:val="00730A44"/>
    <w:rsid w:val="00730FC9"/>
    <w:rsid w:val="00731949"/>
    <w:rsid w:val="007321BB"/>
    <w:rsid w:val="00732557"/>
    <w:rsid w:val="0073289C"/>
    <w:rsid w:val="007329BD"/>
    <w:rsid w:val="00732D60"/>
    <w:rsid w:val="00732DDF"/>
    <w:rsid w:val="00732F99"/>
    <w:rsid w:val="0073354A"/>
    <w:rsid w:val="0073395D"/>
    <w:rsid w:val="00733EFB"/>
    <w:rsid w:val="00734142"/>
    <w:rsid w:val="00734202"/>
    <w:rsid w:val="00734546"/>
    <w:rsid w:val="007347BD"/>
    <w:rsid w:val="007348F2"/>
    <w:rsid w:val="00734C4C"/>
    <w:rsid w:val="00734FE3"/>
    <w:rsid w:val="007350C7"/>
    <w:rsid w:val="00735149"/>
    <w:rsid w:val="0073544A"/>
    <w:rsid w:val="00735501"/>
    <w:rsid w:val="007357D3"/>
    <w:rsid w:val="00735AAC"/>
    <w:rsid w:val="00735B65"/>
    <w:rsid w:val="00735DE4"/>
    <w:rsid w:val="00735E59"/>
    <w:rsid w:val="00735EB6"/>
    <w:rsid w:val="00735EE8"/>
    <w:rsid w:val="00735F0E"/>
    <w:rsid w:val="007361CB"/>
    <w:rsid w:val="00736A2C"/>
    <w:rsid w:val="00736E67"/>
    <w:rsid w:val="00736EA3"/>
    <w:rsid w:val="00736F5D"/>
    <w:rsid w:val="0073717F"/>
    <w:rsid w:val="00737647"/>
    <w:rsid w:val="0073765E"/>
    <w:rsid w:val="00737794"/>
    <w:rsid w:val="007378BF"/>
    <w:rsid w:val="00737904"/>
    <w:rsid w:val="00737EE2"/>
    <w:rsid w:val="00737F88"/>
    <w:rsid w:val="0074018E"/>
    <w:rsid w:val="00740E7F"/>
    <w:rsid w:val="0074114C"/>
    <w:rsid w:val="00741296"/>
    <w:rsid w:val="0074144D"/>
    <w:rsid w:val="007415B9"/>
    <w:rsid w:val="00741CAD"/>
    <w:rsid w:val="00741D8B"/>
    <w:rsid w:val="00741DCD"/>
    <w:rsid w:val="00741FA2"/>
    <w:rsid w:val="00742422"/>
    <w:rsid w:val="007424E2"/>
    <w:rsid w:val="00742EF6"/>
    <w:rsid w:val="00743730"/>
    <w:rsid w:val="00743943"/>
    <w:rsid w:val="00743988"/>
    <w:rsid w:val="00743F6B"/>
    <w:rsid w:val="007440B6"/>
    <w:rsid w:val="0074427F"/>
    <w:rsid w:val="00744A27"/>
    <w:rsid w:val="00744BE0"/>
    <w:rsid w:val="00744C01"/>
    <w:rsid w:val="00744CE8"/>
    <w:rsid w:val="00745323"/>
    <w:rsid w:val="00745693"/>
    <w:rsid w:val="00745955"/>
    <w:rsid w:val="007459D8"/>
    <w:rsid w:val="00745B9F"/>
    <w:rsid w:val="00746199"/>
    <w:rsid w:val="00746698"/>
    <w:rsid w:val="0074676E"/>
    <w:rsid w:val="00746865"/>
    <w:rsid w:val="007468CA"/>
    <w:rsid w:val="00746AE9"/>
    <w:rsid w:val="00746CAA"/>
    <w:rsid w:val="00746D74"/>
    <w:rsid w:val="0074748E"/>
    <w:rsid w:val="007474F3"/>
    <w:rsid w:val="007479D2"/>
    <w:rsid w:val="00747B05"/>
    <w:rsid w:val="00747BE2"/>
    <w:rsid w:val="0075009F"/>
    <w:rsid w:val="007500EA"/>
    <w:rsid w:val="007505D5"/>
    <w:rsid w:val="0075169E"/>
    <w:rsid w:val="00751AD2"/>
    <w:rsid w:val="00751B9F"/>
    <w:rsid w:val="00751F22"/>
    <w:rsid w:val="00752061"/>
    <w:rsid w:val="00752104"/>
    <w:rsid w:val="00752D28"/>
    <w:rsid w:val="00753219"/>
    <w:rsid w:val="0075327B"/>
    <w:rsid w:val="0075347C"/>
    <w:rsid w:val="0075384E"/>
    <w:rsid w:val="00753867"/>
    <w:rsid w:val="00753E1A"/>
    <w:rsid w:val="00753FE7"/>
    <w:rsid w:val="00754249"/>
    <w:rsid w:val="007545CC"/>
    <w:rsid w:val="00754821"/>
    <w:rsid w:val="00755063"/>
    <w:rsid w:val="007557D8"/>
    <w:rsid w:val="007558A0"/>
    <w:rsid w:val="00755987"/>
    <w:rsid w:val="00755A09"/>
    <w:rsid w:val="00755C2D"/>
    <w:rsid w:val="00755F97"/>
    <w:rsid w:val="00756156"/>
    <w:rsid w:val="007565BF"/>
    <w:rsid w:val="00756777"/>
    <w:rsid w:val="0075690A"/>
    <w:rsid w:val="00756E4F"/>
    <w:rsid w:val="0075789E"/>
    <w:rsid w:val="00757BF2"/>
    <w:rsid w:val="007609AF"/>
    <w:rsid w:val="00760C27"/>
    <w:rsid w:val="00760E4E"/>
    <w:rsid w:val="00760FCC"/>
    <w:rsid w:val="00760FDB"/>
    <w:rsid w:val="00761860"/>
    <w:rsid w:val="00761B79"/>
    <w:rsid w:val="0076200B"/>
    <w:rsid w:val="00762038"/>
    <w:rsid w:val="00762080"/>
    <w:rsid w:val="0076241D"/>
    <w:rsid w:val="007624F0"/>
    <w:rsid w:val="007629C5"/>
    <w:rsid w:val="00762BAF"/>
    <w:rsid w:val="0076309F"/>
    <w:rsid w:val="00763218"/>
    <w:rsid w:val="007639A6"/>
    <w:rsid w:val="00763D05"/>
    <w:rsid w:val="00764846"/>
    <w:rsid w:val="00764997"/>
    <w:rsid w:val="00764DCC"/>
    <w:rsid w:val="00764E0C"/>
    <w:rsid w:val="00764EB4"/>
    <w:rsid w:val="00764ED4"/>
    <w:rsid w:val="00765050"/>
    <w:rsid w:val="007657A6"/>
    <w:rsid w:val="0076586B"/>
    <w:rsid w:val="00765E51"/>
    <w:rsid w:val="00765FB2"/>
    <w:rsid w:val="00766225"/>
    <w:rsid w:val="0076635F"/>
    <w:rsid w:val="00766399"/>
    <w:rsid w:val="0076656A"/>
    <w:rsid w:val="007667FD"/>
    <w:rsid w:val="007669C6"/>
    <w:rsid w:val="00766D6F"/>
    <w:rsid w:val="0076707A"/>
    <w:rsid w:val="00767628"/>
    <w:rsid w:val="00767911"/>
    <w:rsid w:val="007700F0"/>
    <w:rsid w:val="0077018E"/>
    <w:rsid w:val="0077043A"/>
    <w:rsid w:val="007705C8"/>
    <w:rsid w:val="00770832"/>
    <w:rsid w:val="0077131B"/>
    <w:rsid w:val="007713DD"/>
    <w:rsid w:val="00771703"/>
    <w:rsid w:val="00771D75"/>
    <w:rsid w:val="00772834"/>
    <w:rsid w:val="00772BF3"/>
    <w:rsid w:val="00772F92"/>
    <w:rsid w:val="00773609"/>
    <w:rsid w:val="00773660"/>
    <w:rsid w:val="007737A0"/>
    <w:rsid w:val="0077387F"/>
    <w:rsid w:val="00773E93"/>
    <w:rsid w:val="0077411F"/>
    <w:rsid w:val="00774698"/>
    <w:rsid w:val="0077475D"/>
    <w:rsid w:val="007748FF"/>
    <w:rsid w:val="00774A2A"/>
    <w:rsid w:val="00774B72"/>
    <w:rsid w:val="00774D58"/>
    <w:rsid w:val="00774EC8"/>
    <w:rsid w:val="00774F75"/>
    <w:rsid w:val="007752AC"/>
    <w:rsid w:val="00775734"/>
    <w:rsid w:val="00775B8A"/>
    <w:rsid w:val="00775FE5"/>
    <w:rsid w:val="00776607"/>
    <w:rsid w:val="00776CAD"/>
    <w:rsid w:val="007771E0"/>
    <w:rsid w:val="0077731B"/>
    <w:rsid w:val="00777BAB"/>
    <w:rsid w:val="00780054"/>
    <w:rsid w:val="00782286"/>
    <w:rsid w:val="0078276D"/>
    <w:rsid w:val="00782C80"/>
    <w:rsid w:val="00783172"/>
    <w:rsid w:val="007831C0"/>
    <w:rsid w:val="007834C9"/>
    <w:rsid w:val="007834D1"/>
    <w:rsid w:val="0078362B"/>
    <w:rsid w:val="007838C7"/>
    <w:rsid w:val="007839E0"/>
    <w:rsid w:val="00783FD2"/>
    <w:rsid w:val="007845F9"/>
    <w:rsid w:val="00784850"/>
    <w:rsid w:val="00784D97"/>
    <w:rsid w:val="00784FA3"/>
    <w:rsid w:val="007851FF"/>
    <w:rsid w:val="007852B3"/>
    <w:rsid w:val="00785493"/>
    <w:rsid w:val="007855C2"/>
    <w:rsid w:val="00785B64"/>
    <w:rsid w:val="007866F2"/>
    <w:rsid w:val="007867FA"/>
    <w:rsid w:val="00786842"/>
    <w:rsid w:val="00786B99"/>
    <w:rsid w:val="00787071"/>
    <w:rsid w:val="007870B9"/>
    <w:rsid w:val="0078761F"/>
    <w:rsid w:val="00787851"/>
    <w:rsid w:val="00787A49"/>
    <w:rsid w:val="00787CF0"/>
    <w:rsid w:val="00790185"/>
    <w:rsid w:val="00790598"/>
    <w:rsid w:val="00790639"/>
    <w:rsid w:val="007908DA"/>
    <w:rsid w:val="00790914"/>
    <w:rsid w:val="00790DB4"/>
    <w:rsid w:val="00790E55"/>
    <w:rsid w:val="007912D5"/>
    <w:rsid w:val="007915CB"/>
    <w:rsid w:val="00791918"/>
    <w:rsid w:val="00791BA4"/>
    <w:rsid w:val="00791BD1"/>
    <w:rsid w:val="00791CD4"/>
    <w:rsid w:val="00791D7D"/>
    <w:rsid w:val="00791E3E"/>
    <w:rsid w:val="00791E81"/>
    <w:rsid w:val="00791EFD"/>
    <w:rsid w:val="0079206A"/>
    <w:rsid w:val="007924A1"/>
    <w:rsid w:val="007924B2"/>
    <w:rsid w:val="00792735"/>
    <w:rsid w:val="00792A91"/>
    <w:rsid w:val="00792D23"/>
    <w:rsid w:val="00792F64"/>
    <w:rsid w:val="00793416"/>
    <w:rsid w:val="00793576"/>
    <w:rsid w:val="00793844"/>
    <w:rsid w:val="00793915"/>
    <w:rsid w:val="00793B3F"/>
    <w:rsid w:val="00793F44"/>
    <w:rsid w:val="00793F76"/>
    <w:rsid w:val="00794067"/>
    <w:rsid w:val="00794198"/>
    <w:rsid w:val="007941C7"/>
    <w:rsid w:val="0079443C"/>
    <w:rsid w:val="00794AD3"/>
    <w:rsid w:val="0079500F"/>
    <w:rsid w:val="007962B3"/>
    <w:rsid w:val="00796317"/>
    <w:rsid w:val="00796494"/>
    <w:rsid w:val="0079652F"/>
    <w:rsid w:val="00796932"/>
    <w:rsid w:val="00796AC1"/>
    <w:rsid w:val="00797156"/>
    <w:rsid w:val="00797419"/>
    <w:rsid w:val="0079795B"/>
    <w:rsid w:val="00797CA0"/>
    <w:rsid w:val="007A06C2"/>
    <w:rsid w:val="007A0BC0"/>
    <w:rsid w:val="007A0DE4"/>
    <w:rsid w:val="007A1618"/>
    <w:rsid w:val="007A166A"/>
    <w:rsid w:val="007A17E6"/>
    <w:rsid w:val="007A1836"/>
    <w:rsid w:val="007A1994"/>
    <w:rsid w:val="007A1E52"/>
    <w:rsid w:val="007A2544"/>
    <w:rsid w:val="007A2826"/>
    <w:rsid w:val="007A2ACC"/>
    <w:rsid w:val="007A2FE0"/>
    <w:rsid w:val="007A3448"/>
    <w:rsid w:val="007A382B"/>
    <w:rsid w:val="007A3B3F"/>
    <w:rsid w:val="007A3C32"/>
    <w:rsid w:val="007A3CE9"/>
    <w:rsid w:val="007A3DB5"/>
    <w:rsid w:val="007A403E"/>
    <w:rsid w:val="007A41BD"/>
    <w:rsid w:val="007A4286"/>
    <w:rsid w:val="007A4287"/>
    <w:rsid w:val="007A4293"/>
    <w:rsid w:val="007A42A9"/>
    <w:rsid w:val="007A42B1"/>
    <w:rsid w:val="007A44C7"/>
    <w:rsid w:val="007A45D7"/>
    <w:rsid w:val="007A481D"/>
    <w:rsid w:val="007A4AF2"/>
    <w:rsid w:val="007A4EB3"/>
    <w:rsid w:val="007A5781"/>
    <w:rsid w:val="007A5D61"/>
    <w:rsid w:val="007A6423"/>
    <w:rsid w:val="007A6B5C"/>
    <w:rsid w:val="007A6C5F"/>
    <w:rsid w:val="007A7146"/>
    <w:rsid w:val="007A7636"/>
    <w:rsid w:val="007A7A72"/>
    <w:rsid w:val="007A7BBE"/>
    <w:rsid w:val="007A7D90"/>
    <w:rsid w:val="007A7FDF"/>
    <w:rsid w:val="007B0663"/>
    <w:rsid w:val="007B09C5"/>
    <w:rsid w:val="007B0A52"/>
    <w:rsid w:val="007B1449"/>
    <w:rsid w:val="007B1CBC"/>
    <w:rsid w:val="007B1DA5"/>
    <w:rsid w:val="007B1E08"/>
    <w:rsid w:val="007B2185"/>
    <w:rsid w:val="007B220D"/>
    <w:rsid w:val="007B23D2"/>
    <w:rsid w:val="007B28E0"/>
    <w:rsid w:val="007B2A72"/>
    <w:rsid w:val="007B38E5"/>
    <w:rsid w:val="007B3C88"/>
    <w:rsid w:val="007B3DD6"/>
    <w:rsid w:val="007B409F"/>
    <w:rsid w:val="007B4284"/>
    <w:rsid w:val="007B4C23"/>
    <w:rsid w:val="007B5585"/>
    <w:rsid w:val="007B599B"/>
    <w:rsid w:val="007B5A4E"/>
    <w:rsid w:val="007B5D3A"/>
    <w:rsid w:val="007B5D44"/>
    <w:rsid w:val="007B5E5A"/>
    <w:rsid w:val="007B5ED1"/>
    <w:rsid w:val="007B60E8"/>
    <w:rsid w:val="007B634F"/>
    <w:rsid w:val="007B641E"/>
    <w:rsid w:val="007B6614"/>
    <w:rsid w:val="007B6C95"/>
    <w:rsid w:val="007B6DE2"/>
    <w:rsid w:val="007B7207"/>
    <w:rsid w:val="007B7F32"/>
    <w:rsid w:val="007B7F61"/>
    <w:rsid w:val="007C0148"/>
    <w:rsid w:val="007C06CE"/>
    <w:rsid w:val="007C0B56"/>
    <w:rsid w:val="007C0BEB"/>
    <w:rsid w:val="007C0D42"/>
    <w:rsid w:val="007C0DC7"/>
    <w:rsid w:val="007C0E2D"/>
    <w:rsid w:val="007C0E3D"/>
    <w:rsid w:val="007C0EA5"/>
    <w:rsid w:val="007C1017"/>
    <w:rsid w:val="007C1056"/>
    <w:rsid w:val="007C107A"/>
    <w:rsid w:val="007C10A3"/>
    <w:rsid w:val="007C158F"/>
    <w:rsid w:val="007C24BA"/>
    <w:rsid w:val="007C3037"/>
    <w:rsid w:val="007C3086"/>
    <w:rsid w:val="007C320E"/>
    <w:rsid w:val="007C375C"/>
    <w:rsid w:val="007C3A1E"/>
    <w:rsid w:val="007C3EC4"/>
    <w:rsid w:val="007C40FD"/>
    <w:rsid w:val="007C437A"/>
    <w:rsid w:val="007C4475"/>
    <w:rsid w:val="007C4534"/>
    <w:rsid w:val="007C46D6"/>
    <w:rsid w:val="007C4B3A"/>
    <w:rsid w:val="007C4BD1"/>
    <w:rsid w:val="007C4F0B"/>
    <w:rsid w:val="007C4FDE"/>
    <w:rsid w:val="007C52D0"/>
    <w:rsid w:val="007C55AD"/>
    <w:rsid w:val="007C5DC6"/>
    <w:rsid w:val="007C62C5"/>
    <w:rsid w:val="007C630D"/>
    <w:rsid w:val="007C6AE7"/>
    <w:rsid w:val="007C6B1D"/>
    <w:rsid w:val="007C6B1F"/>
    <w:rsid w:val="007C6BCF"/>
    <w:rsid w:val="007C7431"/>
    <w:rsid w:val="007C754A"/>
    <w:rsid w:val="007C75E9"/>
    <w:rsid w:val="007C7648"/>
    <w:rsid w:val="007C7B5C"/>
    <w:rsid w:val="007C7D8D"/>
    <w:rsid w:val="007C7ECF"/>
    <w:rsid w:val="007C7FE0"/>
    <w:rsid w:val="007D003E"/>
    <w:rsid w:val="007D008A"/>
    <w:rsid w:val="007D050B"/>
    <w:rsid w:val="007D0641"/>
    <w:rsid w:val="007D08B9"/>
    <w:rsid w:val="007D0958"/>
    <w:rsid w:val="007D0980"/>
    <w:rsid w:val="007D0C7C"/>
    <w:rsid w:val="007D1793"/>
    <w:rsid w:val="007D18DA"/>
    <w:rsid w:val="007D1C80"/>
    <w:rsid w:val="007D2155"/>
    <w:rsid w:val="007D243F"/>
    <w:rsid w:val="007D2DD8"/>
    <w:rsid w:val="007D3104"/>
    <w:rsid w:val="007D3254"/>
    <w:rsid w:val="007D325B"/>
    <w:rsid w:val="007D33F3"/>
    <w:rsid w:val="007D36C3"/>
    <w:rsid w:val="007D378E"/>
    <w:rsid w:val="007D3D6F"/>
    <w:rsid w:val="007D3F7D"/>
    <w:rsid w:val="007D41FB"/>
    <w:rsid w:val="007D42C6"/>
    <w:rsid w:val="007D4321"/>
    <w:rsid w:val="007D47CD"/>
    <w:rsid w:val="007D4DD6"/>
    <w:rsid w:val="007D4EFC"/>
    <w:rsid w:val="007D536C"/>
    <w:rsid w:val="007D5606"/>
    <w:rsid w:val="007D5AAB"/>
    <w:rsid w:val="007D5B35"/>
    <w:rsid w:val="007D5CA6"/>
    <w:rsid w:val="007D60CC"/>
    <w:rsid w:val="007D6637"/>
    <w:rsid w:val="007D664B"/>
    <w:rsid w:val="007D6655"/>
    <w:rsid w:val="007D6664"/>
    <w:rsid w:val="007D6A2A"/>
    <w:rsid w:val="007D6EF4"/>
    <w:rsid w:val="007D6F48"/>
    <w:rsid w:val="007D74C1"/>
    <w:rsid w:val="007D77E4"/>
    <w:rsid w:val="007D78D0"/>
    <w:rsid w:val="007D7E51"/>
    <w:rsid w:val="007E1E5E"/>
    <w:rsid w:val="007E1ECC"/>
    <w:rsid w:val="007E24BE"/>
    <w:rsid w:val="007E29A1"/>
    <w:rsid w:val="007E2F74"/>
    <w:rsid w:val="007E2FE8"/>
    <w:rsid w:val="007E3635"/>
    <w:rsid w:val="007E3C2B"/>
    <w:rsid w:val="007E3D53"/>
    <w:rsid w:val="007E4487"/>
    <w:rsid w:val="007E4986"/>
    <w:rsid w:val="007E4B95"/>
    <w:rsid w:val="007E4BBC"/>
    <w:rsid w:val="007E4EEE"/>
    <w:rsid w:val="007E4FC7"/>
    <w:rsid w:val="007E51A1"/>
    <w:rsid w:val="007E5329"/>
    <w:rsid w:val="007E55E9"/>
    <w:rsid w:val="007E590A"/>
    <w:rsid w:val="007E5E63"/>
    <w:rsid w:val="007E6729"/>
    <w:rsid w:val="007E697A"/>
    <w:rsid w:val="007E72FB"/>
    <w:rsid w:val="007E73DD"/>
    <w:rsid w:val="007E75CC"/>
    <w:rsid w:val="007E7F35"/>
    <w:rsid w:val="007E7FCA"/>
    <w:rsid w:val="007F0015"/>
    <w:rsid w:val="007F0172"/>
    <w:rsid w:val="007F02CB"/>
    <w:rsid w:val="007F035B"/>
    <w:rsid w:val="007F0ABC"/>
    <w:rsid w:val="007F0B54"/>
    <w:rsid w:val="007F0B67"/>
    <w:rsid w:val="007F0D5C"/>
    <w:rsid w:val="007F16AC"/>
    <w:rsid w:val="007F18ED"/>
    <w:rsid w:val="007F1A72"/>
    <w:rsid w:val="007F233D"/>
    <w:rsid w:val="007F2488"/>
    <w:rsid w:val="007F2890"/>
    <w:rsid w:val="007F2BE9"/>
    <w:rsid w:val="007F2F88"/>
    <w:rsid w:val="007F2FD0"/>
    <w:rsid w:val="007F3295"/>
    <w:rsid w:val="007F33B9"/>
    <w:rsid w:val="007F3408"/>
    <w:rsid w:val="007F3462"/>
    <w:rsid w:val="007F3592"/>
    <w:rsid w:val="007F3625"/>
    <w:rsid w:val="007F38D8"/>
    <w:rsid w:val="007F39A6"/>
    <w:rsid w:val="007F3BB8"/>
    <w:rsid w:val="007F3DCC"/>
    <w:rsid w:val="007F3FCC"/>
    <w:rsid w:val="007F424F"/>
    <w:rsid w:val="007F45F2"/>
    <w:rsid w:val="007F460C"/>
    <w:rsid w:val="007F4636"/>
    <w:rsid w:val="007F4A28"/>
    <w:rsid w:val="007F4B32"/>
    <w:rsid w:val="007F4CF1"/>
    <w:rsid w:val="007F4FBC"/>
    <w:rsid w:val="007F5006"/>
    <w:rsid w:val="007F5141"/>
    <w:rsid w:val="007F54D9"/>
    <w:rsid w:val="007F642E"/>
    <w:rsid w:val="007F6575"/>
    <w:rsid w:val="007F6687"/>
    <w:rsid w:val="007F6879"/>
    <w:rsid w:val="007F6FCF"/>
    <w:rsid w:val="007F7250"/>
    <w:rsid w:val="007F762B"/>
    <w:rsid w:val="007F76BB"/>
    <w:rsid w:val="007F7866"/>
    <w:rsid w:val="007F7A46"/>
    <w:rsid w:val="007F7D6E"/>
    <w:rsid w:val="00800009"/>
    <w:rsid w:val="00800434"/>
    <w:rsid w:val="00800A40"/>
    <w:rsid w:val="00801138"/>
    <w:rsid w:val="008011B1"/>
    <w:rsid w:val="0080160F"/>
    <w:rsid w:val="008016E4"/>
    <w:rsid w:val="00801873"/>
    <w:rsid w:val="00801B64"/>
    <w:rsid w:val="008020BF"/>
    <w:rsid w:val="00802102"/>
    <w:rsid w:val="0080229A"/>
    <w:rsid w:val="008022C0"/>
    <w:rsid w:val="0080277D"/>
    <w:rsid w:val="0080296A"/>
    <w:rsid w:val="008033BD"/>
    <w:rsid w:val="008033FE"/>
    <w:rsid w:val="008034C5"/>
    <w:rsid w:val="008035ED"/>
    <w:rsid w:val="00803733"/>
    <w:rsid w:val="0080375C"/>
    <w:rsid w:val="0080379B"/>
    <w:rsid w:val="00803B17"/>
    <w:rsid w:val="00803BAB"/>
    <w:rsid w:val="00803C2F"/>
    <w:rsid w:val="00803E11"/>
    <w:rsid w:val="00803EC8"/>
    <w:rsid w:val="008041EF"/>
    <w:rsid w:val="008043E1"/>
    <w:rsid w:val="008047B3"/>
    <w:rsid w:val="0080489C"/>
    <w:rsid w:val="00804933"/>
    <w:rsid w:val="00804992"/>
    <w:rsid w:val="008049D6"/>
    <w:rsid w:val="00804C8E"/>
    <w:rsid w:val="00804DA9"/>
    <w:rsid w:val="00804E15"/>
    <w:rsid w:val="00805058"/>
    <w:rsid w:val="008052F8"/>
    <w:rsid w:val="008054F0"/>
    <w:rsid w:val="0080564D"/>
    <w:rsid w:val="008056FD"/>
    <w:rsid w:val="008057D0"/>
    <w:rsid w:val="00805A9A"/>
    <w:rsid w:val="008062F5"/>
    <w:rsid w:val="00807163"/>
    <w:rsid w:val="00807A62"/>
    <w:rsid w:val="00807EA9"/>
    <w:rsid w:val="00807F0F"/>
    <w:rsid w:val="00807FE7"/>
    <w:rsid w:val="0081055D"/>
    <w:rsid w:val="008105E9"/>
    <w:rsid w:val="0081064A"/>
    <w:rsid w:val="008109D6"/>
    <w:rsid w:val="00810B05"/>
    <w:rsid w:val="00810CA0"/>
    <w:rsid w:val="00810F60"/>
    <w:rsid w:val="00811130"/>
    <w:rsid w:val="008111A6"/>
    <w:rsid w:val="0081154D"/>
    <w:rsid w:val="008115FF"/>
    <w:rsid w:val="008118E3"/>
    <w:rsid w:val="00811906"/>
    <w:rsid w:val="00811B5D"/>
    <w:rsid w:val="00811C23"/>
    <w:rsid w:val="00811F1D"/>
    <w:rsid w:val="00812510"/>
    <w:rsid w:val="0081264C"/>
    <w:rsid w:val="00813B89"/>
    <w:rsid w:val="00813DBA"/>
    <w:rsid w:val="00814031"/>
    <w:rsid w:val="00814240"/>
    <w:rsid w:val="0081440A"/>
    <w:rsid w:val="00814546"/>
    <w:rsid w:val="0081467B"/>
    <w:rsid w:val="00814E19"/>
    <w:rsid w:val="008150B4"/>
    <w:rsid w:val="008151B2"/>
    <w:rsid w:val="00815287"/>
    <w:rsid w:val="00816008"/>
    <w:rsid w:val="0081643C"/>
    <w:rsid w:val="00816638"/>
    <w:rsid w:val="00816BCB"/>
    <w:rsid w:val="00816D14"/>
    <w:rsid w:val="00816FFC"/>
    <w:rsid w:val="00817052"/>
    <w:rsid w:val="00817212"/>
    <w:rsid w:val="00817477"/>
    <w:rsid w:val="008177BD"/>
    <w:rsid w:val="008179A5"/>
    <w:rsid w:val="008179F1"/>
    <w:rsid w:val="00817A4B"/>
    <w:rsid w:val="00817A56"/>
    <w:rsid w:val="00817A5E"/>
    <w:rsid w:val="0082008F"/>
    <w:rsid w:val="008201CE"/>
    <w:rsid w:val="00820680"/>
    <w:rsid w:val="008206E7"/>
    <w:rsid w:val="00821032"/>
    <w:rsid w:val="008211EF"/>
    <w:rsid w:val="0082147F"/>
    <w:rsid w:val="008217EF"/>
    <w:rsid w:val="00821815"/>
    <w:rsid w:val="0082182F"/>
    <w:rsid w:val="00821914"/>
    <w:rsid w:val="0082197E"/>
    <w:rsid w:val="00821AD9"/>
    <w:rsid w:val="00821B1D"/>
    <w:rsid w:val="00821B5C"/>
    <w:rsid w:val="00821F9F"/>
    <w:rsid w:val="008223DB"/>
    <w:rsid w:val="008225AB"/>
    <w:rsid w:val="00822AAA"/>
    <w:rsid w:val="00822C16"/>
    <w:rsid w:val="00822C3A"/>
    <w:rsid w:val="00822D59"/>
    <w:rsid w:val="00822F1C"/>
    <w:rsid w:val="008233CA"/>
    <w:rsid w:val="0082366D"/>
    <w:rsid w:val="00823902"/>
    <w:rsid w:val="0082396D"/>
    <w:rsid w:val="00823D73"/>
    <w:rsid w:val="00823F8E"/>
    <w:rsid w:val="00824013"/>
    <w:rsid w:val="00824525"/>
    <w:rsid w:val="008248AE"/>
    <w:rsid w:val="008248FD"/>
    <w:rsid w:val="0082498C"/>
    <w:rsid w:val="008249A8"/>
    <w:rsid w:val="00824AEA"/>
    <w:rsid w:val="00824BA7"/>
    <w:rsid w:val="00824FA8"/>
    <w:rsid w:val="0082528F"/>
    <w:rsid w:val="008258CF"/>
    <w:rsid w:val="00825CCE"/>
    <w:rsid w:val="00825D7A"/>
    <w:rsid w:val="00825EB2"/>
    <w:rsid w:val="00825F56"/>
    <w:rsid w:val="00825F9F"/>
    <w:rsid w:val="00826473"/>
    <w:rsid w:val="00826703"/>
    <w:rsid w:val="00826981"/>
    <w:rsid w:val="0082707B"/>
    <w:rsid w:val="00827979"/>
    <w:rsid w:val="008301CB"/>
    <w:rsid w:val="008307BC"/>
    <w:rsid w:val="00830AAD"/>
    <w:rsid w:val="0083193B"/>
    <w:rsid w:val="00831992"/>
    <w:rsid w:val="00831B6F"/>
    <w:rsid w:val="00832098"/>
    <w:rsid w:val="00832985"/>
    <w:rsid w:val="008333AB"/>
    <w:rsid w:val="008335C5"/>
    <w:rsid w:val="0083373E"/>
    <w:rsid w:val="00833975"/>
    <w:rsid w:val="00833CDE"/>
    <w:rsid w:val="00833EC6"/>
    <w:rsid w:val="00834F67"/>
    <w:rsid w:val="0083533B"/>
    <w:rsid w:val="008353D5"/>
    <w:rsid w:val="00835660"/>
    <w:rsid w:val="0083577A"/>
    <w:rsid w:val="008358FE"/>
    <w:rsid w:val="00835913"/>
    <w:rsid w:val="00835F73"/>
    <w:rsid w:val="0083634F"/>
    <w:rsid w:val="00836438"/>
    <w:rsid w:val="008364B5"/>
    <w:rsid w:val="00836621"/>
    <w:rsid w:val="008369F9"/>
    <w:rsid w:val="00836A45"/>
    <w:rsid w:val="00836A94"/>
    <w:rsid w:val="00836AFE"/>
    <w:rsid w:val="00836DA5"/>
    <w:rsid w:val="008375F6"/>
    <w:rsid w:val="0083766D"/>
    <w:rsid w:val="008379D1"/>
    <w:rsid w:val="00837DBB"/>
    <w:rsid w:val="00837FB8"/>
    <w:rsid w:val="008400B7"/>
    <w:rsid w:val="008401E3"/>
    <w:rsid w:val="0084028A"/>
    <w:rsid w:val="008403FE"/>
    <w:rsid w:val="00840C23"/>
    <w:rsid w:val="00840DA4"/>
    <w:rsid w:val="0084100A"/>
    <w:rsid w:val="00841996"/>
    <w:rsid w:val="00841C38"/>
    <w:rsid w:val="008421F7"/>
    <w:rsid w:val="008423E7"/>
    <w:rsid w:val="008427A3"/>
    <w:rsid w:val="008428CC"/>
    <w:rsid w:val="00842CBC"/>
    <w:rsid w:val="00843618"/>
    <w:rsid w:val="008436FB"/>
    <w:rsid w:val="00843760"/>
    <w:rsid w:val="00843FB7"/>
    <w:rsid w:val="0084430D"/>
    <w:rsid w:val="008444DB"/>
    <w:rsid w:val="0084480E"/>
    <w:rsid w:val="00844BD2"/>
    <w:rsid w:val="00844FE6"/>
    <w:rsid w:val="00845736"/>
    <w:rsid w:val="008459B5"/>
    <w:rsid w:val="00845AC9"/>
    <w:rsid w:val="00845C89"/>
    <w:rsid w:val="00845D70"/>
    <w:rsid w:val="00845E6B"/>
    <w:rsid w:val="00845F24"/>
    <w:rsid w:val="0084602C"/>
    <w:rsid w:val="00846084"/>
    <w:rsid w:val="008464BD"/>
    <w:rsid w:val="00846583"/>
    <w:rsid w:val="00846C6F"/>
    <w:rsid w:val="00846CE4"/>
    <w:rsid w:val="00847328"/>
    <w:rsid w:val="008474B0"/>
    <w:rsid w:val="00847782"/>
    <w:rsid w:val="00847E32"/>
    <w:rsid w:val="00847FEA"/>
    <w:rsid w:val="00850546"/>
    <w:rsid w:val="00850C3A"/>
    <w:rsid w:val="00850E94"/>
    <w:rsid w:val="00850EBD"/>
    <w:rsid w:val="008518C0"/>
    <w:rsid w:val="008519CB"/>
    <w:rsid w:val="00851A27"/>
    <w:rsid w:val="00851DA0"/>
    <w:rsid w:val="00851F06"/>
    <w:rsid w:val="00851F25"/>
    <w:rsid w:val="0085203A"/>
    <w:rsid w:val="00852495"/>
    <w:rsid w:val="00852BBF"/>
    <w:rsid w:val="008532B5"/>
    <w:rsid w:val="008533BC"/>
    <w:rsid w:val="00853C3E"/>
    <w:rsid w:val="0085407C"/>
    <w:rsid w:val="00854A41"/>
    <w:rsid w:val="00854D40"/>
    <w:rsid w:val="0085617E"/>
    <w:rsid w:val="00856386"/>
    <w:rsid w:val="0085639B"/>
    <w:rsid w:val="00856887"/>
    <w:rsid w:val="008568D8"/>
    <w:rsid w:val="00857BB1"/>
    <w:rsid w:val="008600BF"/>
    <w:rsid w:val="00860545"/>
    <w:rsid w:val="00860557"/>
    <w:rsid w:val="00860561"/>
    <w:rsid w:val="00860585"/>
    <w:rsid w:val="00860E13"/>
    <w:rsid w:val="00860ED4"/>
    <w:rsid w:val="00860F8F"/>
    <w:rsid w:val="00861064"/>
    <w:rsid w:val="00861225"/>
    <w:rsid w:val="008618D9"/>
    <w:rsid w:val="008619CF"/>
    <w:rsid w:val="00861B0B"/>
    <w:rsid w:val="00861C4F"/>
    <w:rsid w:val="00861D12"/>
    <w:rsid w:val="00862269"/>
    <w:rsid w:val="00862294"/>
    <w:rsid w:val="0086243F"/>
    <w:rsid w:val="0086250A"/>
    <w:rsid w:val="00862726"/>
    <w:rsid w:val="00862BF9"/>
    <w:rsid w:val="008637A5"/>
    <w:rsid w:val="00863B03"/>
    <w:rsid w:val="00863B50"/>
    <w:rsid w:val="00863B7E"/>
    <w:rsid w:val="00863BFF"/>
    <w:rsid w:val="00863CD6"/>
    <w:rsid w:val="00863F5A"/>
    <w:rsid w:val="0086408C"/>
    <w:rsid w:val="0086470E"/>
    <w:rsid w:val="00864A80"/>
    <w:rsid w:val="00864D06"/>
    <w:rsid w:val="00864D85"/>
    <w:rsid w:val="00864E04"/>
    <w:rsid w:val="00864EBC"/>
    <w:rsid w:val="00864FB5"/>
    <w:rsid w:val="00865219"/>
    <w:rsid w:val="00865936"/>
    <w:rsid w:val="008659AE"/>
    <w:rsid w:val="00865D9E"/>
    <w:rsid w:val="00865FBF"/>
    <w:rsid w:val="008661C6"/>
    <w:rsid w:val="00866321"/>
    <w:rsid w:val="008663C3"/>
    <w:rsid w:val="00866583"/>
    <w:rsid w:val="00866901"/>
    <w:rsid w:val="008669C6"/>
    <w:rsid w:val="0086703B"/>
    <w:rsid w:val="0086758C"/>
    <w:rsid w:val="0086763C"/>
    <w:rsid w:val="00867649"/>
    <w:rsid w:val="008679A9"/>
    <w:rsid w:val="00867AC5"/>
    <w:rsid w:val="008707AE"/>
    <w:rsid w:val="00870A0D"/>
    <w:rsid w:val="00871009"/>
    <w:rsid w:val="00871106"/>
    <w:rsid w:val="00871279"/>
    <w:rsid w:val="00871386"/>
    <w:rsid w:val="008713A0"/>
    <w:rsid w:val="00871527"/>
    <w:rsid w:val="008716FC"/>
    <w:rsid w:val="0087172A"/>
    <w:rsid w:val="0087184B"/>
    <w:rsid w:val="00871EED"/>
    <w:rsid w:val="0087214C"/>
    <w:rsid w:val="008722B6"/>
    <w:rsid w:val="008728DC"/>
    <w:rsid w:val="00872ECA"/>
    <w:rsid w:val="00873040"/>
    <w:rsid w:val="008736BF"/>
    <w:rsid w:val="008738F5"/>
    <w:rsid w:val="0087390E"/>
    <w:rsid w:val="00873B58"/>
    <w:rsid w:val="00873F6B"/>
    <w:rsid w:val="00874112"/>
    <w:rsid w:val="00874125"/>
    <w:rsid w:val="00874453"/>
    <w:rsid w:val="0087470A"/>
    <w:rsid w:val="00874896"/>
    <w:rsid w:val="00874B34"/>
    <w:rsid w:val="00874C14"/>
    <w:rsid w:val="00874CEA"/>
    <w:rsid w:val="00874E89"/>
    <w:rsid w:val="00874FB2"/>
    <w:rsid w:val="0087503A"/>
    <w:rsid w:val="0087519A"/>
    <w:rsid w:val="008752C2"/>
    <w:rsid w:val="008753AA"/>
    <w:rsid w:val="0087544E"/>
    <w:rsid w:val="00876899"/>
    <w:rsid w:val="008769C2"/>
    <w:rsid w:val="00876AE5"/>
    <w:rsid w:val="00876F6E"/>
    <w:rsid w:val="0087726F"/>
    <w:rsid w:val="00877633"/>
    <w:rsid w:val="00877703"/>
    <w:rsid w:val="00880402"/>
    <w:rsid w:val="0088068B"/>
    <w:rsid w:val="0088076D"/>
    <w:rsid w:val="00881097"/>
    <w:rsid w:val="00881889"/>
    <w:rsid w:val="00881B9E"/>
    <w:rsid w:val="00881C7B"/>
    <w:rsid w:val="00882130"/>
    <w:rsid w:val="0088215A"/>
    <w:rsid w:val="008823C3"/>
    <w:rsid w:val="00882414"/>
    <w:rsid w:val="00882436"/>
    <w:rsid w:val="008824D7"/>
    <w:rsid w:val="0088282B"/>
    <w:rsid w:val="00882D8B"/>
    <w:rsid w:val="00882EDE"/>
    <w:rsid w:val="00883483"/>
    <w:rsid w:val="00884B1A"/>
    <w:rsid w:val="00884BE1"/>
    <w:rsid w:val="00884F50"/>
    <w:rsid w:val="0088518C"/>
    <w:rsid w:val="00885317"/>
    <w:rsid w:val="008854D4"/>
    <w:rsid w:val="00885DE0"/>
    <w:rsid w:val="00885E31"/>
    <w:rsid w:val="00886BD4"/>
    <w:rsid w:val="00886BD7"/>
    <w:rsid w:val="00886F88"/>
    <w:rsid w:val="00886FF2"/>
    <w:rsid w:val="008870C8"/>
    <w:rsid w:val="008870C9"/>
    <w:rsid w:val="0088725E"/>
    <w:rsid w:val="00887599"/>
    <w:rsid w:val="00887B28"/>
    <w:rsid w:val="00887C77"/>
    <w:rsid w:val="00887D3A"/>
    <w:rsid w:val="00887E6F"/>
    <w:rsid w:val="00887FC4"/>
    <w:rsid w:val="00890D38"/>
    <w:rsid w:val="00890F27"/>
    <w:rsid w:val="00890F3F"/>
    <w:rsid w:val="0089120E"/>
    <w:rsid w:val="00891316"/>
    <w:rsid w:val="00891839"/>
    <w:rsid w:val="00891A25"/>
    <w:rsid w:val="00891B39"/>
    <w:rsid w:val="00891BD3"/>
    <w:rsid w:val="0089266C"/>
    <w:rsid w:val="008936DB"/>
    <w:rsid w:val="0089399B"/>
    <w:rsid w:val="00893BA7"/>
    <w:rsid w:val="0089443C"/>
    <w:rsid w:val="008944AC"/>
    <w:rsid w:val="00894504"/>
    <w:rsid w:val="00894540"/>
    <w:rsid w:val="00894689"/>
    <w:rsid w:val="0089486D"/>
    <w:rsid w:val="0089544A"/>
    <w:rsid w:val="0089544D"/>
    <w:rsid w:val="008954B5"/>
    <w:rsid w:val="00895BF3"/>
    <w:rsid w:val="00895CE0"/>
    <w:rsid w:val="0089601B"/>
    <w:rsid w:val="00896708"/>
    <w:rsid w:val="00896830"/>
    <w:rsid w:val="00896AB1"/>
    <w:rsid w:val="00896E02"/>
    <w:rsid w:val="008970FA"/>
    <w:rsid w:val="008971E8"/>
    <w:rsid w:val="008973C6"/>
    <w:rsid w:val="0089743F"/>
    <w:rsid w:val="008977A0"/>
    <w:rsid w:val="00897FE7"/>
    <w:rsid w:val="008A00BB"/>
    <w:rsid w:val="008A0334"/>
    <w:rsid w:val="008A0EB0"/>
    <w:rsid w:val="008A111D"/>
    <w:rsid w:val="008A1259"/>
    <w:rsid w:val="008A1371"/>
    <w:rsid w:val="008A1BB1"/>
    <w:rsid w:val="008A2204"/>
    <w:rsid w:val="008A2332"/>
    <w:rsid w:val="008A2DD9"/>
    <w:rsid w:val="008A3181"/>
    <w:rsid w:val="008A35B1"/>
    <w:rsid w:val="008A3919"/>
    <w:rsid w:val="008A3D88"/>
    <w:rsid w:val="008A3DD9"/>
    <w:rsid w:val="008A3FD3"/>
    <w:rsid w:val="008A4025"/>
    <w:rsid w:val="008A4100"/>
    <w:rsid w:val="008A47D0"/>
    <w:rsid w:val="008A4842"/>
    <w:rsid w:val="008A4D5F"/>
    <w:rsid w:val="008A5E5C"/>
    <w:rsid w:val="008A61C3"/>
    <w:rsid w:val="008A64F1"/>
    <w:rsid w:val="008A68C2"/>
    <w:rsid w:val="008A6FBB"/>
    <w:rsid w:val="008A7321"/>
    <w:rsid w:val="008A783F"/>
    <w:rsid w:val="008A7F9D"/>
    <w:rsid w:val="008B00E6"/>
    <w:rsid w:val="008B015A"/>
    <w:rsid w:val="008B0181"/>
    <w:rsid w:val="008B076F"/>
    <w:rsid w:val="008B1000"/>
    <w:rsid w:val="008B1200"/>
    <w:rsid w:val="008B1B2D"/>
    <w:rsid w:val="008B2196"/>
    <w:rsid w:val="008B271B"/>
    <w:rsid w:val="008B2770"/>
    <w:rsid w:val="008B2B76"/>
    <w:rsid w:val="008B2D6D"/>
    <w:rsid w:val="008B31AB"/>
    <w:rsid w:val="008B3482"/>
    <w:rsid w:val="008B355D"/>
    <w:rsid w:val="008B359C"/>
    <w:rsid w:val="008B3B43"/>
    <w:rsid w:val="008B3B9F"/>
    <w:rsid w:val="008B3D61"/>
    <w:rsid w:val="008B40DE"/>
    <w:rsid w:val="008B40EE"/>
    <w:rsid w:val="008B42CF"/>
    <w:rsid w:val="008B490A"/>
    <w:rsid w:val="008B4A5A"/>
    <w:rsid w:val="008B4ED2"/>
    <w:rsid w:val="008B5BA9"/>
    <w:rsid w:val="008B6AE8"/>
    <w:rsid w:val="008B77B0"/>
    <w:rsid w:val="008B7937"/>
    <w:rsid w:val="008B7AAF"/>
    <w:rsid w:val="008B7B57"/>
    <w:rsid w:val="008B7B96"/>
    <w:rsid w:val="008B7D17"/>
    <w:rsid w:val="008C0357"/>
    <w:rsid w:val="008C03AB"/>
    <w:rsid w:val="008C08D6"/>
    <w:rsid w:val="008C0938"/>
    <w:rsid w:val="008C0C04"/>
    <w:rsid w:val="008C0DEA"/>
    <w:rsid w:val="008C0E80"/>
    <w:rsid w:val="008C16B8"/>
    <w:rsid w:val="008C1BC3"/>
    <w:rsid w:val="008C1DD0"/>
    <w:rsid w:val="008C21B0"/>
    <w:rsid w:val="008C2761"/>
    <w:rsid w:val="008C2A8B"/>
    <w:rsid w:val="008C2E38"/>
    <w:rsid w:val="008C2FD2"/>
    <w:rsid w:val="008C30AA"/>
    <w:rsid w:val="008C336C"/>
    <w:rsid w:val="008C37D1"/>
    <w:rsid w:val="008C3800"/>
    <w:rsid w:val="008C3A48"/>
    <w:rsid w:val="008C3BBE"/>
    <w:rsid w:val="008C4903"/>
    <w:rsid w:val="008C522A"/>
    <w:rsid w:val="008C525A"/>
    <w:rsid w:val="008C54D3"/>
    <w:rsid w:val="008C550F"/>
    <w:rsid w:val="008C5E12"/>
    <w:rsid w:val="008C5F59"/>
    <w:rsid w:val="008C63DE"/>
    <w:rsid w:val="008C64CF"/>
    <w:rsid w:val="008C6516"/>
    <w:rsid w:val="008C6A84"/>
    <w:rsid w:val="008C6DA9"/>
    <w:rsid w:val="008C7D19"/>
    <w:rsid w:val="008D0D25"/>
    <w:rsid w:val="008D0D7C"/>
    <w:rsid w:val="008D0E48"/>
    <w:rsid w:val="008D1760"/>
    <w:rsid w:val="008D1763"/>
    <w:rsid w:val="008D19E8"/>
    <w:rsid w:val="008D1CD2"/>
    <w:rsid w:val="008D2140"/>
    <w:rsid w:val="008D253B"/>
    <w:rsid w:val="008D27BA"/>
    <w:rsid w:val="008D2CF6"/>
    <w:rsid w:val="008D2D11"/>
    <w:rsid w:val="008D302B"/>
    <w:rsid w:val="008D310E"/>
    <w:rsid w:val="008D31BC"/>
    <w:rsid w:val="008D338A"/>
    <w:rsid w:val="008D3790"/>
    <w:rsid w:val="008D39F6"/>
    <w:rsid w:val="008D3BBF"/>
    <w:rsid w:val="008D3D5B"/>
    <w:rsid w:val="008D3E23"/>
    <w:rsid w:val="008D3E4E"/>
    <w:rsid w:val="008D3F7E"/>
    <w:rsid w:val="008D4538"/>
    <w:rsid w:val="008D453C"/>
    <w:rsid w:val="008D4698"/>
    <w:rsid w:val="008D4B26"/>
    <w:rsid w:val="008D4B63"/>
    <w:rsid w:val="008D5952"/>
    <w:rsid w:val="008D5C63"/>
    <w:rsid w:val="008D5E47"/>
    <w:rsid w:val="008D6039"/>
    <w:rsid w:val="008D6638"/>
    <w:rsid w:val="008D68BD"/>
    <w:rsid w:val="008D6984"/>
    <w:rsid w:val="008D69C4"/>
    <w:rsid w:val="008D6B7D"/>
    <w:rsid w:val="008D7201"/>
    <w:rsid w:val="008D7348"/>
    <w:rsid w:val="008D75FD"/>
    <w:rsid w:val="008D7798"/>
    <w:rsid w:val="008D7AD8"/>
    <w:rsid w:val="008D7BDF"/>
    <w:rsid w:val="008D7D28"/>
    <w:rsid w:val="008D7D6C"/>
    <w:rsid w:val="008E02D3"/>
    <w:rsid w:val="008E054B"/>
    <w:rsid w:val="008E0C1D"/>
    <w:rsid w:val="008E0DA0"/>
    <w:rsid w:val="008E1191"/>
    <w:rsid w:val="008E15D6"/>
    <w:rsid w:val="008E17FB"/>
    <w:rsid w:val="008E2015"/>
    <w:rsid w:val="008E22BB"/>
    <w:rsid w:val="008E24F3"/>
    <w:rsid w:val="008E2703"/>
    <w:rsid w:val="008E29FA"/>
    <w:rsid w:val="008E2AE8"/>
    <w:rsid w:val="008E2BE8"/>
    <w:rsid w:val="008E31CF"/>
    <w:rsid w:val="008E31E1"/>
    <w:rsid w:val="008E323C"/>
    <w:rsid w:val="008E3430"/>
    <w:rsid w:val="008E39C9"/>
    <w:rsid w:val="008E3AFE"/>
    <w:rsid w:val="008E3D3F"/>
    <w:rsid w:val="008E3E26"/>
    <w:rsid w:val="008E4845"/>
    <w:rsid w:val="008E4B1F"/>
    <w:rsid w:val="008E4D54"/>
    <w:rsid w:val="008E5121"/>
    <w:rsid w:val="008E5233"/>
    <w:rsid w:val="008E55C0"/>
    <w:rsid w:val="008E5A23"/>
    <w:rsid w:val="008E5DEA"/>
    <w:rsid w:val="008E5E49"/>
    <w:rsid w:val="008E63FF"/>
    <w:rsid w:val="008E66DE"/>
    <w:rsid w:val="008E6B2A"/>
    <w:rsid w:val="008E6BFA"/>
    <w:rsid w:val="008E724B"/>
    <w:rsid w:val="008E757D"/>
    <w:rsid w:val="008E77F9"/>
    <w:rsid w:val="008E77FA"/>
    <w:rsid w:val="008E7982"/>
    <w:rsid w:val="008E7EAA"/>
    <w:rsid w:val="008F008F"/>
    <w:rsid w:val="008F0250"/>
    <w:rsid w:val="008F056F"/>
    <w:rsid w:val="008F093A"/>
    <w:rsid w:val="008F0A6C"/>
    <w:rsid w:val="008F0B7A"/>
    <w:rsid w:val="008F0BCF"/>
    <w:rsid w:val="008F0BFB"/>
    <w:rsid w:val="008F0C85"/>
    <w:rsid w:val="008F1376"/>
    <w:rsid w:val="008F182A"/>
    <w:rsid w:val="008F1C67"/>
    <w:rsid w:val="008F1D49"/>
    <w:rsid w:val="008F1E0A"/>
    <w:rsid w:val="008F1EE6"/>
    <w:rsid w:val="008F21F5"/>
    <w:rsid w:val="008F2306"/>
    <w:rsid w:val="008F2595"/>
    <w:rsid w:val="008F2B84"/>
    <w:rsid w:val="008F2B98"/>
    <w:rsid w:val="008F3092"/>
    <w:rsid w:val="008F342C"/>
    <w:rsid w:val="008F367E"/>
    <w:rsid w:val="008F4274"/>
    <w:rsid w:val="008F42C2"/>
    <w:rsid w:val="008F4355"/>
    <w:rsid w:val="008F48CE"/>
    <w:rsid w:val="008F4A9E"/>
    <w:rsid w:val="008F602E"/>
    <w:rsid w:val="008F6248"/>
    <w:rsid w:val="008F6639"/>
    <w:rsid w:val="008F6A33"/>
    <w:rsid w:val="008F6E09"/>
    <w:rsid w:val="008F6F28"/>
    <w:rsid w:val="008F6F5D"/>
    <w:rsid w:val="008F7114"/>
    <w:rsid w:val="008F74BA"/>
    <w:rsid w:val="008F7818"/>
    <w:rsid w:val="008F7930"/>
    <w:rsid w:val="0090069F"/>
    <w:rsid w:val="0090089C"/>
    <w:rsid w:val="00900F56"/>
    <w:rsid w:val="00900FD3"/>
    <w:rsid w:val="00901243"/>
    <w:rsid w:val="009017B0"/>
    <w:rsid w:val="00901886"/>
    <w:rsid w:val="0090198B"/>
    <w:rsid w:val="00901AA6"/>
    <w:rsid w:val="00901CF0"/>
    <w:rsid w:val="00902021"/>
    <w:rsid w:val="009020E7"/>
    <w:rsid w:val="00902693"/>
    <w:rsid w:val="009026C4"/>
    <w:rsid w:val="009027F5"/>
    <w:rsid w:val="0090293C"/>
    <w:rsid w:val="00902B55"/>
    <w:rsid w:val="00902B56"/>
    <w:rsid w:val="009030A6"/>
    <w:rsid w:val="00903729"/>
    <w:rsid w:val="00903871"/>
    <w:rsid w:val="00904108"/>
    <w:rsid w:val="009041C3"/>
    <w:rsid w:val="00904914"/>
    <w:rsid w:val="00904D30"/>
    <w:rsid w:val="00905628"/>
    <w:rsid w:val="00905FEA"/>
    <w:rsid w:val="00906648"/>
    <w:rsid w:val="00906ADB"/>
    <w:rsid w:val="009070BD"/>
    <w:rsid w:val="009072AF"/>
    <w:rsid w:val="00907382"/>
    <w:rsid w:val="00907887"/>
    <w:rsid w:val="0091009C"/>
    <w:rsid w:val="0091080C"/>
    <w:rsid w:val="00910860"/>
    <w:rsid w:val="00910878"/>
    <w:rsid w:val="0091095D"/>
    <w:rsid w:val="009109F0"/>
    <w:rsid w:val="00910CBB"/>
    <w:rsid w:val="009114BE"/>
    <w:rsid w:val="00911510"/>
    <w:rsid w:val="0091197E"/>
    <w:rsid w:val="00911A0F"/>
    <w:rsid w:val="00911A24"/>
    <w:rsid w:val="0091213A"/>
    <w:rsid w:val="0091217D"/>
    <w:rsid w:val="009126DC"/>
    <w:rsid w:val="0091277F"/>
    <w:rsid w:val="00912808"/>
    <w:rsid w:val="009128E8"/>
    <w:rsid w:val="00912AC7"/>
    <w:rsid w:val="00912FD6"/>
    <w:rsid w:val="00913137"/>
    <w:rsid w:val="0091317C"/>
    <w:rsid w:val="00913857"/>
    <w:rsid w:val="00913CD0"/>
    <w:rsid w:val="009145D2"/>
    <w:rsid w:val="009146A1"/>
    <w:rsid w:val="00914A6A"/>
    <w:rsid w:val="00914E46"/>
    <w:rsid w:val="00915023"/>
    <w:rsid w:val="00915065"/>
    <w:rsid w:val="009154B3"/>
    <w:rsid w:val="0091569B"/>
    <w:rsid w:val="00915D69"/>
    <w:rsid w:val="009166C2"/>
    <w:rsid w:val="00916737"/>
    <w:rsid w:val="00916A11"/>
    <w:rsid w:val="0091727B"/>
    <w:rsid w:val="009173AB"/>
    <w:rsid w:val="00917433"/>
    <w:rsid w:val="0091750D"/>
    <w:rsid w:val="009175D2"/>
    <w:rsid w:val="00917968"/>
    <w:rsid w:val="00917A60"/>
    <w:rsid w:val="00917CC4"/>
    <w:rsid w:val="00917D15"/>
    <w:rsid w:val="00917EBF"/>
    <w:rsid w:val="00920140"/>
    <w:rsid w:val="009204A6"/>
    <w:rsid w:val="0092058F"/>
    <w:rsid w:val="00920621"/>
    <w:rsid w:val="00920762"/>
    <w:rsid w:val="00920954"/>
    <w:rsid w:val="00920967"/>
    <w:rsid w:val="00920C42"/>
    <w:rsid w:val="00921340"/>
    <w:rsid w:val="0092141A"/>
    <w:rsid w:val="00921437"/>
    <w:rsid w:val="00921863"/>
    <w:rsid w:val="00921912"/>
    <w:rsid w:val="00921AC6"/>
    <w:rsid w:val="00921E3E"/>
    <w:rsid w:val="00922634"/>
    <w:rsid w:val="00922B20"/>
    <w:rsid w:val="00922CA7"/>
    <w:rsid w:val="00922D62"/>
    <w:rsid w:val="00923298"/>
    <w:rsid w:val="00923414"/>
    <w:rsid w:val="0092391D"/>
    <w:rsid w:val="00923B4D"/>
    <w:rsid w:val="00923F41"/>
    <w:rsid w:val="00924822"/>
    <w:rsid w:val="00924AD2"/>
    <w:rsid w:val="00924D89"/>
    <w:rsid w:val="009255B0"/>
    <w:rsid w:val="00925611"/>
    <w:rsid w:val="009258ED"/>
    <w:rsid w:val="00925CAE"/>
    <w:rsid w:val="00925D23"/>
    <w:rsid w:val="00925FDF"/>
    <w:rsid w:val="00926315"/>
    <w:rsid w:val="009263A7"/>
    <w:rsid w:val="009265BE"/>
    <w:rsid w:val="00926BB7"/>
    <w:rsid w:val="00926CFB"/>
    <w:rsid w:val="00926E01"/>
    <w:rsid w:val="009272F2"/>
    <w:rsid w:val="00927B11"/>
    <w:rsid w:val="00930237"/>
    <w:rsid w:val="009308B6"/>
    <w:rsid w:val="00930F9D"/>
    <w:rsid w:val="00931259"/>
    <w:rsid w:val="00931271"/>
    <w:rsid w:val="00931528"/>
    <w:rsid w:val="00931637"/>
    <w:rsid w:val="009317E5"/>
    <w:rsid w:val="00931ABA"/>
    <w:rsid w:val="00931BD6"/>
    <w:rsid w:val="00931D1C"/>
    <w:rsid w:val="00931E59"/>
    <w:rsid w:val="00932396"/>
    <w:rsid w:val="009324F8"/>
    <w:rsid w:val="009325D6"/>
    <w:rsid w:val="00932A7E"/>
    <w:rsid w:val="00932D0C"/>
    <w:rsid w:val="00932D89"/>
    <w:rsid w:val="00932E29"/>
    <w:rsid w:val="009330A6"/>
    <w:rsid w:val="00933477"/>
    <w:rsid w:val="00933615"/>
    <w:rsid w:val="00933A07"/>
    <w:rsid w:val="00933D22"/>
    <w:rsid w:val="00933D7B"/>
    <w:rsid w:val="00933DDE"/>
    <w:rsid w:val="0093401F"/>
    <w:rsid w:val="0093465E"/>
    <w:rsid w:val="0093497B"/>
    <w:rsid w:val="009351A0"/>
    <w:rsid w:val="0093527D"/>
    <w:rsid w:val="0093577B"/>
    <w:rsid w:val="00935BC8"/>
    <w:rsid w:val="00935E15"/>
    <w:rsid w:val="00935EEB"/>
    <w:rsid w:val="00936670"/>
    <w:rsid w:val="00936775"/>
    <w:rsid w:val="00936A12"/>
    <w:rsid w:val="00936B67"/>
    <w:rsid w:val="00936E4B"/>
    <w:rsid w:val="00936FAE"/>
    <w:rsid w:val="00937145"/>
    <w:rsid w:val="00937296"/>
    <w:rsid w:val="009373A5"/>
    <w:rsid w:val="009404CD"/>
    <w:rsid w:val="0094063D"/>
    <w:rsid w:val="00941017"/>
    <w:rsid w:val="009411AF"/>
    <w:rsid w:val="00941242"/>
    <w:rsid w:val="00941479"/>
    <w:rsid w:val="009414C1"/>
    <w:rsid w:val="009417C3"/>
    <w:rsid w:val="00941D7B"/>
    <w:rsid w:val="00941FAA"/>
    <w:rsid w:val="00942163"/>
    <w:rsid w:val="009424EC"/>
    <w:rsid w:val="009425E6"/>
    <w:rsid w:val="009429B6"/>
    <w:rsid w:val="00942B34"/>
    <w:rsid w:val="00942CEC"/>
    <w:rsid w:val="00942DB9"/>
    <w:rsid w:val="00942F32"/>
    <w:rsid w:val="00943083"/>
    <w:rsid w:val="0094343D"/>
    <w:rsid w:val="009434E2"/>
    <w:rsid w:val="00943586"/>
    <w:rsid w:val="00943638"/>
    <w:rsid w:val="00943B8C"/>
    <w:rsid w:val="00943BC8"/>
    <w:rsid w:val="009441E4"/>
    <w:rsid w:val="00944D45"/>
    <w:rsid w:val="009454B5"/>
    <w:rsid w:val="009459C4"/>
    <w:rsid w:val="00945D16"/>
    <w:rsid w:val="00945F8A"/>
    <w:rsid w:val="00946973"/>
    <w:rsid w:val="00946BBC"/>
    <w:rsid w:val="0094705C"/>
    <w:rsid w:val="0094761F"/>
    <w:rsid w:val="00947688"/>
    <w:rsid w:val="0094772F"/>
    <w:rsid w:val="009477D6"/>
    <w:rsid w:val="009478A0"/>
    <w:rsid w:val="009478BF"/>
    <w:rsid w:val="00947AD7"/>
    <w:rsid w:val="00947E07"/>
    <w:rsid w:val="00947F06"/>
    <w:rsid w:val="009500A2"/>
    <w:rsid w:val="00950A40"/>
    <w:rsid w:val="009516E2"/>
    <w:rsid w:val="00951728"/>
    <w:rsid w:val="00952296"/>
    <w:rsid w:val="009522F8"/>
    <w:rsid w:val="00952ACB"/>
    <w:rsid w:val="009530E7"/>
    <w:rsid w:val="00953804"/>
    <w:rsid w:val="009541FC"/>
    <w:rsid w:val="009550C0"/>
    <w:rsid w:val="009551F3"/>
    <w:rsid w:val="00955550"/>
    <w:rsid w:val="009555BA"/>
    <w:rsid w:val="00955759"/>
    <w:rsid w:val="0095588C"/>
    <w:rsid w:val="00955C8D"/>
    <w:rsid w:val="00955CCE"/>
    <w:rsid w:val="009560B6"/>
    <w:rsid w:val="0095624B"/>
    <w:rsid w:val="009562E7"/>
    <w:rsid w:val="0095642D"/>
    <w:rsid w:val="00956699"/>
    <w:rsid w:val="00956C53"/>
    <w:rsid w:val="00956C83"/>
    <w:rsid w:val="00956D1C"/>
    <w:rsid w:val="009570FF"/>
    <w:rsid w:val="0095764B"/>
    <w:rsid w:val="00957BA4"/>
    <w:rsid w:val="0096003F"/>
    <w:rsid w:val="009605CB"/>
    <w:rsid w:val="00960BED"/>
    <w:rsid w:val="0096119A"/>
    <w:rsid w:val="0096121B"/>
    <w:rsid w:val="0096134C"/>
    <w:rsid w:val="00961574"/>
    <w:rsid w:val="009615C8"/>
    <w:rsid w:val="009617DE"/>
    <w:rsid w:val="0096182F"/>
    <w:rsid w:val="00961D48"/>
    <w:rsid w:val="00962052"/>
    <w:rsid w:val="00962E5C"/>
    <w:rsid w:val="00962FB8"/>
    <w:rsid w:val="009635AB"/>
    <w:rsid w:val="009637A8"/>
    <w:rsid w:val="0096388F"/>
    <w:rsid w:val="009638DE"/>
    <w:rsid w:val="00963AE4"/>
    <w:rsid w:val="00963BBF"/>
    <w:rsid w:val="00963BDF"/>
    <w:rsid w:val="00963C33"/>
    <w:rsid w:val="009642D7"/>
    <w:rsid w:val="0096445A"/>
    <w:rsid w:val="00964731"/>
    <w:rsid w:val="009647C1"/>
    <w:rsid w:val="009648D5"/>
    <w:rsid w:val="00965AF1"/>
    <w:rsid w:val="00965B15"/>
    <w:rsid w:val="00965DD4"/>
    <w:rsid w:val="00965F9F"/>
    <w:rsid w:val="00966203"/>
    <w:rsid w:val="0096676E"/>
    <w:rsid w:val="00966CD0"/>
    <w:rsid w:val="00966E4C"/>
    <w:rsid w:val="0096749D"/>
    <w:rsid w:val="00967504"/>
    <w:rsid w:val="009676CC"/>
    <w:rsid w:val="00967741"/>
    <w:rsid w:val="00967B73"/>
    <w:rsid w:val="00967D9F"/>
    <w:rsid w:val="00967F7A"/>
    <w:rsid w:val="00970119"/>
    <w:rsid w:val="00970229"/>
    <w:rsid w:val="00970517"/>
    <w:rsid w:val="0097062F"/>
    <w:rsid w:val="0097063E"/>
    <w:rsid w:val="009708EF"/>
    <w:rsid w:val="00970AD2"/>
    <w:rsid w:val="00970B79"/>
    <w:rsid w:val="00970EAE"/>
    <w:rsid w:val="009710DB"/>
    <w:rsid w:val="00971138"/>
    <w:rsid w:val="009713ED"/>
    <w:rsid w:val="00971A82"/>
    <w:rsid w:val="00971A8D"/>
    <w:rsid w:val="009720B8"/>
    <w:rsid w:val="0097255B"/>
    <w:rsid w:val="00972999"/>
    <w:rsid w:val="00972A1C"/>
    <w:rsid w:val="00972EB0"/>
    <w:rsid w:val="00973181"/>
    <w:rsid w:val="00973308"/>
    <w:rsid w:val="00973482"/>
    <w:rsid w:val="00973662"/>
    <w:rsid w:val="009736E5"/>
    <w:rsid w:val="00973CAF"/>
    <w:rsid w:val="00973FE9"/>
    <w:rsid w:val="0097409A"/>
    <w:rsid w:val="00974200"/>
    <w:rsid w:val="009744B6"/>
    <w:rsid w:val="00974B63"/>
    <w:rsid w:val="00974C3D"/>
    <w:rsid w:val="0097598B"/>
    <w:rsid w:val="00975C5D"/>
    <w:rsid w:val="00975E9C"/>
    <w:rsid w:val="00975EFA"/>
    <w:rsid w:val="0097604F"/>
    <w:rsid w:val="00976376"/>
    <w:rsid w:val="009769BF"/>
    <w:rsid w:val="00976E66"/>
    <w:rsid w:val="00976E7F"/>
    <w:rsid w:val="00977100"/>
    <w:rsid w:val="00977C52"/>
    <w:rsid w:val="009800CD"/>
    <w:rsid w:val="00980F34"/>
    <w:rsid w:val="0098187D"/>
    <w:rsid w:val="00981958"/>
    <w:rsid w:val="00982054"/>
    <w:rsid w:val="009829A3"/>
    <w:rsid w:val="00982D1E"/>
    <w:rsid w:val="00982F73"/>
    <w:rsid w:val="00982F96"/>
    <w:rsid w:val="00982FC6"/>
    <w:rsid w:val="009834C6"/>
    <w:rsid w:val="00983548"/>
    <w:rsid w:val="009835CE"/>
    <w:rsid w:val="0098360C"/>
    <w:rsid w:val="00983D6F"/>
    <w:rsid w:val="00983E8F"/>
    <w:rsid w:val="00983FDF"/>
    <w:rsid w:val="00984295"/>
    <w:rsid w:val="00984AFE"/>
    <w:rsid w:val="00984D2C"/>
    <w:rsid w:val="00985009"/>
    <w:rsid w:val="00985321"/>
    <w:rsid w:val="00985577"/>
    <w:rsid w:val="00985BB4"/>
    <w:rsid w:val="00985E85"/>
    <w:rsid w:val="0098617B"/>
    <w:rsid w:val="00986207"/>
    <w:rsid w:val="00986248"/>
    <w:rsid w:val="00986391"/>
    <w:rsid w:val="00986486"/>
    <w:rsid w:val="00986A99"/>
    <w:rsid w:val="00986AB4"/>
    <w:rsid w:val="00986C3C"/>
    <w:rsid w:val="0098701B"/>
    <w:rsid w:val="0098718D"/>
    <w:rsid w:val="00987227"/>
    <w:rsid w:val="00987703"/>
    <w:rsid w:val="0098770B"/>
    <w:rsid w:val="009878F4"/>
    <w:rsid w:val="00987B49"/>
    <w:rsid w:val="00987F82"/>
    <w:rsid w:val="0099017A"/>
    <w:rsid w:val="009906FA"/>
    <w:rsid w:val="0099098F"/>
    <w:rsid w:val="00990ADB"/>
    <w:rsid w:val="00990DAD"/>
    <w:rsid w:val="00991156"/>
    <w:rsid w:val="00991395"/>
    <w:rsid w:val="00991492"/>
    <w:rsid w:val="00991977"/>
    <w:rsid w:val="00991BF2"/>
    <w:rsid w:val="0099214E"/>
    <w:rsid w:val="009921F6"/>
    <w:rsid w:val="009923E9"/>
    <w:rsid w:val="009923ED"/>
    <w:rsid w:val="0099297A"/>
    <w:rsid w:val="009933D9"/>
    <w:rsid w:val="00993577"/>
    <w:rsid w:val="009939AB"/>
    <w:rsid w:val="00993A89"/>
    <w:rsid w:val="009940D3"/>
    <w:rsid w:val="00994165"/>
    <w:rsid w:val="00994741"/>
    <w:rsid w:val="00994C06"/>
    <w:rsid w:val="00994CF4"/>
    <w:rsid w:val="0099515A"/>
    <w:rsid w:val="009957BD"/>
    <w:rsid w:val="009959D3"/>
    <w:rsid w:val="00995A84"/>
    <w:rsid w:val="00995AEF"/>
    <w:rsid w:val="00996016"/>
    <w:rsid w:val="009960C9"/>
    <w:rsid w:val="00996201"/>
    <w:rsid w:val="00996835"/>
    <w:rsid w:val="00996960"/>
    <w:rsid w:val="009970EC"/>
    <w:rsid w:val="009970FD"/>
    <w:rsid w:val="009971FC"/>
    <w:rsid w:val="00997299"/>
    <w:rsid w:val="00997406"/>
    <w:rsid w:val="009976FB"/>
    <w:rsid w:val="009977FB"/>
    <w:rsid w:val="009A01CD"/>
    <w:rsid w:val="009A02DE"/>
    <w:rsid w:val="009A03B4"/>
    <w:rsid w:val="009A03F3"/>
    <w:rsid w:val="009A046D"/>
    <w:rsid w:val="009A0B03"/>
    <w:rsid w:val="009A1258"/>
    <w:rsid w:val="009A1331"/>
    <w:rsid w:val="009A1BE0"/>
    <w:rsid w:val="009A202C"/>
    <w:rsid w:val="009A2194"/>
    <w:rsid w:val="009A2463"/>
    <w:rsid w:val="009A260F"/>
    <w:rsid w:val="009A2631"/>
    <w:rsid w:val="009A2658"/>
    <w:rsid w:val="009A286D"/>
    <w:rsid w:val="009A2877"/>
    <w:rsid w:val="009A287F"/>
    <w:rsid w:val="009A2BE2"/>
    <w:rsid w:val="009A2C2A"/>
    <w:rsid w:val="009A30FC"/>
    <w:rsid w:val="009A331C"/>
    <w:rsid w:val="009A4036"/>
    <w:rsid w:val="009A461E"/>
    <w:rsid w:val="009A4A5D"/>
    <w:rsid w:val="009A4DE3"/>
    <w:rsid w:val="009A52D2"/>
    <w:rsid w:val="009A53CF"/>
    <w:rsid w:val="009A5847"/>
    <w:rsid w:val="009A5B13"/>
    <w:rsid w:val="009A5FF2"/>
    <w:rsid w:val="009A6006"/>
    <w:rsid w:val="009A603E"/>
    <w:rsid w:val="009A6142"/>
    <w:rsid w:val="009A62ED"/>
    <w:rsid w:val="009A6EF1"/>
    <w:rsid w:val="009A6FD2"/>
    <w:rsid w:val="009A6FF7"/>
    <w:rsid w:val="009A7156"/>
    <w:rsid w:val="009A7353"/>
    <w:rsid w:val="009A77D8"/>
    <w:rsid w:val="009A7BB3"/>
    <w:rsid w:val="009A7D41"/>
    <w:rsid w:val="009A7F79"/>
    <w:rsid w:val="009B0695"/>
    <w:rsid w:val="009B06C9"/>
    <w:rsid w:val="009B077C"/>
    <w:rsid w:val="009B07EB"/>
    <w:rsid w:val="009B086A"/>
    <w:rsid w:val="009B0BD6"/>
    <w:rsid w:val="009B0E9F"/>
    <w:rsid w:val="009B0EC6"/>
    <w:rsid w:val="009B1ABB"/>
    <w:rsid w:val="009B1B21"/>
    <w:rsid w:val="009B2082"/>
    <w:rsid w:val="009B22DF"/>
    <w:rsid w:val="009B251C"/>
    <w:rsid w:val="009B2847"/>
    <w:rsid w:val="009B2D23"/>
    <w:rsid w:val="009B2D5F"/>
    <w:rsid w:val="009B300C"/>
    <w:rsid w:val="009B34D6"/>
    <w:rsid w:val="009B37A4"/>
    <w:rsid w:val="009B37D3"/>
    <w:rsid w:val="009B3866"/>
    <w:rsid w:val="009B3921"/>
    <w:rsid w:val="009B3E38"/>
    <w:rsid w:val="009B402E"/>
    <w:rsid w:val="009B41B5"/>
    <w:rsid w:val="009B422B"/>
    <w:rsid w:val="009B456F"/>
    <w:rsid w:val="009B47F5"/>
    <w:rsid w:val="009B4BAE"/>
    <w:rsid w:val="009B4BE8"/>
    <w:rsid w:val="009B4E5F"/>
    <w:rsid w:val="009B4F9F"/>
    <w:rsid w:val="009B521F"/>
    <w:rsid w:val="009B5512"/>
    <w:rsid w:val="009B5628"/>
    <w:rsid w:val="009B5BCC"/>
    <w:rsid w:val="009B5CAB"/>
    <w:rsid w:val="009B5D80"/>
    <w:rsid w:val="009B5E48"/>
    <w:rsid w:val="009B5ECA"/>
    <w:rsid w:val="009B5F95"/>
    <w:rsid w:val="009B6145"/>
    <w:rsid w:val="009B635B"/>
    <w:rsid w:val="009B6813"/>
    <w:rsid w:val="009B6940"/>
    <w:rsid w:val="009B7002"/>
    <w:rsid w:val="009B7009"/>
    <w:rsid w:val="009B72C0"/>
    <w:rsid w:val="009B7728"/>
    <w:rsid w:val="009B7C6C"/>
    <w:rsid w:val="009B7DB5"/>
    <w:rsid w:val="009C0082"/>
    <w:rsid w:val="009C03DC"/>
    <w:rsid w:val="009C0765"/>
    <w:rsid w:val="009C0FF2"/>
    <w:rsid w:val="009C1013"/>
    <w:rsid w:val="009C12AF"/>
    <w:rsid w:val="009C1C74"/>
    <w:rsid w:val="009C1EEB"/>
    <w:rsid w:val="009C239D"/>
    <w:rsid w:val="009C25AF"/>
    <w:rsid w:val="009C2C86"/>
    <w:rsid w:val="009C2D35"/>
    <w:rsid w:val="009C2E2F"/>
    <w:rsid w:val="009C2EA2"/>
    <w:rsid w:val="009C3334"/>
    <w:rsid w:val="009C33D1"/>
    <w:rsid w:val="009C34FC"/>
    <w:rsid w:val="009C36B9"/>
    <w:rsid w:val="009C37B5"/>
    <w:rsid w:val="009C3A4B"/>
    <w:rsid w:val="009C3D66"/>
    <w:rsid w:val="009C3F38"/>
    <w:rsid w:val="009C4122"/>
    <w:rsid w:val="009C45C8"/>
    <w:rsid w:val="009C46B3"/>
    <w:rsid w:val="009C47D0"/>
    <w:rsid w:val="009C49AB"/>
    <w:rsid w:val="009C4A89"/>
    <w:rsid w:val="009C4C94"/>
    <w:rsid w:val="009C51CD"/>
    <w:rsid w:val="009C52D0"/>
    <w:rsid w:val="009C5E71"/>
    <w:rsid w:val="009C62DC"/>
    <w:rsid w:val="009C639B"/>
    <w:rsid w:val="009C63CB"/>
    <w:rsid w:val="009C6D8E"/>
    <w:rsid w:val="009C7456"/>
    <w:rsid w:val="009C77BA"/>
    <w:rsid w:val="009C7973"/>
    <w:rsid w:val="009C79BF"/>
    <w:rsid w:val="009C7D79"/>
    <w:rsid w:val="009D016D"/>
    <w:rsid w:val="009D03AB"/>
    <w:rsid w:val="009D0518"/>
    <w:rsid w:val="009D0522"/>
    <w:rsid w:val="009D0755"/>
    <w:rsid w:val="009D0E1E"/>
    <w:rsid w:val="009D119E"/>
    <w:rsid w:val="009D137C"/>
    <w:rsid w:val="009D15E4"/>
    <w:rsid w:val="009D1D4C"/>
    <w:rsid w:val="009D22A1"/>
    <w:rsid w:val="009D32B6"/>
    <w:rsid w:val="009D351B"/>
    <w:rsid w:val="009D35C0"/>
    <w:rsid w:val="009D3994"/>
    <w:rsid w:val="009D3B29"/>
    <w:rsid w:val="009D4203"/>
    <w:rsid w:val="009D422D"/>
    <w:rsid w:val="009D42EE"/>
    <w:rsid w:val="009D449E"/>
    <w:rsid w:val="009D492E"/>
    <w:rsid w:val="009D4C1B"/>
    <w:rsid w:val="009D4EC1"/>
    <w:rsid w:val="009D5170"/>
    <w:rsid w:val="009D53F0"/>
    <w:rsid w:val="009D5717"/>
    <w:rsid w:val="009D5753"/>
    <w:rsid w:val="009D58E2"/>
    <w:rsid w:val="009D593B"/>
    <w:rsid w:val="009D5999"/>
    <w:rsid w:val="009D6358"/>
    <w:rsid w:val="009D65D2"/>
    <w:rsid w:val="009D699C"/>
    <w:rsid w:val="009D6CDF"/>
    <w:rsid w:val="009D6FA9"/>
    <w:rsid w:val="009D73B3"/>
    <w:rsid w:val="009E0A27"/>
    <w:rsid w:val="009E0D8C"/>
    <w:rsid w:val="009E0EB9"/>
    <w:rsid w:val="009E117A"/>
    <w:rsid w:val="009E11EB"/>
    <w:rsid w:val="009E1340"/>
    <w:rsid w:val="009E1623"/>
    <w:rsid w:val="009E162E"/>
    <w:rsid w:val="009E1B51"/>
    <w:rsid w:val="009E1DDB"/>
    <w:rsid w:val="009E1FEB"/>
    <w:rsid w:val="009E2700"/>
    <w:rsid w:val="009E270A"/>
    <w:rsid w:val="009E2880"/>
    <w:rsid w:val="009E28FB"/>
    <w:rsid w:val="009E2E8C"/>
    <w:rsid w:val="009E2FE3"/>
    <w:rsid w:val="009E317F"/>
    <w:rsid w:val="009E36A8"/>
    <w:rsid w:val="009E382C"/>
    <w:rsid w:val="009E3AAF"/>
    <w:rsid w:val="009E3B0C"/>
    <w:rsid w:val="009E3B9C"/>
    <w:rsid w:val="009E43AF"/>
    <w:rsid w:val="009E468E"/>
    <w:rsid w:val="009E48A5"/>
    <w:rsid w:val="009E4A04"/>
    <w:rsid w:val="009E4C7E"/>
    <w:rsid w:val="009E4C80"/>
    <w:rsid w:val="009E529B"/>
    <w:rsid w:val="009E5BA9"/>
    <w:rsid w:val="009E5BDC"/>
    <w:rsid w:val="009E5F58"/>
    <w:rsid w:val="009E61DF"/>
    <w:rsid w:val="009E656A"/>
    <w:rsid w:val="009E6613"/>
    <w:rsid w:val="009E6707"/>
    <w:rsid w:val="009E69E6"/>
    <w:rsid w:val="009E6E5E"/>
    <w:rsid w:val="009E6FA8"/>
    <w:rsid w:val="009E7264"/>
    <w:rsid w:val="009E76CA"/>
    <w:rsid w:val="009E77BD"/>
    <w:rsid w:val="009E794C"/>
    <w:rsid w:val="009E7AC0"/>
    <w:rsid w:val="009E7B5A"/>
    <w:rsid w:val="009E7C5E"/>
    <w:rsid w:val="009E7E7B"/>
    <w:rsid w:val="009F06D2"/>
    <w:rsid w:val="009F0A13"/>
    <w:rsid w:val="009F0AA1"/>
    <w:rsid w:val="009F10BB"/>
    <w:rsid w:val="009F10F7"/>
    <w:rsid w:val="009F1115"/>
    <w:rsid w:val="009F1C27"/>
    <w:rsid w:val="009F226D"/>
    <w:rsid w:val="009F23DF"/>
    <w:rsid w:val="009F28AE"/>
    <w:rsid w:val="009F2F97"/>
    <w:rsid w:val="009F364A"/>
    <w:rsid w:val="009F37F3"/>
    <w:rsid w:val="009F3A04"/>
    <w:rsid w:val="009F400C"/>
    <w:rsid w:val="009F4066"/>
    <w:rsid w:val="009F4343"/>
    <w:rsid w:val="009F4381"/>
    <w:rsid w:val="009F451B"/>
    <w:rsid w:val="009F465F"/>
    <w:rsid w:val="009F482A"/>
    <w:rsid w:val="009F4911"/>
    <w:rsid w:val="009F4CBF"/>
    <w:rsid w:val="009F4F25"/>
    <w:rsid w:val="009F51AD"/>
    <w:rsid w:val="009F5511"/>
    <w:rsid w:val="009F56C2"/>
    <w:rsid w:val="009F5892"/>
    <w:rsid w:val="009F594D"/>
    <w:rsid w:val="009F5F0E"/>
    <w:rsid w:val="009F6763"/>
    <w:rsid w:val="009F67C4"/>
    <w:rsid w:val="009F6AF2"/>
    <w:rsid w:val="009F6BF9"/>
    <w:rsid w:val="009F6DE9"/>
    <w:rsid w:val="009F73E5"/>
    <w:rsid w:val="009F74F2"/>
    <w:rsid w:val="009F74F3"/>
    <w:rsid w:val="009F7522"/>
    <w:rsid w:val="009F76EB"/>
    <w:rsid w:val="009F7795"/>
    <w:rsid w:val="00A00CE9"/>
    <w:rsid w:val="00A00DB8"/>
    <w:rsid w:val="00A01096"/>
    <w:rsid w:val="00A0136F"/>
    <w:rsid w:val="00A01421"/>
    <w:rsid w:val="00A0195F"/>
    <w:rsid w:val="00A01FCA"/>
    <w:rsid w:val="00A020FB"/>
    <w:rsid w:val="00A023BB"/>
    <w:rsid w:val="00A02568"/>
    <w:rsid w:val="00A02B29"/>
    <w:rsid w:val="00A034BD"/>
    <w:rsid w:val="00A03916"/>
    <w:rsid w:val="00A03A5A"/>
    <w:rsid w:val="00A043B9"/>
    <w:rsid w:val="00A0447C"/>
    <w:rsid w:val="00A04734"/>
    <w:rsid w:val="00A049DF"/>
    <w:rsid w:val="00A04B1A"/>
    <w:rsid w:val="00A04E45"/>
    <w:rsid w:val="00A04F23"/>
    <w:rsid w:val="00A0510C"/>
    <w:rsid w:val="00A055BF"/>
    <w:rsid w:val="00A05723"/>
    <w:rsid w:val="00A0576D"/>
    <w:rsid w:val="00A05988"/>
    <w:rsid w:val="00A06234"/>
    <w:rsid w:val="00A06445"/>
    <w:rsid w:val="00A06EDB"/>
    <w:rsid w:val="00A073C0"/>
    <w:rsid w:val="00A07409"/>
    <w:rsid w:val="00A07BDD"/>
    <w:rsid w:val="00A07C11"/>
    <w:rsid w:val="00A07E72"/>
    <w:rsid w:val="00A10918"/>
    <w:rsid w:val="00A10AAC"/>
    <w:rsid w:val="00A10CCA"/>
    <w:rsid w:val="00A10FE1"/>
    <w:rsid w:val="00A1168D"/>
    <w:rsid w:val="00A11A6F"/>
    <w:rsid w:val="00A11BF3"/>
    <w:rsid w:val="00A121B4"/>
    <w:rsid w:val="00A12464"/>
    <w:rsid w:val="00A1274C"/>
    <w:rsid w:val="00A12CC2"/>
    <w:rsid w:val="00A12E4B"/>
    <w:rsid w:val="00A13850"/>
    <w:rsid w:val="00A13FD3"/>
    <w:rsid w:val="00A1439E"/>
    <w:rsid w:val="00A145C7"/>
    <w:rsid w:val="00A14C83"/>
    <w:rsid w:val="00A153D3"/>
    <w:rsid w:val="00A15441"/>
    <w:rsid w:val="00A156AB"/>
    <w:rsid w:val="00A15A80"/>
    <w:rsid w:val="00A15D74"/>
    <w:rsid w:val="00A15ECE"/>
    <w:rsid w:val="00A163A5"/>
    <w:rsid w:val="00A169AD"/>
    <w:rsid w:val="00A169D5"/>
    <w:rsid w:val="00A16F1E"/>
    <w:rsid w:val="00A170EC"/>
    <w:rsid w:val="00A17481"/>
    <w:rsid w:val="00A175C4"/>
    <w:rsid w:val="00A175FE"/>
    <w:rsid w:val="00A178EA"/>
    <w:rsid w:val="00A17932"/>
    <w:rsid w:val="00A17DF7"/>
    <w:rsid w:val="00A200F1"/>
    <w:rsid w:val="00A201CC"/>
    <w:rsid w:val="00A20581"/>
    <w:rsid w:val="00A20623"/>
    <w:rsid w:val="00A206B9"/>
    <w:rsid w:val="00A20B62"/>
    <w:rsid w:val="00A20D5D"/>
    <w:rsid w:val="00A20EFB"/>
    <w:rsid w:val="00A20FE9"/>
    <w:rsid w:val="00A210A4"/>
    <w:rsid w:val="00A21216"/>
    <w:rsid w:val="00A21706"/>
    <w:rsid w:val="00A21727"/>
    <w:rsid w:val="00A21A3B"/>
    <w:rsid w:val="00A21A78"/>
    <w:rsid w:val="00A21DAA"/>
    <w:rsid w:val="00A21E98"/>
    <w:rsid w:val="00A21F84"/>
    <w:rsid w:val="00A222FD"/>
    <w:rsid w:val="00A22A38"/>
    <w:rsid w:val="00A22E18"/>
    <w:rsid w:val="00A22E3A"/>
    <w:rsid w:val="00A231A1"/>
    <w:rsid w:val="00A2327B"/>
    <w:rsid w:val="00A232F0"/>
    <w:rsid w:val="00A234D5"/>
    <w:rsid w:val="00A2360B"/>
    <w:rsid w:val="00A236DC"/>
    <w:rsid w:val="00A237D4"/>
    <w:rsid w:val="00A23899"/>
    <w:rsid w:val="00A23C60"/>
    <w:rsid w:val="00A23E7E"/>
    <w:rsid w:val="00A240F6"/>
    <w:rsid w:val="00A2434F"/>
    <w:rsid w:val="00A243EA"/>
    <w:rsid w:val="00A24406"/>
    <w:rsid w:val="00A24431"/>
    <w:rsid w:val="00A244BC"/>
    <w:rsid w:val="00A24AE7"/>
    <w:rsid w:val="00A24C00"/>
    <w:rsid w:val="00A253F8"/>
    <w:rsid w:val="00A25460"/>
    <w:rsid w:val="00A25901"/>
    <w:rsid w:val="00A25C74"/>
    <w:rsid w:val="00A262A0"/>
    <w:rsid w:val="00A264BB"/>
    <w:rsid w:val="00A26719"/>
    <w:rsid w:val="00A269E8"/>
    <w:rsid w:val="00A26CDD"/>
    <w:rsid w:val="00A26DE1"/>
    <w:rsid w:val="00A27194"/>
    <w:rsid w:val="00A27720"/>
    <w:rsid w:val="00A27CE5"/>
    <w:rsid w:val="00A27D9B"/>
    <w:rsid w:val="00A27E4A"/>
    <w:rsid w:val="00A27E6B"/>
    <w:rsid w:val="00A30024"/>
    <w:rsid w:val="00A300B7"/>
    <w:rsid w:val="00A30128"/>
    <w:rsid w:val="00A30B4B"/>
    <w:rsid w:val="00A3188B"/>
    <w:rsid w:val="00A31E8A"/>
    <w:rsid w:val="00A31F2B"/>
    <w:rsid w:val="00A3210A"/>
    <w:rsid w:val="00A3217B"/>
    <w:rsid w:val="00A32413"/>
    <w:rsid w:val="00A32FF4"/>
    <w:rsid w:val="00A33017"/>
    <w:rsid w:val="00A33617"/>
    <w:rsid w:val="00A33D15"/>
    <w:rsid w:val="00A33FC3"/>
    <w:rsid w:val="00A343AD"/>
    <w:rsid w:val="00A344B8"/>
    <w:rsid w:val="00A345B7"/>
    <w:rsid w:val="00A3489E"/>
    <w:rsid w:val="00A34930"/>
    <w:rsid w:val="00A34CB4"/>
    <w:rsid w:val="00A35005"/>
    <w:rsid w:val="00A35215"/>
    <w:rsid w:val="00A35393"/>
    <w:rsid w:val="00A3542F"/>
    <w:rsid w:val="00A356FB"/>
    <w:rsid w:val="00A35FB1"/>
    <w:rsid w:val="00A36121"/>
    <w:rsid w:val="00A36259"/>
    <w:rsid w:val="00A36CCB"/>
    <w:rsid w:val="00A3706D"/>
    <w:rsid w:val="00A37156"/>
    <w:rsid w:val="00A372C9"/>
    <w:rsid w:val="00A374D2"/>
    <w:rsid w:val="00A37598"/>
    <w:rsid w:val="00A37960"/>
    <w:rsid w:val="00A37EE2"/>
    <w:rsid w:val="00A4025F"/>
    <w:rsid w:val="00A403E3"/>
    <w:rsid w:val="00A40447"/>
    <w:rsid w:val="00A40EB7"/>
    <w:rsid w:val="00A40F91"/>
    <w:rsid w:val="00A4127C"/>
    <w:rsid w:val="00A416BF"/>
    <w:rsid w:val="00A41C25"/>
    <w:rsid w:val="00A41D4E"/>
    <w:rsid w:val="00A42376"/>
    <w:rsid w:val="00A42893"/>
    <w:rsid w:val="00A42D99"/>
    <w:rsid w:val="00A42F71"/>
    <w:rsid w:val="00A43093"/>
    <w:rsid w:val="00A43118"/>
    <w:rsid w:val="00A4361F"/>
    <w:rsid w:val="00A4404D"/>
    <w:rsid w:val="00A440A1"/>
    <w:rsid w:val="00A443D2"/>
    <w:rsid w:val="00A449CE"/>
    <w:rsid w:val="00A44D7A"/>
    <w:rsid w:val="00A44E49"/>
    <w:rsid w:val="00A44F6C"/>
    <w:rsid w:val="00A4565C"/>
    <w:rsid w:val="00A4574D"/>
    <w:rsid w:val="00A45762"/>
    <w:rsid w:val="00A457A5"/>
    <w:rsid w:val="00A45948"/>
    <w:rsid w:val="00A45AE3"/>
    <w:rsid w:val="00A462CD"/>
    <w:rsid w:val="00A462D6"/>
    <w:rsid w:val="00A4664E"/>
    <w:rsid w:val="00A46716"/>
    <w:rsid w:val="00A4697D"/>
    <w:rsid w:val="00A46ECB"/>
    <w:rsid w:val="00A47AAB"/>
    <w:rsid w:val="00A47C64"/>
    <w:rsid w:val="00A50122"/>
    <w:rsid w:val="00A501F1"/>
    <w:rsid w:val="00A504E3"/>
    <w:rsid w:val="00A50994"/>
    <w:rsid w:val="00A50A78"/>
    <w:rsid w:val="00A50B6F"/>
    <w:rsid w:val="00A50F24"/>
    <w:rsid w:val="00A511D5"/>
    <w:rsid w:val="00A512EB"/>
    <w:rsid w:val="00A51461"/>
    <w:rsid w:val="00A51675"/>
    <w:rsid w:val="00A51804"/>
    <w:rsid w:val="00A51971"/>
    <w:rsid w:val="00A519F3"/>
    <w:rsid w:val="00A51A2C"/>
    <w:rsid w:val="00A51EE6"/>
    <w:rsid w:val="00A5220A"/>
    <w:rsid w:val="00A52577"/>
    <w:rsid w:val="00A52C78"/>
    <w:rsid w:val="00A52CE0"/>
    <w:rsid w:val="00A53151"/>
    <w:rsid w:val="00A532CC"/>
    <w:rsid w:val="00A543DB"/>
    <w:rsid w:val="00A54639"/>
    <w:rsid w:val="00A54BE0"/>
    <w:rsid w:val="00A5552B"/>
    <w:rsid w:val="00A55674"/>
    <w:rsid w:val="00A55A59"/>
    <w:rsid w:val="00A55ACC"/>
    <w:rsid w:val="00A55E3E"/>
    <w:rsid w:val="00A56105"/>
    <w:rsid w:val="00A5614C"/>
    <w:rsid w:val="00A56157"/>
    <w:rsid w:val="00A5643A"/>
    <w:rsid w:val="00A5643C"/>
    <w:rsid w:val="00A56E8D"/>
    <w:rsid w:val="00A56FF0"/>
    <w:rsid w:val="00A57027"/>
    <w:rsid w:val="00A572B1"/>
    <w:rsid w:val="00A5765C"/>
    <w:rsid w:val="00A57910"/>
    <w:rsid w:val="00A57BB3"/>
    <w:rsid w:val="00A6028C"/>
    <w:rsid w:val="00A60C58"/>
    <w:rsid w:val="00A60CC6"/>
    <w:rsid w:val="00A61775"/>
    <w:rsid w:val="00A6177E"/>
    <w:rsid w:val="00A61A25"/>
    <w:rsid w:val="00A61DF8"/>
    <w:rsid w:val="00A62393"/>
    <w:rsid w:val="00A62DF1"/>
    <w:rsid w:val="00A62ED6"/>
    <w:rsid w:val="00A62F22"/>
    <w:rsid w:val="00A631A2"/>
    <w:rsid w:val="00A6325E"/>
    <w:rsid w:val="00A6330D"/>
    <w:rsid w:val="00A63475"/>
    <w:rsid w:val="00A636FF"/>
    <w:rsid w:val="00A638A4"/>
    <w:rsid w:val="00A64136"/>
    <w:rsid w:val="00A643AF"/>
    <w:rsid w:val="00A643DA"/>
    <w:rsid w:val="00A64BB2"/>
    <w:rsid w:val="00A65383"/>
    <w:rsid w:val="00A6553F"/>
    <w:rsid w:val="00A6613E"/>
    <w:rsid w:val="00A6642D"/>
    <w:rsid w:val="00A66448"/>
    <w:rsid w:val="00A66612"/>
    <w:rsid w:val="00A66980"/>
    <w:rsid w:val="00A66A41"/>
    <w:rsid w:val="00A66D98"/>
    <w:rsid w:val="00A67589"/>
    <w:rsid w:val="00A675A7"/>
    <w:rsid w:val="00A67FF6"/>
    <w:rsid w:val="00A70595"/>
    <w:rsid w:val="00A7063C"/>
    <w:rsid w:val="00A70A30"/>
    <w:rsid w:val="00A7192F"/>
    <w:rsid w:val="00A71BDF"/>
    <w:rsid w:val="00A724E1"/>
    <w:rsid w:val="00A727BA"/>
    <w:rsid w:val="00A72876"/>
    <w:rsid w:val="00A728B4"/>
    <w:rsid w:val="00A730FC"/>
    <w:rsid w:val="00A7367A"/>
    <w:rsid w:val="00A73BF7"/>
    <w:rsid w:val="00A73F56"/>
    <w:rsid w:val="00A7452C"/>
    <w:rsid w:val="00A74E9C"/>
    <w:rsid w:val="00A7526D"/>
    <w:rsid w:val="00A7535F"/>
    <w:rsid w:val="00A75557"/>
    <w:rsid w:val="00A75EFF"/>
    <w:rsid w:val="00A75FE3"/>
    <w:rsid w:val="00A76460"/>
    <w:rsid w:val="00A76BE4"/>
    <w:rsid w:val="00A76DCC"/>
    <w:rsid w:val="00A76FA6"/>
    <w:rsid w:val="00A77802"/>
    <w:rsid w:val="00A77C05"/>
    <w:rsid w:val="00A77E5D"/>
    <w:rsid w:val="00A803C4"/>
    <w:rsid w:val="00A803F4"/>
    <w:rsid w:val="00A80545"/>
    <w:rsid w:val="00A80678"/>
    <w:rsid w:val="00A80A0D"/>
    <w:rsid w:val="00A8100E"/>
    <w:rsid w:val="00A81506"/>
    <w:rsid w:val="00A81606"/>
    <w:rsid w:val="00A81845"/>
    <w:rsid w:val="00A81E36"/>
    <w:rsid w:val="00A81F59"/>
    <w:rsid w:val="00A821D6"/>
    <w:rsid w:val="00A82700"/>
    <w:rsid w:val="00A82BDE"/>
    <w:rsid w:val="00A82F83"/>
    <w:rsid w:val="00A8303B"/>
    <w:rsid w:val="00A831A5"/>
    <w:rsid w:val="00A831F0"/>
    <w:rsid w:val="00A83217"/>
    <w:rsid w:val="00A83BBB"/>
    <w:rsid w:val="00A83ED1"/>
    <w:rsid w:val="00A848A0"/>
    <w:rsid w:val="00A8551F"/>
    <w:rsid w:val="00A8593B"/>
    <w:rsid w:val="00A85B1D"/>
    <w:rsid w:val="00A85DE6"/>
    <w:rsid w:val="00A85EF8"/>
    <w:rsid w:val="00A85F07"/>
    <w:rsid w:val="00A86451"/>
    <w:rsid w:val="00A86BC6"/>
    <w:rsid w:val="00A86D9B"/>
    <w:rsid w:val="00A87085"/>
    <w:rsid w:val="00A87430"/>
    <w:rsid w:val="00A87A0B"/>
    <w:rsid w:val="00A87ABE"/>
    <w:rsid w:val="00A87CE5"/>
    <w:rsid w:val="00A87DA2"/>
    <w:rsid w:val="00A87E26"/>
    <w:rsid w:val="00A9054F"/>
    <w:rsid w:val="00A90BBA"/>
    <w:rsid w:val="00A9129B"/>
    <w:rsid w:val="00A916A7"/>
    <w:rsid w:val="00A91C61"/>
    <w:rsid w:val="00A91E1C"/>
    <w:rsid w:val="00A92415"/>
    <w:rsid w:val="00A924E1"/>
    <w:rsid w:val="00A92AE4"/>
    <w:rsid w:val="00A92BB9"/>
    <w:rsid w:val="00A92BD1"/>
    <w:rsid w:val="00A92C5F"/>
    <w:rsid w:val="00A93373"/>
    <w:rsid w:val="00A93787"/>
    <w:rsid w:val="00A9397D"/>
    <w:rsid w:val="00A93A71"/>
    <w:rsid w:val="00A94038"/>
    <w:rsid w:val="00A941FC"/>
    <w:rsid w:val="00A9423A"/>
    <w:rsid w:val="00A9441B"/>
    <w:rsid w:val="00A947AE"/>
    <w:rsid w:val="00A9494F"/>
    <w:rsid w:val="00A95668"/>
    <w:rsid w:val="00A95848"/>
    <w:rsid w:val="00A96275"/>
    <w:rsid w:val="00A9632C"/>
    <w:rsid w:val="00A967EB"/>
    <w:rsid w:val="00A969EA"/>
    <w:rsid w:val="00A96FDE"/>
    <w:rsid w:val="00A9772F"/>
    <w:rsid w:val="00A977CF"/>
    <w:rsid w:val="00A97F8C"/>
    <w:rsid w:val="00AA0443"/>
    <w:rsid w:val="00AA0535"/>
    <w:rsid w:val="00AA078D"/>
    <w:rsid w:val="00AA08C3"/>
    <w:rsid w:val="00AA096D"/>
    <w:rsid w:val="00AA1645"/>
    <w:rsid w:val="00AA1772"/>
    <w:rsid w:val="00AA1BCC"/>
    <w:rsid w:val="00AA1F6E"/>
    <w:rsid w:val="00AA27D9"/>
    <w:rsid w:val="00AA28DB"/>
    <w:rsid w:val="00AA2F95"/>
    <w:rsid w:val="00AA2FE8"/>
    <w:rsid w:val="00AA3348"/>
    <w:rsid w:val="00AA3462"/>
    <w:rsid w:val="00AA3673"/>
    <w:rsid w:val="00AA38EB"/>
    <w:rsid w:val="00AA3B1D"/>
    <w:rsid w:val="00AA3EDC"/>
    <w:rsid w:val="00AA3FB5"/>
    <w:rsid w:val="00AA4412"/>
    <w:rsid w:val="00AA4554"/>
    <w:rsid w:val="00AA4B01"/>
    <w:rsid w:val="00AA55AF"/>
    <w:rsid w:val="00AA5DED"/>
    <w:rsid w:val="00AA629E"/>
    <w:rsid w:val="00AA62F0"/>
    <w:rsid w:val="00AA64BE"/>
    <w:rsid w:val="00AA6A97"/>
    <w:rsid w:val="00AA6B2C"/>
    <w:rsid w:val="00AA6B38"/>
    <w:rsid w:val="00AA6C48"/>
    <w:rsid w:val="00AA6D27"/>
    <w:rsid w:val="00AA6DE9"/>
    <w:rsid w:val="00AA70D8"/>
    <w:rsid w:val="00AA773E"/>
    <w:rsid w:val="00AA788E"/>
    <w:rsid w:val="00AA7AA6"/>
    <w:rsid w:val="00AA7C3E"/>
    <w:rsid w:val="00AB038F"/>
    <w:rsid w:val="00AB0A47"/>
    <w:rsid w:val="00AB0B35"/>
    <w:rsid w:val="00AB0CE9"/>
    <w:rsid w:val="00AB1456"/>
    <w:rsid w:val="00AB18BB"/>
    <w:rsid w:val="00AB1CC8"/>
    <w:rsid w:val="00AB1D60"/>
    <w:rsid w:val="00AB2880"/>
    <w:rsid w:val="00AB2ACC"/>
    <w:rsid w:val="00AB2D41"/>
    <w:rsid w:val="00AB2FA0"/>
    <w:rsid w:val="00AB3057"/>
    <w:rsid w:val="00AB334E"/>
    <w:rsid w:val="00AB3D44"/>
    <w:rsid w:val="00AB41AB"/>
    <w:rsid w:val="00AB483E"/>
    <w:rsid w:val="00AB4908"/>
    <w:rsid w:val="00AB49B3"/>
    <w:rsid w:val="00AB4C03"/>
    <w:rsid w:val="00AB4D54"/>
    <w:rsid w:val="00AB5052"/>
    <w:rsid w:val="00AB5150"/>
    <w:rsid w:val="00AB528A"/>
    <w:rsid w:val="00AB572C"/>
    <w:rsid w:val="00AB5977"/>
    <w:rsid w:val="00AB59AD"/>
    <w:rsid w:val="00AB5A93"/>
    <w:rsid w:val="00AB5B02"/>
    <w:rsid w:val="00AB5F14"/>
    <w:rsid w:val="00AB6908"/>
    <w:rsid w:val="00AB76D2"/>
    <w:rsid w:val="00AB7A04"/>
    <w:rsid w:val="00AC0089"/>
    <w:rsid w:val="00AC0710"/>
    <w:rsid w:val="00AC07A7"/>
    <w:rsid w:val="00AC1028"/>
    <w:rsid w:val="00AC16A8"/>
    <w:rsid w:val="00AC1B01"/>
    <w:rsid w:val="00AC1B2C"/>
    <w:rsid w:val="00AC1B6F"/>
    <w:rsid w:val="00AC1D80"/>
    <w:rsid w:val="00AC2717"/>
    <w:rsid w:val="00AC2F96"/>
    <w:rsid w:val="00AC2FC6"/>
    <w:rsid w:val="00AC3048"/>
    <w:rsid w:val="00AC35E0"/>
    <w:rsid w:val="00AC35E6"/>
    <w:rsid w:val="00AC3710"/>
    <w:rsid w:val="00AC397D"/>
    <w:rsid w:val="00AC3AED"/>
    <w:rsid w:val="00AC3E87"/>
    <w:rsid w:val="00AC4233"/>
    <w:rsid w:val="00AC4B23"/>
    <w:rsid w:val="00AC4C67"/>
    <w:rsid w:val="00AC4D3A"/>
    <w:rsid w:val="00AC4D83"/>
    <w:rsid w:val="00AC4DB2"/>
    <w:rsid w:val="00AC5095"/>
    <w:rsid w:val="00AC513D"/>
    <w:rsid w:val="00AC519D"/>
    <w:rsid w:val="00AC5394"/>
    <w:rsid w:val="00AC5462"/>
    <w:rsid w:val="00AC56A1"/>
    <w:rsid w:val="00AC61B9"/>
    <w:rsid w:val="00AC67CC"/>
    <w:rsid w:val="00AC742D"/>
    <w:rsid w:val="00AC7499"/>
    <w:rsid w:val="00AC7908"/>
    <w:rsid w:val="00AC7AD5"/>
    <w:rsid w:val="00AC7B9C"/>
    <w:rsid w:val="00AC7C30"/>
    <w:rsid w:val="00AC7C6E"/>
    <w:rsid w:val="00AC7CCF"/>
    <w:rsid w:val="00AC7CD2"/>
    <w:rsid w:val="00AD02DB"/>
    <w:rsid w:val="00AD0A0F"/>
    <w:rsid w:val="00AD0A8B"/>
    <w:rsid w:val="00AD0BB9"/>
    <w:rsid w:val="00AD0BF2"/>
    <w:rsid w:val="00AD1136"/>
    <w:rsid w:val="00AD163E"/>
    <w:rsid w:val="00AD1644"/>
    <w:rsid w:val="00AD1AD8"/>
    <w:rsid w:val="00AD1C10"/>
    <w:rsid w:val="00AD2105"/>
    <w:rsid w:val="00AD2207"/>
    <w:rsid w:val="00AD2312"/>
    <w:rsid w:val="00AD2413"/>
    <w:rsid w:val="00AD2788"/>
    <w:rsid w:val="00AD29C6"/>
    <w:rsid w:val="00AD2DC0"/>
    <w:rsid w:val="00AD3766"/>
    <w:rsid w:val="00AD3A0A"/>
    <w:rsid w:val="00AD3AA3"/>
    <w:rsid w:val="00AD3BFD"/>
    <w:rsid w:val="00AD4362"/>
    <w:rsid w:val="00AD4753"/>
    <w:rsid w:val="00AD48B9"/>
    <w:rsid w:val="00AD4908"/>
    <w:rsid w:val="00AD4B02"/>
    <w:rsid w:val="00AD53DC"/>
    <w:rsid w:val="00AD54EA"/>
    <w:rsid w:val="00AD5A75"/>
    <w:rsid w:val="00AD5BE9"/>
    <w:rsid w:val="00AD5EAD"/>
    <w:rsid w:val="00AD623E"/>
    <w:rsid w:val="00AD6416"/>
    <w:rsid w:val="00AD65E8"/>
    <w:rsid w:val="00AD6DBB"/>
    <w:rsid w:val="00AD6E5C"/>
    <w:rsid w:val="00AD71C9"/>
    <w:rsid w:val="00AD7BD0"/>
    <w:rsid w:val="00AD7C0F"/>
    <w:rsid w:val="00AE06EA"/>
    <w:rsid w:val="00AE07FF"/>
    <w:rsid w:val="00AE0A42"/>
    <w:rsid w:val="00AE0A66"/>
    <w:rsid w:val="00AE139D"/>
    <w:rsid w:val="00AE176A"/>
    <w:rsid w:val="00AE1796"/>
    <w:rsid w:val="00AE18AD"/>
    <w:rsid w:val="00AE1D4A"/>
    <w:rsid w:val="00AE1E1C"/>
    <w:rsid w:val="00AE1FBA"/>
    <w:rsid w:val="00AE226E"/>
    <w:rsid w:val="00AE244A"/>
    <w:rsid w:val="00AE244B"/>
    <w:rsid w:val="00AE29CB"/>
    <w:rsid w:val="00AE2C37"/>
    <w:rsid w:val="00AE2E2A"/>
    <w:rsid w:val="00AE38B5"/>
    <w:rsid w:val="00AE3975"/>
    <w:rsid w:val="00AE3BE2"/>
    <w:rsid w:val="00AE3BF7"/>
    <w:rsid w:val="00AE3D76"/>
    <w:rsid w:val="00AE4194"/>
    <w:rsid w:val="00AE432A"/>
    <w:rsid w:val="00AE4B62"/>
    <w:rsid w:val="00AE4B6F"/>
    <w:rsid w:val="00AE4C93"/>
    <w:rsid w:val="00AE4EB4"/>
    <w:rsid w:val="00AE54C1"/>
    <w:rsid w:val="00AE5609"/>
    <w:rsid w:val="00AE5803"/>
    <w:rsid w:val="00AE58E6"/>
    <w:rsid w:val="00AE5D95"/>
    <w:rsid w:val="00AE5DA6"/>
    <w:rsid w:val="00AE6301"/>
    <w:rsid w:val="00AE6424"/>
    <w:rsid w:val="00AE6485"/>
    <w:rsid w:val="00AE64B6"/>
    <w:rsid w:val="00AE6584"/>
    <w:rsid w:val="00AE6B39"/>
    <w:rsid w:val="00AE6B58"/>
    <w:rsid w:val="00AE6D59"/>
    <w:rsid w:val="00AE6F12"/>
    <w:rsid w:val="00AE7449"/>
    <w:rsid w:val="00AE7611"/>
    <w:rsid w:val="00AE76F8"/>
    <w:rsid w:val="00AE7730"/>
    <w:rsid w:val="00AE79E4"/>
    <w:rsid w:val="00AE7DE5"/>
    <w:rsid w:val="00AE7E2A"/>
    <w:rsid w:val="00AE7E74"/>
    <w:rsid w:val="00AF0360"/>
    <w:rsid w:val="00AF0664"/>
    <w:rsid w:val="00AF0689"/>
    <w:rsid w:val="00AF090D"/>
    <w:rsid w:val="00AF09A4"/>
    <w:rsid w:val="00AF0AFF"/>
    <w:rsid w:val="00AF0B86"/>
    <w:rsid w:val="00AF124B"/>
    <w:rsid w:val="00AF1BB3"/>
    <w:rsid w:val="00AF1D5D"/>
    <w:rsid w:val="00AF1DA8"/>
    <w:rsid w:val="00AF1E62"/>
    <w:rsid w:val="00AF2029"/>
    <w:rsid w:val="00AF2300"/>
    <w:rsid w:val="00AF23B2"/>
    <w:rsid w:val="00AF23BB"/>
    <w:rsid w:val="00AF2447"/>
    <w:rsid w:val="00AF2471"/>
    <w:rsid w:val="00AF2634"/>
    <w:rsid w:val="00AF2A8C"/>
    <w:rsid w:val="00AF2DF5"/>
    <w:rsid w:val="00AF3539"/>
    <w:rsid w:val="00AF3542"/>
    <w:rsid w:val="00AF39A2"/>
    <w:rsid w:val="00AF3AED"/>
    <w:rsid w:val="00AF4781"/>
    <w:rsid w:val="00AF4954"/>
    <w:rsid w:val="00AF49A7"/>
    <w:rsid w:val="00AF516B"/>
    <w:rsid w:val="00AF5783"/>
    <w:rsid w:val="00AF5947"/>
    <w:rsid w:val="00AF5AB6"/>
    <w:rsid w:val="00AF5AE6"/>
    <w:rsid w:val="00AF61F0"/>
    <w:rsid w:val="00AF630E"/>
    <w:rsid w:val="00AF6391"/>
    <w:rsid w:val="00AF6695"/>
    <w:rsid w:val="00AF66CD"/>
    <w:rsid w:val="00AF687E"/>
    <w:rsid w:val="00AF695C"/>
    <w:rsid w:val="00AF69B9"/>
    <w:rsid w:val="00AF69BC"/>
    <w:rsid w:val="00AF7051"/>
    <w:rsid w:val="00AF70F9"/>
    <w:rsid w:val="00AF7219"/>
    <w:rsid w:val="00AF7512"/>
    <w:rsid w:val="00AF7631"/>
    <w:rsid w:val="00B00341"/>
    <w:rsid w:val="00B009E2"/>
    <w:rsid w:val="00B00B4F"/>
    <w:rsid w:val="00B01299"/>
    <w:rsid w:val="00B01419"/>
    <w:rsid w:val="00B01457"/>
    <w:rsid w:val="00B01C88"/>
    <w:rsid w:val="00B02182"/>
    <w:rsid w:val="00B02204"/>
    <w:rsid w:val="00B02B55"/>
    <w:rsid w:val="00B02DF1"/>
    <w:rsid w:val="00B03941"/>
    <w:rsid w:val="00B03A5B"/>
    <w:rsid w:val="00B03AA7"/>
    <w:rsid w:val="00B03B63"/>
    <w:rsid w:val="00B03F7E"/>
    <w:rsid w:val="00B0413B"/>
    <w:rsid w:val="00B04A6A"/>
    <w:rsid w:val="00B04E0D"/>
    <w:rsid w:val="00B05AF1"/>
    <w:rsid w:val="00B05B95"/>
    <w:rsid w:val="00B05C43"/>
    <w:rsid w:val="00B05E90"/>
    <w:rsid w:val="00B05FBF"/>
    <w:rsid w:val="00B0637F"/>
    <w:rsid w:val="00B0658F"/>
    <w:rsid w:val="00B0699C"/>
    <w:rsid w:val="00B06BEC"/>
    <w:rsid w:val="00B06D74"/>
    <w:rsid w:val="00B06FF1"/>
    <w:rsid w:val="00B07065"/>
    <w:rsid w:val="00B074C9"/>
    <w:rsid w:val="00B0781D"/>
    <w:rsid w:val="00B07880"/>
    <w:rsid w:val="00B079B0"/>
    <w:rsid w:val="00B10039"/>
    <w:rsid w:val="00B1018B"/>
    <w:rsid w:val="00B103BD"/>
    <w:rsid w:val="00B105D7"/>
    <w:rsid w:val="00B10CF3"/>
    <w:rsid w:val="00B10FE5"/>
    <w:rsid w:val="00B10FF4"/>
    <w:rsid w:val="00B1129C"/>
    <w:rsid w:val="00B1160E"/>
    <w:rsid w:val="00B11A62"/>
    <w:rsid w:val="00B11B55"/>
    <w:rsid w:val="00B11C98"/>
    <w:rsid w:val="00B121C1"/>
    <w:rsid w:val="00B12213"/>
    <w:rsid w:val="00B123B4"/>
    <w:rsid w:val="00B1249A"/>
    <w:rsid w:val="00B12A32"/>
    <w:rsid w:val="00B12EAB"/>
    <w:rsid w:val="00B13095"/>
    <w:rsid w:val="00B131AF"/>
    <w:rsid w:val="00B13B24"/>
    <w:rsid w:val="00B13B7C"/>
    <w:rsid w:val="00B13E64"/>
    <w:rsid w:val="00B13EEE"/>
    <w:rsid w:val="00B14777"/>
    <w:rsid w:val="00B147D7"/>
    <w:rsid w:val="00B1489D"/>
    <w:rsid w:val="00B14906"/>
    <w:rsid w:val="00B14B16"/>
    <w:rsid w:val="00B14E57"/>
    <w:rsid w:val="00B1563B"/>
    <w:rsid w:val="00B15684"/>
    <w:rsid w:val="00B15AF2"/>
    <w:rsid w:val="00B15CC2"/>
    <w:rsid w:val="00B15D63"/>
    <w:rsid w:val="00B15D94"/>
    <w:rsid w:val="00B1672C"/>
    <w:rsid w:val="00B17052"/>
    <w:rsid w:val="00B1750D"/>
    <w:rsid w:val="00B1790C"/>
    <w:rsid w:val="00B1797B"/>
    <w:rsid w:val="00B17E17"/>
    <w:rsid w:val="00B17F36"/>
    <w:rsid w:val="00B20075"/>
    <w:rsid w:val="00B2039F"/>
    <w:rsid w:val="00B203D0"/>
    <w:rsid w:val="00B204CF"/>
    <w:rsid w:val="00B20A5E"/>
    <w:rsid w:val="00B20AB2"/>
    <w:rsid w:val="00B20CCB"/>
    <w:rsid w:val="00B213B9"/>
    <w:rsid w:val="00B213EB"/>
    <w:rsid w:val="00B21685"/>
    <w:rsid w:val="00B217BC"/>
    <w:rsid w:val="00B21A25"/>
    <w:rsid w:val="00B21BE1"/>
    <w:rsid w:val="00B21DE1"/>
    <w:rsid w:val="00B2201F"/>
    <w:rsid w:val="00B22106"/>
    <w:rsid w:val="00B22318"/>
    <w:rsid w:val="00B2283D"/>
    <w:rsid w:val="00B22931"/>
    <w:rsid w:val="00B22EE2"/>
    <w:rsid w:val="00B231CE"/>
    <w:rsid w:val="00B231E6"/>
    <w:rsid w:val="00B2336C"/>
    <w:rsid w:val="00B236C4"/>
    <w:rsid w:val="00B23848"/>
    <w:rsid w:val="00B2399C"/>
    <w:rsid w:val="00B23A1B"/>
    <w:rsid w:val="00B23AC0"/>
    <w:rsid w:val="00B23ECA"/>
    <w:rsid w:val="00B23F9D"/>
    <w:rsid w:val="00B23FCC"/>
    <w:rsid w:val="00B25863"/>
    <w:rsid w:val="00B25A0F"/>
    <w:rsid w:val="00B25C75"/>
    <w:rsid w:val="00B25DAB"/>
    <w:rsid w:val="00B25F25"/>
    <w:rsid w:val="00B2614F"/>
    <w:rsid w:val="00B26187"/>
    <w:rsid w:val="00B261AF"/>
    <w:rsid w:val="00B26566"/>
    <w:rsid w:val="00B268E8"/>
    <w:rsid w:val="00B26958"/>
    <w:rsid w:val="00B26BF2"/>
    <w:rsid w:val="00B26D70"/>
    <w:rsid w:val="00B26E96"/>
    <w:rsid w:val="00B2720E"/>
    <w:rsid w:val="00B27401"/>
    <w:rsid w:val="00B2780A"/>
    <w:rsid w:val="00B27BAA"/>
    <w:rsid w:val="00B27D18"/>
    <w:rsid w:val="00B27D62"/>
    <w:rsid w:val="00B300BD"/>
    <w:rsid w:val="00B300F0"/>
    <w:rsid w:val="00B3045F"/>
    <w:rsid w:val="00B30619"/>
    <w:rsid w:val="00B306AF"/>
    <w:rsid w:val="00B308A5"/>
    <w:rsid w:val="00B3097B"/>
    <w:rsid w:val="00B310B1"/>
    <w:rsid w:val="00B313C4"/>
    <w:rsid w:val="00B31574"/>
    <w:rsid w:val="00B31811"/>
    <w:rsid w:val="00B31A9C"/>
    <w:rsid w:val="00B31ECE"/>
    <w:rsid w:val="00B3216E"/>
    <w:rsid w:val="00B32262"/>
    <w:rsid w:val="00B32434"/>
    <w:rsid w:val="00B3272F"/>
    <w:rsid w:val="00B32A09"/>
    <w:rsid w:val="00B332DA"/>
    <w:rsid w:val="00B33B37"/>
    <w:rsid w:val="00B33CF0"/>
    <w:rsid w:val="00B3408C"/>
    <w:rsid w:val="00B3485E"/>
    <w:rsid w:val="00B348BF"/>
    <w:rsid w:val="00B348E3"/>
    <w:rsid w:val="00B34A87"/>
    <w:rsid w:val="00B34DB8"/>
    <w:rsid w:val="00B350CF"/>
    <w:rsid w:val="00B35193"/>
    <w:rsid w:val="00B357C7"/>
    <w:rsid w:val="00B35C3B"/>
    <w:rsid w:val="00B35F2F"/>
    <w:rsid w:val="00B3625F"/>
    <w:rsid w:val="00B364DD"/>
    <w:rsid w:val="00B36881"/>
    <w:rsid w:val="00B36D56"/>
    <w:rsid w:val="00B36E07"/>
    <w:rsid w:val="00B36EEF"/>
    <w:rsid w:val="00B36F45"/>
    <w:rsid w:val="00B36F92"/>
    <w:rsid w:val="00B36FDF"/>
    <w:rsid w:val="00B371CC"/>
    <w:rsid w:val="00B3730A"/>
    <w:rsid w:val="00B374C0"/>
    <w:rsid w:val="00B40342"/>
    <w:rsid w:val="00B4058D"/>
    <w:rsid w:val="00B40BFE"/>
    <w:rsid w:val="00B4128B"/>
    <w:rsid w:val="00B4131A"/>
    <w:rsid w:val="00B4199A"/>
    <w:rsid w:val="00B41DA3"/>
    <w:rsid w:val="00B41DD1"/>
    <w:rsid w:val="00B42150"/>
    <w:rsid w:val="00B428D4"/>
    <w:rsid w:val="00B429F2"/>
    <w:rsid w:val="00B432EA"/>
    <w:rsid w:val="00B4339E"/>
    <w:rsid w:val="00B439AA"/>
    <w:rsid w:val="00B43FC9"/>
    <w:rsid w:val="00B44149"/>
    <w:rsid w:val="00B44414"/>
    <w:rsid w:val="00B44513"/>
    <w:rsid w:val="00B446E4"/>
    <w:rsid w:val="00B44C64"/>
    <w:rsid w:val="00B44D3C"/>
    <w:rsid w:val="00B44D90"/>
    <w:rsid w:val="00B45036"/>
    <w:rsid w:val="00B450C6"/>
    <w:rsid w:val="00B45218"/>
    <w:rsid w:val="00B4531A"/>
    <w:rsid w:val="00B458F2"/>
    <w:rsid w:val="00B45900"/>
    <w:rsid w:val="00B45921"/>
    <w:rsid w:val="00B45B52"/>
    <w:rsid w:val="00B45DFA"/>
    <w:rsid w:val="00B45F88"/>
    <w:rsid w:val="00B461F3"/>
    <w:rsid w:val="00B46569"/>
    <w:rsid w:val="00B46E6C"/>
    <w:rsid w:val="00B46F97"/>
    <w:rsid w:val="00B4742E"/>
    <w:rsid w:val="00B47483"/>
    <w:rsid w:val="00B47695"/>
    <w:rsid w:val="00B479A8"/>
    <w:rsid w:val="00B502AE"/>
    <w:rsid w:val="00B50314"/>
    <w:rsid w:val="00B5041E"/>
    <w:rsid w:val="00B506A7"/>
    <w:rsid w:val="00B509B2"/>
    <w:rsid w:val="00B509DA"/>
    <w:rsid w:val="00B50ACE"/>
    <w:rsid w:val="00B50D84"/>
    <w:rsid w:val="00B50EFF"/>
    <w:rsid w:val="00B50F22"/>
    <w:rsid w:val="00B51587"/>
    <w:rsid w:val="00B5250B"/>
    <w:rsid w:val="00B52689"/>
    <w:rsid w:val="00B52CB5"/>
    <w:rsid w:val="00B52E3F"/>
    <w:rsid w:val="00B534A7"/>
    <w:rsid w:val="00B5351A"/>
    <w:rsid w:val="00B53575"/>
    <w:rsid w:val="00B53B36"/>
    <w:rsid w:val="00B548C8"/>
    <w:rsid w:val="00B54AF4"/>
    <w:rsid w:val="00B55478"/>
    <w:rsid w:val="00B55663"/>
    <w:rsid w:val="00B55861"/>
    <w:rsid w:val="00B558CC"/>
    <w:rsid w:val="00B55A5E"/>
    <w:rsid w:val="00B55DC2"/>
    <w:rsid w:val="00B55E25"/>
    <w:rsid w:val="00B563CA"/>
    <w:rsid w:val="00B565E0"/>
    <w:rsid w:val="00B5670F"/>
    <w:rsid w:val="00B56854"/>
    <w:rsid w:val="00B56AF8"/>
    <w:rsid w:val="00B56C5E"/>
    <w:rsid w:val="00B56CE6"/>
    <w:rsid w:val="00B5746D"/>
    <w:rsid w:val="00B577BF"/>
    <w:rsid w:val="00B57C6F"/>
    <w:rsid w:val="00B57CC2"/>
    <w:rsid w:val="00B57D26"/>
    <w:rsid w:val="00B600C3"/>
    <w:rsid w:val="00B60390"/>
    <w:rsid w:val="00B6042A"/>
    <w:rsid w:val="00B60500"/>
    <w:rsid w:val="00B606CF"/>
    <w:rsid w:val="00B606EE"/>
    <w:rsid w:val="00B60859"/>
    <w:rsid w:val="00B608C3"/>
    <w:rsid w:val="00B60F9D"/>
    <w:rsid w:val="00B6126C"/>
    <w:rsid w:val="00B61414"/>
    <w:rsid w:val="00B61B04"/>
    <w:rsid w:val="00B61B05"/>
    <w:rsid w:val="00B61DFA"/>
    <w:rsid w:val="00B61E4F"/>
    <w:rsid w:val="00B629D0"/>
    <w:rsid w:val="00B62A16"/>
    <w:rsid w:val="00B62BF5"/>
    <w:rsid w:val="00B63425"/>
    <w:rsid w:val="00B634AD"/>
    <w:rsid w:val="00B63AC2"/>
    <w:rsid w:val="00B63F84"/>
    <w:rsid w:val="00B6437E"/>
    <w:rsid w:val="00B651D7"/>
    <w:rsid w:val="00B655EE"/>
    <w:rsid w:val="00B656E4"/>
    <w:rsid w:val="00B65A62"/>
    <w:rsid w:val="00B66343"/>
    <w:rsid w:val="00B666DB"/>
    <w:rsid w:val="00B66BC7"/>
    <w:rsid w:val="00B66C5F"/>
    <w:rsid w:val="00B66DAB"/>
    <w:rsid w:val="00B67360"/>
    <w:rsid w:val="00B673F3"/>
    <w:rsid w:val="00B67484"/>
    <w:rsid w:val="00B6751A"/>
    <w:rsid w:val="00B675CC"/>
    <w:rsid w:val="00B67648"/>
    <w:rsid w:val="00B67708"/>
    <w:rsid w:val="00B67816"/>
    <w:rsid w:val="00B67848"/>
    <w:rsid w:val="00B67D5C"/>
    <w:rsid w:val="00B7005A"/>
    <w:rsid w:val="00B70181"/>
    <w:rsid w:val="00B70317"/>
    <w:rsid w:val="00B708B9"/>
    <w:rsid w:val="00B70AB2"/>
    <w:rsid w:val="00B70CC3"/>
    <w:rsid w:val="00B710E1"/>
    <w:rsid w:val="00B71257"/>
    <w:rsid w:val="00B71B32"/>
    <w:rsid w:val="00B71C96"/>
    <w:rsid w:val="00B723AF"/>
    <w:rsid w:val="00B724B3"/>
    <w:rsid w:val="00B7279D"/>
    <w:rsid w:val="00B727DE"/>
    <w:rsid w:val="00B728A8"/>
    <w:rsid w:val="00B72DB3"/>
    <w:rsid w:val="00B7303E"/>
    <w:rsid w:val="00B7309B"/>
    <w:rsid w:val="00B73751"/>
    <w:rsid w:val="00B73796"/>
    <w:rsid w:val="00B745C3"/>
    <w:rsid w:val="00B74FBC"/>
    <w:rsid w:val="00B7536F"/>
    <w:rsid w:val="00B7541E"/>
    <w:rsid w:val="00B754B2"/>
    <w:rsid w:val="00B755A0"/>
    <w:rsid w:val="00B7581C"/>
    <w:rsid w:val="00B75D53"/>
    <w:rsid w:val="00B75E1B"/>
    <w:rsid w:val="00B75F9E"/>
    <w:rsid w:val="00B76013"/>
    <w:rsid w:val="00B761F7"/>
    <w:rsid w:val="00B7651B"/>
    <w:rsid w:val="00B76A86"/>
    <w:rsid w:val="00B76BE4"/>
    <w:rsid w:val="00B76E0E"/>
    <w:rsid w:val="00B77622"/>
    <w:rsid w:val="00B7771D"/>
    <w:rsid w:val="00B77D2A"/>
    <w:rsid w:val="00B801C7"/>
    <w:rsid w:val="00B806B2"/>
    <w:rsid w:val="00B80B98"/>
    <w:rsid w:val="00B80BDF"/>
    <w:rsid w:val="00B81211"/>
    <w:rsid w:val="00B812B4"/>
    <w:rsid w:val="00B81385"/>
    <w:rsid w:val="00B814E8"/>
    <w:rsid w:val="00B8150C"/>
    <w:rsid w:val="00B81A8E"/>
    <w:rsid w:val="00B81C24"/>
    <w:rsid w:val="00B822FA"/>
    <w:rsid w:val="00B827F1"/>
    <w:rsid w:val="00B82E13"/>
    <w:rsid w:val="00B836E4"/>
    <w:rsid w:val="00B83793"/>
    <w:rsid w:val="00B83A78"/>
    <w:rsid w:val="00B840B2"/>
    <w:rsid w:val="00B8448D"/>
    <w:rsid w:val="00B846A6"/>
    <w:rsid w:val="00B848C0"/>
    <w:rsid w:val="00B848CE"/>
    <w:rsid w:val="00B84973"/>
    <w:rsid w:val="00B84C67"/>
    <w:rsid w:val="00B8505C"/>
    <w:rsid w:val="00B851B8"/>
    <w:rsid w:val="00B8581B"/>
    <w:rsid w:val="00B86152"/>
    <w:rsid w:val="00B86292"/>
    <w:rsid w:val="00B86C60"/>
    <w:rsid w:val="00B86CF5"/>
    <w:rsid w:val="00B86D5E"/>
    <w:rsid w:val="00B86FC4"/>
    <w:rsid w:val="00B873A2"/>
    <w:rsid w:val="00B8773F"/>
    <w:rsid w:val="00B87B4A"/>
    <w:rsid w:val="00B87B6F"/>
    <w:rsid w:val="00B87E61"/>
    <w:rsid w:val="00B900CF"/>
    <w:rsid w:val="00B90591"/>
    <w:rsid w:val="00B90B54"/>
    <w:rsid w:val="00B90FBB"/>
    <w:rsid w:val="00B9102B"/>
    <w:rsid w:val="00B9136D"/>
    <w:rsid w:val="00B9149C"/>
    <w:rsid w:val="00B91510"/>
    <w:rsid w:val="00B91586"/>
    <w:rsid w:val="00B91731"/>
    <w:rsid w:val="00B91CE4"/>
    <w:rsid w:val="00B92631"/>
    <w:rsid w:val="00B9264F"/>
    <w:rsid w:val="00B92772"/>
    <w:rsid w:val="00B927DF"/>
    <w:rsid w:val="00B9281A"/>
    <w:rsid w:val="00B92A37"/>
    <w:rsid w:val="00B92AFA"/>
    <w:rsid w:val="00B93132"/>
    <w:rsid w:val="00B933CD"/>
    <w:rsid w:val="00B935A9"/>
    <w:rsid w:val="00B93812"/>
    <w:rsid w:val="00B938B8"/>
    <w:rsid w:val="00B93971"/>
    <w:rsid w:val="00B939E8"/>
    <w:rsid w:val="00B93A09"/>
    <w:rsid w:val="00B943AE"/>
    <w:rsid w:val="00B9463A"/>
    <w:rsid w:val="00B94831"/>
    <w:rsid w:val="00B94D55"/>
    <w:rsid w:val="00B951BE"/>
    <w:rsid w:val="00B952AB"/>
    <w:rsid w:val="00B955D7"/>
    <w:rsid w:val="00B957E5"/>
    <w:rsid w:val="00B95806"/>
    <w:rsid w:val="00B96401"/>
    <w:rsid w:val="00B9655D"/>
    <w:rsid w:val="00B96FC5"/>
    <w:rsid w:val="00B9728A"/>
    <w:rsid w:val="00B97416"/>
    <w:rsid w:val="00B97426"/>
    <w:rsid w:val="00B9743A"/>
    <w:rsid w:val="00B974BC"/>
    <w:rsid w:val="00B974E7"/>
    <w:rsid w:val="00B976B5"/>
    <w:rsid w:val="00B97956"/>
    <w:rsid w:val="00B979D6"/>
    <w:rsid w:val="00B97C85"/>
    <w:rsid w:val="00B97CF4"/>
    <w:rsid w:val="00BA01AF"/>
    <w:rsid w:val="00BA087F"/>
    <w:rsid w:val="00BA0D08"/>
    <w:rsid w:val="00BA125A"/>
    <w:rsid w:val="00BA1265"/>
    <w:rsid w:val="00BA1631"/>
    <w:rsid w:val="00BA1FD9"/>
    <w:rsid w:val="00BA20EA"/>
    <w:rsid w:val="00BA24E3"/>
    <w:rsid w:val="00BA2612"/>
    <w:rsid w:val="00BA2AF2"/>
    <w:rsid w:val="00BA2BCF"/>
    <w:rsid w:val="00BA2BD3"/>
    <w:rsid w:val="00BA2F26"/>
    <w:rsid w:val="00BA2F58"/>
    <w:rsid w:val="00BA3A1B"/>
    <w:rsid w:val="00BA3B7A"/>
    <w:rsid w:val="00BA4353"/>
    <w:rsid w:val="00BA444A"/>
    <w:rsid w:val="00BA46B4"/>
    <w:rsid w:val="00BA4830"/>
    <w:rsid w:val="00BA4B3E"/>
    <w:rsid w:val="00BA4FC6"/>
    <w:rsid w:val="00BA52F7"/>
    <w:rsid w:val="00BA5B44"/>
    <w:rsid w:val="00BA5D3C"/>
    <w:rsid w:val="00BA66B7"/>
    <w:rsid w:val="00BA66CF"/>
    <w:rsid w:val="00BA6A59"/>
    <w:rsid w:val="00BA6BE8"/>
    <w:rsid w:val="00BA6C01"/>
    <w:rsid w:val="00BA74DA"/>
    <w:rsid w:val="00BA759E"/>
    <w:rsid w:val="00BA7BCC"/>
    <w:rsid w:val="00BB080D"/>
    <w:rsid w:val="00BB088D"/>
    <w:rsid w:val="00BB08BE"/>
    <w:rsid w:val="00BB0949"/>
    <w:rsid w:val="00BB0E86"/>
    <w:rsid w:val="00BB0F30"/>
    <w:rsid w:val="00BB0F8F"/>
    <w:rsid w:val="00BB132F"/>
    <w:rsid w:val="00BB16A7"/>
    <w:rsid w:val="00BB1C8F"/>
    <w:rsid w:val="00BB1CA6"/>
    <w:rsid w:val="00BB1CB4"/>
    <w:rsid w:val="00BB1F1B"/>
    <w:rsid w:val="00BB213F"/>
    <w:rsid w:val="00BB2AAE"/>
    <w:rsid w:val="00BB30DC"/>
    <w:rsid w:val="00BB319A"/>
    <w:rsid w:val="00BB3417"/>
    <w:rsid w:val="00BB399A"/>
    <w:rsid w:val="00BB39E8"/>
    <w:rsid w:val="00BB3F3C"/>
    <w:rsid w:val="00BB4161"/>
    <w:rsid w:val="00BB4E9B"/>
    <w:rsid w:val="00BB4F5C"/>
    <w:rsid w:val="00BB50E0"/>
    <w:rsid w:val="00BB66CA"/>
    <w:rsid w:val="00BB6BDE"/>
    <w:rsid w:val="00BB6D77"/>
    <w:rsid w:val="00BB7147"/>
    <w:rsid w:val="00BB75E5"/>
    <w:rsid w:val="00BB7869"/>
    <w:rsid w:val="00BB7C90"/>
    <w:rsid w:val="00BC003E"/>
    <w:rsid w:val="00BC021E"/>
    <w:rsid w:val="00BC0485"/>
    <w:rsid w:val="00BC056C"/>
    <w:rsid w:val="00BC06F5"/>
    <w:rsid w:val="00BC07C0"/>
    <w:rsid w:val="00BC08AE"/>
    <w:rsid w:val="00BC0EBC"/>
    <w:rsid w:val="00BC14ED"/>
    <w:rsid w:val="00BC164F"/>
    <w:rsid w:val="00BC1C65"/>
    <w:rsid w:val="00BC1C7B"/>
    <w:rsid w:val="00BC1D0F"/>
    <w:rsid w:val="00BC260B"/>
    <w:rsid w:val="00BC2B03"/>
    <w:rsid w:val="00BC3039"/>
    <w:rsid w:val="00BC32DE"/>
    <w:rsid w:val="00BC350D"/>
    <w:rsid w:val="00BC378B"/>
    <w:rsid w:val="00BC386D"/>
    <w:rsid w:val="00BC3C65"/>
    <w:rsid w:val="00BC3D29"/>
    <w:rsid w:val="00BC3D35"/>
    <w:rsid w:val="00BC3D8E"/>
    <w:rsid w:val="00BC3F28"/>
    <w:rsid w:val="00BC45F9"/>
    <w:rsid w:val="00BC4918"/>
    <w:rsid w:val="00BC505D"/>
    <w:rsid w:val="00BC5379"/>
    <w:rsid w:val="00BC546D"/>
    <w:rsid w:val="00BC567F"/>
    <w:rsid w:val="00BC59A2"/>
    <w:rsid w:val="00BC5D37"/>
    <w:rsid w:val="00BC5F3B"/>
    <w:rsid w:val="00BC5F71"/>
    <w:rsid w:val="00BC63B9"/>
    <w:rsid w:val="00BC6886"/>
    <w:rsid w:val="00BC6C01"/>
    <w:rsid w:val="00BC6CB3"/>
    <w:rsid w:val="00BC6EE2"/>
    <w:rsid w:val="00BC7126"/>
    <w:rsid w:val="00BC73A5"/>
    <w:rsid w:val="00BC73F6"/>
    <w:rsid w:val="00BC7691"/>
    <w:rsid w:val="00BC77E5"/>
    <w:rsid w:val="00BC7AB0"/>
    <w:rsid w:val="00BC7AD4"/>
    <w:rsid w:val="00BC7F22"/>
    <w:rsid w:val="00BD08F3"/>
    <w:rsid w:val="00BD09DE"/>
    <w:rsid w:val="00BD0C42"/>
    <w:rsid w:val="00BD0C57"/>
    <w:rsid w:val="00BD0D68"/>
    <w:rsid w:val="00BD0EBB"/>
    <w:rsid w:val="00BD10F1"/>
    <w:rsid w:val="00BD1259"/>
    <w:rsid w:val="00BD1868"/>
    <w:rsid w:val="00BD2230"/>
    <w:rsid w:val="00BD26EF"/>
    <w:rsid w:val="00BD2791"/>
    <w:rsid w:val="00BD2976"/>
    <w:rsid w:val="00BD2D7F"/>
    <w:rsid w:val="00BD3BE8"/>
    <w:rsid w:val="00BD3C85"/>
    <w:rsid w:val="00BD3E96"/>
    <w:rsid w:val="00BD4449"/>
    <w:rsid w:val="00BD4951"/>
    <w:rsid w:val="00BD4A03"/>
    <w:rsid w:val="00BD4C49"/>
    <w:rsid w:val="00BD4D7C"/>
    <w:rsid w:val="00BD5185"/>
    <w:rsid w:val="00BD5197"/>
    <w:rsid w:val="00BD51D6"/>
    <w:rsid w:val="00BD51F8"/>
    <w:rsid w:val="00BD5489"/>
    <w:rsid w:val="00BD557D"/>
    <w:rsid w:val="00BD55AD"/>
    <w:rsid w:val="00BD5767"/>
    <w:rsid w:val="00BD5954"/>
    <w:rsid w:val="00BD5CE1"/>
    <w:rsid w:val="00BD5D72"/>
    <w:rsid w:val="00BD5D90"/>
    <w:rsid w:val="00BD5D92"/>
    <w:rsid w:val="00BD60F7"/>
    <w:rsid w:val="00BD6587"/>
    <w:rsid w:val="00BD67B8"/>
    <w:rsid w:val="00BD6D16"/>
    <w:rsid w:val="00BD6D32"/>
    <w:rsid w:val="00BD7042"/>
    <w:rsid w:val="00BD7045"/>
    <w:rsid w:val="00BD7137"/>
    <w:rsid w:val="00BD748A"/>
    <w:rsid w:val="00BD7954"/>
    <w:rsid w:val="00BD79B7"/>
    <w:rsid w:val="00BD7A85"/>
    <w:rsid w:val="00BE000C"/>
    <w:rsid w:val="00BE04A0"/>
    <w:rsid w:val="00BE04D0"/>
    <w:rsid w:val="00BE0547"/>
    <w:rsid w:val="00BE05EC"/>
    <w:rsid w:val="00BE062A"/>
    <w:rsid w:val="00BE084A"/>
    <w:rsid w:val="00BE0903"/>
    <w:rsid w:val="00BE09F0"/>
    <w:rsid w:val="00BE0BE8"/>
    <w:rsid w:val="00BE1712"/>
    <w:rsid w:val="00BE1886"/>
    <w:rsid w:val="00BE244A"/>
    <w:rsid w:val="00BE2508"/>
    <w:rsid w:val="00BE28F5"/>
    <w:rsid w:val="00BE2DDE"/>
    <w:rsid w:val="00BE2E4D"/>
    <w:rsid w:val="00BE3367"/>
    <w:rsid w:val="00BE3583"/>
    <w:rsid w:val="00BE36E4"/>
    <w:rsid w:val="00BE3C22"/>
    <w:rsid w:val="00BE3D99"/>
    <w:rsid w:val="00BE3FB5"/>
    <w:rsid w:val="00BE4073"/>
    <w:rsid w:val="00BE435B"/>
    <w:rsid w:val="00BE46A6"/>
    <w:rsid w:val="00BE4C8A"/>
    <w:rsid w:val="00BE53C6"/>
    <w:rsid w:val="00BE54C1"/>
    <w:rsid w:val="00BE598C"/>
    <w:rsid w:val="00BE5F02"/>
    <w:rsid w:val="00BE5F94"/>
    <w:rsid w:val="00BE6647"/>
    <w:rsid w:val="00BE67D5"/>
    <w:rsid w:val="00BE688F"/>
    <w:rsid w:val="00BE6D43"/>
    <w:rsid w:val="00BE7224"/>
    <w:rsid w:val="00BE771B"/>
    <w:rsid w:val="00BE7725"/>
    <w:rsid w:val="00BE7944"/>
    <w:rsid w:val="00BE79AD"/>
    <w:rsid w:val="00BE7CF6"/>
    <w:rsid w:val="00BF0949"/>
    <w:rsid w:val="00BF0975"/>
    <w:rsid w:val="00BF0A53"/>
    <w:rsid w:val="00BF0E64"/>
    <w:rsid w:val="00BF15B9"/>
    <w:rsid w:val="00BF1767"/>
    <w:rsid w:val="00BF17F6"/>
    <w:rsid w:val="00BF1911"/>
    <w:rsid w:val="00BF1D82"/>
    <w:rsid w:val="00BF1D92"/>
    <w:rsid w:val="00BF20DC"/>
    <w:rsid w:val="00BF21B7"/>
    <w:rsid w:val="00BF227A"/>
    <w:rsid w:val="00BF2BB9"/>
    <w:rsid w:val="00BF2CC5"/>
    <w:rsid w:val="00BF2F60"/>
    <w:rsid w:val="00BF3007"/>
    <w:rsid w:val="00BF3015"/>
    <w:rsid w:val="00BF30A1"/>
    <w:rsid w:val="00BF3676"/>
    <w:rsid w:val="00BF382E"/>
    <w:rsid w:val="00BF398B"/>
    <w:rsid w:val="00BF3FAB"/>
    <w:rsid w:val="00BF45AE"/>
    <w:rsid w:val="00BF4603"/>
    <w:rsid w:val="00BF4689"/>
    <w:rsid w:val="00BF4933"/>
    <w:rsid w:val="00BF511C"/>
    <w:rsid w:val="00BF537A"/>
    <w:rsid w:val="00BF574C"/>
    <w:rsid w:val="00BF58FD"/>
    <w:rsid w:val="00BF594E"/>
    <w:rsid w:val="00BF5ACC"/>
    <w:rsid w:val="00BF622D"/>
    <w:rsid w:val="00BF6332"/>
    <w:rsid w:val="00BF693D"/>
    <w:rsid w:val="00BF6A27"/>
    <w:rsid w:val="00BF6D17"/>
    <w:rsid w:val="00BF6DFC"/>
    <w:rsid w:val="00BF79BA"/>
    <w:rsid w:val="00BF7A68"/>
    <w:rsid w:val="00BF7C01"/>
    <w:rsid w:val="00BF7C7F"/>
    <w:rsid w:val="00C0001D"/>
    <w:rsid w:val="00C0067A"/>
    <w:rsid w:val="00C00F4F"/>
    <w:rsid w:val="00C01441"/>
    <w:rsid w:val="00C01CD2"/>
    <w:rsid w:val="00C02082"/>
    <w:rsid w:val="00C0213A"/>
    <w:rsid w:val="00C0214D"/>
    <w:rsid w:val="00C021BD"/>
    <w:rsid w:val="00C021D2"/>
    <w:rsid w:val="00C026F9"/>
    <w:rsid w:val="00C02917"/>
    <w:rsid w:val="00C02AEF"/>
    <w:rsid w:val="00C02B88"/>
    <w:rsid w:val="00C02CF6"/>
    <w:rsid w:val="00C02E66"/>
    <w:rsid w:val="00C0358F"/>
    <w:rsid w:val="00C036AC"/>
    <w:rsid w:val="00C037A0"/>
    <w:rsid w:val="00C039CE"/>
    <w:rsid w:val="00C03AE7"/>
    <w:rsid w:val="00C03CA6"/>
    <w:rsid w:val="00C03EA9"/>
    <w:rsid w:val="00C04558"/>
    <w:rsid w:val="00C04743"/>
    <w:rsid w:val="00C049C8"/>
    <w:rsid w:val="00C04B29"/>
    <w:rsid w:val="00C04F28"/>
    <w:rsid w:val="00C059E6"/>
    <w:rsid w:val="00C05A11"/>
    <w:rsid w:val="00C05B82"/>
    <w:rsid w:val="00C05F37"/>
    <w:rsid w:val="00C066F1"/>
    <w:rsid w:val="00C06853"/>
    <w:rsid w:val="00C06C6F"/>
    <w:rsid w:val="00C06EB9"/>
    <w:rsid w:val="00C06EDF"/>
    <w:rsid w:val="00C07425"/>
    <w:rsid w:val="00C0768E"/>
    <w:rsid w:val="00C079B6"/>
    <w:rsid w:val="00C07B20"/>
    <w:rsid w:val="00C07C62"/>
    <w:rsid w:val="00C07CAD"/>
    <w:rsid w:val="00C07DC0"/>
    <w:rsid w:val="00C1013A"/>
    <w:rsid w:val="00C1014E"/>
    <w:rsid w:val="00C101D9"/>
    <w:rsid w:val="00C104B4"/>
    <w:rsid w:val="00C10AF5"/>
    <w:rsid w:val="00C10B5F"/>
    <w:rsid w:val="00C10F9B"/>
    <w:rsid w:val="00C11127"/>
    <w:rsid w:val="00C11807"/>
    <w:rsid w:val="00C1197A"/>
    <w:rsid w:val="00C12029"/>
    <w:rsid w:val="00C12102"/>
    <w:rsid w:val="00C1225D"/>
    <w:rsid w:val="00C1247A"/>
    <w:rsid w:val="00C12879"/>
    <w:rsid w:val="00C12990"/>
    <w:rsid w:val="00C12B37"/>
    <w:rsid w:val="00C12CB4"/>
    <w:rsid w:val="00C12CBC"/>
    <w:rsid w:val="00C130D5"/>
    <w:rsid w:val="00C138B6"/>
    <w:rsid w:val="00C143C1"/>
    <w:rsid w:val="00C14659"/>
    <w:rsid w:val="00C14E09"/>
    <w:rsid w:val="00C14FB3"/>
    <w:rsid w:val="00C151C0"/>
    <w:rsid w:val="00C1546E"/>
    <w:rsid w:val="00C15E42"/>
    <w:rsid w:val="00C1689D"/>
    <w:rsid w:val="00C169B5"/>
    <w:rsid w:val="00C169E8"/>
    <w:rsid w:val="00C16AF2"/>
    <w:rsid w:val="00C16BDC"/>
    <w:rsid w:val="00C16EFC"/>
    <w:rsid w:val="00C17043"/>
    <w:rsid w:val="00C17067"/>
    <w:rsid w:val="00C1728A"/>
    <w:rsid w:val="00C1741D"/>
    <w:rsid w:val="00C176DC"/>
    <w:rsid w:val="00C17754"/>
    <w:rsid w:val="00C178FE"/>
    <w:rsid w:val="00C2070A"/>
    <w:rsid w:val="00C208AD"/>
    <w:rsid w:val="00C20986"/>
    <w:rsid w:val="00C212A9"/>
    <w:rsid w:val="00C217AE"/>
    <w:rsid w:val="00C2184D"/>
    <w:rsid w:val="00C21DDA"/>
    <w:rsid w:val="00C228DA"/>
    <w:rsid w:val="00C22DF6"/>
    <w:rsid w:val="00C22F31"/>
    <w:rsid w:val="00C23008"/>
    <w:rsid w:val="00C2390E"/>
    <w:rsid w:val="00C239BB"/>
    <w:rsid w:val="00C23C1B"/>
    <w:rsid w:val="00C23C5D"/>
    <w:rsid w:val="00C23E09"/>
    <w:rsid w:val="00C24B49"/>
    <w:rsid w:val="00C24C97"/>
    <w:rsid w:val="00C24D61"/>
    <w:rsid w:val="00C24D85"/>
    <w:rsid w:val="00C255A1"/>
    <w:rsid w:val="00C2604F"/>
    <w:rsid w:val="00C26094"/>
    <w:rsid w:val="00C2620C"/>
    <w:rsid w:val="00C262B8"/>
    <w:rsid w:val="00C2638E"/>
    <w:rsid w:val="00C26B96"/>
    <w:rsid w:val="00C2734A"/>
    <w:rsid w:val="00C27535"/>
    <w:rsid w:val="00C278D2"/>
    <w:rsid w:val="00C2797E"/>
    <w:rsid w:val="00C27A60"/>
    <w:rsid w:val="00C27B7D"/>
    <w:rsid w:val="00C27D0A"/>
    <w:rsid w:val="00C27FEB"/>
    <w:rsid w:val="00C30019"/>
    <w:rsid w:val="00C30336"/>
    <w:rsid w:val="00C3052A"/>
    <w:rsid w:val="00C30A4B"/>
    <w:rsid w:val="00C30A5D"/>
    <w:rsid w:val="00C30EF5"/>
    <w:rsid w:val="00C30FA8"/>
    <w:rsid w:val="00C3115F"/>
    <w:rsid w:val="00C3187D"/>
    <w:rsid w:val="00C31B38"/>
    <w:rsid w:val="00C31D33"/>
    <w:rsid w:val="00C31DF0"/>
    <w:rsid w:val="00C32012"/>
    <w:rsid w:val="00C3213B"/>
    <w:rsid w:val="00C321D2"/>
    <w:rsid w:val="00C32655"/>
    <w:rsid w:val="00C327C6"/>
    <w:rsid w:val="00C32BB7"/>
    <w:rsid w:val="00C32D93"/>
    <w:rsid w:val="00C33009"/>
    <w:rsid w:val="00C330FB"/>
    <w:rsid w:val="00C334C0"/>
    <w:rsid w:val="00C33BFE"/>
    <w:rsid w:val="00C33C4E"/>
    <w:rsid w:val="00C33EA7"/>
    <w:rsid w:val="00C342EE"/>
    <w:rsid w:val="00C346A2"/>
    <w:rsid w:val="00C347D5"/>
    <w:rsid w:val="00C3491E"/>
    <w:rsid w:val="00C35314"/>
    <w:rsid w:val="00C3553B"/>
    <w:rsid w:val="00C35CB6"/>
    <w:rsid w:val="00C35CD9"/>
    <w:rsid w:val="00C35DC0"/>
    <w:rsid w:val="00C35E75"/>
    <w:rsid w:val="00C3646A"/>
    <w:rsid w:val="00C365B2"/>
    <w:rsid w:val="00C366AC"/>
    <w:rsid w:val="00C367B8"/>
    <w:rsid w:val="00C36830"/>
    <w:rsid w:val="00C369A1"/>
    <w:rsid w:val="00C36BFA"/>
    <w:rsid w:val="00C36DAC"/>
    <w:rsid w:val="00C37007"/>
    <w:rsid w:val="00C375CF"/>
    <w:rsid w:val="00C3761E"/>
    <w:rsid w:val="00C37685"/>
    <w:rsid w:val="00C378FD"/>
    <w:rsid w:val="00C37C24"/>
    <w:rsid w:val="00C40177"/>
    <w:rsid w:val="00C4041D"/>
    <w:rsid w:val="00C407CB"/>
    <w:rsid w:val="00C40C8B"/>
    <w:rsid w:val="00C40ECF"/>
    <w:rsid w:val="00C411FD"/>
    <w:rsid w:val="00C41407"/>
    <w:rsid w:val="00C4144C"/>
    <w:rsid w:val="00C417B5"/>
    <w:rsid w:val="00C41A59"/>
    <w:rsid w:val="00C41A6B"/>
    <w:rsid w:val="00C41BCB"/>
    <w:rsid w:val="00C41C79"/>
    <w:rsid w:val="00C41FAB"/>
    <w:rsid w:val="00C42463"/>
    <w:rsid w:val="00C42481"/>
    <w:rsid w:val="00C42538"/>
    <w:rsid w:val="00C425B1"/>
    <w:rsid w:val="00C433C1"/>
    <w:rsid w:val="00C434FB"/>
    <w:rsid w:val="00C435B2"/>
    <w:rsid w:val="00C43645"/>
    <w:rsid w:val="00C43717"/>
    <w:rsid w:val="00C43B36"/>
    <w:rsid w:val="00C43DBA"/>
    <w:rsid w:val="00C43EAF"/>
    <w:rsid w:val="00C43F39"/>
    <w:rsid w:val="00C4444D"/>
    <w:rsid w:val="00C4454A"/>
    <w:rsid w:val="00C44CB3"/>
    <w:rsid w:val="00C44D11"/>
    <w:rsid w:val="00C4503A"/>
    <w:rsid w:val="00C45DF6"/>
    <w:rsid w:val="00C465B2"/>
    <w:rsid w:val="00C468FF"/>
    <w:rsid w:val="00C46AA0"/>
    <w:rsid w:val="00C46B0F"/>
    <w:rsid w:val="00C46E87"/>
    <w:rsid w:val="00C46EDC"/>
    <w:rsid w:val="00C47546"/>
    <w:rsid w:val="00C47581"/>
    <w:rsid w:val="00C47A81"/>
    <w:rsid w:val="00C47B70"/>
    <w:rsid w:val="00C47C35"/>
    <w:rsid w:val="00C47E55"/>
    <w:rsid w:val="00C507DE"/>
    <w:rsid w:val="00C51BF9"/>
    <w:rsid w:val="00C51C7A"/>
    <w:rsid w:val="00C51FBB"/>
    <w:rsid w:val="00C52474"/>
    <w:rsid w:val="00C525AA"/>
    <w:rsid w:val="00C526F0"/>
    <w:rsid w:val="00C531CB"/>
    <w:rsid w:val="00C5324F"/>
    <w:rsid w:val="00C53498"/>
    <w:rsid w:val="00C536C2"/>
    <w:rsid w:val="00C539E9"/>
    <w:rsid w:val="00C5427C"/>
    <w:rsid w:val="00C54A88"/>
    <w:rsid w:val="00C54DED"/>
    <w:rsid w:val="00C5512E"/>
    <w:rsid w:val="00C553E2"/>
    <w:rsid w:val="00C5596D"/>
    <w:rsid w:val="00C55DBC"/>
    <w:rsid w:val="00C55FFB"/>
    <w:rsid w:val="00C56313"/>
    <w:rsid w:val="00C5644D"/>
    <w:rsid w:val="00C568C9"/>
    <w:rsid w:val="00C56A04"/>
    <w:rsid w:val="00C56DC2"/>
    <w:rsid w:val="00C56E5F"/>
    <w:rsid w:val="00C56F61"/>
    <w:rsid w:val="00C57307"/>
    <w:rsid w:val="00C573D3"/>
    <w:rsid w:val="00C57ABD"/>
    <w:rsid w:val="00C57E5D"/>
    <w:rsid w:val="00C601E3"/>
    <w:rsid w:val="00C606D0"/>
    <w:rsid w:val="00C607BF"/>
    <w:rsid w:val="00C60AE6"/>
    <w:rsid w:val="00C60B0B"/>
    <w:rsid w:val="00C60F6B"/>
    <w:rsid w:val="00C61033"/>
    <w:rsid w:val="00C612F4"/>
    <w:rsid w:val="00C617B2"/>
    <w:rsid w:val="00C61DB5"/>
    <w:rsid w:val="00C6224E"/>
    <w:rsid w:val="00C6254A"/>
    <w:rsid w:val="00C62725"/>
    <w:rsid w:val="00C62E23"/>
    <w:rsid w:val="00C63028"/>
    <w:rsid w:val="00C63878"/>
    <w:rsid w:val="00C639B1"/>
    <w:rsid w:val="00C63DD8"/>
    <w:rsid w:val="00C63F9E"/>
    <w:rsid w:val="00C64024"/>
    <w:rsid w:val="00C64913"/>
    <w:rsid w:val="00C6532C"/>
    <w:rsid w:val="00C6560D"/>
    <w:rsid w:val="00C6581F"/>
    <w:rsid w:val="00C65D07"/>
    <w:rsid w:val="00C65D36"/>
    <w:rsid w:val="00C65DF3"/>
    <w:rsid w:val="00C66077"/>
    <w:rsid w:val="00C6652B"/>
    <w:rsid w:val="00C670F2"/>
    <w:rsid w:val="00C67335"/>
    <w:rsid w:val="00C675BA"/>
    <w:rsid w:val="00C67B45"/>
    <w:rsid w:val="00C67BF5"/>
    <w:rsid w:val="00C7037F"/>
    <w:rsid w:val="00C70817"/>
    <w:rsid w:val="00C708FC"/>
    <w:rsid w:val="00C713D3"/>
    <w:rsid w:val="00C7143E"/>
    <w:rsid w:val="00C716A8"/>
    <w:rsid w:val="00C71B0E"/>
    <w:rsid w:val="00C7201B"/>
    <w:rsid w:val="00C721B6"/>
    <w:rsid w:val="00C72516"/>
    <w:rsid w:val="00C7275C"/>
    <w:rsid w:val="00C729C4"/>
    <w:rsid w:val="00C72DB4"/>
    <w:rsid w:val="00C72F4B"/>
    <w:rsid w:val="00C73078"/>
    <w:rsid w:val="00C731BB"/>
    <w:rsid w:val="00C73A2B"/>
    <w:rsid w:val="00C73D77"/>
    <w:rsid w:val="00C73E5E"/>
    <w:rsid w:val="00C74094"/>
    <w:rsid w:val="00C745DC"/>
    <w:rsid w:val="00C7494D"/>
    <w:rsid w:val="00C74A29"/>
    <w:rsid w:val="00C74AFE"/>
    <w:rsid w:val="00C74FD1"/>
    <w:rsid w:val="00C750D3"/>
    <w:rsid w:val="00C75117"/>
    <w:rsid w:val="00C754E5"/>
    <w:rsid w:val="00C756F8"/>
    <w:rsid w:val="00C75813"/>
    <w:rsid w:val="00C758B2"/>
    <w:rsid w:val="00C75D3F"/>
    <w:rsid w:val="00C76076"/>
    <w:rsid w:val="00C762AB"/>
    <w:rsid w:val="00C765AF"/>
    <w:rsid w:val="00C76845"/>
    <w:rsid w:val="00C76C92"/>
    <w:rsid w:val="00C76DB7"/>
    <w:rsid w:val="00C76E74"/>
    <w:rsid w:val="00C7737F"/>
    <w:rsid w:val="00C77B3B"/>
    <w:rsid w:val="00C80181"/>
    <w:rsid w:val="00C80233"/>
    <w:rsid w:val="00C80538"/>
    <w:rsid w:val="00C80610"/>
    <w:rsid w:val="00C807E4"/>
    <w:rsid w:val="00C80B5F"/>
    <w:rsid w:val="00C80C0B"/>
    <w:rsid w:val="00C80DCC"/>
    <w:rsid w:val="00C81405"/>
    <w:rsid w:val="00C817C2"/>
    <w:rsid w:val="00C81891"/>
    <w:rsid w:val="00C81BDC"/>
    <w:rsid w:val="00C81DA3"/>
    <w:rsid w:val="00C82089"/>
    <w:rsid w:val="00C82147"/>
    <w:rsid w:val="00C82439"/>
    <w:rsid w:val="00C824EB"/>
    <w:rsid w:val="00C825C3"/>
    <w:rsid w:val="00C82D19"/>
    <w:rsid w:val="00C82D68"/>
    <w:rsid w:val="00C82DD7"/>
    <w:rsid w:val="00C832B4"/>
    <w:rsid w:val="00C83678"/>
    <w:rsid w:val="00C83A8F"/>
    <w:rsid w:val="00C83C10"/>
    <w:rsid w:val="00C8403E"/>
    <w:rsid w:val="00C84164"/>
    <w:rsid w:val="00C84198"/>
    <w:rsid w:val="00C842DB"/>
    <w:rsid w:val="00C8529E"/>
    <w:rsid w:val="00C85564"/>
    <w:rsid w:val="00C857BA"/>
    <w:rsid w:val="00C8605F"/>
    <w:rsid w:val="00C8608A"/>
    <w:rsid w:val="00C86206"/>
    <w:rsid w:val="00C8628D"/>
    <w:rsid w:val="00C86409"/>
    <w:rsid w:val="00C86557"/>
    <w:rsid w:val="00C86B6C"/>
    <w:rsid w:val="00C86BBF"/>
    <w:rsid w:val="00C86C27"/>
    <w:rsid w:val="00C86CE6"/>
    <w:rsid w:val="00C87159"/>
    <w:rsid w:val="00C87805"/>
    <w:rsid w:val="00C902C7"/>
    <w:rsid w:val="00C90CE2"/>
    <w:rsid w:val="00C90D97"/>
    <w:rsid w:val="00C9159F"/>
    <w:rsid w:val="00C91CA3"/>
    <w:rsid w:val="00C92194"/>
    <w:rsid w:val="00C92278"/>
    <w:rsid w:val="00C922AA"/>
    <w:rsid w:val="00C92349"/>
    <w:rsid w:val="00C923E3"/>
    <w:rsid w:val="00C9247F"/>
    <w:rsid w:val="00C9295B"/>
    <w:rsid w:val="00C92BD8"/>
    <w:rsid w:val="00C92C27"/>
    <w:rsid w:val="00C92C34"/>
    <w:rsid w:val="00C92CFE"/>
    <w:rsid w:val="00C92E64"/>
    <w:rsid w:val="00C936DB"/>
    <w:rsid w:val="00C93F23"/>
    <w:rsid w:val="00C9466B"/>
    <w:rsid w:val="00C948AA"/>
    <w:rsid w:val="00C94F06"/>
    <w:rsid w:val="00C95438"/>
    <w:rsid w:val="00C959ED"/>
    <w:rsid w:val="00C95B07"/>
    <w:rsid w:val="00C95B38"/>
    <w:rsid w:val="00C95F4B"/>
    <w:rsid w:val="00C96020"/>
    <w:rsid w:val="00C961E5"/>
    <w:rsid w:val="00C967FC"/>
    <w:rsid w:val="00C969FC"/>
    <w:rsid w:val="00C96AF7"/>
    <w:rsid w:val="00C96DDD"/>
    <w:rsid w:val="00C9700C"/>
    <w:rsid w:val="00C97086"/>
    <w:rsid w:val="00C971E6"/>
    <w:rsid w:val="00C9771E"/>
    <w:rsid w:val="00C977C0"/>
    <w:rsid w:val="00C977F7"/>
    <w:rsid w:val="00C978EE"/>
    <w:rsid w:val="00C97C8D"/>
    <w:rsid w:val="00C97FE6"/>
    <w:rsid w:val="00CA02BF"/>
    <w:rsid w:val="00CA03AB"/>
    <w:rsid w:val="00CA06D0"/>
    <w:rsid w:val="00CA08EB"/>
    <w:rsid w:val="00CA1864"/>
    <w:rsid w:val="00CA18EF"/>
    <w:rsid w:val="00CA1A64"/>
    <w:rsid w:val="00CA1F34"/>
    <w:rsid w:val="00CA202D"/>
    <w:rsid w:val="00CA219A"/>
    <w:rsid w:val="00CA2430"/>
    <w:rsid w:val="00CA250C"/>
    <w:rsid w:val="00CA2ABD"/>
    <w:rsid w:val="00CA2E2F"/>
    <w:rsid w:val="00CA2F7E"/>
    <w:rsid w:val="00CA305B"/>
    <w:rsid w:val="00CA347D"/>
    <w:rsid w:val="00CA37E0"/>
    <w:rsid w:val="00CA38AA"/>
    <w:rsid w:val="00CA42B3"/>
    <w:rsid w:val="00CA454F"/>
    <w:rsid w:val="00CA4714"/>
    <w:rsid w:val="00CA47C6"/>
    <w:rsid w:val="00CA4920"/>
    <w:rsid w:val="00CA49EE"/>
    <w:rsid w:val="00CA4B9B"/>
    <w:rsid w:val="00CA5144"/>
    <w:rsid w:val="00CA5481"/>
    <w:rsid w:val="00CA5523"/>
    <w:rsid w:val="00CA58EB"/>
    <w:rsid w:val="00CA5923"/>
    <w:rsid w:val="00CA5944"/>
    <w:rsid w:val="00CA5F6C"/>
    <w:rsid w:val="00CA6B73"/>
    <w:rsid w:val="00CA77B9"/>
    <w:rsid w:val="00CA7A03"/>
    <w:rsid w:val="00CA7A12"/>
    <w:rsid w:val="00CA7EBD"/>
    <w:rsid w:val="00CB0080"/>
    <w:rsid w:val="00CB056C"/>
    <w:rsid w:val="00CB0904"/>
    <w:rsid w:val="00CB0C76"/>
    <w:rsid w:val="00CB0FA5"/>
    <w:rsid w:val="00CB0FB8"/>
    <w:rsid w:val="00CB120E"/>
    <w:rsid w:val="00CB12F2"/>
    <w:rsid w:val="00CB1851"/>
    <w:rsid w:val="00CB1913"/>
    <w:rsid w:val="00CB1A8F"/>
    <w:rsid w:val="00CB1E14"/>
    <w:rsid w:val="00CB2019"/>
    <w:rsid w:val="00CB20C2"/>
    <w:rsid w:val="00CB246D"/>
    <w:rsid w:val="00CB24E1"/>
    <w:rsid w:val="00CB26B4"/>
    <w:rsid w:val="00CB28B7"/>
    <w:rsid w:val="00CB2A51"/>
    <w:rsid w:val="00CB3174"/>
    <w:rsid w:val="00CB369D"/>
    <w:rsid w:val="00CB36B6"/>
    <w:rsid w:val="00CB3AD2"/>
    <w:rsid w:val="00CB3CEF"/>
    <w:rsid w:val="00CB3F66"/>
    <w:rsid w:val="00CB3F74"/>
    <w:rsid w:val="00CB4132"/>
    <w:rsid w:val="00CB41CD"/>
    <w:rsid w:val="00CB44A2"/>
    <w:rsid w:val="00CB4572"/>
    <w:rsid w:val="00CB4A99"/>
    <w:rsid w:val="00CB537D"/>
    <w:rsid w:val="00CB56DD"/>
    <w:rsid w:val="00CB5B43"/>
    <w:rsid w:val="00CB5F47"/>
    <w:rsid w:val="00CB5FBE"/>
    <w:rsid w:val="00CB62B3"/>
    <w:rsid w:val="00CB63E2"/>
    <w:rsid w:val="00CB6425"/>
    <w:rsid w:val="00CB670F"/>
    <w:rsid w:val="00CB6BCA"/>
    <w:rsid w:val="00CB70AF"/>
    <w:rsid w:val="00CB775C"/>
    <w:rsid w:val="00CB7D17"/>
    <w:rsid w:val="00CB7D33"/>
    <w:rsid w:val="00CB7F70"/>
    <w:rsid w:val="00CC05AA"/>
    <w:rsid w:val="00CC0B8B"/>
    <w:rsid w:val="00CC0EF4"/>
    <w:rsid w:val="00CC0FE0"/>
    <w:rsid w:val="00CC11C8"/>
    <w:rsid w:val="00CC14D8"/>
    <w:rsid w:val="00CC14E9"/>
    <w:rsid w:val="00CC1542"/>
    <w:rsid w:val="00CC179F"/>
    <w:rsid w:val="00CC1B83"/>
    <w:rsid w:val="00CC1CA3"/>
    <w:rsid w:val="00CC1D0E"/>
    <w:rsid w:val="00CC1DBC"/>
    <w:rsid w:val="00CC1E55"/>
    <w:rsid w:val="00CC1F81"/>
    <w:rsid w:val="00CC22DE"/>
    <w:rsid w:val="00CC2806"/>
    <w:rsid w:val="00CC2B28"/>
    <w:rsid w:val="00CC2E7D"/>
    <w:rsid w:val="00CC348B"/>
    <w:rsid w:val="00CC3B8B"/>
    <w:rsid w:val="00CC40EB"/>
    <w:rsid w:val="00CC45B5"/>
    <w:rsid w:val="00CC4F7C"/>
    <w:rsid w:val="00CC5034"/>
    <w:rsid w:val="00CC5606"/>
    <w:rsid w:val="00CC5A3C"/>
    <w:rsid w:val="00CC5FFC"/>
    <w:rsid w:val="00CC683E"/>
    <w:rsid w:val="00CC6E07"/>
    <w:rsid w:val="00CC704C"/>
    <w:rsid w:val="00CC708C"/>
    <w:rsid w:val="00CC717B"/>
    <w:rsid w:val="00CC746B"/>
    <w:rsid w:val="00CC7617"/>
    <w:rsid w:val="00CC78C5"/>
    <w:rsid w:val="00CC7A51"/>
    <w:rsid w:val="00CD0A09"/>
    <w:rsid w:val="00CD0DA6"/>
    <w:rsid w:val="00CD0E74"/>
    <w:rsid w:val="00CD0FDB"/>
    <w:rsid w:val="00CD1090"/>
    <w:rsid w:val="00CD1265"/>
    <w:rsid w:val="00CD12AE"/>
    <w:rsid w:val="00CD1561"/>
    <w:rsid w:val="00CD1891"/>
    <w:rsid w:val="00CD1DA2"/>
    <w:rsid w:val="00CD2206"/>
    <w:rsid w:val="00CD2572"/>
    <w:rsid w:val="00CD37CA"/>
    <w:rsid w:val="00CD39C4"/>
    <w:rsid w:val="00CD3A5B"/>
    <w:rsid w:val="00CD3A80"/>
    <w:rsid w:val="00CD3BFD"/>
    <w:rsid w:val="00CD4017"/>
    <w:rsid w:val="00CD4117"/>
    <w:rsid w:val="00CD4365"/>
    <w:rsid w:val="00CD4468"/>
    <w:rsid w:val="00CD494B"/>
    <w:rsid w:val="00CD49AC"/>
    <w:rsid w:val="00CD5362"/>
    <w:rsid w:val="00CD5AAD"/>
    <w:rsid w:val="00CD6257"/>
    <w:rsid w:val="00CD628B"/>
    <w:rsid w:val="00CD6484"/>
    <w:rsid w:val="00CD6687"/>
    <w:rsid w:val="00CD6784"/>
    <w:rsid w:val="00CD69FD"/>
    <w:rsid w:val="00CD6BBD"/>
    <w:rsid w:val="00CD6D5B"/>
    <w:rsid w:val="00CD6E7F"/>
    <w:rsid w:val="00CD6EB4"/>
    <w:rsid w:val="00CD7287"/>
    <w:rsid w:val="00CD7564"/>
    <w:rsid w:val="00CD7819"/>
    <w:rsid w:val="00CD7D7A"/>
    <w:rsid w:val="00CE03B3"/>
    <w:rsid w:val="00CE07CA"/>
    <w:rsid w:val="00CE0DC1"/>
    <w:rsid w:val="00CE0FB1"/>
    <w:rsid w:val="00CE10C6"/>
    <w:rsid w:val="00CE112B"/>
    <w:rsid w:val="00CE1218"/>
    <w:rsid w:val="00CE1380"/>
    <w:rsid w:val="00CE17EF"/>
    <w:rsid w:val="00CE1AE9"/>
    <w:rsid w:val="00CE1CB3"/>
    <w:rsid w:val="00CE1D19"/>
    <w:rsid w:val="00CE25BA"/>
    <w:rsid w:val="00CE2EBC"/>
    <w:rsid w:val="00CE2F60"/>
    <w:rsid w:val="00CE317F"/>
    <w:rsid w:val="00CE3399"/>
    <w:rsid w:val="00CE355F"/>
    <w:rsid w:val="00CE3B41"/>
    <w:rsid w:val="00CE3DA1"/>
    <w:rsid w:val="00CE4441"/>
    <w:rsid w:val="00CE4640"/>
    <w:rsid w:val="00CE4DCC"/>
    <w:rsid w:val="00CE4F0A"/>
    <w:rsid w:val="00CE52AE"/>
    <w:rsid w:val="00CE5515"/>
    <w:rsid w:val="00CE57DE"/>
    <w:rsid w:val="00CE5895"/>
    <w:rsid w:val="00CE5954"/>
    <w:rsid w:val="00CE627A"/>
    <w:rsid w:val="00CE6308"/>
    <w:rsid w:val="00CE65DB"/>
    <w:rsid w:val="00CE65DC"/>
    <w:rsid w:val="00CE66A1"/>
    <w:rsid w:val="00CE6B23"/>
    <w:rsid w:val="00CE6D03"/>
    <w:rsid w:val="00CE77D5"/>
    <w:rsid w:val="00CE7A26"/>
    <w:rsid w:val="00CE7EBF"/>
    <w:rsid w:val="00CF0335"/>
    <w:rsid w:val="00CF0AB1"/>
    <w:rsid w:val="00CF0BB7"/>
    <w:rsid w:val="00CF0C19"/>
    <w:rsid w:val="00CF0E53"/>
    <w:rsid w:val="00CF101F"/>
    <w:rsid w:val="00CF127F"/>
    <w:rsid w:val="00CF15B3"/>
    <w:rsid w:val="00CF179D"/>
    <w:rsid w:val="00CF1BEC"/>
    <w:rsid w:val="00CF1E2C"/>
    <w:rsid w:val="00CF1EBF"/>
    <w:rsid w:val="00CF2171"/>
    <w:rsid w:val="00CF2609"/>
    <w:rsid w:val="00CF2829"/>
    <w:rsid w:val="00CF2DB4"/>
    <w:rsid w:val="00CF319C"/>
    <w:rsid w:val="00CF33D1"/>
    <w:rsid w:val="00CF346F"/>
    <w:rsid w:val="00CF3939"/>
    <w:rsid w:val="00CF3E44"/>
    <w:rsid w:val="00CF3F5F"/>
    <w:rsid w:val="00CF4049"/>
    <w:rsid w:val="00CF4486"/>
    <w:rsid w:val="00CF487E"/>
    <w:rsid w:val="00CF4914"/>
    <w:rsid w:val="00CF499C"/>
    <w:rsid w:val="00CF4F8A"/>
    <w:rsid w:val="00CF4FC9"/>
    <w:rsid w:val="00CF5691"/>
    <w:rsid w:val="00CF6459"/>
    <w:rsid w:val="00CF6A40"/>
    <w:rsid w:val="00CF6C70"/>
    <w:rsid w:val="00CF73C5"/>
    <w:rsid w:val="00CF7B1B"/>
    <w:rsid w:val="00CF7E3E"/>
    <w:rsid w:val="00CF7ECD"/>
    <w:rsid w:val="00D0037D"/>
    <w:rsid w:val="00D00472"/>
    <w:rsid w:val="00D009BA"/>
    <w:rsid w:val="00D00A1C"/>
    <w:rsid w:val="00D00AD5"/>
    <w:rsid w:val="00D016ED"/>
    <w:rsid w:val="00D01CDD"/>
    <w:rsid w:val="00D01D67"/>
    <w:rsid w:val="00D01EC5"/>
    <w:rsid w:val="00D01F36"/>
    <w:rsid w:val="00D025A8"/>
    <w:rsid w:val="00D025F7"/>
    <w:rsid w:val="00D028EF"/>
    <w:rsid w:val="00D0296A"/>
    <w:rsid w:val="00D02C55"/>
    <w:rsid w:val="00D02ECD"/>
    <w:rsid w:val="00D02FB3"/>
    <w:rsid w:val="00D033D7"/>
    <w:rsid w:val="00D03A29"/>
    <w:rsid w:val="00D041F6"/>
    <w:rsid w:val="00D0485C"/>
    <w:rsid w:val="00D04A85"/>
    <w:rsid w:val="00D04CDA"/>
    <w:rsid w:val="00D04FCA"/>
    <w:rsid w:val="00D04FED"/>
    <w:rsid w:val="00D054D0"/>
    <w:rsid w:val="00D056E5"/>
    <w:rsid w:val="00D058DC"/>
    <w:rsid w:val="00D05D3D"/>
    <w:rsid w:val="00D05EFC"/>
    <w:rsid w:val="00D065D2"/>
    <w:rsid w:val="00D067A9"/>
    <w:rsid w:val="00D06AEC"/>
    <w:rsid w:val="00D072DA"/>
    <w:rsid w:val="00D073F1"/>
    <w:rsid w:val="00D07518"/>
    <w:rsid w:val="00D07ED0"/>
    <w:rsid w:val="00D102FD"/>
    <w:rsid w:val="00D112EC"/>
    <w:rsid w:val="00D11538"/>
    <w:rsid w:val="00D11682"/>
    <w:rsid w:val="00D11A73"/>
    <w:rsid w:val="00D11BAF"/>
    <w:rsid w:val="00D11EF4"/>
    <w:rsid w:val="00D1216C"/>
    <w:rsid w:val="00D121E4"/>
    <w:rsid w:val="00D1231E"/>
    <w:rsid w:val="00D12375"/>
    <w:rsid w:val="00D125D9"/>
    <w:rsid w:val="00D12A9B"/>
    <w:rsid w:val="00D12AA8"/>
    <w:rsid w:val="00D12C2B"/>
    <w:rsid w:val="00D12F54"/>
    <w:rsid w:val="00D1302A"/>
    <w:rsid w:val="00D130C5"/>
    <w:rsid w:val="00D1343D"/>
    <w:rsid w:val="00D1439D"/>
    <w:rsid w:val="00D14469"/>
    <w:rsid w:val="00D1477E"/>
    <w:rsid w:val="00D14DD4"/>
    <w:rsid w:val="00D14DE1"/>
    <w:rsid w:val="00D14EA6"/>
    <w:rsid w:val="00D15053"/>
    <w:rsid w:val="00D156E2"/>
    <w:rsid w:val="00D15E6B"/>
    <w:rsid w:val="00D15FC2"/>
    <w:rsid w:val="00D16012"/>
    <w:rsid w:val="00D1616D"/>
    <w:rsid w:val="00D161BE"/>
    <w:rsid w:val="00D163D7"/>
    <w:rsid w:val="00D16458"/>
    <w:rsid w:val="00D168C4"/>
    <w:rsid w:val="00D16E84"/>
    <w:rsid w:val="00D17E62"/>
    <w:rsid w:val="00D20173"/>
    <w:rsid w:val="00D205B5"/>
    <w:rsid w:val="00D21298"/>
    <w:rsid w:val="00D212F1"/>
    <w:rsid w:val="00D213A6"/>
    <w:rsid w:val="00D219CB"/>
    <w:rsid w:val="00D21A94"/>
    <w:rsid w:val="00D21DE0"/>
    <w:rsid w:val="00D22466"/>
    <w:rsid w:val="00D22501"/>
    <w:rsid w:val="00D22876"/>
    <w:rsid w:val="00D228BC"/>
    <w:rsid w:val="00D22912"/>
    <w:rsid w:val="00D234E2"/>
    <w:rsid w:val="00D23BFB"/>
    <w:rsid w:val="00D23D57"/>
    <w:rsid w:val="00D242D8"/>
    <w:rsid w:val="00D24451"/>
    <w:rsid w:val="00D244A4"/>
    <w:rsid w:val="00D244BA"/>
    <w:rsid w:val="00D247BB"/>
    <w:rsid w:val="00D24857"/>
    <w:rsid w:val="00D249FB"/>
    <w:rsid w:val="00D24A65"/>
    <w:rsid w:val="00D24A75"/>
    <w:rsid w:val="00D252D5"/>
    <w:rsid w:val="00D25713"/>
    <w:rsid w:val="00D25E8A"/>
    <w:rsid w:val="00D260AD"/>
    <w:rsid w:val="00D26691"/>
    <w:rsid w:val="00D26B64"/>
    <w:rsid w:val="00D26CC2"/>
    <w:rsid w:val="00D26D80"/>
    <w:rsid w:val="00D2721F"/>
    <w:rsid w:val="00D277C3"/>
    <w:rsid w:val="00D27F13"/>
    <w:rsid w:val="00D3053A"/>
    <w:rsid w:val="00D31168"/>
    <w:rsid w:val="00D3143D"/>
    <w:rsid w:val="00D32077"/>
    <w:rsid w:val="00D324E3"/>
    <w:rsid w:val="00D3279D"/>
    <w:rsid w:val="00D32802"/>
    <w:rsid w:val="00D3335C"/>
    <w:rsid w:val="00D33B69"/>
    <w:rsid w:val="00D33C5D"/>
    <w:rsid w:val="00D342F4"/>
    <w:rsid w:val="00D346AA"/>
    <w:rsid w:val="00D346B0"/>
    <w:rsid w:val="00D34B6A"/>
    <w:rsid w:val="00D34CAC"/>
    <w:rsid w:val="00D35278"/>
    <w:rsid w:val="00D354AB"/>
    <w:rsid w:val="00D35559"/>
    <w:rsid w:val="00D356FF"/>
    <w:rsid w:val="00D358B3"/>
    <w:rsid w:val="00D35A01"/>
    <w:rsid w:val="00D370C5"/>
    <w:rsid w:val="00D376B6"/>
    <w:rsid w:val="00D3790C"/>
    <w:rsid w:val="00D37958"/>
    <w:rsid w:val="00D37AE2"/>
    <w:rsid w:val="00D37DB0"/>
    <w:rsid w:val="00D40436"/>
    <w:rsid w:val="00D40F83"/>
    <w:rsid w:val="00D41520"/>
    <w:rsid w:val="00D4190D"/>
    <w:rsid w:val="00D41B29"/>
    <w:rsid w:val="00D41B45"/>
    <w:rsid w:val="00D42247"/>
    <w:rsid w:val="00D4231F"/>
    <w:rsid w:val="00D42957"/>
    <w:rsid w:val="00D42A09"/>
    <w:rsid w:val="00D42D6D"/>
    <w:rsid w:val="00D42F01"/>
    <w:rsid w:val="00D42F1C"/>
    <w:rsid w:val="00D4304C"/>
    <w:rsid w:val="00D4341A"/>
    <w:rsid w:val="00D437A0"/>
    <w:rsid w:val="00D439D5"/>
    <w:rsid w:val="00D43A0C"/>
    <w:rsid w:val="00D43E1B"/>
    <w:rsid w:val="00D43E98"/>
    <w:rsid w:val="00D44143"/>
    <w:rsid w:val="00D4490A"/>
    <w:rsid w:val="00D44BC2"/>
    <w:rsid w:val="00D44F28"/>
    <w:rsid w:val="00D451D4"/>
    <w:rsid w:val="00D45217"/>
    <w:rsid w:val="00D452EA"/>
    <w:rsid w:val="00D45CA2"/>
    <w:rsid w:val="00D45E8C"/>
    <w:rsid w:val="00D46295"/>
    <w:rsid w:val="00D465D1"/>
    <w:rsid w:val="00D46768"/>
    <w:rsid w:val="00D47700"/>
    <w:rsid w:val="00D47989"/>
    <w:rsid w:val="00D47AA0"/>
    <w:rsid w:val="00D47E1F"/>
    <w:rsid w:val="00D50482"/>
    <w:rsid w:val="00D50C91"/>
    <w:rsid w:val="00D50F3C"/>
    <w:rsid w:val="00D50FAF"/>
    <w:rsid w:val="00D51704"/>
    <w:rsid w:val="00D528BE"/>
    <w:rsid w:val="00D52C76"/>
    <w:rsid w:val="00D52D19"/>
    <w:rsid w:val="00D533CD"/>
    <w:rsid w:val="00D538B3"/>
    <w:rsid w:val="00D53AD9"/>
    <w:rsid w:val="00D53BCD"/>
    <w:rsid w:val="00D53C83"/>
    <w:rsid w:val="00D53EEC"/>
    <w:rsid w:val="00D540BC"/>
    <w:rsid w:val="00D5459C"/>
    <w:rsid w:val="00D54865"/>
    <w:rsid w:val="00D54D12"/>
    <w:rsid w:val="00D54D2C"/>
    <w:rsid w:val="00D54D97"/>
    <w:rsid w:val="00D55135"/>
    <w:rsid w:val="00D55269"/>
    <w:rsid w:val="00D554E0"/>
    <w:rsid w:val="00D554EF"/>
    <w:rsid w:val="00D559B9"/>
    <w:rsid w:val="00D55B27"/>
    <w:rsid w:val="00D56243"/>
    <w:rsid w:val="00D56529"/>
    <w:rsid w:val="00D56B0F"/>
    <w:rsid w:val="00D56D01"/>
    <w:rsid w:val="00D57525"/>
    <w:rsid w:val="00D57591"/>
    <w:rsid w:val="00D57761"/>
    <w:rsid w:val="00D5798F"/>
    <w:rsid w:val="00D5799A"/>
    <w:rsid w:val="00D57E1C"/>
    <w:rsid w:val="00D57F72"/>
    <w:rsid w:val="00D60041"/>
    <w:rsid w:val="00D602EF"/>
    <w:rsid w:val="00D60589"/>
    <w:rsid w:val="00D606DD"/>
    <w:rsid w:val="00D60762"/>
    <w:rsid w:val="00D61131"/>
    <w:rsid w:val="00D612AC"/>
    <w:rsid w:val="00D61436"/>
    <w:rsid w:val="00D61782"/>
    <w:rsid w:val="00D61C29"/>
    <w:rsid w:val="00D6240C"/>
    <w:rsid w:val="00D627A1"/>
    <w:rsid w:val="00D62961"/>
    <w:rsid w:val="00D635EE"/>
    <w:rsid w:val="00D63695"/>
    <w:rsid w:val="00D638A4"/>
    <w:rsid w:val="00D63A78"/>
    <w:rsid w:val="00D6401D"/>
    <w:rsid w:val="00D6409A"/>
    <w:rsid w:val="00D641A4"/>
    <w:rsid w:val="00D64387"/>
    <w:rsid w:val="00D6498E"/>
    <w:rsid w:val="00D64EEA"/>
    <w:rsid w:val="00D64F7E"/>
    <w:rsid w:val="00D65F8D"/>
    <w:rsid w:val="00D6600E"/>
    <w:rsid w:val="00D66273"/>
    <w:rsid w:val="00D66280"/>
    <w:rsid w:val="00D666BB"/>
    <w:rsid w:val="00D66806"/>
    <w:rsid w:val="00D6693E"/>
    <w:rsid w:val="00D66A27"/>
    <w:rsid w:val="00D67475"/>
    <w:rsid w:val="00D678C8"/>
    <w:rsid w:val="00D67DC6"/>
    <w:rsid w:val="00D7028A"/>
    <w:rsid w:val="00D703A0"/>
    <w:rsid w:val="00D7051E"/>
    <w:rsid w:val="00D70C4D"/>
    <w:rsid w:val="00D70E44"/>
    <w:rsid w:val="00D71041"/>
    <w:rsid w:val="00D71130"/>
    <w:rsid w:val="00D713AB"/>
    <w:rsid w:val="00D714E9"/>
    <w:rsid w:val="00D716B5"/>
    <w:rsid w:val="00D718D5"/>
    <w:rsid w:val="00D71C2A"/>
    <w:rsid w:val="00D71DF7"/>
    <w:rsid w:val="00D71E19"/>
    <w:rsid w:val="00D71F8B"/>
    <w:rsid w:val="00D722BF"/>
    <w:rsid w:val="00D723EB"/>
    <w:rsid w:val="00D72900"/>
    <w:rsid w:val="00D72C06"/>
    <w:rsid w:val="00D72EB7"/>
    <w:rsid w:val="00D73061"/>
    <w:rsid w:val="00D7373F"/>
    <w:rsid w:val="00D7387B"/>
    <w:rsid w:val="00D73E87"/>
    <w:rsid w:val="00D73F9E"/>
    <w:rsid w:val="00D742ED"/>
    <w:rsid w:val="00D74B01"/>
    <w:rsid w:val="00D74C81"/>
    <w:rsid w:val="00D74D0A"/>
    <w:rsid w:val="00D74E0C"/>
    <w:rsid w:val="00D74EEA"/>
    <w:rsid w:val="00D7505D"/>
    <w:rsid w:val="00D750AF"/>
    <w:rsid w:val="00D753D9"/>
    <w:rsid w:val="00D75581"/>
    <w:rsid w:val="00D7593E"/>
    <w:rsid w:val="00D75A70"/>
    <w:rsid w:val="00D75ADD"/>
    <w:rsid w:val="00D75CC7"/>
    <w:rsid w:val="00D75F28"/>
    <w:rsid w:val="00D75FA7"/>
    <w:rsid w:val="00D761B6"/>
    <w:rsid w:val="00D7626C"/>
    <w:rsid w:val="00D76286"/>
    <w:rsid w:val="00D763D5"/>
    <w:rsid w:val="00D7643E"/>
    <w:rsid w:val="00D76636"/>
    <w:rsid w:val="00D76726"/>
    <w:rsid w:val="00D769CA"/>
    <w:rsid w:val="00D76CCD"/>
    <w:rsid w:val="00D77357"/>
    <w:rsid w:val="00D7737D"/>
    <w:rsid w:val="00D7747F"/>
    <w:rsid w:val="00D80966"/>
    <w:rsid w:val="00D810C0"/>
    <w:rsid w:val="00D81145"/>
    <w:rsid w:val="00D81330"/>
    <w:rsid w:val="00D815C4"/>
    <w:rsid w:val="00D819D0"/>
    <w:rsid w:val="00D81BEA"/>
    <w:rsid w:val="00D81BFA"/>
    <w:rsid w:val="00D81E0F"/>
    <w:rsid w:val="00D81F82"/>
    <w:rsid w:val="00D820E2"/>
    <w:rsid w:val="00D82246"/>
    <w:rsid w:val="00D82F2A"/>
    <w:rsid w:val="00D83128"/>
    <w:rsid w:val="00D8319A"/>
    <w:rsid w:val="00D8333C"/>
    <w:rsid w:val="00D835D3"/>
    <w:rsid w:val="00D83652"/>
    <w:rsid w:val="00D83760"/>
    <w:rsid w:val="00D837DE"/>
    <w:rsid w:val="00D839B9"/>
    <w:rsid w:val="00D83F63"/>
    <w:rsid w:val="00D84258"/>
    <w:rsid w:val="00D8443D"/>
    <w:rsid w:val="00D844D2"/>
    <w:rsid w:val="00D846BB"/>
    <w:rsid w:val="00D84736"/>
    <w:rsid w:val="00D84F6B"/>
    <w:rsid w:val="00D85809"/>
    <w:rsid w:val="00D85AA6"/>
    <w:rsid w:val="00D85B06"/>
    <w:rsid w:val="00D85EF7"/>
    <w:rsid w:val="00D86080"/>
    <w:rsid w:val="00D860DB"/>
    <w:rsid w:val="00D860E9"/>
    <w:rsid w:val="00D86CE2"/>
    <w:rsid w:val="00D870F0"/>
    <w:rsid w:val="00D873FB"/>
    <w:rsid w:val="00D87532"/>
    <w:rsid w:val="00D879D8"/>
    <w:rsid w:val="00D87E6F"/>
    <w:rsid w:val="00D90012"/>
    <w:rsid w:val="00D90421"/>
    <w:rsid w:val="00D90703"/>
    <w:rsid w:val="00D90E43"/>
    <w:rsid w:val="00D90F50"/>
    <w:rsid w:val="00D91014"/>
    <w:rsid w:val="00D91246"/>
    <w:rsid w:val="00D91747"/>
    <w:rsid w:val="00D91837"/>
    <w:rsid w:val="00D91B5D"/>
    <w:rsid w:val="00D91ED3"/>
    <w:rsid w:val="00D91F7E"/>
    <w:rsid w:val="00D9253F"/>
    <w:rsid w:val="00D92929"/>
    <w:rsid w:val="00D93352"/>
    <w:rsid w:val="00D93385"/>
    <w:rsid w:val="00D933DB"/>
    <w:rsid w:val="00D93465"/>
    <w:rsid w:val="00D93726"/>
    <w:rsid w:val="00D93758"/>
    <w:rsid w:val="00D93849"/>
    <w:rsid w:val="00D93AF6"/>
    <w:rsid w:val="00D93B56"/>
    <w:rsid w:val="00D93FAC"/>
    <w:rsid w:val="00D94271"/>
    <w:rsid w:val="00D9483A"/>
    <w:rsid w:val="00D94915"/>
    <w:rsid w:val="00D953C1"/>
    <w:rsid w:val="00D95439"/>
    <w:rsid w:val="00D9548D"/>
    <w:rsid w:val="00D95BAE"/>
    <w:rsid w:val="00D96350"/>
    <w:rsid w:val="00D96465"/>
    <w:rsid w:val="00D9681B"/>
    <w:rsid w:val="00D969C9"/>
    <w:rsid w:val="00D96DD9"/>
    <w:rsid w:val="00D96F7C"/>
    <w:rsid w:val="00D97042"/>
    <w:rsid w:val="00D971BA"/>
    <w:rsid w:val="00D9721E"/>
    <w:rsid w:val="00D9737E"/>
    <w:rsid w:val="00D973B9"/>
    <w:rsid w:val="00D97439"/>
    <w:rsid w:val="00DA00DE"/>
    <w:rsid w:val="00DA00F6"/>
    <w:rsid w:val="00DA09AD"/>
    <w:rsid w:val="00DA0B06"/>
    <w:rsid w:val="00DA1856"/>
    <w:rsid w:val="00DA185C"/>
    <w:rsid w:val="00DA18A5"/>
    <w:rsid w:val="00DA1F97"/>
    <w:rsid w:val="00DA248E"/>
    <w:rsid w:val="00DA2C40"/>
    <w:rsid w:val="00DA2CC3"/>
    <w:rsid w:val="00DA32E5"/>
    <w:rsid w:val="00DA3396"/>
    <w:rsid w:val="00DA3C90"/>
    <w:rsid w:val="00DA3CB4"/>
    <w:rsid w:val="00DA3EAD"/>
    <w:rsid w:val="00DA3ED6"/>
    <w:rsid w:val="00DA4544"/>
    <w:rsid w:val="00DA4635"/>
    <w:rsid w:val="00DA463E"/>
    <w:rsid w:val="00DA57A2"/>
    <w:rsid w:val="00DA59E1"/>
    <w:rsid w:val="00DA65BD"/>
    <w:rsid w:val="00DA66BF"/>
    <w:rsid w:val="00DA6B3B"/>
    <w:rsid w:val="00DA6BF4"/>
    <w:rsid w:val="00DA6C03"/>
    <w:rsid w:val="00DA6D4B"/>
    <w:rsid w:val="00DA71EF"/>
    <w:rsid w:val="00DA78EF"/>
    <w:rsid w:val="00DA7C71"/>
    <w:rsid w:val="00DA7F73"/>
    <w:rsid w:val="00DB020B"/>
    <w:rsid w:val="00DB04C7"/>
    <w:rsid w:val="00DB06C4"/>
    <w:rsid w:val="00DB09DA"/>
    <w:rsid w:val="00DB0A61"/>
    <w:rsid w:val="00DB0CFA"/>
    <w:rsid w:val="00DB1570"/>
    <w:rsid w:val="00DB16F1"/>
    <w:rsid w:val="00DB1F6D"/>
    <w:rsid w:val="00DB206F"/>
    <w:rsid w:val="00DB2682"/>
    <w:rsid w:val="00DB2A8B"/>
    <w:rsid w:val="00DB2A96"/>
    <w:rsid w:val="00DB2EB4"/>
    <w:rsid w:val="00DB3597"/>
    <w:rsid w:val="00DB36AB"/>
    <w:rsid w:val="00DB3854"/>
    <w:rsid w:val="00DB385D"/>
    <w:rsid w:val="00DB3B87"/>
    <w:rsid w:val="00DB3D48"/>
    <w:rsid w:val="00DB46AF"/>
    <w:rsid w:val="00DB49F4"/>
    <w:rsid w:val="00DB4F1A"/>
    <w:rsid w:val="00DB4FAC"/>
    <w:rsid w:val="00DB5034"/>
    <w:rsid w:val="00DB5627"/>
    <w:rsid w:val="00DB5751"/>
    <w:rsid w:val="00DB582F"/>
    <w:rsid w:val="00DB5910"/>
    <w:rsid w:val="00DB5DE1"/>
    <w:rsid w:val="00DB5F35"/>
    <w:rsid w:val="00DB61C6"/>
    <w:rsid w:val="00DB652F"/>
    <w:rsid w:val="00DB69CC"/>
    <w:rsid w:val="00DB69FD"/>
    <w:rsid w:val="00DB6B14"/>
    <w:rsid w:val="00DB6BB8"/>
    <w:rsid w:val="00DB7120"/>
    <w:rsid w:val="00DB71C8"/>
    <w:rsid w:val="00DB7386"/>
    <w:rsid w:val="00DB7BCA"/>
    <w:rsid w:val="00DB7BEC"/>
    <w:rsid w:val="00DC0050"/>
    <w:rsid w:val="00DC009C"/>
    <w:rsid w:val="00DC0271"/>
    <w:rsid w:val="00DC0729"/>
    <w:rsid w:val="00DC075B"/>
    <w:rsid w:val="00DC1431"/>
    <w:rsid w:val="00DC16B1"/>
    <w:rsid w:val="00DC1815"/>
    <w:rsid w:val="00DC1CC8"/>
    <w:rsid w:val="00DC209C"/>
    <w:rsid w:val="00DC2238"/>
    <w:rsid w:val="00DC2672"/>
    <w:rsid w:val="00DC28B1"/>
    <w:rsid w:val="00DC35F0"/>
    <w:rsid w:val="00DC3B9D"/>
    <w:rsid w:val="00DC3C38"/>
    <w:rsid w:val="00DC45CD"/>
    <w:rsid w:val="00DC473F"/>
    <w:rsid w:val="00DC4A9E"/>
    <w:rsid w:val="00DC4DDC"/>
    <w:rsid w:val="00DC4E4E"/>
    <w:rsid w:val="00DC5073"/>
    <w:rsid w:val="00DC5A7E"/>
    <w:rsid w:val="00DC62BD"/>
    <w:rsid w:val="00DC631B"/>
    <w:rsid w:val="00DC658B"/>
    <w:rsid w:val="00DC67F8"/>
    <w:rsid w:val="00DC6CD7"/>
    <w:rsid w:val="00DC6EE4"/>
    <w:rsid w:val="00DC6FE1"/>
    <w:rsid w:val="00DC71B9"/>
    <w:rsid w:val="00DC7240"/>
    <w:rsid w:val="00DC7356"/>
    <w:rsid w:val="00DC7402"/>
    <w:rsid w:val="00DC797D"/>
    <w:rsid w:val="00DC79A7"/>
    <w:rsid w:val="00DC7A56"/>
    <w:rsid w:val="00DD00D1"/>
    <w:rsid w:val="00DD0519"/>
    <w:rsid w:val="00DD0553"/>
    <w:rsid w:val="00DD06A4"/>
    <w:rsid w:val="00DD08F3"/>
    <w:rsid w:val="00DD0BFD"/>
    <w:rsid w:val="00DD0C43"/>
    <w:rsid w:val="00DD1170"/>
    <w:rsid w:val="00DD13BB"/>
    <w:rsid w:val="00DD1B06"/>
    <w:rsid w:val="00DD1BEE"/>
    <w:rsid w:val="00DD1C42"/>
    <w:rsid w:val="00DD1DB6"/>
    <w:rsid w:val="00DD20FB"/>
    <w:rsid w:val="00DD2168"/>
    <w:rsid w:val="00DD21FD"/>
    <w:rsid w:val="00DD2298"/>
    <w:rsid w:val="00DD24EC"/>
    <w:rsid w:val="00DD2B9F"/>
    <w:rsid w:val="00DD2FC5"/>
    <w:rsid w:val="00DD3011"/>
    <w:rsid w:val="00DD310C"/>
    <w:rsid w:val="00DD3A0C"/>
    <w:rsid w:val="00DD3A3B"/>
    <w:rsid w:val="00DD406C"/>
    <w:rsid w:val="00DD4092"/>
    <w:rsid w:val="00DD4169"/>
    <w:rsid w:val="00DD4864"/>
    <w:rsid w:val="00DD4C83"/>
    <w:rsid w:val="00DD4E11"/>
    <w:rsid w:val="00DD4E40"/>
    <w:rsid w:val="00DD4E59"/>
    <w:rsid w:val="00DD5319"/>
    <w:rsid w:val="00DD5726"/>
    <w:rsid w:val="00DD577C"/>
    <w:rsid w:val="00DD58C9"/>
    <w:rsid w:val="00DD5C16"/>
    <w:rsid w:val="00DD5D13"/>
    <w:rsid w:val="00DD5F0B"/>
    <w:rsid w:val="00DD6340"/>
    <w:rsid w:val="00DD6910"/>
    <w:rsid w:val="00DD6B59"/>
    <w:rsid w:val="00DD6CF2"/>
    <w:rsid w:val="00DD6EB0"/>
    <w:rsid w:val="00DD7302"/>
    <w:rsid w:val="00DD7385"/>
    <w:rsid w:val="00DD7527"/>
    <w:rsid w:val="00DD7853"/>
    <w:rsid w:val="00DD7955"/>
    <w:rsid w:val="00DD7B4B"/>
    <w:rsid w:val="00DE0241"/>
    <w:rsid w:val="00DE057B"/>
    <w:rsid w:val="00DE0C6E"/>
    <w:rsid w:val="00DE1725"/>
    <w:rsid w:val="00DE193C"/>
    <w:rsid w:val="00DE1D2A"/>
    <w:rsid w:val="00DE1FDB"/>
    <w:rsid w:val="00DE205D"/>
    <w:rsid w:val="00DE23A4"/>
    <w:rsid w:val="00DE248C"/>
    <w:rsid w:val="00DE264D"/>
    <w:rsid w:val="00DE2660"/>
    <w:rsid w:val="00DE2704"/>
    <w:rsid w:val="00DE29D6"/>
    <w:rsid w:val="00DE2D0A"/>
    <w:rsid w:val="00DE2DB7"/>
    <w:rsid w:val="00DE2DFA"/>
    <w:rsid w:val="00DE2E08"/>
    <w:rsid w:val="00DE35E4"/>
    <w:rsid w:val="00DE3923"/>
    <w:rsid w:val="00DE3AFE"/>
    <w:rsid w:val="00DE3C03"/>
    <w:rsid w:val="00DE3FBC"/>
    <w:rsid w:val="00DE478A"/>
    <w:rsid w:val="00DE4883"/>
    <w:rsid w:val="00DE49C8"/>
    <w:rsid w:val="00DE4A6B"/>
    <w:rsid w:val="00DE4D43"/>
    <w:rsid w:val="00DE4FB7"/>
    <w:rsid w:val="00DE5057"/>
    <w:rsid w:val="00DE526F"/>
    <w:rsid w:val="00DE5A13"/>
    <w:rsid w:val="00DE5EE7"/>
    <w:rsid w:val="00DE626C"/>
    <w:rsid w:val="00DE63BA"/>
    <w:rsid w:val="00DE6687"/>
    <w:rsid w:val="00DE7AA6"/>
    <w:rsid w:val="00DE7CF3"/>
    <w:rsid w:val="00DE7D71"/>
    <w:rsid w:val="00DE7FD5"/>
    <w:rsid w:val="00DF037E"/>
    <w:rsid w:val="00DF0597"/>
    <w:rsid w:val="00DF059E"/>
    <w:rsid w:val="00DF05BD"/>
    <w:rsid w:val="00DF0686"/>
    <w:rsid w:val="00DF09DD"/>
    <w:rsid w:val="00DF0BA2"/>
    <w:rsid w:val="00DF0E33"/>
    <w:rsid w:val="00DF0EF9"/>
    <w:rsid w:val="00DF116C"/>
    <w:rsid w:val="00DF1CE2"/>
    <w:rsid w:val="00DF266B"/>
    <w:rsid w:val="00DF2760"/>
    <w:rsid w:val="00DF2BBD"/>
    <w:rsid w:val="00DF2CBC"/>
    <w:rsid w:val="00DF310C"/>
    <w:rsid w:val="00DF3581"/>
    <w:rsid w:val="00DF3748"/>
    <w:rsid w:val="00DF402C"/>
    <w:rsid w:val="00DF41CC"/>
    <w:rsid w:val="00DF443E"/>
    <w:rsid w:val="00DF4A17"/>
    <w:rsid w:val="00DF503D"/>
    <w:rsid w:val="00DF51FF"/>
    <w:rsid w:val="00DF5356"/>
    <w:rsid w:val="00DF5E12"/>
    <w:rsid w:val="00DF64C4"/>
    <w:rsid w:val="00DF6B22"/>
    <w:rsid w:val="00DF6C7A"/>
    <w:rsid w:val="00DF6CD2"/>
    <w:rsid w:val="00DF6DF3"/>
    <w:rsid w:val="00DF7171"/>
    <w:rsid w:val="00DF71B8"/>
    <w:rsid w:val="00DF71D6"/>
    <w:rsid w:val="00DF73E9"/>
    <w:rsid w:val="00DF7448"/>
    <w:rsid w:val="00DF7488"/>
    <w:rsid w:val="00DF75C8"/>
    <w:rsid w:val="00DF7705"/>
    <w:rsid w:val="00DF7C1A"/>
    <w:rsid w:val="00E003D2"/>
    <w:rsid w:val="00E0060E"/>
    <w:rsid w:val="00E009E3"/>
    <w:rsid w:val="00E00ADD"/>
    <w:rsid w:val="00E00AEE"/>
    <w:rsid w:val="00E00D6A"/>
    <w:rsid w:val="00E011B5"/>
    <w:rsid w:val="00E01AD7"/>
    <w:rsid w:val="00E01AE8"/>
    <w:rsid w:val="00E01C06"/>
    <w:rsid w:val="00E02114"/>
    <w:rsid w:val="00E0227E"/>
    <w:rsid w:val="00E025F2"/>
    <w:rsid w:val="00E02A73"/>
    <w:rsid w:val="00E02C29"/>
    <w:rsid w:val="00E02DC8"/>
    <w:rsid w:val="00E0332A"/>
    <w:rsid w:val="00E03D50"/>
    <w:rsid w:val="00E03D95"/>
    <w:rsid w:val="00E03FFA"/>
    <w:rsid w:val="00E04904"/>
    <w:rsid w:val="00E0492C"/>
    <w:rsid w:val="00E0499D"/>
    <w:rsid w:val="00E04E3D"/>
    <w:rsid w:val="00E04EC8"/>
    <w:rsid w:val="00E04F70"/>
    <w:rsid w:val="00E05BEC"/>
    <w:rsid w:val="00E05EDB"/>
    <w:rsid w:val="00E05F00"/>
    <w:rsid w:val="00E05F4D"/>
    <w:rsid w:val="00E062C7"/>
    <w:rsid w:val="00E063FB"/>
    <w:rsid w:val="00E067B9"/>
    <w:rsid w:val="00E06EDA"/>
    <w:rsid w:val="00E0707E"/>
    <w:rsid w:val="00E0740E"/>
    <w:rsid w:val="00E07B3E"/>
    <w:rsid w:val="00E07DBC"/>
    <w:rsid w:val="00E1012E"/>
    <w:rsid w:val="00E10896"/>
    <w:rsid w:val="00E1093B"/>
    <w:rsid w:val="00E11FF8"/>
    <w:rsid w:val="00E128D3"/>
    <w:rsid w:val="00E12D35"/>
    <w:rsid w:val="00E12E8B"/>
    <w:rsid w:val="00E130E7"/>
    <w:rsid w:val="00E133DB"/>
    <w:rsid w:val="00E13CB6"/>
    <w:rsid w:val="00E13CC7"/>
    <w:rsid w:val="00E140EE"/>
    <w:rsid w:val="00E14252"/>
    <w:rsid w:val="00E144E7"/>
    <w:rsid w:val="00E145B9"/>
    <w:rsid w:val="00E14A4C"/>
    <w:rsid w:val="00E14B08"/>
    <w:rsid w:val="00E14B65"/>
    <w:rsid w:val="00E14D03"/>
    <w:rsid w:val="00E14E54"/>
    <w:rsid w:val="00E14F45"/>
    <w:rsid w:val="00E15B4D"/>
    <w:rsid w:val="00E15BB3"/>
    <w:rsid w:val="00E15CA7"/>
    <w:rsid w:val="00E1774A"/>
    <w:rsid w:val="00E1777A"/>
    <w:rsid w:val="00E17A29"/>
    <w:rsid w:val="00E17EF6"/>
    <w:rsid w:val="00E20053"/>
    <w:rsid w:val="00E203C1"/>
    <w:rsid w:val="00E2057A"/>
    <w:rsid w:val="00E20AB3"/>
    <w:rsid w:val="00E20C2B"/>
    <w:rsid w:val="00E20C36"/>
    <w:rsid w:val="00E21376"/>
    <w:rsid w:val="00E213F4"/>
    <w:rsid w:val="00E2158C"/>
    <w:rsid w:val="00E2170B"/>
    <w:rsid w:val="00E21AB9"/>
    <w:rsid w:val="00E21E3E"/>
    <w:rsid w:val="00E21EC6"/>
    <w:rsid w:val="00E2293D"/>
    <w:rsid w:val="00E22E5B"/>
    <w:rsid w:val="00E2338D"/>
    <w:rsid w:val="00E24016"/>
    <w:rsid w:val="00E24155"/>
    <w:rsid w:val="00E2457D"/>
    <w:rsid w:val="00E24ACC"/>
    <w:rsid w:val="00E24FA8"/>
    <w:rsid w:val="00E252F3"/>
    <w:rsid w:val="00E259B4"/>
    <w:rsid w:val="00E25D6F"/>
    <w:rsid w:val="00E25D74"/>
    <w:rsid w:val="00E25DFA"/>
    <w:rsid w:val="00E25E9C"/>
    <w:rsid w:val="00E26125"/>
    <w:rsid w:val="00E266A7"/>
    <w:rsid w:val="00E267D9"/>
    <w:rsid w:val="00E26AD8"/>
    <w:rsid w:val="00E26CD4"/>
    <w:rsid w:val="00E26D07"/>
    <w:rsid w:val="00E26F2D"/>
    <w:rsid w:val="00E274FE"/>
    <w:rsid w:val="00E30222"/>
    <w:rsid w:val="00E3024A"/>
    <w:rsid w:val="00E30431"/>
    <w:rsid w:val="00E3078F"/>
    <w:rsid w:val="00E30F41"/>
    <w:rsid w:val="00E31323"/>
    <w:rsid w:val="00E31355"/>
    <w:rsid w:val="00E31765"/>
    <w:rsid w:val="00E318AB"/>
    <w:rsid w:val="00E31955"/>
    <w:rsid w:val="00E31E69"/>
    <w:rsid w:val="00E320B4"/>
    <w:rsid w:val="00E32300"/>
    <w:rsid w:val="00E32A75"/>
    <w:rsid w:val="00E330B2"/>
    <w:rsid w:val="00E33114"/>
    <w:rsid w:val="00E33149"/>
    <w:rsid w:val="00E331CC"/>
    <w:rsid w:val="00E33680"/>
    <w:rsid w:val="00E339A6"/>
    <w:rsid w:val="00E339BD"/>
    <w:rsid w:val="00E33A0C"/>
    <w:rsid w:val="00E33CCB"/>
    <w:rsid w:val="00E33D3F"/>
    <w:rsid w:val="00E33E86"/>
    <w:rsid w:val="00E34148"/>
    <w:rsid w:val="00E34189"/>
    <w:rsid w:val="00E34327"/>
    <w:rsid w:val="00E346AB"/>
    <w:rsid w:val="00E346D5"/>
    <w:rsid w:val="00E34785"/>
    <w:rsid w:val="00E347CB"/>
    <w:rsid w:val="00E34F82"/>
    <w:rsid w:val="00E3505B"/>
    <w:rsid w:val="00E351C6"/>
    <w:rsid w:val="00E35253"/>
    <w:rsid w:val="00E3540D"/>
    <w:rsid w:val="00E35EB2"/>
    <w:rsid w:val="00E362BF"/>
    <w:rsid w:val="00E3693D"/>
    <w:rsid w:val="00E36A47"/>
    <w:rsid w:val="00E36C65"/>
    <w:rsid w:val="00E37454"/>
    <w:rsid w:val="00E37B2B"/>
    <w:rsid w:val="00E37BDB"/>
    <w:rsid w:val="00E37D08"/>
    <w:rsid w:val="00E37F98"/>
    <w:rsid w:val="00E4004C"/>
    <w:rsid w:val="00E401EF"/>
    <w:rsid w:val="00E4065A"/>
    <w:rsid w:val="00E40C36"/>
    <w:rsid w:val="00E41EEB"/>
    <w:rsid w:val="00E42080"/>
    <w:rsid w:val="00E42099"/>
    <w:rsid w:val="00E42442"/>
    <w:rsid w:val="00E4248C"/>
    <w:rsid w:val="00E424BC"/>
    <w:rsid w:val="00E42554"/>
    <w:rsid w:val="00E427D7"/>
    <w:rsid w:val="00E42B0C"/>
    <w:rsid w:val="00E42BBC"/>
    <w:rsid w:val="00E42D64"/>
    <w:rsid w:val="00E42E16"/>
    <w:rsid w:val="00E43184"/>
    <w:rsid w:val="00E4332D"/>
    <w:rsid w:val="00E4349C"/>
    <w:rsid w:val="00E43525"/>
    <w:rsid w:val="00E437EC"/>
    <w:rsid w:val="00E43E72"/>
    <w:rsid w:val="00E44051"/>
    <w:rsid w:val="00E4415B"/>
    <w:rsid w:val="00E4457F"/>
    <w:rsid w:val="00E44ADD"/>
    <w:rsid w:val="00E44B63"/>
    <w:rsid w:val="00E44D34"/>
    <w:rsid w:val="00E45220"/>
    <w:rsid w:val="00E45247"/>
    <w:rsid w:val="00E45514"/>
    <w:rsid w:val="00E456C9"/>
    <w:rsid w:val="00E4583E"/>
    <w:rsid w:val="00E46B47"/>
    <w:rsid w:val="00E47602"/>
    <w:rsid w:val="00E4794E"/>
    <w:rsid w:val="00E47BB0"/>
    <w:rsid w:val="00E47C1D"/>
    <w:rsid w:val="00E47DE4"/>
    <w:rsid w:val="00E47EE8"/>
    <w:rsid w:val="00E50C4A"/>
    <w:rsid w:val="00E50C89"/>
    <w:rsid w:val="00E51216"/>
    <w:rsid w:val="00E513D5"/>
    <w:rsid w:val="00E51641"/>
    <w:rsid w:val="00E517A3"/>
    <w:rsid w:val="00E5191D"/>
    <w:rsid w:val="00E51CC1"/>
    <w:rsid w:val="00E52275"/>
    <w:rsid w:val="00E52743"/>
    <w:rsid w:val="00E52953"/>
    <w:rsid w:val="00E53BE3"/>
    <w:rsid w:val="00E53E48"/>
    <w:rsid w:val="00E541B4"/>
    <w:rsid w:val="00E54220"/>
    <w:rsid w:val="00E54704"/>
    <w:rsid w:val="00E54961"/>
    <w:rsid w:val="00E54A22"/>
    <w:rsid w:val="00E54BFB"/>
    <w:rsid w:val="00E55094"/>
    <w:rsid w:val="00E55173"/>
    <w:rsid w:val="00E551F2"/>
    <w:rsid w:val="00E5531B"/>
    <w:rsid w:val="00E559CF"/>
    <w:rsid w:val="00E55BC8"/>
    <w:rsid w:val="00E56607"/>
    <w:rsid w:val="00E568DF"/>
    <w:rsid w:val="00E5690F"/>
    <w:rsid w:val="00E56CB0"/>
    <w:rsid w:val="00E57090"/>
    <w:rsid w:val="00E57348"/>
    <w:rsid w:val="00E574C3"/>
    <w:rsid w:val="00E57594"/>
    <w:rsid w:val="00E57B4A"/>
    <w:rsid w:val="00E57E6D"/>
    <w:rsid w:val="00E60056"/>
    <w:rsid w:val="00E60731"/>
    <w:rsid w:val="00E60A66"/>
    <w:rsid w:val="00E60DF0"/>
    <w:rsid w:val="00E612F3"/>
    <w:rsid w:val="00E61759"/>
    <w:rsid w:val="00E6198C"/>
    <w:rsid w:val="00E61F4B"/>
    <w:rsid w:val="00E62246"/>
    <w:rsid w:val="00E62401"/>
    <w:rsid w:val="00E62528"/>
    <w:rsid w:val="00E625C0"/>
    <w:rsid w:val="00E6279E"/>
    <w:rsid w:val="00E629A0"/>
    <w:rsid w:val="00E62D4C"/>
    <w:rsid w:val="00E62D90"/>
    <w:rsid w:val="00E630DD"/>
    <w:rsid w:val="00E63255"/>
    <w:rsid w:val="00E6351F"/>
    <w:rsid w:val="00E63610"/>
    <w:rsid w:val="00E636AB"/>
    <w:rsid w:val="00E63707"/>
    <w:rsid w:val="00E63BEE"/>
    <w:rsid w:val="00E63D6D"/>
    <w:rsid w:val="00E640A3"/>
    <w:rsid w:val="00E644DB"/>
    <w:rsid w:val="00E64C5D"/>
    <w:rsid w:val="00E65158"/>
    <w:rsid w:val="00E6516F"/>
    <w:rsid w:val="00E651DE"/>
    <w:rsid w:val="00E65369"/>
    <w:rsid w:val="00E655C9"/>
    <w:rsid w:val="00E65AAB"/>
    <w:rsid w:val="00E65BBC"/>
    <w:rsid w:val="00E6611F"/>
    <w:rsid w:val="00E662BD"/>
    <w:rsid w:val="00E6633A"/>
    <w:rsid w:val="00E664CA"/>
    <w:rsid w:val="00E66587"/>
    <w:rsid w:val="00E6674C"/>
    <w:rsid w:val="00E66B26"/>
    <w:rsid w:val="00E6715C"/>
    <w:rsid w:val="00E676DF"/>
    <w:rsid w:val="00E678D1"/>
    <w:rsid w:val="00E67990"/>
    <w:rsid w:val="00E7044A"/>
    <w:rsid w:val="00E71067"/>
    <w:rsid w:val="00E7174B"/>
    <w:rsid w:val="00E71C41"/>
    <w:rsid w:val="00E72064"/>
    <w:rsid w:val="00E72084"/>
    <w:rsid w:val="00E720B2"/>
    <w:rsid w:val="00E72361"/>
    <w:rsid w:val="00E725D2"/>
    <w:rsid w:val="00E72A46"/>
    <w:rsid w:val="00E72B1D"/>
    <w:rsid w:val="00E72CF2"/>
    <w:rsid w:val="00E73576"/>
    <w:rsid w:val="00E73616"/>
    <w:rsid w:val="00E737CC"/>
    <w:rsid w:val="00E73C7E"/>
    <w:rsid w:val="00E740CA"/>
    <w:rsid w:val="00E7475E"/>
    <w:rsid w:val="00E747AB"/>
    <w:rsid w:val="00E7495E"/>
    <w:rsid w:val="00E74CE3"/>
    <w:rsid w:val="00E74D18"/>
    <w:rsid w:val="00E74EAE"/>
    <w:rsid w:val="00E754BE"/>
    <w:rsid w:val="00E758B5"/>
    <w:rsid w:val="00E760A7"/>
    <w:rsid w:val="00E76508"/>
    <w:rsid w:val="00E7654C"/>
    <w:rsid w:val="00E76646"/>
    <w:rsid w:val="00E76990"/>
    <w:rsid w:val="00E76A33"/>
    <w:rsid w:val="00E76B8E"/>
    <w:rsid w:val="00E76C10"/>
    <w:rsid w:val="00E770E6"/>
    <w:rsid w:val="00E773FE"/>
    <w:rsid w:val="00E7757B"/>
    <w:rsid w:val="00E775D5"/>
    <w:rsid w:val="00E77825"/>
    <w:rsid w:val="00E77B17"/>
    <w:rsid w:val="00E77B43"/>
    <w:rsid w:val="00E77B60"/>
    <w:rsid w:val="00E77C93"/>
    <w:rsid w:val="00E77D66"/>
    <w:rsid w:val="00E80AF8"/>
    <w:rsid w:val="00E80C99"/>
    <w:rsid w:val="00E810BF"/>
    <w:rsid w:val="00E811AE"/>
    <w:rsid w:val="00E812B7"/>
    <w:rsid w:val="00E81313"/>
    <w:rsid w:val="00E813E9"/>
    <w:rsid w:val="00E81497"/>
    <w:rsid w:val="00E814CB"/>
    <w:rsid w:val="00E81563"/>
    <w:rsid w:val="00E815E3"/>
    <w:rsid w:val="00E81742"/>
    <w:rsid w:val="00E81743"/>
    <w:rsid w:val="00E817A6"/>
    <w:rsid w:val="00E818F9"/>
    <w:rsid w:val="00E81DAA"/>
    <w:rsid w:val="00E81FD2"/>
    <w:rsid w:val="00E82173"/>
    <w:rsid w:val="00E824D4"/>
    <w:rsid w:val="00E82931"/>
    <w:rsid w:val="00E82E93"/>
    <w:rsid w:val="00E8354A"/>
    <w:rsid w:val="00E83FE5"/>
    <w:rsid w:val="00E840A5"/>
    <w:rsid w:val="00E842B5"/>
    <w:rsid w:val="00E84702"/>
    <w:rsid w:val="00E84AE2"/>
    <w:rsid w:val="00E854E7"/>
    <w:rsid w:val="00E85ADE"/>
    <w:rsid w:val="00E85B08"/>
    <w:rsid w:val="00E864BD"/>
    <w:rsid w:val="00E865F7"/>
    <w:rsid w:val="00E871FD"/>
    <w:rsid w:val="00E87238"/>
    <w:rsid w:val="00E9018D"/>
    <w:rsid w:val="00E90275"/>
    <w:rsid w:val="00E904C0"/>
    <w:rsid w:val="00E9060E"/>
    <w:rsid w:val="00E906C6"/>
    <w:rsid w:val="00E9090D"/>
    <w:rsid w:val="00E90AC1"/>
    <w:rsid w:val="00E912E3"/>
    <w:rsid w:val="00E914F7"/>
    <w:rsid w:val="00E9158E"/>
    <w:rsid w:val="00E91B2F"/>
    <w:rsid w:val="00E91CCB"/>
    <w:rsid w:val="00E91F90"/>
    <w:rsid w:val="00E9201E"/>
    <w:rsid w:val="00E92767"/>
    <w:rsid w:val="00E928E5"/>
    <w:rsid w:val="00E92D8B"/>
    <w:rsid w:val="00E92E71"/>
    <w:rsid w:val="00E92EE6"/>
    <w:rsid w:val="00E938F1"/>
    <w:rsid w:val="00E93B8A"/>
    <w:rsid w:val="00E943B1"/>
    <w:rsid w:val="00E9454B"/>
    <w:rsid w:val="00E9458E"/>
    <w:rsid w:val="00E94AED"/>
    <w:rsid w:val="00E94B44"/>
    <w:rsid w:val="00E95637"/>
    <w:rsid w:val="00E956C7"/>
    <w:rsid w:val="00E95799"/>
    <w:rsid w:val="00E95BED"/>
    <w:rsid w:val="00E9609D"/>
    <w:rsid w:val="00E96183"/>
    <w:rsid w:val="00E9618A"/>
    <w:rsid w:val="00E9622A"/>
    <w:rsid w:val="00E9626E"/>
    <w:rsid w:val="00E96581"/>
    <w:rsid w:val="00E966B0"/>
    <w:rsid w:val="00E966FF"/>
    <w:rsid w:val="00E9671C"/>
    <w:rsid w:val="00E96795"/>
    <w:rsid w:val="00E96E7C"/>
    <w:rsid w:val="00E9743F"/>
    <w:rsid w:val="00E97664"/>
    <w:rsid w:val="00E97F5E"/>
    <w:rsid w:val="00E97FDE"/>
    <w:rsid w:val="00EA02B5"/>
    <w:rsid w:val="00EA033E"/>
    <w:rsid w:val="00EA05EA"/>
    <w:rsid w:val="00EA0BAA"/>
    <w:rsid w:val="00EA0BE4"/>
    <w:rsid w:val="00EA0ED6"/>
    <w:rsid w:val="00EA1383"/>
    <w:rsid w:val="00EA14E8"/>
    <w:rsid w:val="00EA187B"/>
    <w:rsid w:val="00EA1A23"/>
    <w:rsid w:val="00EA209A"/>
    <w:rsid w:val="00EA2233"/>
    <w:rsid w:val="00EA2238"/>
    <w:rsid w:val="00EA231C"/>
    <w:rsid w:val="00EA2689"/>
    <w:rsid w:val="00EA2845"/>
    <w:rsid w:val="00EA3349"/>
    <w:rsid w:val="00EA3697"/>
    <w:rsid w:val="00EA37B7"/>
    <w:rsid w:val="00EA3EF5"/>
    <w:rsid w:val="00EA489E"/>
    <w:rsid w:val="00EA4E78"/>
    <w:rsid w:val="00EA4E97"/>
    <w:rsid w:val="00EA4FB1"/>
    <w:rsid w:val="00EA5261"/>
    <w:rsid w:val="00EA53A8"/>
    <w:rsid w:val="00EA55D3"/>
    <w:rsid w:val="00EA5756"/>
    <w:rsid w:val="00EA5A24"/>
    <w:rsid w:val="00EA5D90"/>
    <w:rsid w:val="00EA5E26"/>
    <w:rsid w:val="00EA64C3"/>
    <w:rsid w:val="00EA6A58"/>
    <w:rsid w:val="00EA6B76"/>
    <w:rsid w:val="00EA6B92"/>
    <w:rsid w:val="00EA7165"/>
    <w:rsid w:val="00EA721D"/>
    <w:rsid w:val="00EA7D4F"/>
    <w:rsid w:val="00EA7EC1"/>
    <w:rsid w:val="00EB01EE"/>
    <w:rsid w:val="00EB066F"/>
    <w:rsid w:val="00EB08A6"/>
    <w:rsid w:val="00EB08A7"/>
    <w:rsid w:val="00EB17D9"/>
    <w:rsid w:val="00EB19D7"/>
    <w:rsid w:val="00EB1F61"/>
    <w:rsid w:val="00EB1FB9"/>
    <w:rsid w:val="00EB1FC1"/>
    <w:rsid w:val="00EB223E"/>
    <w:rsid w:val="00EB26D0"/>
    <w:rsid w:val="00EB2735"/>
    <w:rsid w:val="00EB2AA5"/>
    <w:rsid w:val="00EB2D1C"/>
    <w:rsid w:val="00EB30E1"/>
    <w:rsid w:val="00EB3151"/>
    <w:rsid w:val="00EB33B0"/>
    <w:rsid w:val="00EB3666"/>
    <w:rsid w:val="00EB373C"/>
    <w:rsid w:val="00EB3824"/>
    <w:rsid w:val="00EB3DC2"/>
    <w:rsid w:val="00EB422D"/>
    <w:rsid w:val="00EB466F"/>
    <w:rsid w:val="00EB46CA"/>
    <w:rsid w:val="00EB479D"/>
    <w:rsid w:val="00EB49DB"/>
    <w:rsid w:val="00EB5020"/>
    <w:rsid w:val="00EB595B"/>
    <w:rsid w:val="00EB5ABF"/>
    <w:rsid w:val="00EB5FA2"/>
    <w:rsid w:val="00EB6679"/>
    <w:rsid w:val="00EB6C22"/>
    <w:rsid w:val="00EB6F42"/>
    <w:rsid w:val="00EB6FB3"/>
    <w:rsid w:val="00EB736F"/>
    <w:rsid w:val="00EB75C1"/>
    <w:rsid w:val="00EB779B"/>
    <w:rsid w:val="00EB7886"/>
    <w:rsid w:val="00EB7D44"/>
    <w:rsid w:val="00EB7D48"/>
    <w:rsid w:val="00EB7E3F"/>
    <w:rsid w:val="00EB7F4D"/>
    <w:rsid w:val="00EC02AF"/>
    <w:rsid w:val="00EC0855"/>
    <w:rsid w:val="00EC08C5"/>
    <w:rsid w:val="00EC0D3C"/>
    <w:rsid w:val="00EC1220"/>
    <w:rsid w:val="00EC160B"/>
    <w:rsid w:val="00EC2399"/>
    <w:rsid w:val="00EC27CB"/>
    <w:rsid w:val="00EC28A5"/>
    <w:rsid w:val="00EC2D44"/>
    <w:rsid w:val="00EC3768"/>
    <w:rsid w:val="00EC39A5"/>
    <w:rsid w:val="00EC3DBA"/>
    <w:rsid w:val="00EC45C6"/>
    <w:rsid w:val="00EC472E"/>
    <w:rsid w:val="00EC4D53"/>
    <w:rsid w:val="00EC534D"/>
    <w:rsid w:val="00EC55B5"/>
    <w:rsid w:val="00EC587C"/>
    <w:rsid w:val="00EC58D5"/>
    <w:rsid w:val="00EC5E95"/>
    <w:rsid w:val="00EC623D"/>
    <w:rsid w:val="00EC6545"/>
    <w:rsid w:val="00EC6B66"/>
    <w:rsid w:val="00EC6D4D"/>
    <w:rsid w:val="00EC7301"/>
    <w:rsid w:val="00EC7990"/>
    <w:rsid w:val="00EC7BAF"/>
    <w:rsid w:val="00EC7CE2"/>
    <w:rsid w:val="00EC7E70"/>
    <w:rsid w:val="00EC7EEB"/>
    <w:rsid w:val="00EC7F31"/>
    <w:rsid w:val="00ED04B9"/>
    <w:rsid w:val="00ED05AF"/>
    <w:rsid w:val="00ED05BD"/>
    <w:rsid w:val="00ED098A"/>
    <w:rsid w:val="00ED0A77"/>
    <w:rsid w:val="00ED0B51"/>
    <w:rsid w:val="00ED15E9"/>
    <w:rsid w:val="00ED1682"/>
    <w:rsid w:val="00ED19D3"/>
    <w:rsid w:val="00ED20A8"/>
    <w:rsid w:val="00ED23C6"/>
    <w:rsid w:val="00ED24D8"/>
    <w:rsid w:val="00ED2C21"/>
    <w:rsid w:val="00ED2F84"/>
    <w:rsid w:val="00ED34DA"/>
    <w:rsid w:val="00ED3A20"/>
    <w:rsid w:val="00ED3FA7"/>
    <w:rsid w:val="00ED42CE"/>
    <w:rsid w:val="00ED46D2"/>
    <w:rsid w:val="00ED48FE"/>
    <w:rsid w:val="00ED4D6C"/>
    <w:rsid w:val="00ED4DC9"/>
    <w:rsid w:val="00ED4E85"/>
    <w:rsid w:val="00ED50FB"/>
    <w:rsid w:val="00ED5806"/>
    <w:rsid w:val="00ED592A"/>
    <w:rsid w:val="00ED593A"/>
    <w:rsid w:val="00ED5EBC"/>
    <w:rsid w:val="00ED5F7A"/>
    <w:rsid w:val="00ED641C"/>
    <w:rsid w:val="00ED6648"/>
    <w:rsid w:val="00ED6DFB"/>
    <w:rsid w:val="00ED721C"/>
    <w:rsid w:val="00ED72DC"/>
    <w:rsid w:val="00ED7740"/>
    <w:rsid w:val="00ED77DB"/>
    <w:rsid w:val="00ED7886"/>
    <w:rsid w:val="00ED79A6"/>
    <w:rsid w:val="00ED7C07"/>
    <w:rsid w:val="00EE012E"/>
    <w:rsid w:val="00EE0156"/>
    <w:rsid w:val="00EE0272"/>
    <w:rsid w:val="00EE07EA"/>
    <w:rsid w:val="00EE08A1"/>
    <w:rsid w:val="00EE09C7"/>
    <w:rsid w:val="00EE0C62"/>
    <w:rsid w:val="00EE0FC4"/>
    <w:rsid w:val="00EE153F"/>
    <w:rsid w:val="00EE1C7D"/>
    <w:rsid w:val="00EE1E2E"/>
    <w:rsid w:val="00EE1E97"/>
    <w:rsid w:val="00EE2101"/>
    <w:rsid w:val="00EE2739"/>
    <w:rsid w:val="00EE3065"/>
    <w:rsid w:val="00EE326F"/>
    <w:rsid w:val="00EE361C"/>
    <w:rsid w:val="00EE394C"/>
    <w:rsid w:val="00EE3C9E"/>
    <w:rsid w:val="00EE3CEB"/>
    <w:rsid w:val="00EE43BE"/>
    <w:rsid w:val="00EE47D5"/>
    <w:rsid w:val="00EE4810"/>
    <w:rsid w:val="00EE4B5F"/>
    <w:rsid w:val="00EE59F2"/>
    <w:rsid w:val="00EE6568"/>
    <w:rsid w:val="00EE6800"/>
    <w:rsid w:val="00EE6C63"/>
    <w:rsid w:val="00EE6E41"/>
    <w:rsid w:val="00EE7251"/>
    <w:rsid w:val="00EE75ED"/>
    <w:rsid w:val="00EE7A63"/>
    <w:rsid w:val="00EE7B8E"/>
    <w:rsid w:val="00EE7D77"/>
    <w:rsid w:val="00EE7F5B"/>
    <w:rsid w:val="00EF003D"/>
    <w:rsid w:val="00EF0589"/>
    <w:rsid w:val="00EF0A70"/>
    <w:rsid w:val="00EF0D46"/>
    <w:rsid w:val="00EF2105"/>
    <w:rsid w:val="00EF2132"/>
    <w:rsid w:val="00EF213F"/>
    <w:rsid w:val="00EF3276"/>
    <w:rsid w:val="00EF34E6"/>
    <w:rsid w:val="00EF3B80"/>
    <w:rsid w:val="00EF3E1D"/>
    <w:rsid w:val="00EF3E8D"/>
    <w:rsid w:val="00EF3F1D"/>
    <w:rsid w:val="00EF3FAB"/>
    <w:rsid w:val="00EF43CF"/>
    <w:rsid w:val="00EF454F"/>
    <w:rsid w:val="00EF45D8"/>
    <w:rsid w:val="00EF4A88"/>
    <w:rsid w:val="00EF4ACA"/>
    <w:rsid w:val="00EF4C74"/>
    <w:rsid w:val="00EF4E9A"/>
    <w:rsid w:val="00EF5291"/>
    <w:rsid w:val="00EF5393"/>
    <w:rsid w:val="00EF54E1"/>
    <w:rsid w:val="00EF5E7A"/>
    <w:rsid w:val="00EF5EE5"/>
    <w:rsid w:val="00EF62A9"/>
    <w:rsid w:val="00EF643C"/>
    <w:rsid w:val="00EF6676"/>
    <w:rsid w:val="00EF668B"/>
    <w:rsid w:val="00EF6E15"/>
    <w:rsid w:val="00EF6F40"/>
    <w:rsid w:val="00EF7005"/>
    <w:rsid w:val="00EF7108"/>
    <w:rsid w:val="00EF714A"/>
    <w:rsid w:val="00EF71E3"/>
    <w:rsid w:val="00EF7520"/>
    <w:rsid w:val="00EF7800"/>
    <w:rsid w:val="00F001E4"/>
    <w:rsid w:val="00F00336"/>
    <w:rsid w:val="00F00842"/>
    <w:rsid w:val="00F00A5D"/>
    <w:rsid w:val="00F00BC3"/>
    <w:rsid w:val="00F00C9F"/>
    <w:rsid w:val="00F01FF6"/>
    <w:rsid w:val="00F020B1"/>
    <w:rsid w:val="00F02163"/>
    <w:rsid w:val="00F022C9"/>
    <w:rsid w:val="00F02496"/>
    <w:rsid w:val="00F024F3"/>
    <w:rsid w:val="00F02622"/>
    <w:rsid w:val="00F0277C"/>
    <w:rsid w:val="00F02E84"/>
    <w:rsid w:val="00F03466"/>
    <w:rsid w:val="00F034BF"/>
    <w:rsid w:val="00F03822"/>
    <w:rsid w:val="00F0423E"/>
    <w:rsid w:val="00F04722"/>
    <w:rsid w:val="00F04E6B"/>
    <w:rsid w:val="00F05018"/>
    <w:rsid w:val="00F05402"/>
    <w:rsid w:val="00F055A4"/>
    <w:rsid w:val="00F05B07"/>
    <w:rsid w:val="00F05D5C"/>
    <w:rsid w:val="00F06C55"/>
    <w:rsid w:val="00F06C9D"/>
    <w:rsid w:val="00F06E51"/>
    <w:rsid w:val="00F06E7F"/>
    <w:rsid w:val="00F07168"/>
    <w:rsid w:val="00F07208"/>
    <w:rsid w:val="00F07232"/>
    <w:rsid w:val="00F07379"/>
    <w:rsid w:val="00F078A0"/>
    <w:rsid w:val="00F10296"/>
    <w:rsid w:val="00F10626"/>
    <w:rsid w:val="00F10EED"/>
    <w:rsid w:val="00F1200E"/>
    <w:rsid w:val="00F1236F"/>
    <w:rsid w:val="00F1239F"/>
    <w:rsid w:val="00F125FC"/>
    <w:rsid w:val="00F12726"/>
    <w:rsid w:val="00F12831"/>
    <w:rsid w:val="00F12BCE"/>
    <w:rsid w:val="00F12DC3"/>
    <w:rsid w:val="00F13204"/>
    <w:rsid w:val="00F1358C"/>
    <w:rsid w:val="00F13817"/>
    <w:rsid w:val="00F13992"/>
    <w:rsid w:val="00F13A65"/>
    <w:rsid w:val="00F13C5E"/>
    <w:rsid w:val="00F14194"/>
    <w:rsid w:val="00F14451"/>
    <w:rsid w:val="00F1479F"/>
    <w:rsid w:val="00F14B4B"/>
    <w:rsid w:val="00F14D5E"/>
    <w:rsid w:val="00F155E2"/>
    <w:rsid w:val="00F1591B"/>
    <w:rsid w:val="00F15D28"/>
    <w:rsid w:val="00F15F47"/>
    <w:rsid w:val="00F16025"/>
    <w:rsid w:val="00F162AF"/>
    <w:rsid w:val="00F16330"/>
    <w:rsid w:val="00F166D7"/>
    <w:rsid w:val="00F167A2"/>
    <w:rsid w:val="00F1691F"/>
    <w:rsid w:val="00F16A97"/>
    <w:rsid w:val="00F16B67"/>
    <w:rsid w:val="00F16EFF"/>
    <w:rsid w:val="00F17016"/>
    <w:rsid w:val="00F17054"/>
    <w:rsid w:val="00F17163"/>
    <w:rsid w:val="00F1723D"/>
    <w:rsid w:val="00F172F9"/>
    <w:rsid w:val="00F1754A"/>
    <w:rsid w:val="00F17696"/>
    <w:rsid w:val="00F176E2"/>
    <w:rsid w:val="00F1786D"/>
    <w:rsid w:val="00F17C6C"/>
    <w:rsid w:val="00F2005B"/>
    <w:rsid w:val="00F205F0"/>
    <w:rsid w:val="00F20710"/>
    <w:rsid w:val="00F210BA"/>
    <w:rsid w:val="00F21418"/>
    <w:rsid w:val="00F21A3E"/>
    <w:rsid w:val="00F21A76"/>
    <w:rsid w:val="00F21BEE"/>
    <w:rsid w:val="00F21E2D"/>
    <w:rsid w:val="00F21F9A"/>
    <w:rsid w:val="00F2208D"/>
    <w:rsid w:val="00F2261E"/>
    <w:rsid w:val="00F22BEF"/>
    <w:rsid w:val="00F22EA5"/>
    <w:rsid w:val="00F23582"/>
    <w:rsid w:val="00F2369C"/>
    <w:rsid w:val="00F239D4"/>
    <w:rsid w:val="00F23B6B"/>
    <w:rsid w:val="00F23BE3"/>
    <w:rsid w:val="00F23CD2"/>
    <w:rsid w:val="00F23F31"/>
    <w:rsid w:val="00F24146"/>
    <w:rsid w:val="00F2423A"/>
    <w:rsid w:val="00F2456E"/>
    <w:rsid w:val="00F24D9B"/>
    <w:rsid w:val="00F24E68"/>
    <w:rsid w:val="00F25309"/>
    <w:rsid w:val="00F2555D"/>
    <w:rsid w:val="00F258B5"/>
    <w:rsid w:val="00F25FF1"/>
    <w:rsid w:val="00F26086"/>
    <w:rsid w:val="00F261BF"/>
    <w:rsid w:val="00F26201"/>
    <w:rsid w:val="00F264DE"/>
    <w:rsid w:val="00F266E9"/>
    <w:rsid w:val="00F26789"/>
    <w:rsid w:val="00F26802"/>
    <w:rsid w:val="00F26ADF"/>
    <w:rsid w:val="00F27137"/>
    <w:rsid w:val="00F2772C"/>
    <w:rsid w:val="00F277B2"/>
    <w:rsid w:val="00F2789D"/>
    <w:rsid w:val="00F27B83"/>
    <w:rsid w:val="00F300A2"/>
    <w:rsid w:val="00F30262"/>
    <w:rsid w:val="00F30561"/>
    <w:rsid w:val="00F30573"/>
    <w:rsid w:val="00F30993"/>
    <w:rsid w:val="00F30D82"/>
    <w:rsid w:val="00F312BF"/>
    <w:rsid w:val="00F31A34"/>
    <w:rsid w:val="00F31B57"/>
    <w:rsid w:val="00F31DAD"/>
    <w:rsid w:val="00F3237D"/>
    <w:rsid w:val="00F3243F"/>
    <w:rsid w:val="00F3287D"/>
    <w:rsid w:val="00F3291B"/>
    <w:rsid w:val="00F32C47"/>
    <w:rsid w:val="00F32DB9"/>
    <w:rsid w:val="00F332A4"/>
    <w:rsid w:val="00F332D8"/>
    <w:rsid w:val="00F333CD"/>
    <w:rsid w:val="00F33420"/>
    <w:rsid w:val="00F33480"/>
    <w:rsid w:val="00F33783"/>
    <w:rsid w:val="00F33CDB"/>
    <w:rsid w:val="00F34484"/>
    <w:rsid w:val="00F347AC"/>
    <w:rsid w:val="00F34C6E"/>
    <w:rsid w:val="00F34D9A"/>
    <w:rsid w:val="00F34E44"/>
    <w:rsid w:val="00F34EE8"/>
    <w:rsid w:val="00F34FFE"/>
    <w:rsid w:val="00F350E7"/>
    <w:rsid w:val="00F352E5"/>
    <w:rsid w:val="00F357D2"/>
    <w:rsid w:val="00F35B74"/>
    <w:rsid w:val="00F35E60"/>
    <w:rsid w:val="00F35E69"/>
    <w:rsid w:val="00F35FCB"/>
    <w:rsid w:val="00F3651A"/>
    <w:rsid w:val="00F3651F"/>
    <w:rsid w:val="00F369CF"/>
    <w:rsid w:val="00F36C13"/>
    <w:rsid w:val="00F36EFC"/>
    <w:rsid w:val="00F37252"/>
    <w:rsid w:val="00F37348"/>
    <w:rsid w:val="00F37504"/>
    <w:rsid w:val="00F37710"/>
    <w:rsid w:val="00F37813"/>
    <w:rsid w:val="00F37873"/>
    <w:rsid w:val="00F37E27"/>
    <w:rsid w:val="00F37EC5"/>
    <w:rsid w:val="00F400D9"/>
    <w:rsid w:val="00F40457"/>
    <w:rsid w:val="00F4057D"/>
    <w:rsid w:val="00F40776"/>
    <w:rsid w:val="00F408D3"/>
    <w:rsid w:val="00F418AA"/>
    <w:rsid w:val="00F42266"/>
    <w:rsid w:val="00F42396"/>
    <w:rsid w:val="00F424F4"/>
    <w:rsid w:val="00F42B29"/>
    <w:rsid w:val="00F42EA2"/>
    <w:rsid w:val="00F42FAB"/>
    <w:rsid w:val="00F43003"/>
    <w:rsid w:val="00F4301B"/>
    <w:rsid w:val="00F4327B"/>
    <w:rsid w:val="00F4399B"/>
    <w:rsid w:val="00F43B06"/>
    <w:rsid w:val="00F43B91"/>
    <w:rsid w:val="00F43D27"/>
    <w:rsid w:val="00F43F9B"/>
    <w:rsid w:val="00F4416C"/>
    <w:rsid w:val="00F4486F"/>
    <w:rsid w:val="00F44976"/>
    <w:rsid w:val="00F44CC6"/>
    <w:rsid w:val="00F44EB8"/>
    <w:rsid w:val="00F44F98"/>
    <w:rsid w:val="00F4519A"/>
    <w:rsid w:val="00F45556"/>
    <w:rsid w:val="00F45557"/>
    <w:rsid w:val="00F455F4"/>
    <w:rsid w:val="00F45F0D"/>
    <w:rsid w:val="00F46827"/>
    <w:rsid w:val="00F46A5E"/>
    <w:rsid w:val="00F472A3"/>
    <w:rsid w:val="00F47730"/>
    <w:rsid w:val="00F511CA"/>
    <w:rsid w:val="00F5135C"/>
    <w:rsid w:val="00F516A2"/>
    <w:rsid w:val="00F516F9"/>
    <w:rsid w:val="00F51F6E"/>
    <w:rsid w:val="00F52451"/>
    <w:rsid w:val="00F52EF8"/>
    <w:rsid w:val="00F52F35"/>
    <w:rsid w:val="00F530BE"/>
    <w:rsid w:val="00F538D9"/>
    <w:rsid w:val="00F538F4"/>
    <w:rsid w:val="00F53C78"/>
    <w:rsid w:val="00F53E1E"/>
    <w:rsid w:val="00F54999"/>
    <w:rsid w:val="00F54F63"/>
    <w:rsid w:val="00F55781"/>
    <w:rsid w:val="00F55C96"/>
    <w:rsid w:val="00F55F1B"/>
    <w:rsid w:val="00F5611F"/>
    <w:rsid w:val="00F56444"/>
    <w:rsid w:val="00F565FE"/>
    <w:rsid w:val="00F5663E"/>
    <w:rsid w:val="00F566EE"/>
    <w:rsid w:val="00F56A04"/>
    <w:rsid w:val="00F56A46"/>
    <w:rsid w:val="00F57074"/>
    <w:rsid w:val="00F57215"/>
    <w:rsid w:val="00F5722F"/>
    <w:rsid w:val="00F57361"/>
    <w:rsid w:val="00F573D2"/>
    <w:rsid w:val="00F57403"/>
    <w:rsid w:val="00F57D6A"/>
    <w:rsid w:val="00F60643"/>
    <w:rsid w:val="00F60B7B"/>
    <w:rsid w:val="00F60D8B"/>
    <w:rsid w:val="00F60EFA"/>
    <w:rsid w:val="00F6103C"/>
    <w:rsid w:val="00F61090"/>
    <w:rsid w:val="00F61259"/>
    <w:rsid w:val="00F61466"/>
    <w:rsid w:val="00F61483"/>
    <w:rsid w:val="00F61673"/>
    <w:rsid w:val="00F618F8"/>
    <w:rsid w:val="00F6194C"/>
    <w:rsid w:val="00F61B1E"/>
    <w:rsid w:val="00F61BE4"/>
    <w:rsid w:val="00F6202D"/>
    <w:rsid w:val="00F62AC8"/>
    <w:rsid w:val="00F632FD"/>
    <w:rsid w:val="00F63A09"/>
    <w:rsid w:val="00F63D0E"/>
    <w:rsid w:val="00F63D53"/>
    <w:rsid w:val="00F63FF7"/>
    <w:rsid w:val="00F640C5"/>
    <w:rsid w:val="00F64464"/>
    <w:rsid w:val="00F64880"/>
    <w:rsid w:val="00F64E99"/>
    <w:rsid w:val="00F65290"/>
    <w:rsid w:val="00F6559D"/>
    <w:rsid w:val="00F65A8F"/>
    <w:rsid w:val="00F65BFC"/>
    <w:rsid w:val="00F65FC8"/>
    <w:rsid w:val="00F65FEA"/>
    <w:rsid w:val="00F66136"/>
    <w:rsid w:val="00F66477"/>
    <w:rsid w:val="00F6658C"/>
    <w:rsid w:val="00F666DE"/>
    <w:rsid w:val="00F669B6"/>
    <w:rsid w:val="00F66B60"/>
    <w:rsid w:val="00F675A1"/>
    <w:rsid w:val="00F67BDD"/>
    <w:rsid w:val="00F70409"/>
    <w:rsid w:val="00F70411"/>
    <w:rsid w:val="00F70449"/>
    <w:rsid w:val="00F705F0"/>
    <w:rsid w:val="00F70AA6"/>
    <w:rsid w:val="00F70BA3"/>
    <w:rsid w:val="00F70D7D"/>
    <w:rsid w:val="00F70FB4"/>
    <w:rsid w:val="00F71140"/>
    <w:rsid w:val="00F71478"/>
    <w:rsid w:val="00F7170D"/>
    <w:rsid w:val="00F71E4A"/>
    <w:rsid w:val="00F720B1"/>
    <w:rsid w:val="00F72CC4"/>
    <w:rsid w:val="00F72DCF"/>
    <w:rsid w:val="00F72FEF"/>
    <w:rsid w:val="00F738FE"/>
    <w:rsid w:val="00F74111"/>
    <w:rsid w:val="00F741A1"/>
    <w:rsid w:val="00F7431E"/>
    <w:rsid w:val="00F74685"/>
    <w:rsid w:val="00F748E8"/>
    <w:rsid w:val="00F74D2B"/>
    <w:rsid w:val="00F7529B"/>
    <w:rsid w:val="00F75304"/>
    <w:rsid w:val="00F7541C"/>
    <w:rsid w:val="00F75446"/>
    <w:rsid w:val="00F757AE"/>
    <w:rsid w:val="00F758A5"/>
    <w:rsid w:val="00F75E57"/>
    <w:rsid w:val="00F7688A"/>
    <w:rsid w:val="00F76B71"/>
    <w:rsid w:val="00F76D75"/>
    <w:rsid w:val="00F7718D"/>
    <w:rsid w:val="00F778E9"/>
    <w:rsid w:val="00F77B8F"/>
    <w:rsid w:val="00F77C06"/>
    <w:rsid w:val="00F77D32"/>
    <w:rsid w:val="00F77E3E"/>
    <w:rsid w:val="00F80056"/>
    <w:rsid w:val="00F803E8"/>
    <w:rsid w:val="00F8062C"/>
    <w:rsid w:val="00F80699"/>
    <w:rsid w:val="00F8096B"/>
    <w:rsid w:val="00F809B6"/>
    <w:rsid w:val="00F80B07"/>
    <w:rsid w:val="00F80E16"/>
    <w:rsid w:val="00F810B9"/>
    <w:rsid w:val="00F810E7"/>
    <w:rsid w:val="00F8122B"/>
    <w:rsid w:val="00F81311"/>
    <w:rsid w:val="00F813B9"/>
    <w:rsid w:val="00F81703"/>
    <w:rsid w:val="00F8198F"/>
    <w:rsid w:val="00F819FE"/>
    <w:rsid w:val="00F81DA8"/>
    <w:rsid w:val="00F822CC"/>
    <w:rsid w:val="00F824E3"/>
    <w:rsid w:val="00F8251E"/>
    <w:rsid w:val="00F82564"/>
    <w:rsid w:val="00F82682"/>
    <w:rsid w:val="00F82773"/>
    <w:rsid w:val="00F82E0A"/>
    <w:rsid w:val="00F82E2D"/>
    <w:rsid w:val="00F833BD"/>
    <w:rsid w:val="00F83F05"/>
    <w:rsid w:val="00F841DC"/>
    <w:rsid w:val="00F84399"/>
    <w:rsid w:val="00F84599"/>
    <w:rsid w:val="00F84749"/>
    <w:rsid w:val="00F84FA6"/>
    <w:rsid w:val="00F8512C"/>
    <w:rsid w:val="00F85317"/>
    <w:rsid w:val="00F854D3"/>
    <w:rsid w:val="00F8565F"/>
    <w:rsid w:val="00F858BC"/>
    <w:rsid w:val="00F858E0"/>
    <w:rsid w:val="00F85CCC"/>
    <w:rsid w:val="00F85CD1"/>
    <w:rsid w:val="00F86028"/>
    <w:rsid w:val="00F8612B"/>
    <w:rsid w:val="00F862E4"/>
    <w:rsid w:val="00F86520"/>
    <w:rsid w:val="00F86F4A"/>
    <w:rsid w:val="00F87286"/>
    <w:rsid w:val="00F872B8"/>
    <w:rsid w:val="00F87325"/>
    <w:rsid w:val="00F87500"/>
    <w:rsid w:val="00F87519"/>
    <w:rsid w:val="00F875BE"/>
    <w:rsid w:val="00F8768A"/>
    <w:rsid w:val="00F87823"/>
    <w:rsid w:val="00F87C64"/>
    <w:rsid w:val="00F901C3"/>
    <w:rsid w:val="00F902BF"/>
    <w:rsid w:val="00F905EB"/>
    <w:rsid w:val="00F90989"/>
    <w:rsid w:val="00F90ABD"/>
    <w:rsid w:val="00F9134C"/>
    <w:rsid w:val="00F915D6"/>
    <w:rsid w:val="00F9210E"/>
    <w:rsid w:val="00F92685"/>
    <w:rsid w:val="00F92881"/>
    <w:rsid w:val="00F92FB7"/>
    <w:rsid w:val="00F93B3F"/>
    <w:rsid w:val="00F93F0B"/>
    <w:rsid w:val="00F940FB"/>
    <w:rsid w:val="00F9423A"/>
    <w:rsid w:val="00F94309"/>
    <w:rsid w:val="00F94787"/>
    <w:rsid w:val="00F94AB5"/>
    <w:rsid w:val="00F95672"/>
    <w:rsid w:val="00F95799"/>
    <w:rsid w:val="00F9588E"/>
    <w:rsid w:val="00F9591E"/>
    <w:rsid w:val="00F959A5"/>
    <w:rsid w:val="00F95CAB"/>
    <w:rsid w:val="00F95E4C"/>
    <w:rsid w:val="00F96063"/>
    <w:rsid w:val="00F9617E"/>
    <w:rsid w:val="00F96269"/>
    <w:rsid w:val="00F968DB"/>
    <w:rsid w:val="00F9691F"/>
    <w:rsid w:val="00F96D61"/>
    <w:rsid w:val="00F96EF4"/>
    <w:rsid w:val="00F97633"/>
    <w:rsid w:val="00F977DB"/>
    <w:rsid w:val="00F97D30"/>
    <w:rsid w:val="00F97D9A"/>
    <w:rsid w:val="00F97E76"/>
    <w:rsid w:val="00FA0344"/>
    <w:rsid w:val="00FA07C0"/>
    <w:rsid w:val="00FA0BCB"/>
    <w:rsid w:val="00FA0F0A"/>
    <w:rsid w:val="00FA1171"/>
    <w:rsid w:val="00FA1F17"/>
    <w:rsid w:val="00FA1FB1"/>
    <w:rsid w:val="00FA220D"/>
    <w:rsid w:val="00FA2302"/>
    <w:rsid w:val="00FA236B"/>
    <w:rsid w:val="00FA25B1"/>
    <w:rsid w:val="00FA286F"/>
    <w:rsid w:val="00FA2955"/>
    <w:rsid w:val="00FA2B33"/>
    <w:rsid w:val="00FA34C8"/>
    <w:rsid w:val="00FA34C9"/>
    <w:rsid w:val="00FA34FF"/>
    <w:rsid w:val="00FA3517"/>
    <w:rsid w:val="00FA35EA"/>
    <w:rsid w:val="00FA3D0D"/>
    <w:rsid w:val="00FA40E0"/>
    <w:rsid w:val="00FA466F"/>
    <w:rsid w:val="00FA46D0"/>
    <w:rsid w:val="00FA477A"/>
    <w:rsid w:val="00FA49CC"/>
    <w:rsid w:val="00FA4D7F"/>
    <w:rsid w:val="00FA4F18"/>
    <w:rsid w:val="00FA4FC1"/>
    <w:rsid w:val="00FA5434"/>
    <w:rsid w:val="00FA551D"/>
    <w:rsid w:val="00FA5834"/>
    <w:rsid w:val="00FA5D5C"/>
    <w:rsid w:val="00FA60B0"/>
    <w:rsid w:val="00FA617C"/>
    <w:rsid w:val="00FA64C8"/>
    <w:rsid w:val="00FA6508"/>
    <w:rsid w:val="00FA66CA"/>
    <w:rsid w:val="00FA6ABB"/>
    <w:rsid w:val="00FA6CF9"/>
    <w:rsid w:val="00FA6EDC"/>
    <w:rsid w:val="00FA6F57"/>
    <w:rsid w:val="00FA72EF"/>
    <w:rsid w:val="00FA73B2"/>
    <w:rsid w:val="00FA7458"/>
    <w:rsid w:val="00FA74D5"/>
    <w:rsid w:val="00FA785F"/>
    <w:rsid w:val="00FA7A0C"/>
    <w:rsid w:val="00FA7B11"/>
    <w:rsid w:val="00FA7B75"/>
    <w:rsid w:val="00FA7BDD"/>
    <w:rsid w:val="00FA7CB8"/>
    <w:rsid w:val="00FA7FAF"/>
    <w:rsid w:val="00FB021A"/>
    <w:rsid w:val="00FB0393"/>
    <w:rsid w:val="00FB0428"/>
    <w:rsid w:val="00FB06B5"/>
    <w:rsid w:val="00FB09A0"/>
    <w:rsid w:val="00FB0C36"/>
    <w:rsid w:val="00FB0F35"/>
    <w:rsid w:val="00FB15A1"/>
    <w:rsid w:val="00FB1D43"/>
    <w:rsid w:val="00FB1DE4"/>
    <w:rsid w:val="00FB1E9B"/>
    <w:rsid w:val="00FB27B3"/>
    <w:rsid w:val="00FB282E"/>
    <w:rsid w:val="00FB2ACE"/>
    <w:rsid w:val="00FB2C06"/>
    <w:rsid w:val="00FB2D0A"/>
    <w:rsid w:val="00FB2F1A"/>
    <w:rsid w:val="00FB331F"/>
    <w:rsid w:val="00FB336C"/>
    <w:rsid w:val="00FB336D"/>
    <w:rsid w:val="00FB3582"/>
    <w:rsid w:val="00FB35E6"/>
    <w:rsid w:val="00FB3A24"/>
    <w:rsid w:val="00FB3A53"/>
    <w:rsid w:val="00FB3F50"/>
    <w:rsid w:val="00FB41C8"/>
    <w:rsid w:val="00FB4226"/>
    <w:rsid w:val="00FB4714"/>
    <w:rsid w:val="00FB4802"/>
    <w:rsid w:val="00FB5051"/>
    <w:rsid w:val="00FB50FD"/>
    <w:rsid w:val="00FB53A9"/>
    <w:rsid w:val="00FB57B5"/>
    <w:rsid w:val="00FB6489"/>
    <w:rsid w:val="00FB66D2"/>
    <w:rsid w:val="00FB684C"/>
    <w:rsid w:val="00FB6AF6"/>
    <w:rsid w:val="00FB6D3D"/>
    <w:rsid w:val="00FB71F9"/>
    <w:rsid w:val="00FB736E"/>
    <w:rsid w:val="00FB7A14"/>
    <w:rsid w:val="00FB7B00"/>
    <w:rsid w:val="00FC0887"/>
    <w:rsid w:val="00FC0DE5"/>
    <w:rsid w:val="00FC0E4A"/>
    <w:rsid w:val="00FC13AF"/>
    <w:rsid w:val="00FC1787"/>
    <w:rsid w:val="00FC179E"/>
    <w:rsid w:val="00FC1DAD"/>
    <w:rsid w:val="00FC21A4"/>
    <w:rsid w:val="00FC25E8"/>
    <w:rsid w:val="00FC2A15"/>
    <w:rsid w:val="00FC2B85"/>
    <w:rsid w:val="00FC2EE3"/>
    <w:rsid w:val="00FC2EE8"/>
    <w:rsid w:val="00FC3E52"/>
    <w:rsid w:val="00FC44DB"/>
    <w:rsid w:val="00FC494D"/>
    <w:rsid w:val="00FC495B"/>
    <w:rsid w:val="00FC4B67"/>
    <w:rsid w:val="00FC4FD0"/>
    <w:rsid w:val="00FC51F7"/>
    <w:rsid w:val="00FC57FD"/>
    <w:rsid w:val="00FC58DC"/>
    <w:rsid w:val="00FC5915"/>
    <w:rsid w:val="00FC5BAE"/>
    <w:rsid w:val="00FC5EAA"/>
    <w:rsid w:val="00FC5F91"/>
    <w:rsid w:val="00FC604E"/>
    <w:rsid w:val="00FC60BB"/>
    <w:rsid w:val="00FC6208"/>
    <w:rsid w:val="00FC6722"/>
    <w:rsid w:val="00FC6A73"/>
    <w:rsid w:val="00FC6DA6"/>
    <w:rsid w:val="00FC6F85"/>
    <w:rsid w:val="00FC71ED"/>
    <w:rsid w:val="00FC729A"/>
    <w:rsid w:val="00FC73F8"/>
    <w:rsid w:val="00FC7810"/>
    <w:rsid w:val="00FC7915"/>
    <w:rsid w:val="00FC7BA7"/>
    <w:rsid w:val="00FD0284"/>
    <w:rsid w:val="00FD0B42"/>
    <w:rsid w:val="00FD0E47"/>
    <w:rsid w:val="00FD0F69"/>
    <w:rsid w:val="00FD0F96"/>
    <w:rsid w:val="00FD10D5"/>
    <w:rsid w:val="00FD190E"/>
    <w:rsid w:val="00FD1A08"/>
    <w:rsid w:val="00FD1D81"/>
    <w:rsid w:val="00FD2054"/>
    <w:rsid w:val="00FD239E"/>
    <w:rsid w:val="00FD24B4"/>
    <w:rsid w:val="00FD251C"/>
    <w:rsid w:val="00FD2565"/>
    <w:rsid w:val="00FD2B56"/>
    <w:rsid w:val="00FD2C80"/>
    <w:rsid w:val="00FD3903"/>
    <w:rsid w:val="00FD3C8A"/>
    <w:rsid w:val="00FD413D"/>
    <w:rsid w:val="00FD4843"/>
    <w:rsid w:val="00FD4985"/>
    <w:rsid w:val="00FD5B14"/>
    <w:rsid w:val="00FD602C"/>
    <w:rsid w:val="00FD6253"/>
    <w:rsid w:val="00FD6B6B"/>
    <w:rsid w:val="00FD6DFA"/>
    <w:rsid w:val="00FD7117"/>
    <w:rsid w:val="00FD7421"/>
    <w:rsid w:val="00FD7523"/>
    <w:rsid w:val="00FD77A2"/>
    <w:rsid w:val="00FD7863"/>
    <w:rsid w:val="00FD7D8C"/>
    <w:rsid w:val="00FE0478"/>
    <w:rsid w:val="00FE055F"/>
    <w:rsid w:val="00FE0B9D"/>
    <w:rsid w:val="00FE0D67"/>
    <w:rsid w:val="00FE1130"/>
    <w:rsid w:val="00FE143F"/>
    <w:rsid w:val="00FE156F"/>
    <w:rsid w:val="00FE158F"/>
    <w:rsid w:val="00FE16D6"/>
    <w:rsid w:val="00FE16DC"/>
    <w:rsid w:val="00FE1919"/>
    <w:rsid w:val="00FE2244"/>
    <w:rsid w:val="00FE23C4"/>
    <w:rsid w:val="00FE24D2"/>
    <w:rsid w:val="00FE251B"/>
    <w:rsid w:val="00FE268D"/>
    <w:rsid w:val="00FE2D10"/>
    <w:rsid w:val="00FE2D7B"/>
    <w:rsid w:val="00FE3300"/>
    <w:rsid w:val="00FE34DC"/>
    <w:rsid w:val="00FE3575"/>
    <w:rsid w:val="00FE36DF"/>
    <w:rsid w:val="00FE3C8E"/>
    <w:rsid w:val="00FE4131"/>
    <w:rsid w:val="00FE4ACF"/>
    <w:rsid w:val="00FE4DB6"/>
    <w:rsid w:val="00FE4DBE"/>
    <w:rsid w:val="00FE4EA7"/>
    <w:rsid w:val="00FE50F3"/>
    <w:rsid w:val="00FE5222"/>
    <w:rsid w:val="00FE5938"/>
    <w:rsid w:val="00FE5C8F"/>
    <w:rsid w:val="00FE5E28"/>
    <w:rsid w:val="00FE6309"/>
    <w:rsid w:val="00FE6641"/>
    <w:rsid w:val="00FE66E6"/>
    <w:rsid w:val="00FE6BF4"/>
    <w:rsid w:val="00FE6CBB"/>
    <w:rsid w:val="00FE6FB1"/>
    <w:rsid w:val="00FE78DE"/>
    <w:rsid w:val="00FE7C83"/>
    <w:rsid w:val="00FE7CB3"/>
    <w:rsid w:val="00FF0181"/>
    <w:rsid w:val="00FF0509"/>
    <w:rsid w:val="00FF05BE"/>
    <w:rsid w:val="00FF05FE"/>
    <w:rsid w:val="00FF07BF"/>
    <w:rsid w:val="00FF0C2A"/>
    <w:rsid w:val="00FF126B"/>
    <w:rsid w:val="00FF14C6"/>
    <w:rsid w:val="00FF1582"/>
    <w:rsid w:val="00FF1C26"/>
    <w:rsid w:val="00FF1D1B"/>
    <w:rsid w:val="00FF2292"/>
    <w:rsid w:val="00FF245C"/>
    <w:rsid w:val="00FF290F"/>
    <w:rsid w:val="00FF2AFF"/>
    <w:rsid w:val="00FF2CF8"/>
    <w:rsid w:val="00FF3152"/>
    <w:rsid w:val="00FF33A9"/>
    <w:rsid w:val="00FF34A5"/>
    <w:rsid w:val="00FF3615"/>
    <w:rsid w:val="00FF3741"/>
    <w:rsid w:val="00FF37B8"/>
    <w:rsid w:val="00FF3B30"/>
    <w:rsid w:val="00FF482B"/>
    <w:rsid w:val="00FF5461"/>
    <w:rsid w:val="00FF5ACE"/>
    <w:rsid w:val="00FF66F7"/>
    <w:rsid w:val="00FF67BC"/>
    <w:rsid w:val="00FF6A27"/>
    <w:rsid w:val="00FF6C9C"/>
    <w:rsid w:val="00FF6D1E"/>
    <w:rsid w:val="00FF7116"/>
    <w:rsid w:val="00FF7276"/>
    <w:rsid w:val="00FF7574"/>
    <w:rsid w:val="00FF781E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75A5AA"/>
  <w15:docId w15:val="{61A8C69D-592F-4431-A021-F235A974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975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link w:val="Heading7Char"/>
    <w:uiPriority w:val="9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link w:val="BodyTextChar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link w:val="TitleChar"/>
    <w:uiPriority w:val="10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link w:val="BodyTextIndent3Char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link w:val="Foot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link w:val="BodyText2Char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link w:val="BodyText3Char"/>
    <w:uiPriority w:val="99"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uiPriority w:val="9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37E27"/>
    <w:pPr>
      <w:tabs>
        <w:tab w:val="left" w:pos="1260"/>
      </w:tabs>
      <w:overflowPunct/>
      <w:autoSpaceDE/>
      <w:autoSpaceDN/>
      <w:adjustRightInd/>
      <w:spacing w:after="24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F37E27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character" w:customStyle="1" w:styleId="Heading5Char">
    <w:name w:val="Heading 5 Char"/>
    <w:link w:val="Heading5"/>
    <w:uiPriority w:val="9"/>
    <w:rsid w:val="00F57D6A"/>
    <w:rPr>
      <w:rFonts w:ascii="Symbol" w:hAnsi="Symbol" w:cs="CordiaNew"/>
      <w:b/>
      <w:bCs/>
      <w:sz w:val="24"/>
      <w:szCs w:val="24"/>
      <w:u w:val="single"/>
      <w:lang w:val="th-TH"/>
    </w:rPr>
  </w:style>
  <w:style w:type="character" w:customStyle="1" w:styleId="Heading1Char">
    <w:name w:val="Heading 1 Char"/>
    <w:link w:val="Heading1"/>
    <w:uiPriority w:val="9"/>
    <w:rsid w:val="0074619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2Char">
    <w:name w:val="Heading 2 Char"/>
    <w:link w:val="Heading2"/>
    <w:uiPriority w:val="9"/>
    <w:rsid w:val="00746199"/>
    <w:rPr>
      <w:rFonts w:ascii="Symbol" w:hAnsi="Symbol" w:cs="Symbol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rsid w:val="00746199"/>
    <w:rPr>
      <w:rFonts w:ascii="Symbol" w:hAnsi="Symbol" w:cs="Symbol"/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rsid w:val="00746199"/>
    <w:rPr>
      <w:rFonts w:ascii="Symbol" w:hAnsi="Symbol" w:cs="Symbol"/>
      <w:sz w:val="32"/>
      <w:szCs w:val="32"/>
      <w:lang w:val="th-TH"/>
    </w:rPr>
  </w:style>
  <w:style w:type="character" w:customStyle="1" w:styleId="Heading7Char">
    <w:name w:val="Heading 7 Char"/>
    <w:link w:val="Heading7"/>
    <w:uiPriority w:val="9"/>
    <w:rsid w:val="0074619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74619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9Char">
    <w:name w:val="Heading 9 Char"/>
    <w:link w:val="Heading9"/>
    <w:uiPriority w:val="9"/>
    <w:rsid w:val="00746199"/>
    <w:rPr>
      <w:rFonts w:ascii="Symbol" w:hAnsi="Symbol" w:cs="Symbol"/>
      <w:b/>
      <w:bCs/>
      <w:sz w:val="24"/>
      <w:szCs w:val="24"/>
      <w:lang w:val="th-TH"/>
    </w:rPr>
  </w:style>
  <w:style w:type="character" w:customStyle="1" w:styleId="TitleChar">
    <w:name w:val="Title Char"/>
    <w:link w:val="Title"/>
    <w:uiPriority w:val="10"/>
    <w:rsid w:val="00746199"/>
    <w:rPr>
      <w:rFonts w:ascii="Symbol" w:hAnsi="Symbol" w:cs="CordiaNew"/>
      <w:b/>
      <w:sz w:val="32"/>
      <w:szCs w:val="32"/>
      <w:lang w:val="th-TH"/>
    </w:rPr>
  </w:style>
  <w:style w:type="character" w:customStyle="1" w:styleId="FooterChar">
    <w:name w:val="Footer Char"/>
    <w:link w:val="Footer"/>
    <w:uiPriority w:val="99"/>
    <w:rsid w:val="00746199"/>
    <w:rPr>
      <w:rFonts w:ascii="Symbol" w:hAnsi="Symbol"/>
      <w:sz w:val="32"/>
      <w:szCs w:val="37"/>
      <w:lang w:val="th-TH"/>
    </w:rPr>
  </w:style>
  <w:style w:type="character" w:customStyle="1" w:styleId="BodyText3Char">
    <w:name w:val="Body Text 3 Char"/>
    <w:link w:val="BodyText3"/>
    <w:uiPriority w:val="99"/>
    <w:rsid w:val="00746199"/>
    <w:rPr>
      <w:rFonts w:ascii="Symbol" w:hAnsi="Symbol" w:cs="Cordia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746199"/>
    <w:rPr>
      <w:rFonts w:ascii="Verdana" w:eastAsia="Verdana" w:hAnsi="Verdana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Title"/>
    <w:next w:val="Normal"/>
    <w:link w:val="SubtitleChar"/>
    <w:uiPriority w:val="11"/>
    <w:qFormat/>
    <w:rsid w:val="00746199"/>
    <w:pPr>
      <w:keepNext/>
      <w:keepLines/>
      <w:overflowPunct/>
      <w:autoSpaceDE/>
      <w:autoSpaceDN/>
      <w:adjustRightInd/>
      <w:spacing w:after="600"/>
      <w:jc w:val="left"/>
      <w:textAlignment w:val="auto"/>
      <w:outlineLvl w:val="0"/>
    </w:pPr>
    <w:rPr>
      <w:rFonts w:ascii="Verdana" w:eastAsia="Times New Roman" w:hAnsi="Verdana" w:cs="Angsana New"/>
      <w:b w:val="0"/>
      <w:bCs/>
      <w:color w:val="2C5234"/>
      <w:sz w:val="56"/>
      <w:szCs w:val="26"/>
      <w:lang w:val="en-US"/>
    </w:rPr>
  </w:style>
  <w:style w:type="character" w:customStyle="1" w:styleId="SubtitleChar">
    <w:name w:val="Subtitle Char"/>
    <w:link w:val="Subtitle"/>
    <w:uiPriority w:val="11"/>
    <w:rsid w:val="00746199"/>
    <w:rPr>
      <w:rFonts w:ascii="Verdana" w:eastAsia="Times New Roman" w:hAnsi="Verdana" w:cs="Angsana New"/>
      <w:bCs/>
      <w:color w:val="2C5234"/>
      <w:sz w:val="56"/>
      <w:szCs w:val="26"/>
    </w:rPr>
  </w:style>
  <w:style w:type="character" w:styleId="Strong">
    <w:name w:val="Strong"/>
    <w:uiPriority w:val="22"/>
    <w:qFormat/>
    <w:rsid w:val="00746199"/>
    <w:rPr>
      <w:b/>
    </w:rPr>
  </w:style>
  <w:style w:type="paragraph" w:styleId="NoSpacing">
    <w:name w:val="No Spacing"/>
    <w:basedOn w:val="Normal"/>
    <w:uiPriority w:val="1"/>
    <w:qFormat/>
    <w:rsid w:val="00746199"/>
    <w:pPr>
      <w:overflowPunct/>
      <w:autoSpaceDE/>
      <w:autoSpaceDN/>
      <w:adjustRightInd/>
      <w:textAlignment w:val="auto"/>
    </w:pPr>
    <w:rPr>
      <w:rFonts w:ascii="Calibri" w:eastAsia="Verdana" w:hAnsi="Calibri" w:cs="BrowalliaUPC"/>
      <w:sz w:val="22"/>
      <w:szCs w:val="26"/>
      <w:lang w:val="en-US"/>
    </w:rPr>
  </w:style>
  <w:style w:type="paragraph" w:styleId="Quote">
    <w:name w:val="Quote"/>
    <w:basedOn w:val="Heading1"/>
    <w:link w:val="QuoteChar"/>
    <w:uiPriority w:val="29"/>
    <w:qFormat/>
    <w:rsid w:val="00746199"/>
    <w:pPr>
      <w:keepLines/>
      <w:overflowPunct/>
      <w:autoSpaceDE/>
      <w:autoSpaceDN/>
      <w:adjustRightInd/>
      <w:spacing w:before="360" w:after="360"/>
      <w:contextualSpacing/>
      <w:jc w:val="left"/>
      <w:textAlignment w:val="auto"/>
    </w:pPr>
    <w:rPr>
      <w:rFonts w:ascii="Verdana" w:eastAsia="Times New Roman" w:hAnsi="Verdana" w:cs="Angsana New"/>
      <w:b w:val="0"/>
      <w:color w:val="86BC25"/>
      <w:szCs w:val="26"/>
      <w:lang w:val="en-US"/>
    </w:rPr>
  </w:style>
  <w:style w:type="character" w:customStyle="1" w:styleId="QuoteChar">
    <w:name w:val="Quote Char"/>
    <w:link w:val="Quote"/>
    <w:uiPriority w:val="29"/>
    <w:rsid w:val="00746199"/>
    <w:rPr>
      <w:rFonts w:ascii="Verdana" w:eastAsia="Times New Roman" w:hAnsi="Verdana" w:cs="Angsana New"/>
      <w:bCs/>
      <w:color w:val="86BC25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746199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746199"/>
    <w:rPr>
      <w:rFonts w:ascii="Verdana" w:eastAsia="Times New Roman" w:hAnsi="Verdana" w:cs="Angsana New"/>
      <w:bCs/>
      <w:color w:val="2C5234"/>
      <w:sz w:val="32"/>
      <w:szCs w:val="26"/>
    </w:rPr>
  </w:style>
  <w:style w:type="character" w:customStyle="1" w:styleId="BodyTextChar">
    <w:name w:val="Body Text Char"/>
    <w:aliases w:val="bt Char,body text Char,Body Char"/>
    <w:link w:val="BodyText"/>
    <w:semiHidden/>
    <w:rsid w:val="00F56A04"/>
    <w:rPr>
      <w:rFonts w:ascii="Symbol" w:hAnsi="Symbol" w:cs="CordiaNew"/>
      <w:sz w:val="32"/>
      <w:szCs w:val="32"/>
      <w:lang w:val="th-TH"/>
    </w:rPr>
  </w:style>
  <w:style w:type="character" w:customStyle="1" w:styleId="BodyTextIndent3Char">
    <w:name w:val="Body Text Indent 3 Char"/>
    <w:link w:val="BodyTextIndent3"/>
    <w:semiHidden/>
    <w:rsid w:val="00F56A04"/>
    <w:rPr>
      <w:rFonts w:ascii="Symbol" w:hAnsi="Symbol" w:cs="CordiaNew"/>
      <w:sz w:val="32"/>
      <w:szCs w:val="32"/>
      <w:lang w:val="th-TH"/>
    </w:rPr>
  </w:style>
  <w:style w:type="character" w:customStyle="1" w:styleId="BodyText2Char">
    <w:name w:val="Body Text 2 Char"/>
    <w:link w:val="BodyText2"/>
    <w:semiHidden/>
    <w:rsid w:val="00F56A04"/>
    <w:rPr>
      <w:rFonts w:ascii="Symbol" w:hAnsi="Symbol" w:cs="Symbol"/>
      <w:sz w:val="32"/>
      <w:szCs w:val="32"/>
    </w:rPr>
  </w:style>
  <w:style w:type="character" w:customStyle="1" w:styleId="HTMLPreformattedChar">
    <w:name w:val="HTML Preformatted Char"/>
    <w:link w:val="HTMLPreformatted"/>
    <w:semiHidden/>
    <w:rsid w:val="00F56A04"/>
    <w:rPr>
      <w:rFonts w:ascii="Verdana" w:hAnsi="Verdana" w:cs="Verdana"/>
    </w:rPr>
  </w:style>
  <w:style w:type="paragraph" w:customStyle="1" w:styleId="acctmergecolhdg">
    <w:name w:val="acct merge col hdg"/>
    <w:aliases w:val="mh"/>
    <w:basedOn w:val="Normal"/>
    <w:uiPriority w:val="99"/>
    <w:rsid w:val="00082EFC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character" w:styleId="PlaceholderText">
    <w:name w:val="Placeholder Text"/>
    <w:uiPriority w:val="99"/>
    <w:semiHidden/>
    <w:rsid w:val="00CF0BB7"/>
    <w:rPr>
      <w:color w:val="808080"/>
    </w:rPr>
  </w:style>
  <w:style w:type="paragraph" w:customStyle="1" w:styleId="IndexHeading1">
    <w:name w:val="Index Heading1"/>
    <w:aliases w:val="ixh"/>
    <w:basedOn w:val="BodyText"/>
    <w:rsid w:val="00447135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26629F"/>
  </w:style>
  <w:style w:type="character" w:customStyle="1" w:styleId="ListParagraphChar">
    <w:name w:val="List Paragraph Char"/>
    <w:link w:val="ListParagraph"/>
    <w:uiPriority w:val="34"/>
    <w:locked/>
    <w:rsid w:val="002C7751"/>
    <w:rPr>
      <w:rFonts w:ascii="Cambria Math" w:eastAsia="Cambria Math" w:hAnsi="Cambria Math" w:cs="Symbol"/>
      <w:sz w:val="22"/>
      <w:szCs w:val="28"/>
    </w:rPr>
  </w:style>
  <w:style w:type="paragraph" w:styleId="FootnoteText">
    <w:name w:val="footnote text"/>
    <w:aliases w:val="ft"/>
    <w:basedOn w:val="Normal"/>
    <w:link w:val="FootnoteTextChar"/>
    <w:uiPriority w:val="99"/>
    <w:rsid w:val="000816F5"/>
    <w:pPr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0816F5"/>
    <w:rPr>
      <w:rFonts w:ascii="Angsana New" w:eastAsia="Times New Roman" w:hAnsi="Angsana New" w:cs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0816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A1D3FF2FC2B246A8C47CA0B16E3B0F" ma:contentTypeVersion="15" ma:contentTypeDescription="Create a new document." ma:contentTypeScope="" ma:versionID="56a60b02b395cda8e0e06feb7baf9a07">
  <xsd:schema xmlns:xsd="http://www.w3.org/2001/XMLSchema" xmlns:xs="http://www.w3.org/2001/XMLSchema" xmlns:p="http://schemas.microsoft.com/office/2006/metadata/properties" xmlns:ns2="99aa4614-2acd-428d-a59c-27a169737900" xmlns:ns3="bf703302-751e-4418-815a-4b23c53e978d" targetNamespace="http://schemas.microsoft.com/office/2006/metadata/properties" ma:root="true" ma:fieldsID="50ccb4486e032ef4968b7bd5e705de1e" ns2:_="" ns3:_="">
    <xsd:import namespace="99aa4614-2acd-428d-a59c-27a169737900"/>
    <xsd:import namespace="bf703302-751e-4418-815a-4b23c53e97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a4614-2acd-428d-a59c-27a1697379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1c17b91-3344-43fa-88d4-29fa281f2e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703302-751e-4418-815a-4b23c53e97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1b6c6c7-9826-4b53-bdc6-d9fd464bd23a}" ma:internalName="TaxCatchAll" ma:showField="CatchAllData" ma:web="bf703302-751e-4418-815a-4b23c53e97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aa4614-2acd-428d-a59c-27a169737900">
      <Terms xmlns="http://schemas.microsoft.com/office/infopath/2007/PartnerControls"/>
    </lcf76f155ced4ddcb4097134ff3c332f>
    <TaxCatchAll xmlns="bf703302-751e-4418-815a-4b23c53e978d" xsi:nil="true"/>
  </documentManagement>
</p:properties>
</file>

<file path=customXml/itemProps1.xml><?xml version="1.0" encoding="utf-8"?>
<ds:datastoreItem xmlns:ds="http://schemas.openxmlformats.org/officeDocument/2006/customXml" ds:itemID="{5A76A670-9DE5-4E00-A4EB-17CA906FA24E}"/>
</file>

<file path=customXml/itemProps2.xml><?xml version="1.0" encoding="utf-8"?>
<ds:datastoreItem xmlns:ds="http://schemas.openxmlformats.org/officeDocument/2006/customXml" ds:itemID="{1D791D8A-D883-4FEC-9899-28274447AD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65207-B226-40D5-B15E-558EFD8C7C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922FE3-4608-4B46-A985-8BE2415E110D}">
  <ds:schemaRefs>
    <ds:schemaRef ds:uri="http://schemas.microsoft.com/office/2006/metadata/properties"/>
    <ds:schemaRef ds:uri="http://schemas.microsoft.com/office/infopath/2007/PartnerControls"/>
    <ds:schemaRef ds:uri="62e248ab-fa06-4d63-8dd7-dd016e7c7698"/>
    <ds:schemaRef ds:uri="fc89776f-2db0-41cf-add2-784460847558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18</TotalTime>
  <Pages>80</Pages>
  <Words>22713</Words>
  <Characters>129466</Characters>
  <Application>Microsoft Office Word</Application>
  <DocSecurity>0</DocSecurity>
  <Lines>1078</Lines>
  <Paragraphs>303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151876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JaruwanS</dc:creator>
  <cp:keywords/>
  <dc:description/>
  <cp:lastModifiedBy>ukruawal@deloitte.com</cp:lastModifiedBy>
  <cp:revision>13</cp:revision>
  <cp:lastPrinted>2026-02-27T15:47:00Z</cp:lastPrinted>
  <dcterms:created xsi:type="dcterms:W3CDTF">2026-02-27T14:44:00Z</dcterms:created>
  <dcterms:modified xsi:type="dcterms:W3CDTF">2026-03-01T12:40:00Z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2022-01-10T02:36:38Z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88ad9ca0-5743-4b36-8784-d8550aeaf9ee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0x01010075A1D3FF2FC2B246A8C47CA0B16E3B0F</vt:lpwstr>
  </property>
  <property fmtid="{D5CDD505-2E9C-101B-9397-08002B2CF9AE}" pid="10" name="MediaServiceImageTags">
    <vt:lpwstr/>
  </property>
</Properties>
</file>