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C8885" w14:textId="77777777" w:rsidR="00DB308D" w:rsidRDefault="006B215D" w:rsidP="004C2111">
      <w:pPr>
        <w:pStyle w:val="Reference"/>
      </w:pPr>
      <w:r>
        <w:tab/>
      </w:r>
    </w:p>
    <w:p w14:paraId="18AE1A94" w14:textId="3B387788" w:rsidR="00DD1E47" w:rsidRDefault="00757EF9" w:rsidP="00757EF9">
      <w:pPr>
        <w:pStyle w:val="BodyText"/>
        <w:tabs>
          <w:tab w:val="left" w:pos="6720"/>
        </w:tabs>
      </w:pPr>
      <w:r>
        <w:tab/>
      </w:r>
    </w:p>
    <w:p w14:paraId="6A3E6572" w14:textId="4D16C4CE" w:rsidR="00D15EA5" w:rsidRDefault="006F1B19" w:rsidP="00D15EA5">
      <w:pPr>
        <w:pStyle w:val="BodyText"/>
      </w:pPr>
      <w:r w:rsidRPr="004A0DFE">
        <w:br w:type="textWrapping" w:clear="all"/>
      </w:r>
    </w:p>
    <w:p w14:paraId="76C6C3C4" w14:textId="77777777" w:rsidR="00D15EA5" w:rsidRDefault="00D15EA5" w:rsidP="00D15EA5">
      <w:pPr>
        <w:pStyle w:val="BodyText"/>
      </w:pPr>
    </w:p>
    <w:p w14:paraId="425131FC" w14:textId="77777777" w:rsidR="00D15EA5" w:rsidRDefault="00D15EA5" w:rsidP="005F72DE">
      <w:pPr>
        <w:pStyle w:val="BodyText"/>
        <w:spacing w:after="360"/>
        <w:rPr>
          <w:rFonts w:cstheme="minorBidi"/>
          <w:lang w:bidi="th-TH"/>
        </w:rPr>
      </w:pPr>
    </w:p>
    <w:p w14:paraId="182FD0BF" w14:textId="5A83D8D4" w:rsidR="00112C09" w:rsidRDefault="00112C09" w:rsidP="00AC48F3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0F2215F5" w14:textId="77777777" w:rsidR="00B84252" w:rsidRPr="00112C09" w:rsidRDefault="00B84252" w:rsidP="00AC48F3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3FF76D15" w14:textId="602CE56F" w:rsidR="00D55512" w:rsidRPr="00AC48F3" w:rsidRDefault="00D55512" w:rsidP="00AC48F3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เสนอ</w:t>
      </w:r>
      <w:r w:rsidR="00F21957" w:rsidRPr="00F21957">
        <w:rPr>
          <w:rFonts w:ascii="Browallia New" w:hAnsi="Browallia New" w:cs="Browallia New"/>
          <w:b/>
          <w:bCs/>
          <w:sz w:val="28"/>
          <w:szCs w:val="28"/>
          <w:lang w:val="en-US" w:bidi="th-TH"/>
        </w:rPr>
        <w:t xml:space="preserve"> </w:t>
      </w: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6C346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</w:t>
      </w:r>
      <w:r w:rsidR="00F21957" w:rsidRPr="00F21957">
        <w:rPr>
          <w:rFonts w:ascii="Browallia New" w:hAnsi="Browallia New" w:cs="Browallia New"/>
          <w:b/>
          <w:bCs/>
          <w:sz w:val="28"/>
          <w:szCs w:val="28"/>
          <w:lang w:val="en-US" w:bidi="th-TH"/>
        </w:rPr>
        <w:t xml:space="preserve"> </w:t>
      </w:r>
      <w:proofErr w:type="spellStart"/>
      <w:r w:rsidR="001A1723" w:rsidRPr="00DB0B0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proofErr w:type="spellEnd"/>
      <w:r w:rsidR="00F21957" w:rsidRPr="00F21957">
        <w:rPr>
          <w:rFonts w:ascii="Browallia New" w:hAnsi="Browallia New" w:cs="Browallia New"/>
          <w:b/>
          <w:bCs/>
          <w:sz w:val="28"/>
          <w:szCs w:val="28"/>
          <w:lang w:val="en-US" w:bidi="th-TH"/>
        </w:rPr>
        <w:t xml:space="preserve"> </w:t>
      </w:r>
      <w:r w:rsidR="001A1723" w:rsidRPr="00DB0B0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ลิ</w:t>
      </w:r>
      <w:r w:rsidR="00F178E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</w:t>
      </w:r>
      <w:r w:rsidR="001A1723" w:rsidRPr="00DB0B0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ซิ่ง</w:t>
      </w:r>
      <w:r w:rsidR="00F21957" w:rsidRPr="00F21957">
        <w:rPr>
          <w:rFonts w:ascii="Browallia New" w:hAnsi="Browallia New" w:cs="Browallia New"/>
          <w:b/>
          <w:bCs/>
          <w:sz w:val="28"/>
          <w:szCs w:val="28"/>
          <w:lang w:val="en-US" w:bidi="th-TH"/>
        </w:rPr>
        <w:t xml:space="preserve"> </w:t>
      </w: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จำกัด</w:t>
      </w:r>
      <w:r w:rsidR="00F21957" w:rsidRPr="00F21957">
        <w:rPr>
          <w:rFonts w:ascii="Browallia New" w:hAnsi="Browallia New" w:cs="Browallia New"/>
          <w:b/>
          <w:bCs/>
          <w:sz w:val="28"/>
          <w:szCs w:val="28"/>
          <w:lang w:val="en-US" w:bidi="th-TH"/>
        </w:rPr>
        <w:t xml:space="preserve"> 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1220A4FC" w14:textId="77777777" w:rsidR="00AD3B26" w:rsidRPr="00AC48F3" w:rsidRDefault="00734D83" w:rsidP="009C0EBF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09660FAC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ความเห็น</w:t>
      </w:r>
    </w:p>
    <w:p w14:paraId="2B73EED6" w14:textId="77777777" w:rsidR="00D55512" w:rsidRPr="00AC48F3" w:rsidRDefault="00D55512" w:rsidP="00996C0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99E47CF" w14:textId="228AB536" w:rsidR="00D55512" w:rsidRPr="00AC48F3" w:rsidRDefault="005F72DE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5F72D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ข้าพเจ้าได้ตรวจสอบ</w:t>
      </w:r>
      <w:r w:rsidR="005D33F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งบ</w:t>
      </w:r>
      <w:r w:rsidR="004A717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การ</w:t>
      </w:r>
      <w:r w:rsidR="009C0EB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เงิน</w:t>
      </w:r>
      <w:r w:rsidRPr="005F72D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</w:t>
      </w:r>
      <w:r w:rsidR="003802B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และเฉพาะ</w:t>
      </w:r>
      <w:r w:rsidR="00630D7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บริษัท </w:t>
      </w:r>
      <w:r w:rsidRPr="005F72D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ของ</w:t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บริษัท</w:t>
      </w:r>
      <w:r w:rsidR="00F21957" w:rsidRPr="00F21957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proofErr w:type="spellStart"/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ไมด้า</w:t>
      </w:r>
      <w:proofErr w:type="spellEnd"/>
      <w:r w:rsidR="00F21957" w:rsidRPr="00F21957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ลิ</w:t>
      </w:r>
      <w:r w:rsidR="00F178E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</w:t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ซิ่ง</w:t>
      </w:r>
      <w:r w:rsidR="00F21957" w:rsidRPr="00F21957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="007922BD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จำกัด </w:t>
      </w:r>
      <w:r w:rsidR="001A1723" w:rsidRPr="001A172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(</w:t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มหาชน</w:t>
      </w:r>
      <w:r w:rsidR="001A1723" w:rsidRPr="001A172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)</w:t>
      </w:r>
      <w:r w:rsidR="000A35F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0A35FA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(</w:t>
      </w:r>
      <w:r w:rsidR="006A400F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“</w:t>
      </w:r>
      <w:r w:rsidR="006A400F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บริษัท</w:t>
      </w:r>
      <w:r w:rsidR="006A400F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”)</w:t>
      </w:r>
      <w:r w:rsidR="005B22ED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</w:t>
      </w:r>
      <w:r w:rsidR="00E96E4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br/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บริษัทย่อย</w:t>
      </w:r>
      <w:r w:rsidR="0085629A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A2458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(</w:t>
      </w:r>
      <w:r w:rsidR="00A24585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“</w:t>
      </w:r>
      <w:r w:rsidR="00A24585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กลุ่ม</w:t>
      </w:r>
      <w:r w:rsidR="00A740D6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บริษัท</w:t>
      </w:r>
      <w:r w:rsidR="00A740D6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”</w:t>
      </w:r>
      <w:r w:rsidR="00A740D6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)</w:t>
      </w:r>
      <w:r w:rsidR="00F21957" w:rsidRPr="00F21957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งบฐานะการเงินรวมและเฉพาะบริษัท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3685B">
        <w:rPr>
          <w:rFonts w:ascii="Browallia New" w:hAnsi="Browallia New" w:cs="Browallia New"/>
          <w:sz w:val="28"/>
          <w:szCs w:val="28"/>
          <w:lang w:val="en-US" w:bidi="th-TH"/>
        </w:rPr>
        <w:t>31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3685B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1E7FB8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42ED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งบการเปลี่ยนแปลงส่วนของ</w:t>
      </w:r>
      <w:r w:rsidR="00FF0DD8">
        <w:rPr>
          <w:rFonts w:ascii="Browallia New" w:hAnsi="Browallia New" w:cs="Browallia New" w:hint="cs"/>
          <w:sz w:val="28"/>
          <w:szCs w:val="28"/>
          <w:cs/>
          <w:lang w:bidi="th-TH"/>
        </w:rPr>
        <w:t>เจ้าของ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รวมและเฉพาะบริษัท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และงบกระแสเงินสดรวมและเฉพาะบริษัทสำหรับปีสิ้นสุดวันเดียวกัน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</w:t>
      </w:r>
      <w:r w:rsidR="00981240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="009C0EBF"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60D08" w:rsidRPr="00660D08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</w:p>
    <w:p w14:paraId="68358F49" w14:textId="77777777" w:rsidR="00280186" w:rsidRPr="00AC48F3" w:rsidRDefault="00280186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9C6E179" w14:textId="02765F69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="009812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</w:t>
      </w:r>
      <w:r w:rsidR="009C0EBF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</w:t>
      </w:r>
      <w:r w:rsidR="00EF7916" w:rsidRPr="00EF7916">
        <w:rPr>
          <w:rFonts w:ascii="Browallia New" w:hAnsi="Browallia New" w:cs="Browallia New" w:hint="cs"/>
          <w:sz w:val="28"/>
          <w:szCs w:val="28"/>
          <w:cs/>
          <w:lang w:bidi="th-TH"/>
        </w:rPr>
        <w:t>ที่แนบมานี้</w:t>
      </w:r>
      <w:r w:rsidR="00484A03">
        <w:rPr>
          <w:rFonts w:ascii="Browallia New" w:hAnsi="Browallia New" w:cs="Browallia New" w:hint="cs"/>
          <w:sz w:val="28"/>
          <w:szCs w:val="28"/>
          <w:cs/>
          <w:lang w:bidi="th-TH"/>
        </w:rPr>
        <w:t>แสดง</w:t>
      </w:r>
      <w:r w:rsidR="00EF7916" w:rsidRPr="00EF7916">
        <w:rPr>
          <w:rFonts w:ascii="Browallia New" w:hAnsi="Browallia New" w:cs="Browallia New" w:hint="cs"/>
          <w:sz w:val="28"/>
          <w:szCs w:val="28"/>
          <w:cs/>
          <w:lang w:bidi="th-TH"/>
        </w:rPr>
        <w:t>ฐานะการเงินรวมและเฉพาะบริษัทของ</w:t>
      </w:r>
      <w:r w:rsidR="00EF7916" w:rsidRPr="00EF791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2083F" w:rsidRPr="00AC48F3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B544E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proofErr w:type="spellStart"/>
      <w:r w:rsidR="00B544E4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ไมด้า</w:t>
      </w:r>
      <w:proofErr w:type="spellEnd"/>
      <w:r w:rsidR="00F21957" w:rsidRPr="00F21957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="00B544E4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ลิ</w:t>
      </w:r>
      <w:r w:rsidR="0098543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</w:t>
      </w:r>
      <w:r w:rsidR="00B544E4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ซิ่ง</w:t>
      </w:r>
      <w:r w:rsidR="00F21957" w:rsidRPr="00F21957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="007922BD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จำกัด </w:t>
      </w:r>
      <w:r w:rsidR="00B544E4" w:rsidRPr="001A172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(</w:t>
      </w:r>
      <w:r w:rsidR="00B544E4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มหาชน</w:t>
      </w:r>
      <w:r w:rsidR="00B544E4" w:rsidRPr="001A172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)</w:t>
      </w:r>
      <w:r w:rsidR="00F21957" w:rsidRPr="00F21957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="00B544E4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และบริษัทย่อย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AC48F3">
        <w:rPr>
          <w:rFonts w:ascii="Browallia New" w:hAnsi="Browallia New" w:cs="Browallia New"/>
          <w:sz w:val="28"/>
          <w:szCs w:val="28"/>
        </w:rPr>
        <w:t xml:space="preserve"> 31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ธันวาคม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</w:rPr>
        <w:t>25</w:t>
      </w:r>
      <w:r w:rsidR="00532476">
        <w:rPr>
          <w:rFonts w:ascii="Browallia New" w:hAnsi="Browallia New" w:cs="Browallia New"/>
          <w:sz w:val="28"/>
          <w:szCs w:val="28"/>
        </w:rPr>
        <w:t>6</w:t>
      </w:r>
      <w:r w:rsidR="001E7FB8">
        <w:rPr>
          <w:rFonts w:ascii="Browallia New" w:hAnsi="Browallia New" w:cs="Browallia New"/>
          <w:sz w:val="28"/>
          <w:szCs w:val="28"/>
          <w:lang w:val="en-US"/>
        </w:rPr>
        <w:t>8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ผลการดำเนินงานรวม</w:t>
      </w:r>
      <w:r w:rsidR="003802BF" w:rsidRPr="003802BF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และเฉพาะบริษัท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และกระแสเงินสดรวม</w:t>
      </w:r>
      <w:r w:rsidR="003802BF" w:rsidRPr="003802BF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สำหรับปีสิ้นสุดวันเดียวกัน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0DC4C5C3" w14:textId="77777777" w:rsidR="00D55512" w:rsidRPr="00AC48F3" w:rsidRDefault="00D55512" w:rsidP="003802BF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50E38568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4381D021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</w:rPr>
      </w:pPr>
    </w:p>
    <w:p w14:paraId="6C25EF7B" w14:textId="2FD8D8A5" w:rsidR="00557EB1" w:rsidRDefault="002D0B19" w:rsidP="009D025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2D0B1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2D0B1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D0B1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เฉพาะบริษัทในรายงานของข้าพเจ้า</w:t>
      </w:r>
      <w:r w:rsidRPr="002D0B1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D0B1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ข้าพเจ้ามีความเป็นอิสระจากกลุ่มบริษัทและบริษัทตามประมวลจรรยาบรรณของผู้ประกอบวิชาชีพบัญชี</w:t>
      </w:r>
      <w:r w:rsidRPr="002D0B1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D0B1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รวมถึงมาตรฐานเรื่องความเป็นอิสระที่กำหนดโดย</w:t>
      </w:r>
      <w:r w:rsidRPr="002D0B1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D0B1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สภาวิชาชีพบัญชีในส่วนที่เกี่ยวข้องกับการตรวจสอบ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2D0B1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งบการเงินรวมและเฉพาะบริษัท</w:t>
      </w:r>
      <w:r w:rsidRPr="002D0B1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D0B1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2D0B1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D0B1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2D0B1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D0B1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ตามประมวลจรรยาบรรณดังกล่าว</w:t>
      </w:r>
      <w:r w:rsidRPr="002D0B1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D0B1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2D0B1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เพื่อใช้เป็นเกณฑ์ในการแสดงความเห็นของข้าพเจ้า</w:t>
      </w:r>
    </w:p>
    <w:p w14:paraId="53277BA6" w14:textId="2CBF6ACB" w:rsidR="009E0B8D" w:rsidRDefault="009E0B8D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1453D7C" w14:textId="77777777" w:rsidR="006F63DD" w:rsidRDefault="006F63DD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77BC3FD" w14:textId="77777777" w:rsidR="000947A8" w:rsidRDefault="000947A8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9A7F2E0" w14:textId="77777777" w:rsidR="000947A8" w:rsidRDefault="000947A8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226B073" w14:textId="77777777" w:rsidR="000947A8" w:rsidRDefault="000947A8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632DE87" w14:textId="13B1FAF7" w:rsidR="00D55512" w:rsidRPr="001A172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488FE0A5" w14:textId="77777777" w:rsidR="00D55512" w:rsidRPr="00996C0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2AA0098" w14:textId="6211518D" w:rsidR="00D55512" w:rsidRPr="00AC48F3" w:rsidRDefault="00D55512" w:rsidP="0082773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เรื่องสำคัญในการตรวจสอบคือเรื่องต่างๆ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98124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</w:t>
      </w:r>
      <w:r w:rsidR="009C0EBF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สำหรับ</w:t>
      </w:r>
      <w:r w:rsidR="00153AF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ปี</w:t>
      </w:r>
      <w:r w:rsidRPr="00AC48F3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>ปัจจุบัน</w:t>
      </w:r>
      <w:r w:rsidR="00F21957" w:rsidRPr="00F21957">
        <w:rPr>
          <w:rFonts w:ascii="Browallia New" w:eastAsia="Calibri" w:hAnsi="Browallia New" w:cs="Browallia New"/>
          <w:spacing w:val="16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</w:t>
      </w:r>
      <w:r w:rsidR="002854B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</w:t>
      </w:r>
      <w:r w:rsidR="009C0EBF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โดยรวมและในการแสดงความเห็นของ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ทั้งนี้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5EE59B36" w14:textId="77777777" w:rsidR="00CD4D4E" w:rsidRPr="00D57407" w:rsidRDefault="00CD4D4E" w:rsidP="00AC48F3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948"/>
      </w:tblGrid>
      <w:tr w:rsidR="00D55512" w:rsidRPr="005E6C7B" w14:paraId="0899A915" w14:textId="77777777" w:rsidTr="00D24F53">
        <w:trPr>
          <w:tblHeader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5D3597"/>
          </w:tcPr>
          <w:p w14:paraId="29805836" w14:textId="77777777" w:rsidR="00D55512" w:rsidRPr="005E6C7B" w:rsidRDefault="00D55512" w:rsidP="00630D79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rtl/>
                <w:cs/>
              </w:rPr>
            </w:pPr>
            <w:r w:rsidRPr="005E6C7B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3948" w:type="dxa"/>
            <w:tcBorders>
              <w:bottom w:val="single" w:sz="4" w:space="0" w:color="auto"/>
            </w:tcBorders>
            <w:shd w:val="clear" w:color="auto" w:fill="5D3597"/>
          </w:tcPr>
          <w:p w14:paraId="3BC4D12E" w14:textId="58776DD1" w:rsidR="00D55512" w:rsidRPr="005E6C7B" w:rsidRDefault="00443B89" w:rsidP="00630D79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443B89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D55512" w:rsidRPr="005E6C7B" w14:paraId="0C9E52F0" w14:textId="77777777" w:rsidTr="00B372FE">
        <w:trPr>
          <w:trHeight w:val="1059"/>
        </w:trPr>
        <w:tc>
          <w:tcPr>
            <w:tcW w:w="4395" w:type="dxa"/>
            <w:tcBorders>
              <w:bottom w:val="single" w:sz="4" w:space="0" w:color="auto"/>
            </w:tcBorders>
          </w:tcPr>
          <w:p w14:paraId="60E2F5CB" w14:textId="77777777" w:rsidR="00E057A9" w:rsidRPr="005E6C7B" w:rsidRDefault="00E057A9" w:rsidP="00E057A9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i/>
                <w:iCs/>
                <w:color w:val="000000"/>
                <w:sz w:val="26"/>
                <w:szCs w:val="26"/>
              </w:rPr>
            </w:pPr>
            <w:r w:rsidRPr="005E6C7B">
              <w:rPr>
                <w:rFonts w:ascii="Browallia New" w:eastAsia="Cordia New" w:hAnsi="Browallia New" w:cs="Browallia New" w:hint="cs"/>
                <w:i/>
                <w:iCs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5E6C7B">
              <w:rPr>
                <w:rFonts w:ascii="Browallia New" w:eastAsia="Cordia New" w:hAnsi="Browallia New" w:cs="Browallia New"/>
                <w:i/>
                <w:iCs/>
                <w:color w:val="000000"/>
                <w:sz w:val="26"/>
                <w:szCs w:val="26"/>
                <w:cs/>
              </w:rPr>
              <w:t>ของลูกหนี้ตามสัญญาเช่าซื้อ</w:t>
            </w:r>
          </w:p>
          <w:p w14:paraId="53FA56C3" w14:textId="77777777" w:rsidR="00D62EEF" w:rsidRPr="008F4021" w:rsidRDefault="00D62EEF" w:rsidP="00D62EE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63C59DB9" w14:textId="6CFFD507" w:rsidR="00774291" w:rsidRPr="005E6C7B" w:rsidRDefault="00774291" w:rsidP="0077429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31 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256</w:t>
            </w:r>
            <w:r w:rsidR="001E7FB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8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บริษัทมีลูกหนี้ตามสัญญา</w:t>
            </w:r>
            <w:r w:rsidR="00995CAB"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    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เช่าซื้อใน</w:t>
            </w:r>
            <w:r w:rsidR="002854B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งบ</w:t>
            </w:r>
            <w:r w:rsidR="004A71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การ</w:t>
            </w:r>
            <w:r w:rsidR="009C0EB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เงิน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รวมและเฉพาะของบริษัทจำนวน </w:t>
            </w:r>
            <w:r w:rsidR="006A370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2,</w:t>
            </w:r>
            <w:r w:rsidR="00F742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240.52</w:t>
            </w:r>
            <w:r w:rsidR="00755089"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C85C85"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ล้</w:t>
            </w:r>
            <w:proofErr w:type="spellEnd"/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านบาท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สุทธิจากค่าเผื่อผลขาดทุน</w:t>
            </w:r>
            <w:r w:rsidR="00504494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ด้านเครดิต</w:t>
            </w:r>
            <w:r w:rsidR="000554D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ใน</w:t>
            </w:r>
            <w:r w:rsidR="001E48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งบ</w:t>
            </w:r>
            <w:r w:rsidR="00AC487C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การ</w:t>
            </w:r>
            <w:r w:rsidR="009C0EB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เงิน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รวมและเฉพาะบริษั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ท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4B518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19</w:t>
            </w:r>
            <w:r w:rsidR="00F742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4.</w:t>
            </w:r>
            <w:r w:rsidR="00BC621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40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  <w:r w:rsidR="0062775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 xml:space="preserve"> อ้างอิงหมายเหตุประกอบ</w:t>
            </w:r>
            <w:r w:rsidR="00D67894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งบ</w:t>
            </w:r>
            <w:r w:rsidR="009C0EB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การเงิน</w:t>
            </w:r>
            <w:r w:rsidR="0062775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 xml:space="preserve">ข้อ </w:t>
            </w:r>
            <w:r w:rsidR="00C9218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bidi="th-TH"/>
              </w:rPr>
              <w:t>7</w:t>
            </w:r>
          </w:p>
          <w:p w14:paraId="476076C9" w14:textId="77777777" w:rsidR="00995CAB" w:rsidRPr="008F4021" w:rsidRDefault="00995CAB" w:rsidP="0077429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lang w:val="en-US"/>
              </w:rPr>
            </w:pPr>
          </w:p>
          <w:p w14:paraId="43717EA7" w14:textId="77777777" w:rsidR="00EF0262" w:rsidRDefault="00EF0262" w:rsidP="00EF0262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46B10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ผู้บริหารของบริษัททดสอบค่าเผื่อผลขาดทุนด้านเครดิตที่คาดว่าจะเกิดขึ้น</w:t>
            </w:r>
            <w:r w:rsidRPr="00146B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ของลูกหนี้ตามสัญญาเช่าซื้อ</w:t>
            </w:r>
            <w:r w:rsidRPr="00146B10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โดยวิธีการคำนวณการด้อยค่าของสินทรัพย์ทางการเงินโดยใช้แนวคิดของผลขาดทุนด้านเครดิตที่คาดว่าจะเกิดขึ้น</w:t>
            </w:r>
            <w:r w:rsidRPr="00146B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146B10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โดยค่าเผื่อผลขาดทุนด้านเครดิตที่คาดว่าจะเกิดขึ้นสำหรับลูกหนี้ตามสัญญาเช่าซื้อได้ปฏิบัติตามวิธีอย่างง่าย</w:t>
            </w:r>
            <w:r w:rsidRPr="00146B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(</w:t>
            </w:r>
            <w:r w:rsidRPr="00146B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Simplified approach) </w:t>
            </w:r>
            <w:r w:rsidRPr="00146B10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ในการวัดมูลค่าของผลขาดทุนด้านเครดิตที่คาดว่าจะเกิดขึ้นตลอดอายุสำหรับลูกหนี้ตามสัญญาเช่าซื้อทั้งหมด</w:t>
            </w:r>
            <w:r w:rsidRPr="00146B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146B10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ซึ่งในการประมาณการจำเป็นต้องใช้ดุลยพินิจในการประมาณการผลขาดทุนจากเหตุการณ์ในอดีตและการคาดการณ์เกี่ยวกับการชำระหนี้ในอนาคตของลูกค้าและสภาวะเศรษฐกิจที่เป็นอยู่ในขณะนั้นจากผู้บริหารในการพัฒนาแบบจำลองผลขาดทุนด้านเครดิตที่คาดว่าจะเกิดขึ้น</w:t>
            </w:r>
            <w:r w:rsidRPr="00146B1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</w:p>
          <w:p w14:paraId="7414A8FA" w14:textId="77777777" w:rsidR="00EF0262" w:rsidRDefault="00EF0262" w:rsidP="00EF0262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57A376A1" w14:textId="77777777" w:rsidR="00EF0262" w:rsidRPr="005E6C7B" w:rsidRDefault="00EF0262" w:rsidP="00EF0262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ข้าพเจ้าจึงให้ความสำคัญกับกา</w:t>
            </w: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ร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ตรวจสอบความเพียงพอของค่าเผื่อผลขาดทุนด้านเครดิตที่คาดว่าจะเกิดขึ้นสำหรับลูกหนี้ตามสัญญาเช่าซื้อ</w:t>
            </w:r>
          </w:p>
          <w:p w14:paraId="241FE056" w14:textId="77777777" w:rsidR="00C03AFA" w:rsidRPr="00EF0262" w:rsidRDefault="00C03AFA" w:rsidP="0077429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0B79DA8A" w14:textId="5BC98AA8" w:rsidR="00BA18E9" w:rsidRPr="00AB0C49" w:rsidRDefault="00BA18E9" w:rsidP="00AA323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6C7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บริษัทได้เปิดเผย</w:t>
            </w:r>
            <w:r w:rsidR="00034C72" w:rsidRPr="00034C7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นโยบายการบัญชี</w:t>
            </w:r>
            <w:r w:rsidR="00E42BA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ข้อมูล</w:t>
            </w:r>
            <w:r w:rsidRPr="005E6C7B">
              <w:rPr>
                <w:rFonts w:ascii="Browallia New" w:hAnsi="Browallia New" w:cs="Browallia New"/>
                <w:sz w:val="26"/>
                <w:szCs w:val="26"/>
                <w:cs/>
              </w:rPr>
              <w:t>เกี่ยวกับ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  <w:r w:rsidRPr="005E6C7B">
              <w:rPr>
                <w:rFonts w:ascii="Browallia New" w:hAnsi="Browallia New" w:cs="Browallia New"/>
                <w:sz w:val="26"/>
                <w:szCs w:val="26"/>
                <w:cs/>
              </w:rPr>
              <w:t>ของลูกหนี้ตามสัญญาเช่าซื้อในหมายเหตุประกอบ</w:t>
            </w:r>
            <w:r w:rsidR="00D678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งบ</w:t>
            </w:r>
            <w:r w:rsidR="009C0EB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การเงิน</w:t>
            </w:r>
            <w:r w:rsidRPr="005E6C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ข้อ </w:t>
            </w:r>
            <w:r w:rsidR="00C92181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3948" w:type="dxa"/>
            <w:tcBorders>
              <w:bottom w:val="single" w:sz="4" w:space="0" w:color="auto"/>
            </w:tcBorders>
          </w:tcPr>
          <w:p w14:paraId="672E3CC7" w14:textId="77777777" w:rsidR="005D18F0" w:rsidRPr="005E6C7B" w:rsidRDefault="005D18F0" w:rsidP="005D18F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วิธีการตรวจสอบของข้าพเจ้าโดยสรุป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มีดังนี้</w:t>
            </w:r>
          </w:p>
          <w:p w14:paraId="73DE7A3A" w14:textId="77777777" w:rsidR="005D18F0" w:rsidRPr="005E6C7B" w:rsidRDefault="005D18F0" w:rsidP="005D18F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3903FE67" w14:textId="77777777" w:rsidR="005D18F0" w:rsidRPr="008F4021" w:rsidRDefault="005D18F0" w:rsidP="005D18F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lang w:val="en-US"/>
              </w:rPr>
            </w:pPr>
          </w:p>
          <w:p w14:paraId="69438EA8" w14:textId="77777777" w:rsidR="005D18F0" w:rsidRPr="00AD316E" w:rsidRDefault="005D18F0" w:rsidP="005D18F0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D316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สอบถามผู้บริหารที่รับผิดชอบเกี่ยวกับการติดตามหนี้ เพื่อให้ได้มาซึ่งความเข้าใจระบบการควบคุมภายในที่เกี่ยวกับการบันทึกรายการ</w:t>
            </w:r>
            <w:r w:rsidRPr="00AD31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AD316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การติดตามหนี้</w:t>
            </w:r>
            <w:r w:rsidRPr="00AD31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AD316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การรับชำระหนี้จากลูกหนี้</w:t>
            </w:r>
            <w:r w:rsidRPr="00AD31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AD316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และหลักเกณฑ์การตั้งค่าเผื่อผลขาดทุนด้านเครดิตที่คาดว่าจะเกิดขึ้นสำหรับลูกหนี้ตามสัญญาเช่าซื้อ</w:t>
            </w:r>
            <w:r w:rsidRPr="00AD31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  <w:p w14:paraId="5FC4A9AE" w14:textId="77777777" w:rsidR="005D18F0" w:rsidRPr="00AD316E" w:rsidRDefault="005D18F0" w:rsidP="005D18F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17"/>
              <w:jc w:val="thaiDistribute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lang w:val="en-US"/>
              </w:rPr>
            </w:pPr>
          </w:p>
          <w:p w14:paraId="16AE7292" w14:textId="77777777" w:rsidR="005D18F0" w:rsidRPr="00AD316E" w:rsidRDefault="005D18F0" w:rsidP="005D18F0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D316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ทดสอบการปฏิบัติตามการควบคุมภายในและหลักเกณฑ์ที่บริษัทออกแบบไว้</w:t>
            </w:r>
            <w:r w:rsidRPr="00AD31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  <w:p w14:paraId="3D6E1644" w14:textId="77777777" w:rsidR="005D18F0" w:rsidRPr="008F4021" w:rsidRDefault="005D18F0" w:rsidP="005D18F0">
            <w:pPr>
              <w:pStyle w:val="ListParagraph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cs/>
                <w:lang w:val="en-US"/>
              </w:rPr>
            </w:pPr>
          </w:p>
          <w:p w14:paraId="72623B45" w14:textId="77777777" w:rsidR="000805B5" w:rsidRPr="005E6C7B" w:rsidRDefault="005D18F0" w:rsidP="005D18F0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ประเมินและทดสอบความสมเหตุสมผลของแบบจำลองผลขาดทุนด้านเครดิตที่คาดว่าจะเกิดขึ้น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โดยสอบทานเอกสารประกอบการพัฒนาแบบจำลอง</w:t>
            </w:r>
          </w:p>
          <w:p w14:paraId="3D88CD76" w14:textId="77777777" w:rsidR="000805B5" w:rsidRPr="008F4021" w:rsidRDefault="000805B5" w:rsidP="000805B5">
            <w:pPr>
              <w:pStyle w:val="ListParagraph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cs/>
                <w:lang w:val="en-US"/>
              </w:rPr>
            </w:pPr>
          </w:p>
          <w:p w14:paraId="435916A1" w14:textId="11F8019A" w:rsidR="005D18F0" w:rsidRPr="005E6C7B" w:rsidRDefault="005D18F0" w:rsidP="005D18F0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สุ่มทดสอบความถูกต้องและความครบถ้วนของข้อมูลที่นำมาใช้พัฒนาแบบจำลอง</w:t>
            </w:r>
            <w:r w:rsidRPr="005E6C7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  <w:p w14:paraId="4BC5F5DB" w14:textId="77777777" w:rsidR="005D18F0" w:rsidRPr="008F4021" w:rsidRDefault="005D18F0" w:rsidP="005D18F0">
            <w:pPr>
              <w:pStyle w:val="ListParagraph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cs/>
                <w:lang w:val="en-US"/>
              </w:rPr>
            </w:pPr>
          </w:p>
          <w:p w14:paraId="0475A476" w14:textId="43A3BA0A" w:rsidR="005D18F0" w:rsidRPr="005E6C7B" w:rsidRDefault="009E3C38" w:rsidP="005D18F0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ทดสอบ</w:t>
            </w:r>
            <w:r w:rsidR="001122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การ</w:t>
            </w:r>
            <w:r w:rsidR="005D18F0"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คำนวณและ</w:t>
            </w:r>
            <w:r w:rsidR="00855C99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ตรวจ</w:t>
            </w:r>
            <w:r w:rsidR="00ED183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สอบ</w:t>
            </w:r>
            <w:r w:rsidR="00C1775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หลักฐานประกอบ</w:t>
            </w:r>
            <w:r w:rsidR="005D18F0"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ข้อสมมติฐานที่ใช้ในการคำนวณค่าเผื่อผลขาดทุนด้านเครดิตที่คาดว่าจะเกิดขึ้นของ</w:t>
            </w:r>
            <w:r w:rsidR="005D18F0" w:rsidRPr="004C45AF">
              <w:rPr>
                <w:rFonts w:ascii="Browallia New" w:eastAsia="Cord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/>
              </w:rPr>
              <w:t>บริษัทจากเหตุการณ์ในอดีต</w:t>
            </w:r>
            <w:r w:rsidR="00AA2A49" w:rsidRPr="004C45AF">
              <w:rPr>
                <w:rFonts w:ascii="Browallia New" w:eastAsia="Cord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 w:bidi="th-TH"/>
              </w:rPr>
              <w:t>และ</w:t>
            </w:r>
            <w:r w:rsidR="00DD5330" w:rsidRPr="004C45AF">
              <w:rPr>
                <w:rFonts w:ascii="Browallia New" w:eastAsia="Cordia New" w:hAnsi="Browallia New" w:cs="Browallia New" w:hint="cs"/>
                <w:color w:val="000000"/>
                <w:spacing w:val="-4"/>
                <w:sz w:val="26"/>
                <w:szCs w:val="26"/>
                <w:cs/>
                <w:lang w:val="en-US" w:bidi="th-TH"/>
              </w:rPr>
              <w:t>ความสมเหตุสมผล</w:t>
            </w:r>
            <w:r w:rsidR="00DD5330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ของการคาดการณ์และปัจจัยทางเศรษฐกิจ</w:t>
            </w:r>
            <w:r w:rsidR="00DC7820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เกี่ยวกับการชำระหนี้ในอนาคตของลูกค้าจากข้อมูลสาธารณะ</w:t>
            </w:r>
          </w:p>
          <w:p w14:paraId="3032E470" w14:textId="77777777" w:rsidR="005D18F0" w:rsidRPr="008F4021" w:rsidRDefault="005D18F0" w:rsidP="005D18F0">
            <w:pPr>
              <w:pStyle w:val="ListParagraph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cs/>
                <w:lang w:val="en-US"/>
              </w:rPr>
            </w:pPr>
          </w:p>
          <w:p w14:paraId="2B725E8D" w14:textId="20996624" w:rsidR="005D18F0" w:rsidRPr="005E6C7B" w:rsidRDefault="00CB5B01" w:rsidP="005D18F0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ตรวจสอบ</w:t>
            </w:r>
            <w:r w:rsidR="002870A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รายการ</w:t>
            </w:r>
            <w:r w:rsidR="005D18F0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ปรับปรุงส่วนเพิ่ม</w:t>
            </w:r>
            <w:r w:rsidR="005D18F0"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จากการ</w:t>
            </w:r>
            <w:r w:rsidR="001172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คำนวณ</w:t>
            </w:r>
            <w:r w:rsidR="005D18F0"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  <w:r w:rsidR="007D4832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ให้เป็นไปตามมาตรฐาน</w:t>
            </w:r>
            <w:r w:rsidR="00F84B6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การ</w:t>
            </w:r>
            <w:r w:rsidR="00E454D0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รายงาน</w:t>
            </w:r>
            <w:r w:rsidR="004C45A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br/>
            </w:r>
            <w:r w:rsidR="00E454D0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ทางการเงิน</w:t>
            </w:r>
            <w:r w:rsidR="007D4832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ที่เกี่ยวข้อง</w:t>
            </w:r>
          </w:p>
          <w:p w14:paraId="5DA21419" w14:textId="77777777" w:rsidR="005D18F0" w:rsidRDefault="005D18F0" w:rsidP="005D18F0">
            <w:pPr>
              <w:pStyle w:val="ListParagraph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lang w:val="en-US"/>
              </w:rPr>
            </w:pPr>
          </w:p>
          <w:p w14:paraId="6DE1E050" w14:textId="77777777" w:rsidR="000947A8" w:rsidRDefault="000947A8" w:rsidP="005D18F0">
            <w:pPr>
              <w:pStyle w:val="ListParagraph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lang w:val="en-US"/>
              </w:rPr>
            </w:pPr>
          </w:p>
          <w:p w14:paraId="4C7E248F" w14:textId="77777777" w:rsidR="000947A8" w:rsidRPr="008F4021" w:rsidRDefault="000947A8" w:rsidP="005D18F0">
            <w:pPr>
              <w:pStyle w:val="ListParagraph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cs/>
                <w:lang w:val="en-US"/>
              </w:rPr>
            </w:pPr>
          </w:p>
          <w:p w14:paraId="2DE9EADC" w14:textId="4B6E9A78" w:rsidR="005D18F0" w:rsidRPr="005E6C7B" w:rsidRDefault="005D18F0" w:rsidP="005D18F0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ind w:left="179" w:hanging="138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lastRenderedPageBreak/>
              <w:t>พิจารณาความเพียงพอและความเหมาะสม</w:t>
            </w:r>
            <w:r w:rsidR="004C45A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br/>
            </w:r>
            <w:r w:rsidRPr="005E6C7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ของการเปิดเผยข้อมูลในหมายเหตุประกอบ</w:t>
            </w:r>
            <w:r w:rsidR="004C45A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br/>
            </w:r>
            <w:r w:rsidR="00D67894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งบ</w:t>
            </w:r>
            <w:r w:rsidR="009C0EB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การเงิน</w:t>
            </w:r>
            <w:r w:rsidRPr="005E6C7B">
              <w:rPr>
                <w:rFonts w:eastAsia="Cordia New" w:hint="cs"/>
                <w:color w:val="000000"/>
                <w:sz w:val="26"/>
                <w:szCs w:val="26"/>
                <w:lang w:val="en-US"/>
              </w:rPr>
              <w:t> </w:t>
            </w:r>
          </w:p>
          <w:p w14:paraId="6A9E6CA9" w14:textId="7DD5D64B" w:rsidR="008D71C0" w:rsidRPr="00214AAD" w:rsidRDefault="008D71C0" w:rsidP="00663DA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16"/>
                <w:szCs w:val="16"/>
                <w:lang w:val="en-US" w:bidi="th-TH"/>
              </w:rPr>
            </w:pPr>
          </w:p>
          <w:p w14:paraId="5CC1A9DC" w14:textId="5BADC1D0" w:rsidR="00214AAD" w:rsidRPr="005E6C7B" w:rsidRDefault="00214AAD" w:rsidP="00F8764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จากการตรวจสอบดังกล่าว</w:t>
            </w:r>
            <w:r w:rsidR="00364FBD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ข้างต้น บริษัทมีการพิจารณาและบันทึกค่าเผื่อผลขาดทุนด้านเครดิตที่คาดว่าจะเกิดขึ้นของลูกหนี้ตามสัญญาเช่าซื้อ</w:t>
            </w:r>
            <w:r w:rsidR="00F8764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อย่างเพียงพอและเหมาะสม</w:t>
            </w:r>
          </w:p>
        </w:tc>
      </w:tr>
    </w:tbl>
    <w:p w14:paraId="32EF5D1D" w14:textId="77777777" w:rsidR="006D4B5F" w:rsidRDefault="006D4B5F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6B8D0545" w14:textId="392DF3D1" w:rsidR="00D55512" w:rsidRPr="00AC48F3" w:rsidRDefault="00D55512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ข้อมูลอื่น</w:t>
      </w:r>
      <w:r w:rsidR="00F21957" w:rsidRPr="00F21957">
        <w:rPr>
          <w:rFonts w:ascii="Browallia New" w:eastAsia="Calibri" w:hAnsi="Browallia New" w:cs="Browallia New"/>
          <w:i/>
          <w:iCs/>
          <w:sz w:val="28"/>
          <w:szCs w:val="28"/>
          <w:lang w:val="en-US" w:bidi="th-TH"/>
        </w:rPr>
        <w:t xml:space="preserve"> </w:t>
      </w:r>
    </w:p>
    <w:p w14:paraId="1C100D99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EE65EDB" w14:textId="25882C77" w:rsidR="00CD059F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="000F3F39" w:rsidRPr="000F3F3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ข้อมูลอื่นประกอบด้วย</w:t>
      </w:r>
      <w:r w:rsidR="000F3F39" w:rsidRPr="000F3F3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0F3F39" w:rsidRPr="000F3F3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ข้อมูลซึ่งรวมอยู่ในรายงานประจำปี</w:t>
      </w:r>
      <w:r w:rsidR="000F3F39" w:rsidRPr="000F3F3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0F3F39" w:rsidRPr="000F3F3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แต่ไม่รวมถึงงบการเงินรวมและเฉพาะบริษัท</w:t>
      </w:r>
      <w:r w:rsidR="000F3F39" w:rsidRPr="000F3F3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0F3F39" w:rsidRPr="000F3F3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="000F3F39" w:rsidRPr="000F3F3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0F3F39" w:rsidRPr="000F3F3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6B605B89" w14:textId="77777777" w:rsidR="00EC50CB" w:rsidRDefault="00EC50CB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6F9CEA7" w14:textId="603298E3" w:rsidR="00D55512" w:rsidRDefault="00CF0858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CF085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ความเห็นของข้าพเจ้าต่องบการเงินรวมและเฉพาะบริษัทไม่ครอบคลุมถึงข้อมูลอื่น</w:t>
      </w:r>
      <w:r w:rsidRPr="00CF085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CF085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และข้าพเจ้าไม่ได้ให้ความเชื่อมั่นต่อข้อมูลอื่น</w:t>
      </w:r>
      <w:r w:rsidR="00D55512"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536D3258" w14:textId="77777777" w:rsidR="00AE2710" w:rsidRDefault="00AE2710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235B58F" w14:textId="74DCC4A4" w:rsidR="00D55512" w:rsidRPr="00AC48F3" w:rsidRDefault="007871A4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7871A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ความรับผิดชอบของข้าพเจ้าที่เกี่ยวเนื่องกับการตรวจสอบงบการเงินรวมและเฉพาะบริษัทคือ</w:t>
      </w:r>
      <w:r w:rsidRPr="007871A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871A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การอ่านและพิจารณาว่าข้อมูลอื่นมีความขัดแย้งที่มีสาระสำคัญกับงบการเงินรวมและเฉพาะบริษัท</w:t>
      </w:r>
      <w:r w:rsidRPr="007871A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871A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7871A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871A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D55512"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118312FB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C7BED8A" w14:textId="1A15C4C4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ข้าพเจ้าต้องสื่อสารเรื่องดังกล่าวกับ</w:t>
      </w:r>
      <w:r w:rsidR="00E564D4" w:rsidRPr="00E564D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คณะกรรมการตรวจสอบ</w:t>
      </w:r>
      <w:r w:rsidR="0082773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C3796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เพื่อให้</w:t>
      </w:r>
      <w:r w:rsidR="004641D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คณะกรรมการตรวจสอบดำเนินการแก้ไข</w:t>
      </w:r>
      <w:r w:rsidR="005A285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ข้อมูลที่แสดงขัดต่อข้อเท็จจริง</w:t>
      </w:r>
    </w:p>
    <w:p w14:paraId="6954B679" w14:textId="77777777" w:rsidR="00D55512" w:rsidRPr="00AC48F3" w:rsidRDefault="00D55512" w:rsidP="00DB72B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71E93D29" w14:textId="6CFFF674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</w:t>
      </w:r>
      <w:r w:rsidR="003366CF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และคณะกรรมการ</w:t>
      </w:r>
      <w:r w:rsidR="002F7E7A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ตรวจสอบ</w:t>
      </w: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ต่อ</w:t>
      </w:r>
      <w:r w:rsidR="00D67894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งบ</w:t>
      </w:r>
      <w:r w:rsidR="009C0EBF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การเงิน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รวมและเฉพาะบริษัท</w:t>
      </w:r>
    </w:p>
    <w:p w14:paraId="1BDC3BBE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AECA696" w14:textId="6E436DE4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</w:t>
      </w:r>
      <w:r w:rsidR="00D67894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</w:t>
      </w:r>
      <w:r w:rsidR="009C0EBF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เหล่านี้โดยถูกต้องตาม</w:t>
      </w:r>
      <w:r w:rsidR="000947A8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ที่ควร</w:t>
      </w:r>
      <w:r w:rsidR="0079463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ตามมาตรฐานการรายงานทางการเงิน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และรับผิดชอบเกี่ยวกับการควบคุมภายในที่ผู้บริหาร</w:t>
      </w:r>
      <w:r w:rsidR="00174048" w:rsidRPr="0017404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พิจารณาว่าจำเป็น</w:t>
      </w:r>
      <w:r w:rsidR="00174048" w:rsidRPr="0017404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174048" w:rsidRPr="0017404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เพื่อให้สามารถจัดทำงบการเงินรวมและเฉพาะบริษัทที่ปราศจากการแสดงข้อมูลที่ขัดต่อข้อเท็จจริง</w:t>
      </w:r>
      <w:r w:rsidR="00DB72B2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174048" w:rsidRPr="0017404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อันเป็นสาระสำคัญไม่ว่าจะเกิดจากการทุจริตหรือข้อผิดพลาด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</w:p>
    <w:p w14:paraId="4E785FA1" w14:textId="77777777" w:rsidR="00DB72B2" w:rsidRDefault="00DB72B2">
      <w:pPr>
        <w:spacing w:after="0" w:line="240" w:lineRule="auto"/>
        <w:rPr>
          <w:rFonts w:ascii="Browallia New" w:eastAsia="Calibri" w:hAnsi="Browallia New" w:cs="Browallia New"/>
          <w:sz w:val="28"/>
          <w:szCs w:val="28"/>
        </w:rPr>
      </w:pPr>
    </w:p>
    <w:p w14:paraId="59BC4A98" w14:textId="29835691" w:rsidR="001A1A2C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</w:t>
      </w:r>
      <w:r w:rsidR="00D67894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</w:t>
      </w:r>
      <w:r w:rsidR="009C0EBF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ผู้บริหารรับผิดชอบในการประเมินความสามารถของ</w:t>
      </w:r>
      <w:r w:rsidR="00C34B93">
        <w:rPr>
          <w:rFonts w:ascii="Browallia New" w:eastAsia="Calibri" w:hAnsi="Browallia New" w:cs="Browallia New"/>
          <w:sz w:val="28"/>
          <w:szCs w:val="28"/>
          <w:lang w:bidi="th-TH"/>
        </w:rPr>
        <w:t xml:space="preserve">            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กลุ่มบริษัทในการดำเนินงานต่อเนื่อง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="00DB4EEC" w:rsidRPr="00DB4EE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เปิดเผยเรื่องที่เกี่ยวกับการดำเนินงานต่อเนื่อง</w:t>
      </w:r>
      <w:r w:rsidR="00DB4EEC" w:rsidRPr="00DB4EE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(</w:t>
      </w:r>
      <w:r w:rsidR="00DB4EEC" w:rsidRPr="00DB4EE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ตามความเหมาะสม</w:t>
      </w:r>
      <w:r w:rsidR="00DB4EEC" w:rsidRPr="00DB4EE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) </w:t>
      </w:r>
      <w:r w:rsidR="00DB4EEC" w:rsidRPr="00DB4EE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DB4EEC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เว้นแต่ผู้บริหารมีความตั้งใจที่จะเลิกกลุ่มบริษัท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1731D84B" w14:textId="77777777" w:rsidR="000947A8" w:rsidRDefault="000947A8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D067A90" w14:textId="01BEC531" w:rsidR="000A5C16" w:rsidRDefault="00F33675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3367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lastRenderedPageBreak/>
        <w:t>คณะกรรมการตรวจสอบ</w:t>
      </w:r>
      <w:r w:rsidR="00D55512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</w:t>
      </w:r>
      <w:r w:rsidR="00611B47" w:rsidRPr="00611B4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ช่วย</w:t>
      </w:r>
      <w:r w:rsidR="00D55512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ในการสอดส่องดูแลกระบวนการในการจัดทำรายงานทางการเงินของ</w:t>
      </w:r>
      <w:r w:rsidR="00F21957" w:rsidRPr="00F21957">
        <w:rPr>
          <w:rFonts w:ascii="Browallia New" w:eastAsia="Calibri" w:hAnsi="Browallia New" w:cs="Browallia New" w:hint="cs"/>
          <w:sz w:val="28"/>
          <w:szCs w:val="28"/>
          <w:lang w:val="en-US" w:bidi="th-TH"/>
        </w:rPr>
        <w:t xml:space="preserve">         </w:t>
      </w:r>
      <w:r w:rsidR="00D55512" w:rsidRPr="00AC48F3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  <w:r w:rsidR="000A5C16" w:rsidRPr="000A5C16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</w:t>
      </w:r>
    </w:p>
    <w:p w14:paraId="33F7D29E" w14:textId="77777777" w:rsidR="00297A63" w:rsidRDefault="00297A63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FABD261" w14:textId="2062D261" w:rsidR="00D55512" w:rsidRPr="00F21957" w:rsidRDefault="00D55512" w:rsidP="00AC48F3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F21957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ความรับผิดชอบของผู้สอบบัญชีต่อการตรวจสอบ</w:t>
      </w:r>
      <w:r w:rsidR="00D67894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งบ</w:t>
      </w:r>
      <w:r w:rsidR="009C0EBF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การเงิน</w:t>
      </w:r>
      <w:r w:rsidRPr="00F21957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รวมและเฉพาะบริษัท</w:t>
      </w:r>
    </w:p>
    <w:p w14:paraId="7DB2D2D6" w14:textId="77777777" w:rsidR="00D55512" w:rsidRPr="00F21957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04F68D5" w14:textId="5DDB4446" w:rsidR="00D55512" w:rsidRPr="00F21957" w:rsidRDefault="007D1C25" w:rsidP="007D1C2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D1C2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เฉพาะบริษัทโดยรวมปราศจากการแสดงข้อมูลที่ขัดต่อข้อเท็จจริงอันเป็นสาระสำคัญหรือไม่</w:t>
      </w:r>
      <w:r w:rsidRPr="007D1C2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D1C2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7D1C2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D1C2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Pr="007D1C2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D1C2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</w:t>
      </w:r>
      <w:r w:rsidRPr="007D1C2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D1C2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7D1C2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D1C2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</w:t>
      </w:r>
      <w:r w:rsidRPr="007D1C2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D1C2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และถือว่ามีสาระสำคัญเมื่อคาดการณ์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7D1C2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อย่างสมเหตุสมผลได้ว่ารายการที่ขัดต่อข้อเท็จจริงแต่ละรายการ</w:t>
      </w:r>
      <w:r w:rsidRPr="007D1C2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7D1C2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หรือทุกรายการรวมกันจะมีผลต่อการตัดสินใจทางเศรษฐกิจของผู้ใช้งบการเงินรวมและเฉพาะบริษัทเหล่านี้</w:t>
      </w:r>
    </w:p>
    <w:p w14:paraId="03C3FB92" w14:textId="77777777" w:rsidR="00BA0194" w:rsidRPr="00F21957" w:rsidRDefault="00BA0194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65E56CF2" w14:textId="70D65D1E" w:rsidR="00D55512" w:rsidRPr="00F21957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การปฏิบัติงานของข้าพเจ้ารวมถึง</w:t>
      </w:r>
    </w:p>
    <w:p w14:paraId="6F0B7F19" w14:textId="77777777" w:rsidR="00AF428E" w:rsidRPr="00F21957" w:rsidRDefault="00AF428E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916418" w14:textId="011C054D" w:rsidR="00D55512" w:rsidRPr="00F21957" w:rsidRDefault="0027364E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27364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เฉพาะบริษัท</w:t>
      </w:r>
      <w:r w:rsidRPr="0027364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7364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27364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7364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27364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7364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27364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7364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27364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7364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</w:t>
      </w:r>
      <w:r w:rsidRPr="0027364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7364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การปลอมแปลงเอกสารหลักฐาน</w:t>
      </w:r>
      <w:r w:rsidRPr="0027364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7364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การตั้งใจละเว้นการแสดงข้อมูล</w:t>
      </w:r>
      <w:r w:rsidRPr="0027364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27364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3DB9C0F0" w14:textId="11C9548F" w:rsidR="00D55512" w:rsidRPr="00F21957" w:rsidRDefault="002917C3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2917C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2917C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917C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 w:rsidRPr="002917C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2917C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1A2B9753" w14:textId="09EAC097" w:rsidR="00D55512" w:rsidRPr="00DB72B2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ผยข้อมูลที่เกี่ยวข้องซึ่งจัดทำขึ้นโดยผู้บริหาร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</w:p>
    <w:p w14:paraId="1559005B" w14:textId="2E193585" w:rsidR="00D55512" w:rsidRPr="000947A8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B60502">
        <w:rPr>
          <w:rFonts w:ascii="Browallia New" w:hAnsi="Browallia New" w:cs="Browallia New"/>
          <w:sz w:val="28"/>
          <w:szCs w:val="28"/>
          <w:lang w:bidi="th-TH"/>
        </w:rPr>
        <w:br/>
      </w:r>
      <w:r w:rsidR="00B60502" w:rsidRPr="00B60502">
        <w:rPr>
          <w:rFonts w:ascii="Browallia New" w:hAnsi="Browallia New" w:cs="Browallia New" w:hint="cs"/>
          <w:sz w:val="28"/>
          <w:szCs w:val="28"/>
          <w:cs/>
          <w:lang w:bidi="th-TH"/>
        </w:rPr>
        <w:t>จากหลักฐานการสอบบัญชีที่ได้รับ</w:t>
      </w:r>
      <w:r w:rsidR="00B60502" w:rsidRPr="00B605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60502" w:rsidRPr="00B60502">
        <w:rPr>
          <w:rFonts w:ascii="Browallia New" w:hAnsi="Browallia New" w:cs="Browallia New" w:hint="cs"/>
          <w:sz w:val="28"/>
          <w:szCs w:val="28"/>
          <w:cs/>
          <w:lang w:bidi="th-TH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B60502">
        <w:rPr>
          <w:rFonts w:ascii="Browallia New" w:hAnsi="Browallia New" w:cs="Browallia New"/>
          <w:sz w:val="28"/>
          <w:szCs w:val="28"/>
          <w:lang w:bidi="th-TH"/>
        </w:rPr>
        <w:br/>
      </w:r>
      <w:r w:rsidR="00B60502" w:rsidRPr="00B60502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กลุ่มบริษัทและบริษัทในการดำเนินงานต่อเนื่องหรือไม่</w:t>
      </w:r>
      <w:r w:rsidR="00B60502" w:rsidRPr="00B605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60502" w:rsidRPr="00B60502">
        <w:rPr>
          <w:rFonts w:ascii="Browallia New" w:hAnsi="Browallia New" w:cs="Browallia New" w:hint="cs"/>
          <w:sz w:val="28"/>
          <w:szCs w:val="28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="00B60502" w:rsidRPr="00B605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60502" w:rsidRPr="00B60502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เฉพาะบริษัทที่เกี่ยวข้อง</w:t>
      </w:r>
      <w:r w:rsidR="00B60502" w:rsidRPr="00B605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60502" w:rsidRPr="00B60502">
        <w:rPr>
          <w:rFonts w:ascii="Browallia New" w:hAnsi="Browallia New" w:cs="Browallia New" w:hint="cs"/>
          <w:sz w:val="28"/>
          <w:szCs w:val="28"/>
          <w:cs/>
          <w:lang w:bidi="th-TH"/>
        </w:rPr>
        <w:t>หรือถ้าการเปิดเผยดังกล่าวไม่เพียงพอ</w:t>
      </w:r>
      <w:r w:rsidR="00B60502" w:rsidRPr="00B605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60502" w:rsidRPr="00B60502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ความเห็นของข้าพเจ้าจะเปลี่ยนแปลงไป</w:t>
      </w:r>
      <w:r w:rsidR="00B60502" w:rsidRPr="00B605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60502" w:rsidRPr="00B60502">
        <w:rPr>
          <w:rFonts w:ascii="Browallia New" w:hAnsi="Browallia New" w:cs="Browallia New" w:hint="cs"/>
          <w:sz w:val="28"/>
          <w:szCs w:val="28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B60502" w:rsidRPr="00B605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60502" w:rsidRPr="00B60502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="00B60502" w:rsidRPr="00B605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60502" w:rsidRPr="00B60502">
        <w:rPr>
          <w:rFonts w:ascii="Browallia New" w:hAnsi="Browallia New" w:cs="Browallia New" w:hint="cs"/>
          <w:sz w:val="28"/>
          <w:szCs w:val="28"/>
          <w:cs/>
          <w:lang w:bidi="th-TH"/>
        </w:rPr>
        <w:t>เหตุการณ์หรือสถานการณ์ในอนาคตอาจ</w:t>
      </w:r>
      <w:r w:rsidR="00B60502">
        <w:rPr>
          <w:rFonts w:ascii="Browallia New" w:hAnsi="Browallia New" w:cs="Browallia New"/>
          <w:sz w:val="28"/>
          <w:szCs w:val="28"/>
          <w:lang w:bidi="th-TH"/>
        </w:rPr>
        <w:br/>
      </w:r>
      <w:r w:rsidR="00B60502" w:rsidRPr="00B60502">
        <w:rPr>
          <w:rFonts w:ascii="Browallia New" w:hAnsi="Browallia New" w:cs="Browallia New" w:hint="cs"/>
          <w:sz w:val="28"/>
          <w:szCs w:val="28"/>
          <w:cs/>
          <w:lang w:bidi="th-TH"/>
        </w:rPr>
        <w:t>เป็นเหตุให้กลุ่มบริษัทและบริษัทต้องหยุดการดำเนินงานต่อเนื่อง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</w:p>
    <w:p w14:paraId="2513E5A9" w14:textId="77777777" w:rsidR="000947A8" w:rsidRPr="00F21957" w:rsidRDefault="000947A8" w:rsidP="000947A8">
      <w:pPr>
        <w:spacing w:after="0" w:line="240" w:lineRule="auto"/>
        <w:ind w:left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5423D9C5" w14:textId="17F9E9C1" w:rsidR="00D55512" w:rsidRPr="00F21957" w:rsidRDefault="00AD5E67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D5E67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ประเมินการนำเสนอ</w:t>
      </w:r>
      <w:r w:rsidRPr="00AD5E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D5E67">
        <w:rPr>
          <w:rFonts w:ascii="Browallia New" w:hAnsi="Browallia New" w:cs="Browallia New" w:hint="cs"/>
          <w:sz w:val="28"/>
          <w:szCs w:val="28"/>
          <w:cs/>
          <w:lang w:bidi="th-TH"/>
        </w:rPr>
        <w:t>โครงสร้างและเนื้อหาของงบการเงินรวมและเฉพาะบริษัทโดยรวม</w:t>
      </w:r>
      <w:r w:rsidRPr="00AD5E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D5E67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รวมถึงการเปิดเผยข้อมูลว่างบการเงินรวมและเฉพาะบริษัทแสดงรายการ</w:t>
      </w:r>
      <w:r w:rsidRPr="00AD5E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D5E67">
        <w:rPr>
          <w:rFonts w:ascii="Browallia New" w:hAnsi="Browallia New" w:cs="Browallia New" w:hint="cs"/>
          <w:sz w:val="28"/>
          <w:szCs w:val="28"/>
          <w:cs/>
          <w:lang w:bidi="th-TH"/>
        </w:rPr>
        <w:t>และเหตุการณ์ในรูปแบบที่ทำให้มีการนำเสนอข้อมูลโดยถูกต้องตามที่ควรหรือไม่</w:t>
      </w:r>
      <w:r w:rsidR="00F21957" w:rsidRPr="00F21957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  </w:t>
      </w:r>
    </w:p>
    <w:p w14:paraId="4CC290F0" w14:textId="13CBDBA8" w:rsidR="009E0B8D" w:rsidRPr="004304F3" w:rsidRDefault="004304F3" w:rsidP="00F54F8A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304F3">
        <w:rPr>
          <w:rFonts w:ascii="Browallia New" w:hAnsi="Browallia New" w:cs="Browallia New"/>
          <w:color w:val="000000"/>
          <w:sz w:val="28"/>
          <w:szCs w:val="28"/>
          <w:cs/>
        </w:rPr>
        <w:t>ได้รับหลักฐานการสอบบัญชีที่เหมาะสมอย่างเพียงพอเกี่ยวกับ</w:t>
      </w:r>
      <w:r w:rsidR="00D6789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งบ</w:t>
      </w:r>
      <w:r w:rsidRPr="004304F3">
        <w:rPr>
          <w:rFonts w:ascii="Browallia New" w:hAnsi="Browallia New" w:cs="Browallia New"/>
          <w:color w:val="000000"/>
          <w:sz w:val="28"/>
          <w:szCs w:val="28"/>
          <w:cs/>
        </w:rPr>
        <w:t>การเงินของบริษัทภายใน</w:t>
      </w:r>
      <w:r>
        <w:rPr>
          <w:rFonts w:ascii="Browallia New" w:hAnsi="Browallia New" w:cs="Browallia New"/>
          <w:color w:val="000000"/>
          <w:sz w:val="28"/>
          <w:szCs w:val="28"/>
        </w:rPr>
        <w:br/>
      </w:r>
      <w:r w:rsidRPr="004304F3">
        <w:rPr>
          <w:rFonts w:ascii="Browallia New" w:hAnsi="Browallia New" w:cs="Browallia New"/>
          <w:color w:val="000000"/>
          <w:sz w:val="28"/>
          <w:szCs w:val="28"/>
          <w:cs/>
        </w:rPr>
        <w:t>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  <w:r w:rsidR="009E0B8D" w:rsidRPr="004304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318250A1" w14:textId="5F3F2D3D" w:rsidR="00D55512" w:rsidRPr="009E0B8D" w:rsidRDefault="00D55512" w:rsidP="009E0B8D">
      <w:pPr>
        <w:pStyle w:val="ListParagraph"/>
        <w:autoSpaceDE w:val="0"/>
        <w:autoSpaceDN w:val="0"/>
        <w:adjustRightInd w:val="0"/>
        <w:spacing w:after="0" w:line="240" w:lineRule="auto"/>
        <w:ind w:left="576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F5BEF0D" w14:textId="51341BFD" w:rsidR="00D55512" w:rsidRPr="00F21957" w:rsidRDefault="00F62CF0" w:rsidP="00F62C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62CF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</w:t>
      </w:r>
      <w:r w:rsidRPr="00F62CF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F62CF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F62CF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F62CF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F62CF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F62CF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ประเด็นที่มีนัยสำคัญที่พบจากการตรวจสอบ</w:t>
      </w:r>
      <w:r w:rsidRPr="00F62CF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F62CF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5291073" w14:textId="77777777" w:rsidR="00AC616F" w:rsidRPr="00236787" w:rsidRDefault="00AC616F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val="en-US"/>
        </w:rPr>
      </w:pPr>
    </w:p>
    <w:p w14:paraId="45461CC7" w14:textId="239E484C" w:rsidR="00D55512" w:rsidRPr="00F21957" w:rsidRDefault="006E0BB7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E0BB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6E0BB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E0BB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6E0BB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E0BB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DCAC52D" w14:textId="77777777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6FB22BE" w14:textId="13D17E85" w:rsidR="00D55512" w:rsidRPr="00F21957" w:rsidRDefault="001A3D97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A3D97"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จากเรื่องที่สื่อสารกับคณะกรรมการตรวจสอบ</w:t>
      </w:r>
      <w:r w:rsidRPr="001A3D9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3D9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ข้าพเจ้าได้พิจารณาเรื่องต่าง</w:t>
      </w:r>
      <w:r w:rsidRPr="001A3D9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3D97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1A3D9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3D97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ที่สุดในการตรวจสอบงบการเงินรวมและเฉพาะบริษัทในงวดปัจจุบันและกำหนดเป็นเรื่องสำคัญในการตรวจสอบ</w:t>
      </w:r>
      <w:r w:rsidRPr="001A3D9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3D9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</w:t>
      </w:r>
      <w:r w:rsidRPr="001A3D9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3D97">
        <w:rPr>
          <w:rFonts w:ascii="Browallia New" w:hAnsi="Browallia New" w:cs="Browallia New" w:hint="cs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Pr="001A3D9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3D97">
        <w:rPr>
          <w:rFonts w:ascii="Browallia New" w:hAnsi="Browallia New" w:cs="Browallia New" w:hint="cs"/>
          <w:sz w:val="28"/>
          <w:szCs w:val="28"/>
          <w:cs/>
          <w:lang w:bidi="th-TH"/>
        </w:rPr>
        <w:t>หรือในสถานการณ์ที่ยากที่จะเกิดขึ้น</w:t>
      </w:r>
      <w:r w:rsidRPr="001A3D9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3D9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="00F21957" w:rsidRPr="00F21957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</w:p>
    <w:p w14:paraId="7B70B33A" w14:textId="6086C7E5" w:rsidR="00D55512" w:rsidRPr="00F21957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AF8BE9" w14:textId="42973CD1" w:rsidR="001A1A2C" w:rsidRPr="00F21957" w:rsidRDefault="001A1A2C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3A970FE" w14:textId="77777777" w:rsidR="004B2E22" w:rsidRPr="00F21957" w:rsidRDefault="004B2E2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6EA7405" w14:textId="33EB4866" w:rsidR="001A1723" w:rsidRPr="00F21957" w:rsidRDefault="00BA1AC6" w:rsidP="001A172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BA1AC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เกษณี</w:t>
      </w:r>
      <w:r w:rsidRPr="00BA1AC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BA1AC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สระทองพูล</w:t>
      </w:r>
      <w:r w:rsidR="00F21957" w:rsidRPr="00F21957">
        <w:rPr>
          <w:rFonts w:ascii="Browallia New" w:hAnsi="Browallia New" w:cs="Browallia New" w:hint="cs"/>
          <w:b/>
          <w:bCs/>
          <w:sz w:val="28"/>
          <w:szCs w:val="28"/>
          <w:lang w:val="en-US" w:bidi="th-TH"/>
        </w:rPr>
        <w:t xml:space="preserve"> </w:t>
      </w:r>
    </w:p>
    <w:p w14:paraId="20AC4662" w14:textId="77777777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C14D0DB" w14:textId="49CA07D8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shd w:val="clear" w:color="auto" w:fill="E0E0E0"/>
          <w:lang w:val="en-US" w:bidi="th-TH"/>
        </w:rPr>
      </w:pP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เลขทะเบียน</w:t>
      </w:r>
      <w:r w:rsidR="00F21957" w:rsidRPr="00F21957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="00BA1AC6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159D1E54" w14:textId="77777777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7A13BE8" w14:textId="78E4420E" w:rsidR="00E17598" w:rsidRPr="00F21957" w:rsidRDefault="00E17598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F21957" w:rsidRPr="00F21957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แกรนท์</w:t>
      </w:r>
      <w:r w:rsidR="00F21957" w:rsidRPr="00F21957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proofErr w:type="spellStart"/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ตัน</w:t>
      </w:r>
      <w:r w:rsidR="00F21957" w:rsidRPr="00F21957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</w:p>
    <w:p w14:paraId="0F840063" w14:textId="77777777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A68709B" w14:textId="62FB8DB1" w:rsidR="0051206C" w:rsidRPr="00F21957" w:rsidRDefault="008A4583" w:rsidP="00B8425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DB72B2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มีนาคม</w:t>
      </w:r>
      <w:r w:rsidR="00DB72B2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DB72B2">
        <w:rPr>
          <w:rFonts w:ascii="Browallia New" w:hAnsi="Browallia New" w:cs="Browallia New"/>
          <w:sz w:val="28"/>
          <w:szCs w:val="28"/>
          <w:lang w:val="en-US" w:bidi="th-TH"/>
        </w:rPr>
        <w:t>2569</w:t>
      </w:r>
    </w:p>
    <w:sectPr w:rsidR="0051206C" w:rsidRPr="00F21957" w:rsidSect="005669E9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F7BEE" w14:textId="77777777" w:rsidR="009879F4" w:rsidRDefault="009879F4">
      <w:r>
        <w:separator/>
      </w:r>
    </w:p>
  </w:endnote>
  <w:endnote w:type="continuationSeparator" w:id="0">
    <w:p w14:paraId="01CAACA0" w14:textId="77777777" w:rsidR="009879F4" w:rsidRDefault="009879F4">
      <w:r>
        <w:continuationSeparator/>
      </w:r>
    </w:p>
  </w:endnote>
  <w:endnote w:type="continuationNotice" w:id="1">
    <w:p w14:paraId="4675884B" w14:textId="77777777" w:rsidR="009879F4" w:rsidRDefault="009879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7B556" w14:textId="77777777" w:rsidR="009879F4" w:rsidRDefault="009879F4">
      <w:bookmarkStart w:id="0" w:name="_Hlk482348182"/>
      <w:bookmarkEnd w:id="0"/>
      <w:r>
        <w:separator/>
      </w:r>
    </w:p>
  </w:footnote>
  <w:footnote w:type="continuationSeparator" w:id="0">
    <w:p w14:paraId="7472D306" w14:textId="77777777" w:rsidR="009879F4" w:rsidRDefault="009879F4">
      <w:r>
        <w:continuationSeparator/>
      </w:r>
    </w:p>
  </w:footnote>
  <w:footnote w:type="continuationNotice" w:id="1">
    <w:p w14:paraId="206E7806" w14:textId="77777777" w:rsidR="009879F4" w:rsidRDefault="009879F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49D96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8B5C2" w14:textId="1F7F3D19" w:rsidR="00B63D0E" w:rsidRDefault="00B63D0E" w:rsidP="00D96128">
    <w:pPr>
      <w:pStyle w:val="Header"/>
      <w:jc w:val="right"/>
    </w:pPr>
  </w:p>
  <w:p w14:paraId="5F51A034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F2C7F" w14:textId="77777777" w:rsidR="00D15EA5" w:rsidRDefault="00D15EA5" w:rsidP="00996C03">
    <w:pPr>
      <w:pStyle w:val="Header"/>
      <w:tabs>
        <w:tab w:val="clear" w:pos="8562"/>
        <w:tab w:val="left" w:pos="5328"/>
      </w:tabs>
      <w:spacing w:after="1200"/>
    </w:pPr>
  </w:p>
  <w:p w14:paraId="4C7ACF70" w14:textId="0220AEC3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1E74EA95" w14:textId="77777777" w:rsidR="00D460E7" w:rsidRDefault="00D460E7" w:rsidP="00D15EA5">
    <w:pPr>
      <w:pStyle w:val="Header"/>
    </w:pPr>
    <w:bookmarkStart w:id="1" w:name="Footer3_tbl"/>
    <w:bookmarkEnd w:id="1"/>
  </w:p>
  <w:p w14:paraId="06582961" w14:textId="4DB559DD" w:rsidR="00D460E7" w:rsidRPr="00C72A93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1D74BF"/>
    <w:multiLevelType w:val="hybridMultilevel"/>
    <w:tmpl w:val="36F2346E"/>
    <w:lvl w:ilvl="0" w:tplc="B75AB1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B320A3C"/>
    <w:multiLevelType w:val="hybridMultilevel"/>
    <w:tmpl w:val="944E00C6"/>
    <w:lvl w:ilvl="0" w:tplc="19C6015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B21F8"/>
    <w:multiLevelType w:val="multilevel"/>
    <w:tmpl w:val="FAE6F968"/>
    <w:numStyleLink w:val="GTListBullet"/>
  </w:abstractNum>
  <w:abstractNum w:abstractNumId="14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8BA7335"/>
    <w:multiLevelType w:val="hybridMultilevel"/>
    <w:tmpl w:val="69DA5234"/>
    <w:lvl w:ilvl="0" w:tplc="B75AB1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A976CF"/>
    <w:multiLevelType w:val="multilevel"/>
    <w:tmpl w:val="98FC98AC"/>
    <w:numStyleLink w:val="GTListNumber"/>
  </w:abstractNum>
  <w:abstractNum w:abstractNumId="18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5AD13BF7"/>
    <w:multiLevelType w:val="hybridMultilevel"/>
    <w:tmpl w:val="7F7411E4"/>
    <w:lvl w:ilvl="0" w:tplc="A660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DB5E6E"/>
    <w:multiLevelType w:val="multilevel"/>
    <w:tmpl w:val="FAE6F968"/>
    <w:numStyleLink w:val="GTListBullet"/>
  </w:abstractNum>
  <w:abstractNum w:abstractNumId="22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3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2427B5"/>
    <w:multiLevelType w:val="hybridMultilevel"/>
    <w:tmpl w:val="075CA0F4"/>
    <w:lvl w:ilvl="0" w:tplc="4D644F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3A40DB"/>
    <w:multiLevelType w:val="hybridMultilevel"/>
    <w:tmpl w:val="7F9AB166"/>
    <w:lvl w:ilvl="0" w:tplc="1D780CA2">
      <w:start w:val="644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F7778"/>
    <w:multiLevelType w:val="hybridMultilevel"/>
    <w:tmpl w:val="D2C6819E"/>
    <w:lvl w:ilvl="0" w:tplc="99EC8A7A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24C95"/>
    <w:multiLevelType w:val="multilevel"/>
    <w:tmpl w:val="0D561ACA"/>
    <w:numStyleLink w:val="GTNumberedHeadings"/>
  </w:abstractNum>
  <w:num w:numId="1" w16cid:durableId="1503936050">
    <w:abstractNumId w:val="3"/>
  </w:num>
  <w:num w:numId="2" w16cid:durableId="2017003386">
    <w:abstractNumId w:val="2"/>
  </w:num>
  <w:num w:numId="3" w16cid:durableId="389501371">
    <w:abstractNumId w:val="1"/>
  </w:num>
  <w:num w:numId="4" w16cid:durableId="1889024227">
    <w:abstractNumId w:val="0"/>
  </w:num>
  <w:num w:numId="5" w16cid:durableId="1198859381">
    <w:abstractNumId w:val="8"/>
  </w:num>
  <w:num w:numId="6" w16cid:durableId="1709183259">
    <w:abstractNumId w:val="5"/>
  </w:num>
  <w:num w:numId="7" w16cid:durableId="2115398078">
    <w:abstractNumId w:val="14"/>
  </w:num>
  <w:num w:numId="8" w16cid:durableId="1898585157">
    <w:abstractNumId w:val="27"/>
  </w:num>
  <w:num w:numId="9" w16cid:durableId="228272338">
    <w:abstractNumId w:val="5"/>
  </w:num>
  <w:num w:numId="10" w16cid:durableId="355230474">
    <w:abstractNumId w:val="22"/>
  </w:num>
  <w:num w:numId="11" w16cid:durableId="975835648">
    <w:abstractNumId w:val="19"/>
  </w:num>
  <w:num w:numId="12" w16cid:durableId="1482969083">
    <w:abstractNumId w:val="4"/>
  </w:num>
  <w:num w:numId="13" w16cid:durableId="227766339">
    <w:abstractNumId w:val="11"/>
  </w:num>
  <w:num w:numId="14" w16cid:durableId="617296256">
    <w:abstractNumId w:val="9"/>
  </w:num>
  <w:num w:numId="15" w16cid:durableId="1839273265">
    <w:abstractNumId w:val="11"/>
  </w:num>
  <w:num w:numId="16" w16cid:durableId="2071076104">
    <w:abstractNumId w:val="13"/>
  </w:num>
  <w:num w:numId="17" w16cid:durableId="1789085351">
    <w:abstractNumId w:val="15"/>
  </w:num>
  <w:num w:numId="18" w16cid:durableId="638459589">
    <w:abstractNumId w:val="22"/>
  </w:num>
  <w:num w:numId="19" w16cid:durableId="2054378847">
    <w:abstractNumId w:val="19"/>
  </w:num>
  <w:num w:numId="20" w16cid:durableId="1803189867">
    <w:abstractNumId w:val="4"/>
  </w:num>
  <w:num w:numId="21" w16cid:durableId="1654792686">
    <w:abstractNumId w:val="11"/>
  </w:num>
  <w:num w:numId="22" w16cid:durableId="2049180277">
    <w:abstractNumId w:val="9"/>
  </w:num>
  <w:num w:numId="23" w16cid:durableId="1098017037">
    <w:abstractNumId w:val="9"/>
  </w:num>
  <w:num w:numId="24" w16cid:durableId="1368027806">
    <w:abstractNumId w:val="9"/>
  </w:num>
  <w:num w:numId="25" w16cid:durableId="1187599809">
    <w:abstractNumId w:val="11"/>
  </w:num>
  <w:num w:numId="26" w16cid:durableId="2071924924">
    <w:abstractNumId w:val="11"/>
  </w:num>
  <w:num w:numId="27" w16cid:durableId="435370444">
    <w:abstractNumId w:val="11"/>
  </w:num>
  <w:num w:numId="28" w16cid:durableId="853572012">
    <w:abstractNumId w:val="21"/>
  </w:num>
  <w:num w:numId="29" w16cid:durableId="1024408566">
    <w:abstractNumId w:val="21"/>
  </w:num>
  <w:num w:numId="30" w16cid:durableId="762800742">
    <w:abstractNumId w:val="21"/>
  </w:num>
  <w:num w:numId="31" w16cid:durableId="449323352">
    <w:abstractNumId w:val="17"/>
  </w:num>
  <w:num w:numId="32" w16cid:durableId="665595216">
    <w:abstractNumId w:val="17"/>
  </w:num>
  <w:num w:numId="33" w16cid:durableId="1922447110">
    <w:abstractNumId w:val="17"/>
  </w:num>
  <w:num w:numId="34" w16cid:durableId="108595357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1820742">
    <w:abstractNumId w:val="23"/>
  </w:num>
  <w:num w:numId="36" w16cid:durableId="46148051">
    <w:abstractNumId w:val="24"/>
  </w:num>
  <w:num w:numId="37" w16cid:durableId="7537432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73947094">
    <w:abstractNumId w:val="10"/>
  </w:num>
  <w:num w:numId="39" w16cid:durableId="1593664711">
    <w:abstractNumId w:val="18"/>
  </w:num>
  <w:num w:numId="40" w16cid:durableId="755981032">
    <w:abstractNumId w:val="6"/>
  </w:num>
  <w:num w:numId="41" w16cid:durableId="1280910414">
    <w:abstractNumId w:val="12"/>
  </w:num>
  <w:num w:numId="42" w16cid:durableId="1032270920">
    <w:abstractNumId w:val="20"/>
  </w:num>
  <w:num w:numId="43" w16cid:durableId="1763993988">
    <w:abstractNumId w:val="16"/>
  </w:num>
  <w:num w:numId="44" w16cid:durableId="1809476429">
    <w:abstractNumId w:val="7"/>
  </w:num>
  <w:num w:numId="45" w16cid:durableId="2099401107">
    <w:abstractNumId w:val="26"/>
  </w:num>
  <w:num w:numId="46" w16cid:durableId="1901406957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151"/>
    <w:rsid w:val="000028E5"/>
    <w:rsid w:val="00002F8F"/>
    <w:rsid w:val="00004B8D"/>
    <w:rsid w:val="00014C21"/>
    <w:rsid w:val="000162B0"/>
    <w:rsid w:val="00020320"/>
    <w:rsid w:val="00020EC8"/>
    <w:rsid w:val="00021939"/>
    <w:rsid w:val="00024F10"/>
    <w:rsid w:val="000266F2"/>
    <w:rsid w:val="000274B5"/>
    <w:rsid w:val="0003023B"/>
    <w:rsid w:val="00031D17"/>
    <w:rsid w:val="00032349"/>
    <w:rsid w:val="000343ED"/>
    <w:rsid w:val="00034C72"/>
    <w:rsid w:val="00037C4A"/>
    <w:rsid w:val="00044ACE"/>
    <w:rsid w:val="0004550E"/>
    <w:rsid w:val="00052614"/>
    <w:rsid w:val="000554DC"/>
    <w:rsid w:val="000568DD"/>
    <w:rsid w:val="00066D95"/>
    <w:rsid w:val="00067119"/>
    <w:rsid w:val="000671F6"/>
    <w:rsid w:val="000723F7"/>
    <w:rsid w:val="00074485"/>
    <w:rsid w:val="00074B83"/>
    <w:rsid w:val="000773B0"/>
    <w:rsid w:val="000805B5"/>
    <w:rsid w:val="000828F1"/>
    <w:rsid w:val="00082F59"/>
    <w:rsid w:val="00087C1F"/>
    <w:rsid w:val="000905D1"/>
    <w:rsid w:val="00094333"/>
    <w:rsid w:val="000947A8"/>
    <w:rsid w:val="00095066"/>
    <w:rsid w:val="00097FAB"/>
    <w:rsid w:val="000A2FE6"/>
    <w:rsid w:val="000A313B"/>
    <w:rsid w:val="000A35FA"/>
    <w:rsid w:val="000A4324"/>
    <w:rsid w:val="000A5C16"/>
    <w:rsid w:val="000B1197"/>
    <w:rsid w:val="000B516F"/>
    <w:rsid w:val="000B65E3"/>
    <w:rsid w:val="000B7090"/>
    <w:rsid w:val="000C79A0"/>
    <w:rsid w:val="000D219B"/>
    <w:rsid w:val="000D267D"/>
    <w:rsid w:val="000D62C5"/>
    <w:rsid w:val="000D74A2"/>
    <w:rsid w:val="000E0467"/>
    <w:rsid w:val="000E52CE"/>
    <w:rsid w:val="000E79AA"/>
    <w:rsid w:val="000F1C7B"/>
    <w:rsid w:val="000F3AAB"/>
    <w:rsid w:val="000F3F39"/>
    <w:rsid w:val="000F4143"/>
    <w:rsid w:val="000F6E25"/>
    <w:rsid w:val="001011DF"/>
    <w:rsid w:val="00103309"/>
    <w:rsid w:val="00112265"/>
    <w:rsid w:val="00112B69"/>
    <w:rsid w:val="00112C09"/>
    <w:rsid w:val="0011726F"/>
    <w:rsid w:val="00130BF1"/>
    <w:rsid w:val="001316D3"/>
    <w:rsid w:val="00132182"/>
    <w:rsid w:val="001332B2"/>
    <w:rsid w:val="00134B1D"/>
    <w:rsid w:val="001461A2"/>
    <w:rsid w:val="001529BC"/>
    <w:rsid w:val="00153AFF"/>
    <w:rsid w:val="001554CD"/>
    <w:rsid w:val="00155A91"/>
    <w:rsid w:val="001613E2"/>
    <w:rsid w:val="00161430"/>
    <w:rsid w:val="00162397"/>
    <w:rsid w:val="0016254D"/>
    <w:rsid w:val="0016459D"/>
    <w:rsid w:val="001650A8"/>
    <w:rsid w:val="00167017"/>
    <w:rsid w:val="00167565"/>
    <w:rsid w:val="00174048"/>
    <w:rsid w:val="00174051"/>
    <w:rsid w:val="001747A4"/>
    <w:rsid w:val="001768E4"/>
    <w:rsid w:val="00184046"/>
    <w:rsid w:val="00184B68"/>
    <w:rsid w:val="0018652B"/>
    <w:rsid w:val="00187E01"/>
    <w:rsid w:val="0019210D"/>
    <w:rsid w:val="0019224B"/>
    <w:rsid w:val="00192B4F"/>
    <w:rsid w:val="001934F8"/>
    <w:rsid w:val="001A1723"/>
    <w:rsid w:val="001A1A2C"/>
    <w:rsid w:val="001A366D"/>
    <w:rsid w:val="001A3BFB"/>
    <w:rsid w:val="001A3C20"/>
    <w:rsid w:val="001A3D97"/>
    <w:rsid w:val="001A4C3B"/>
    <w:rsid w:val="001A6F84"/>
    <w:rsid w:val="001B198C"/>
    <w:rsid w:val="001B1D35"/>
    <w:rsid w:val="001B4A28"/>
    <w:rsid w:val="001B6833"/>
    <w:rsid w:val="001B7388"/>
    <w:rsid w:val="001C50FF"/>
    <w:rsid w:val="001D01EE"/>
    <w:rsid w:val="001D2302"/>
    <w:rsid w:val="001D2C0F"/>
    <w:rsid w:val="001D7BB3"/>
    <w:rsid w:val="001E0296"/>
    <w:rsid w:val="001E0D73"/>
    <w:rsid w:val="001E12A6"/>
    <w:rsid w:val="001E2055"/>
    <w:rsid w:val="001E487B"/>
    <w:rsid w:val="001E498F"/>
    <w:rsid w:val="001E7FB8"/>
    <w:rsid w:val="00200231"/>
    <w:rsid w:val="00201229"/>
    <w:rsid w:val="00206E9B"/>
    <w:rsid w:val="00212CF3"/>
    <w:rsid w:val="002132E6"/>
    <w:rsid w:val="002142F1"/>
    <w:rsid w:val="00214AAD"/>
    <w:rsid w:val="00214C9D"/>
    <w:rsid w:val="0021562B"/>
    <w:rsid w:val="00215A85"/>
    <w:rsid w:val="002227B1"/>
    <w:rsid w:val="00223EA2"/>
    <w:rsid w:val="0022518C"/>
    <w:rsid w:val="002252FF"/>
    <w:rsid w:val="00231CD5"/>
    <w:rsid w:val="00236787"/>
    <w:rsid w:val="002371B4"/>
    <w:rsid w:val="00237A7E"/>
    <w:rsid w:val="00241F16"/>
    <w:rsid w:val="0024436B"/>
    <w:rsid w:val="00247969"/>
    <w:rsid w:val="00256343"/>
    <w:rsid w:val="0025743E"/>
    <w:rsid w:val="0026182A"/>
    <w:rsid w:val="00266E09"/>
    <w:rsid w:val="00267296"/>
    <w:rsid w:val="002674EA"/>
    <w:rsid w:val="00267BA6"/>
    <w:rsid w:val="0027364E"/>
    <w:rsid w:val="002746C6"/>
    <w:rsid w:val="00274E0B"/>
    <w:rsid w:val="002769E9"/>
    <w:rsid w:val="00276A62"/>
    <w:rsid w:val="00277EBE"/>
    <w:rsid w:val="00280186"/>
    <w:rsid w:val="0028375D"/>
    <w:rsid w:val="002838FB"/>
    <w:rsid w:val="00284322"/>
    <w:rsid w:val="002843A9"/>
    <w:rsid w:val="00285249"/>
    <w:rsid w:val="002854B5"/>
    <w:rsid w:val="002870A6"/>
    <w:rsid w:val="002917C3"/>
    <w:rsid w:val="00297A63"/>
    <w:rsid w:val="002A20F3"/>
    <w:rsid w:val="002A252E"/>
    <w:rsid w:val="002A5A0F"/>
    <w:rsid w:val="002A60C8"/>
    <w:rsid w:val="002B2449"/>
    <w:rsid w:val="002B4A96"/>
    <w:rsid w:val="002B5A4A"/>
    <w:rsid w:val="002C0A6A"/>
    <w:rsid w:val="002C623D"/>
    <w:rsid w:val="002D0B19"/>
    <w:rsid w:val="002D1818"/>
    <w:rsid w:val="002D2B74"/>
    <w:rsid w:val="002D4D05"/>
    <w:rsid w:val="002D5A0F"/>
    <w:rsid w:val="002D650C"/>
    <w:rsid w:val="002D6E25"/>
    <w:rsid w:val="002E02F4"/>
    <w:rsid w:val="002E16E0"/>
    <w:rsid w:val="002E6C6A"/>
    <w:rsid w:val="002E74E0"/>
    <w:rsid w:val="002E7F1E"/>
    <w:rsid w:val="002F0AF0"/>
    <w:rsid w:val="002F2DEB"/>
    <w:rsid w:val="002F3903"/>
    <w:rsid w:val="002F4A52"/>
    <w:rsid w:val="002F6376"/>
    <w:rsid w:val="002F6FCE"/>
    <w:rsid w:val="002F7D90"/>
    <w:rsid w:val="002F7E7A"/>
    <w:rsid w:val="0030026A"/>
    <w:rsid w:val="003027CF"/>
    <w:rsid w:val="0030417E"/>
    <w:rsid w:val="00305173"/>
    <w:rsid w:val="0030528F"/>
    <w:rsid w:val="00306A69"/>
    <w:rsid w:val="00312089"/>
    <w:rsid w:val="00312949"/>
    <w:rsid w:val="00313B17"/>
    <w:rsid w:val="00317D9E"/>
    <w:rsid w:val="00321A76"/>
    <w:rsid w:val="00322D49"/>
    <w:rsid w:val="00324558"/>
    <w:rsid w:val="00330AA1"/>
    <w:rsid w:val="00330E82"/>
    <w:rsid w:val="00335E5B"/>
    <w:rsid w:val="003366CF"/>
    <w:rsid w:val="003376AC"/>
    <w:rsid w:val="00342BCF"/>
    <w:rsid w:val="00350046"/>
    <w:rsid w:val="00354F5D"/>
    <w:rsid w:val="00356F2E"/>
    <w:rsid w:val="00364FBD"/>
    <w:rsid w:val="00365ECE"/>
    <w:rsid w:val="003744DA"/>
    <w:rsid w:val="00375C8A"/>
    <w:rsid w:val="00380297"/>
    <w:rsid w:val="003802BF"/>
    <w:rsid w:val="00384899"/>
    <w:rsid w:val="00384904"/>
    <w:rsid w:val="00393C62"/>
    <w:rsid w:val="00397DE0"/>
    <w:rsid w:val="003A7646"/>
    <w:rsid w:val="003B377F"/>
    <w:rsid w:val="003B41B9"/>
    <w:rsid w:val="003B4CCD"/>
    <w:rsid w:val="003B4DED"/>
    <w:rsid w:val="003C12C5"/>
    <w:rsid w:val="003C1475"/>
    <w:rsid w:val="003C27EF"/>
    <w:rsid w:val="003C32E9"/>
    <w:rsid w:val="003C3898"/>
    <w:rsid w:val="003C421A"/>
    <w:rsid w:val="003C5C7C"/>
    <w:rsid w:val="003D2605"/>
    <w:rsid w:val="003D3C36"/>
    <w:rsid w:val="003D3E15"/>
    <w:rsid w:val="003D64D6"/>
    <w:rsid w:val="003E034A"/>
    <w:rsid w:val="003E283F"/>
    <w:rsid w:val="003E3E21"/>
    <w:rsid w:val="003E7AE9"/>
    <w:rsid w:val="003F0EA6"/>
    <w:rsid w:val="003F16DE"/>
    <w:rsid w:val="003F4F3F"/>
    <w:rsid w:val="00400DED"/>
    <w:rsid w:val="004015F3"/>
    <w:rsid w:val="00405EDE"/>
    <w:rsid w:val="00416281"/>
    <w:rsid w:val="00422353"/>
    <w:rsid w:val="00426915"/>
    <w:rsid w:val="004304F3"/>
    <w:rsid w:val="0043197A"/>
    <w:rsid w:val="00433F63"/>
    <w:rsid w:val="004341EB"/>
    <w:rsid w:val="00435788"/>
    <w:rsid w:val="004359E6"/>
    <w:rsid w:val="004367BC"/>
    <w:rsid w:val="00437669"/>
    <w:rsid w:val="0044225F"/>
    <w:rsid w:val="00443B89"/>
    <w:rsid w:val="00443CE3"/>
    <w:rsid w:val="004515FB"/>
    <w:rsid w:val="00452E7B"/>
    <w:rsid w:val="004546FA"/>
    <w:rsid w:val="00456C63"/>
    <w:rsid w:val="00461E0D"/>
    <w:rsid w:val="004641D6"/>
    <w:rsid w:val="00470A1C"/>
    <w:rsid w:val="00471EF3"/>
    <w:rsid w:val="00474C3A"/>
    <w:rsid w:val="0047769A"/>
    <w:rsid w:val="00481FE7"/>
    <w:rsid w:val="00484A03"/>
    <w:rsid w:val="0048532C"/>
    <w:rsid w:val="004873F4"/>
    <w:rsid w:val="0049103F"/>
    <w:rsid w:val="004921B6"/>
    <w:rsid w:val="004943DA"/>
    <w:rsid w:val="00497E6F"/>
    <w:rsid w:val="004A0DFE"/>
    <w:rsid w:val="004A31FE"/>
    <w:rsid w:val="004A3C62"/>
    <w:rsid w:val="004A52EF"/>
    <w:rsid w:val="004A717B"/>
    <w:rsid w:val="004B2E22"/>
    <w:rsid w:val="004B518E"/>
    <w:rsid w:val="004C0971"/>
    <w:rsid w:val="004C0C25"/>
    <w:rsid w:val="004C1432"/>
    <w:rsid w:val="004C1F56"/>
    <w:rsid w:val="004C2111"/>
    <w:rsid w:val="004C2BD2"/>
    <w:rsid w:val="004C44FE"/>
    <w:rsid w:val="004C45AF"/>
    <w:rsid w:val="004C5EC9"/>
    <w:rsid w:val="004C732E"/>
    <w:rsid w:val="004C77BF"/>
    <w:rsid w:val="004D03B4"/>
    <w:rsid w:val="004D20AE"/>
    <w:rsid w:val="004D2796"/>
    <w:rsid w:val="004D29FD"/>
    <w:rsid w:val="004D3578"/>
    <w:rsid w:val="004E417F"/>
    <w:rsid w:val="004F0213"/>
    <w:rsid w:val="004F1A16"/>
    <w:rsid w:val="004F207F"/>
    <w:rsid w:val="004F5D91"/>
    <w:rsid w:val="00502DE7"/>
    <w:rsid w:val="00504494"/>
    <w:rsid w:val="005070FA"/>
    <w:rsid w:val="00511315"/>
    <w:rsid w:val="0051206C"/>
    <w:rsid w:val="0052186A"/>
    <w:rsid w:val="00531D8F"/>
    <w:rsid w:val="005321DA"/>
    <w:rsid w:val="00532476"/>
    <w:rsid w:val="00542715"/>
    <w:rsid w:val="00547541"/>
    <w:rsid w:val="005508A2"/>
    <w:rsid w:val="00551365"/>
    <w:rsid w:val="00552A00"/>
    <w:rsid w:val="00555615"/>
    <w:rsid w:val="00557EB1"/>
    <w:rsid w:val="005627FF"/>
    <w:rsid w:val="00564D2B"/>
    <w:rsid w:val="005669E9"/>
    <w:rsid w:val="00567059"/>
    <w:rsid w:val="00575932"/>
    <w:rsid w:val="00577D61"/>
    <w:rsid w:val="005822AC"/>
    <w:rsid w:val="00583052"/>
    <w:rsid w:val="00593D33"/>
    <w:rsid w:val="00597232"/>
    <w:rsid w:val="005A1D91"/>
    <w:rsid w:val="005A285A"/>
    <w:rsid w:val="005A3198"/>
    <w:rsid w:val="005A4DD3"/>
    <w:rsid w:val="005A63BD"/>
    <w:rsid w:val="005A670C"/>
    <w:rsid w:val="005B22ED"/>
    <w:rsid w:val="005B405A"/>
    <w:rsid w:val="005C12BB"/>
    <w:rsid w:val="005C2CCB"/>
    <w:rsid w:val="005C508D"/>
    <w:rsid w:val="005C6479"/>
    <w:rsid w:val="005C66F7"/>
    <w:rsid w:val="005C69FD"/>
    <w:rsid w:val="005D18F0"/>
    <w:rsid w:val="005D238B"/>
    <w:rsid w:val="005D33FE"/>
    <w:rsid w:val="005D7025"/>
    <w:rsid w:val="005E2D67"/>
    <w:rsid w:val="005E5578"/>
    <w:rsid w:val="005E6C7B"/>
    <w:rsid w:val="005F3E60"/>
    <w:rsid w:val="005F4AAA"/>
    <w:rsid w:val="005F4D62"/>
    <w:rsid w:val="005F4DFA"/>
    <w:rsid w:val="005F72DE"/>
    <w:rsid w:val="00601C1A"/>
    <w:rsid w:val="006023EB"/>
    <w:rsid w:val="00610C39"/>
    <w:rsid w:val="00610ED7"/>
    <w:rsid w:val="0061116F"/>
    <w:rsid w:val="00611B47"/>
    <w:rsid w:val="00615338"/>
    <w:rsid w:val="00620CE3"/>
    <w:rsid w:val="00621086"/>
    <w:rsid w:val="00626F05"/>
    <w:rsid w:val="00627756"/>
    <w:rsid w:val="00630D79"/>
    <w:rsid w:val="006335BC"/>
    <w:rsid w:val="006365A1"/>
    <w:rsid w:val="00636AA2"/>
    <w:rsid w:val="0063712D"/>
    <w:rsid w:val="00641CC4"/>
    <w:rsid w:val="00642EA7"/>
    <w:rsid w:val="00650A72"/>
    <w:rsid w:val="00653A77"/>
    <w:rsid w:val="0065596D"/>
    <w:rsid w:val="00660D08"/>
    <w:rsid w:val="00663DAA"/>
    <w:rsid w:val="006647EC"/>
    <w:rsid w:val="00665F87"/>
    <w:rsid w:val="0066654C"/>
    <w:rsid w:val="00666764"/>
    <w:rsid w:val="0066694B"/>
    <w:rsid w:val="00667DB6"/>
    <w:rsid w:val="00670CF9"/>
    <w:rsid w:val="00672B75"/>
    <w:rsid w:val="00674B22"/>
    <w:rsid w:val="0067552B"/>
    <w:rsid w:val="006771E8"/>
    <w:rsid w:val="00677C01"/>
    <w:rsid w:val="00680168"/>
    <w:rsid w:val="00680A88"/>
    <w:rsid w:val="00682DA4"/>
    <w:rsid w:val="00683CC7"/>
    <w:rsid w:val="00683E46"/>
    <w:rsid w:val="00685A93"/>
    <w:rsid w:val="0068784D"/>
    <w:rsid w:val="00692CA5"/>
    <w:rsid w:val="006932D7"/>
    <w:rsid w:val="006A20A6"/>
    <w:rsid w:val="006A3700"/>
    <w:rsid w:val="006A400F"/>
    <w:rsid w:val="006A5169"/>
    <w:rsid w:val="006A6DC5"/>
    <w:rsid w:val="006B06A2"/>
    <w:rsid w:val="006B215D"/>
    <w:rsid w:val="006B35EC"/>
    <w:rsid w:val="006B3C25"/>
    <w:rsid w:val="006B4E52"/>
    <w:rsid w:val="006C24E6"/>
    <w:rsid w:val="006C3462"/>
    <w:rsid w:val="006C3D37"/>
    <w:rsid w:val="006C5718"/>
    <w:rsid w:val="006C6376"/>
    <w:rsid w:val="006D4B5F"/>
    <w:rsid w:val="006D6FF5"/>
    <w:rsid w:val="006D767C"/>
    <w:rsid w:val="006E0BB7"/>
    <w:rsid w:val="006E3051"/>
    <w:rsid w:val="006F1B19"/>
    <w:rsid w:val="006F29ED"/>
    <w:rsid w:val="006F3A14"/>
    <w:rsid w:val="006F4F77"/>
    <w:rsid w:val="006F63DD"/>
    <w:rsid w:val="0070147C"/>
    <w:rsid w:val="0070195E"/>
    <w:rsid w:val="00702EE1"/>
    <w:rsid w:val="0071160E"/>
    <w:rsid w:val="00714FD6"/>
    <w:rsid w:val="00715665"/>
    <w:rsid w:val="007265F7"/>
    <w:rsid w:val="0072693C"/>
    <w:rsid w:val="00730A84"/>
    <w:rsid w:val="00731894"/>
    <w:rsid w:val="00734D83"/>
    <w:rsid w:val="0073663A"/>
    <w:rsid w:val="00742E67"/>
    <w:rsid w:val="007434B5"/>
    <w:rsid w:val="00746796"/>
    <w:rsid w:val="00746D91"/>
    <w:rsid w:val="0075147D"/>
    <w:rsid w:val="007518A3"/>
    <w:rsid w:val="00753259"/>
    <w:rsid w:val="00754020"/>
    <w:rsid w:val="00754EBC"/>
    <w:rsid w:val="00755089"/>
    <w:rsid w:val="0075598A"/>
    <w:rsid w:val="007560F3"/>
    <w:rsid w:val="00757EF9"/>
    <w:rsid w:val="00761813"/>
    <w:rsid w:val="00767C49"/>
    <w:rsid w:val="00771B85"/>
    <w:rsid w:val="00771E47"/>
    <w:rsid w:val="00773036"/>
    <w:rsid w:val="00774291"/>
    <w:rsid w:val="00775DA6"/>
    <w:rsid w:val="0078170A"/>
    <w:rsid w:val="00784200"/>
    <w:rsid w:val="00785DC0"/>
    <w:rsid w:val="007871A4"/>
    <w:rsid w:val="00790956"/>
    <w:rsid w:val="00791F2B"/>
    <w:rsid w:val="007922BD"/>
    <w:rsid w:val="00794636"/>
    <w:rsid w:val="0079502D"/>
    <w:rsid w:val="007953C3"/>
    <w:rsid w:val="007A0755"/>
    <w:rsid w:val="007A31D9"/>
    <w:rsid w:val="007A6661"/>
    <w:rsid w:val="007A7480"/>
    <w:rsid w:val="007A74F9"/>
    <w:rsid w:val="007B41E8"/>
    <w:rsid w:val="007C1DA4"/>
    <w:rsid w:val="007C2CC3"/>
    <w:rsid w:val="007C4193"/>
    <w:rsid w:val="007D1C25"/>
    <w:rsid w:val="007D41A1"/>
    <w:rsid w:val="007D4832"/>
    <w:rsid w:val="007D6A98"/>
    <w:rsid w:val="008033D0"/>
    <w:rsid w:val="00803FB6"/>
    <w:rsid w:val="008059EF"/>
    <w:rsid w:val="00811F03"/>
    <w:rsid w:val="008128F7"/>
    <w:rsid w:val="00812938"/>
    <w:rsid w:val="0081382E"/>
    <w:rsid w:val="00821EA6"/>
    <w:rsid w:val="00823ED3"/>
    <w:rsid w:val="00823F34"/>
    <w:rsid w:val="008246D3"/>
    <w:rsid w:val="00827736"/>
    <w:rsid w:val="00827B71"/>
    <w:rsid w:val="00830DAC"/>
    <w:rsid w:val="0083134C"/>
    <w:rsid w:val="00831452"/>
    <w:rsid w:val="00832F51"/>
    <w:rsid w:val="00834C54"/>
    <w:rsid w:val="008376F1"/>
    <w:rsid w:val="00841352"/>
    <w:rsid w:val="00842EDB"/>
    <w:rsid w:val="00843100"/>
    <w:rsid w:val="00845A9B"/>
    <w:rsid w:val="00847054"/>
    <w:rsid w:val="00850876"/>
    <w:rsid w:val="00850F25"/>
    <w:rsid w:val="00851D8B"/>
    <w:rsid w:val="008534AA"/>
    <w:rsid w:val="00855C99"/>
    <w:rsid w:val="0085629A"/>
    <w:rsid w:val="008719C2"/>
    <w:rsid w:val="00873BA2"/>
    <w:rsid w:val="00874CE1"/>
    <w:rsid w:val="00875196"/>
    <w:rsid w:val="00884FF7"/>
    <w:rsid w:val="00887BB0"/>
    <w:rsid w:val="00891341"/>
    <w:rsid w:val="00893085"/>
    <w:rsid w:val="00894ACE"/>
    <w:rsid w:val="0089558C"/>
    <w:rsid w:val="008957A6"/>
    <w:rsid w:val="00896761"/>
    <w:rsid w:val="008A4583"/>
    <w:rsid w:val="008A667C"/>
    <w:rsid w:val="008B19D9"/>
    <w:rsid w:val="008B1FD3"/>
    <w:rsid w:val="008B204B"/>
    <w:rsid w:val="008B290E"/>
    <w:rsid w:val="008B766F"/>
    <w:rsid w:val="008C49AE"/>
    <w:rsid w:val="008C59F7"/>
    <w:rsid w:val="008D091F"/>
    <w:rsid w:val="008D1186"/>
    <w:rsid w:val="008D38E3"/>
    <w:rsid w:val="008D4F1F"/>
    <w:rsid w:val="008D71C0"/>
    <w:rsid w:val="008D7A3B"/>
    <w:rsid w:val="008E2491"/>
    <w:rsid w:val="008E5EC3"/>
    <w:rsid w:val="008E7687"/>
    <w:rsid w:val="008F0E3C"/>
    <w:rsid w:val="008F11FA"/>
    <w:rsid w:val="008F33AE"/>
    <w:rsid w:val="008F349D"/>
    <w:rsid w:val="008F4021"/>
    <w:rsid w:val="008F4ACA"/>
    <w:rsid w:val="008F7A51"/>
    <w:rsid w:val="00902A4B"/>
    <w:rsid w:val="0090657D"/>
    <w:rsid w:val="0090768C"/>
    <w:rsid w:val="00912F98"/>
    <w:rsid w:val="00917FBB"/>
    <w:rsid w:val="009219CA"/>
    <w:rsid w:val="009223D3"/>
    <w:rsid w:val="00922776"/>
    <w:rsid w:val="00931D7A"/>
    <w:rsid w:val="0093576B"/>
    <w:rsid w:val="00935D8D"/>
    <w:rsid w:val="00936FCD"/>
    <w:rsid w:val="00941E34"/>
    <w:rsid w:val="00942FE8"/>
    <w:rsid w:val="00945D4C"/>
    <w:rsid w:val="0095104C"/>
    <w:rsid w:val="009514BF"/>
    <w:rsid w:val="00953875"/>
    <w:rsid w:val="00955BA6"/>
    <w:rsid w:val="00956C0D"/>
    <w:rsid w:val="0095793D"/>
    <w:rsid w:val="00957E70"/>
    <w:rsid w:val="00960C11"/>
    <w:rsid w:val="00963D6F"/>
    <w:rsid w:val="00964344"/>
    <w:rsid w:val="00970DAB"/>
    <w:rsid w:val="0097321D"/>
    <w:rsid w:val="009741DB"/>
    <w:rsid w:val="00981240"/>
    <w:rsid w:val="00985435"/>
    <w:rsid w:val="009879F4"/>
    <w:rsid w:val="00990472"/>
    <w:rsid w:val="00990E0A"/>
    <w:rsid w:val="00992531"/>
    <w:rsid w:val="00993D93"/>
    <w:rsid w:val="00995CAB"/>
    <w:rsid w:val="00995CD5"/>
    <w:rsid w:val="00996BB5"/>
    <w:rsid w:val="00996C03"/>
    <w:rsid w:val="009970BA"/>
    <w:rsid w:val="009A1787"/>
    <w:rsid w:val="009A4F5A"/>
    <w:rsid w:val="009A62F6"/>
    <w:rsid w:val="009B024B"/>
    <w:rsid w:val="009B0D00"/>
    <w:rsid w:val="009B1F44"/>
    <w:rsid w:val="009B4573"/>
    <w:rsid w:val="009B5B1E"/>
    <w:rsid w:val="009B7307"/>
    <w:rsid w:val="009C002A"/>
    <w:rsid w:val="009C0EBF"/>
    <w:rsid w:val="009C445A"/>
    <w:rsid w:val="009D002D"/>
    <w:rsid w:val="009D0254"/>
    <w:rsid w:val="009D1D7A"/>
    <w:rsid w:val="009D6B9B"/>
    <w:rsid w:val="009E0B8D"/>
    <w:rsid w:val="009E1643"/>
    <w:rsid w:val="009E278C"/>
    <w:rsid w:val="009E3C38"/>
    <w:rsid w:val="009F018F"/>
    <w:rsid w:val="009F0E08"/>
    <w:rsid w:val="009F1610"/>
    <w:rsid w:val="009F3F7C"/>
    <w:rsid w:val="009F6EDC"/>
    <w:rsid w:val="00A02852"/>
    <w:rsid w:val="00A035CE"/>
    <w:rsid w:val="00A0495F"/>
    <w:rsid w:val="00A0537F"/>
    <w:rsid w:val="00A0602E"/>
    <w:rsid w:val="00A06C1F"/>
    <w:rsid w:val="00A07FFA"/>
    <w:rsid w:val="00A11B70"/>
    <w:rsid w:val="00A11FB4"/>
    <w:rsid w:val="00A141B8"/>
    <w:rsid w:val="00A1550B"/>
    <w:rsid w:val="00A1652C"/>
    <w:rsid w:val="00A1738D"/>
    <w:rsid w:val="00A21EAD"/>
    <w:rsid w:val="00A2271A"/>
    <w:rsid w:val="00A24585"/>
    <w:rsid w:val="00A2537B"/>
    <w:rsid w:val="00A31604"/>
    <w:rsid w:val="00A3192F"/>
    <w:rsid w:val="00A3263E"/>
    <w:rsid w:val="00A35782"/>
    <w:rsid w:val="00A362F9"/>
    <w:rsid w:val="00A36A60"/>
    <w:rsid w:val="00A36EB5"/>
    <w:rsid w:val="00A43EE6"/>
    <w:rsid w:val="00A47ECB"/>
    <w:rsid w:val="00A510F4"/>
    <w:rsid w:val="00A60F49"/>
    <w:rsid w:val="00A61E15"/>
    <w:rsid w:val="00A61EB2"/>
    <w:rsid w:val="00A622CA"/>
    <w:rsid w:val="00A634DC"/>
    <w:rsid w:val="00A66F91"/>
    <w:rsid w:val="00A70229"/>
    <w:rsid w:val="00A738E7"/>
    <w:rsid w:val="00A740D6"/>
    <w:rsid w:val="00A765DB"/>
    <w:rsid w:val="00A811F9"/>
    <w:rsid w:val="00A8721C"/>
    <w:rsid w:val="00A918D1"/>
    <w:rsid w:val="00A92A03"/>
    <w:rsid w:val="00A93A9A"/>
    <w:rsid w:val="00AA1D97"/>
    <w:rsid w:val="00AA2A49"/>
    <w:rsid w:val="00AA31FD"/>
    <w:rsid w:val="00AA3230"/>
    <w:rsid w:val="00AA5C16"/>
    <w:rsid w:val="00AB0C49"/>
    <w:rsid w:val="00AB0DED"/>
    <w:rsid w:val="00AB3C25"/>
    <w:rsid w:val="00AB3EA4"/>
    <w:rsid w:val="00AB4A98"/>
    <w:rsid w:val="00AC31D4"/>
    <w:rsid w:val="00AC38B8"/>
    <w:rsid w:val="00AC487C"/>
    <w:rsid w:val="00AC48F3"/>
    <w:rsid w:val="00AC6098"/>
    <w:rsid w:val="00AC616F"/>
    <w:rsid w:val="00AC62B5"/>
    <w:rsid w:val="00AC7BE0"/>
    <w:rsid w:val="00AC7F3E"/>
    <w:rsid w:val="00AD2A67"/>
    <w:rsid w:val="00AD2DD5"/>
    <w:rsid w:val="00AD316E"/>
    <w:rsid w:val="00AD3B26"/>
    <w:rsid w:val="00AD5E67"/>
    <w:rsid w:val="00AE0190"/>
    <w:rsid w:val="00AE2710"/>
    <w:rsid w:val="00AE2BF6"/>
    <w:rsid w:val="00AE3370"/>
    <w:rsid w:val="00AE6321"/>
    <w:rsid w:val="00AE64CA"/>
    <w:rsid w:val="00AF01E4"/>
    <w:rsid w:val="00AF428E"/>
    <w:rsid w:val="00AF43BA"/>
    <w:rsid w:val="00AF4C69"/>
    <w:rsid w:val="00AF7092"/>
    <w:rsid w:val="00AF7240"/>
    <w:rsid w:val="00AF743D"/>
    <w:rsid w:val="00B043C7"/>
    <w:rsid w:val="00B10682"/>
    <w:rsid w:val="00B10DCC"/>
    <w:rsid w:val="00B1324D"/>
    <w:rsid w:val="00B14959"/>
    <w:rsid w:val="00B157E2"/>
    <w:rsid w:val="00B17DB5"/>
    <w:rsid w:val="00B2220A"/>
    <w:rsid w:val="00B24A45"/>
    <w:rsid w:val="00B24C94"/>
    <w:rsid w:val="00B25B92"/>
    <w:rsid w:val="00B26948"/>
    <w:rsid w:val="00B32774"/>
    <w:rsid w:val="00B34D51"/>
    <w:rsid w:val="00B36A0E"/>
    <w:rsid w:val="00B36BA1"/>
    <w:rsid w:val="00B372FE"/>
    <w:rsid w:val="00B40D67"/>
    <w:rsid w:val="00B43C45"/>
    <w:rsid w:val="00B53B95"/>
    <w:rsid w:val="00B544E4"/>
    <w:rsid w:val="00B55EE8"/>
    <w:rsid w:val="00B55F1C"/>
    <w:rsid w:val="00B56E6C"/>
    <w:rsid w:val="00B57D0B"/>
    <w:rsid w:val="00B60502"/>
    <w:rsid w:val="00B63C21"/>
    <w:rsid w:val="00B63D0E"/>
    <w:rsid w:val="00B74F0A"/>
    <w:rsid w:val="00B806D6"/>
    <w:rsid w:val="00B81D35"/>
    <w:rsid w:val="00B83039"/>
    <w:rsid w:val="00B84252"/>
    <w:rsid w:val="00B9249E"/>
    <w:rsid w:val="00B96988"/>
    <w:rsid w:val="00BA0194"/>
    <w:rsid w:val="00BA18E9"/>
    <w:rsid w:val="00BA1AC6"/>
    <w:rsid w:val="00BA5B00"/>
    <w:rsid w:val="00BB0F63"/>
    <w:rsid w:val="00BB1952"/>
    <w:rsid w:val="00BB1A07"/>
    <w:rsid w:val="00BB2C24"/>
    <w:rsid w:val="00BB3040"/>
    <w:rsid w:val="00BB6987"/>
    <w:rsid w:val="00BB6DAD"/>
    <w:rsid w:val="00BB7346"/>
    <w:rsid w:val="00BC1555"/>
    <w:rsid w:val="00BC33CD"/>
    <w:rsid w:val="00BC60A9"/>
    <w:rsid w:val="00BC6217"/>
    <w:rsid w:val="00BD1085"/>
    <w:rsid w:val="00BD10E1"/>
    <w:rsid w:val="00BD2449"/>
    <w:rsid w:val="00BD7E16"/>
    <w:rsid w:val="00BE0C8A"/>
    <w:rsid w:val="00BE334D"/>
    <w:rsid w:val="00BE4988"/>
    <w:rsid w:val="00BF1C24"/>
    <w:rsid w:val="00BF5AC9"/>
    <w:rsid w:val="00BF5E73"/>
    <w:rsid w:val="00C000A7"/>
    <w:rsid w:val="00C00BC9"/>
    <w:rsid w:val="00C02478"/>
    <w:rsid w:val="00C031B6"/>
    <w:rsid w:val="00C03AFA"/>
    <w:rsid w:val="00C06939"/>
    <w:rsid w:val="00C110CD"/>
    <w:rsid w:val="00C15361"/>
    <w:rsid w:val="00C17757"/>
    <w:rsid w:val="00C2083F"/>
    <w:rsid w:val="00C21E3B"/>
    <w:rsid w:val="00C24CFC"/>
    <w:rsid w:val="00C24E75"/>
    <w:rsid w:val="00C27602"/>
    <w:rsid w:val="00C307F6"/>
    <w:rsid w:val="00C315E0"/>
    <w:rsid w:val="00C34B93"/>
    <w:rsid w:val="00C35B1A"/>
    <w:rsid w:val="00C3796F"/>
    <w:rsid w:val="00C41C7D"/>
    <w:rsid w:val="00C42E70"/>
    <w:rsid w:val="00C44CEF"/>
    <w:rsid w:val="00C471B3"/>
    <w:rsid w:val="00C5087F"/>
    <w:rsid w:val="00C57EAE"/>
    <w:rsid w:val="00C61166"/>
    <w:rsid w:val="00C63023"/>
    <w:rsid w:val="00C63743"/>
    <w:rsid w:val="00C63D2B"/>
    <w:rsid w:val="00C72A93"/>
    <w:rsid w:val="00C7417B"/>
    <w:rsid w:val="00C76C6C"/>
    <w:rsid w:val="00C77B82"/>
    <w:rsid w:val="00C80EC5"/>
    <w:rsid w:val="00C835F4"/>
    <w:rsid w:val="00C85C85"/>
    <w:rsid w:val="00C8627C"/>
    <w:rsid w:val="00C86BB9"/>
    <w:rsid w:val="00C8772C"/>
    <w:rsid w:val="00C92181"/>
    <w:rsid w:val="00C94311"/>
    <w:rsid w:val="00C9464B"/>
    <w:rsid w:val="00CA43FD"/>
    <w:rsid w:val="00CA4BBA"/>
    <w:rsid w:val="00CA6C30"/>
    <w:rsid w:val="00CA734A"/>
    <w:rsid w:val="00CB18EB"/>
    <w:rsid w:val="00CB441E"/>
    <w:rsid w:val="00CB459C"/>
    <w:rsid w:val="00CB5B01"/>
    <w:rsid w:val="00CC410B"/>
    <w:rsid w:val="00CC72E9"/>
    <w:rsid w:val="00CD059F"/>
    <w:rsid w:val="00CD25C2"/>
    <w:rsid w:val="00CD4D4E"/>
    <w:rsid w:val="00CE24E5"/>
    <w:rsid w:val="00CE2F97"/>
    <w:rsid w:val="00CE3446"/>
    <w:rsid w:val="00CE41DB"/>
    <w:rsid w:val="00CE4D96"/>
    <w:rsid w:val="00CE4F91"/>
    <w:rsid w:val="00CF07CE"/>
    <w:rsid w:val="00CF0858"/>
    <w:rsid w:val="00CF3ED7"/>
    <w:rsid w:val="00CF6514"/>
    <w:rsid w:val="00D01970"/>
    <w:rsid w:val="00D02265"/>
    <w:rsid w:val="00D0487C"/>
    <w:rsid w:val="00D078C4"/>
    <w:rsid w:val="00D135EB"/>
    <w:rsid w:val="00D145AF"/>
    <w:rsid w:val="00D15C78"/>
    <w:rsid w:val="00D15EA5"/>
    <w:rsid w:val="00D169A2"/>
    <w:rsid w:val="00D20C1D"/>
    <w:rsid w:val="00D2100B"/>
    <w:rsid w:val="00D21A4E"/>
    <w:rsid w:val="00D24220"/>
    <w:rsid w:val="00D24F53"/>
    <w:rsid w:val="00D258DE"/>
    <w:rsid w:val="00D26AC0"/>
    <w:rsid w:val="00D3089E"/>
    <w:rsid w:val="00D31D7A"/>
    <w:rsid w:val="00D33A8A"/>
    <w:rsid w:val="00D33E60"/>
    <w:rsid w:val="00D349E1"/>
    <w:rsid w:val="00D36792"/>
    <w:rsid w:val="00D3685B"/>
    <w:rsid w:val="00D41050"/>
    <w:rsid w:val="00D42A61"/>
    <w:rsid w:val="00D430AD"/>
    <w:rsid w:val="00D44DE2"/>
    <w:rsid w:val="00D460E7"/>
    <w:rsid w:val="00D55512"/>
    <w:rsid w:val="00D56AB5"/>
    <w:rsid w:val="00D57407"/>
    <w:rsid w:val="00D62EEF"/>
    <w:rsid w:val="00D63ABC"/>
    <w:rsid w:val="00D64B1E"/>
    <w:rsid w:val="00D65A81"/>
    <w:rsid w:val="00D675F1"/>
    <w:rsid w:val="00D67894"/>
    <w:rsid w:val="00D70BEE"/>
    <w:rsid w:val="00D70F58"/>
    <w:rsid w:val="00D73B96"/>
    <w:rsid w:val="00D76DBD"/>
    <w:rsid w:val="00D77F01"/>
    <w:rsid w:val="00D80807"/>
    <w:rsid w:val="00D820EF"/>
    <w:rsid w:val="00D83A70"/>
    <w:rsid w:val="00D84039"/>
    <w:rsid w:val="00D86917"/>
    <w:rsid w:val="00D92F9A"/>
    <w:rsid w:val="00D9427D"/>
    <w:rsid w:val="00D96128"/>
    <w:rsid w:val="00DA2D3D"/>
    <w:rsid w:val="00DA36EE"/>
    <w:rsid w:val="00DA452E"/>
    <w:rsid w:val="00DA4E36"/>
    <w:rsid w:val="00DA5128"/>
    <w:rsid w:val="00DA6BAA"/>
    <w:rsid w:val="00DB0F90"/>
    <w:rsid w:val="00DB308D"/>
    <w:rsid w:val="00DB4AE4"/>
    <w:rsid w:val="00DB4EEC"/>
    <w:rsid w:val="00DB5CE8"/>
    <w:rsid w:val="00DB5F40"/>
    <w:rsid w:val="00DB72B2"/>
    <w:rsid w:val="00DC074D"/>
    <w:rsid w:val="00DC5179"/>
    <w:rsid w:val="00DC7820"/>
    <w:rsid w:val="00DD06A1"/>
    <w:rsid w:val="00DD1E47"/>
    <w:rsid w:val="00DD4EC8"/>
    <w:rsid w:val="00DD50F8"/>
    <w:rsid w:val="00DD5330"/>
    <w:rsid w:val="00DD61A9"/>
    <w:rsid w:val="00DD647F"/>
    <w:rsid w:val="00DD6EF1"/>
    <w:rsid w:val="00DE127B"/>
    <w:rsid w:val="00DE4958"/>
    <w:rsid w:val="00DE5169"/>
    <w:rsid w:val="00DE5665"/>
    <w:rsid w:val="00DE7466"/>
    <w:rsid w:val="00DE7CE7"/>
    <w:rsid w:val="00DF7C98"/>
    <w:rsid w:val="00E01C54"/>
    <w:rsid w:val="00E01D62"/>
    <w:rsid w:val="00E02ECB"/>
    <w:rsid w:val="00E04361"/>
    <w:rsid w:val="00E057A9"/>
    <w:rsid w:val="00E064FD"/>
    <w:rsid w:val="00E066FA"/>
    <w:rsid w:val="00E0788D"/>
    <w:rsid w:val="00E1053A"/>
    <w:rsid w:val="00E10F32"/>
    <w:rsid w:val="00E17598"/>
    <w:rsid w:val="00E17B28"/>
    <w:rsid w:val="00E2448D"/>
    <w:rsid w:val="00E253DE"/>
    <w:rsid w:val="00E25423"/>
    <w:rsid w:val="00E26AF3"/>
    <w:rsid w:val="00E276E0"/>
    <w:rsid w:val="00E314EA"/>
    <w:rsid w:val="00E32AFA"/>
    <w:rsid w:val="00E33FDA"/>
    <w:rsid w:val="00E3740D"/>
    <w:rsid w:val="00E406D5"/>
    <w:rsid w:val="00E4199F"/>
    <w:rsid w:val="00E41E39"/>
    <w:rsid w:val="00E42BA4"/>
    <w:rsid w:val="00E44365"/>
    <w:rsid w:val="00E454D0"/>
    <w:rsid w:val="00E521D4"/>
    <w:rsid w:val="00E53055"/>
    <w:rsid w:val="00E564D4"/>
    <w:rsid w:val="00E56701"/>
    <w:rsid w:val="00E56DA3"/>
    <w:rsid w:val="00E62754"/>
    <w:rsid w:val="00E64D2D"/>
    <w:rsid w:val="00E654BF"/>
    <w:rsid w:val="00E823D3"/>
    <w:rsid w:val="00E83AEA"/>
    <w:rsid w:val="00E83FBF"/>
    <w:rsid w:val="00E86B53"/>
    <w:rsid w:val="00E9110B"/>
    <w:rsid w:val="00E915D8"/>
    <w:rsid w:val="00E923F3"/>
    <w:rsid w:val="00E96E48"/>
    <w:rsid w:val="00EA2B6F"/>
    <w:rsid w:val="00EA2E7C"/>
    <w:rsid w:val="00EA590C"/>
    <w:rsid w:val="00EA5972"/>
    <w:rsid w:val="00EA6B0C"/>
    <w:rsid w:val="00EB011F"/>
    <w:rsid w:val="00EB1745"/>
    <w:rsid w:val="00EB3478"/>
    <w:rsid w:val="00EB4B39"/>
    <w:rsid w:val="00EB6FE3"/>
    <w:rsid w:val="00EC3056"/>
    <w:rsid w:val="00EC50CB"/>
    <w:rsid w:val="00EC681D"/>
    <w:rsid w:val="00ED1837"/>
    <w:rsid w:val="00ED3F2A"/>
    <w:rsid w:val="00ED520C"/>
    <w:rsid w:val="00ED6FA5"/>
    <w:rsid w:val="00EE0F65"/>
    <w:rsid w:val="00EF0262"/>
    <w:rsid w:val="00EF19EA"/>
    <w:rsid w:val="00EF2E9D"/>
    <w:rsid w:val="00EF3108"/>
    <w:rsid w:val="00EF4E53"/>
    <w:rsid w:val="00EF7916"/>
    <w:rsid w:val="00EF7E92"/>
    <w:rsid w:val="00EF7F48"/>
    <w:rsid w:val="00F0035F"/>
    <w:rsid w:val="00F178EB"/>
    <w:rsid w:val="00F21957"/>
    <w:rsid w:val="00F246A1"/>
    <w:rsid w:val="00F33675"/>
    <w:rsid w:val="00F33FD7"/>
    <w:rsid w:val="00F37917"/>
    <w:rsid w:val="00F37C52"/>
    <w:rsid w:val="00F4075A"/>
    <w:rsid w:val="00F42A9A"/>
    <w:rsid w:val="00F42B82"/>
    <w:rsid w:val="00F46373"/>
    <w:rsid w:val="00F50922"/>
    <w:rsid w:val="00F51277"/>
    <w:rsid w:val="00F54F8A"/>
    <w:rsid w:val="00F5513E"/>
    <w:rsid w:val="00F56232"/>
    <w:rsid w:val="00F62CF0"/>
    <w:rsid w:val="00F62EEB"/>
    <w:rsid w:val="00F63F3F"/>
    <w:rsid w:val="00F64D27"/>
    <w:rsid w:val="00F66FA5"/>
    <w:rsid w:val="00F71678"/>
    <w:rsid w:val="00F71A70"/>
    <w:rsid w:val="00F730E3"/>
    <w:rsid w:val="00F73F37"/>
    <w:rsid w:val="00F7426F"/>
    <w:rsid w:val="00F755E9"/>
    <w:rsid w:val="00F75F43"/>
    <w:rsid w:val="00F831BB"/>
    <w:rsid w:val="00F84B65"/>
    <w:rsid w:val="00F87645"/>
    <w:rsid w:val="00F909CD"/>
    <w:rsid w:val="00F95AA2"/>
    <w:rsid w:val="00F974D1"/>
    <w:rsid w:val="00FA16E0"/>
    <w:rsid w:val="00FA36A3"/>
    <w:rsid w:val="00FA5639"/>
    <w:rsid w:val="00FA6334"/>
    <w:rsid w:val="00FA65F1"/>
    <w:rsid w:val="00FA7607"/>
    <w:rsid w:val="00FB100C"/>
    <w:rsid w:val="00FB491B"/>
    <w:rsid w:val="00FB4D80"/>
    <w:rsid w:val="00FB7ED8"/>
    <w:rsid w:val="00FC1304"/>
    <w:rsid w:val="00FC4397"/>
    <w:rsid w:val="00FC4A05"/>
    <w:rsid w:val="00FD05AD"/>
    <w:rsid w:val="00FD0666"/>
    <w:rsid w:val="00FD0E30"/>
    <w:rsid w:val="00FD1304"/>
    <w:rsid w:val="00FD3244"/>
    <w:rsid w:val="00FD7295"/>
    <w:rsid w:val="00FD731E"/>
    <w:rsid w:val="00FE2187"/>
    <w:rsid w:val="00FE320C"/>
    <w:rsid w:val="00FE36C5"/>
    <w:rsid w:val="00FF0DD8"/>
    <w:rsid w:val="00FF7EBE"/>
    <w:rsid w:val="13713D9E"/>
    <w:rsid w:val="6C0351DB"/>
    <w:rsid w:val="7346E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69F3D8"/>
  <w15:docId w15:val="{2FE9CB42-7C0E-4620-A813-FAF575548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D55512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numbering" w:customStyle="1" w:styleId="GTParagraphBullet1">
    <w:name w:val="GT Paragraph Bullet1"/>
    <w:uiPriority w:val="99"/>
    <w:rsid w:val="003802BF"/>
  </w:style>
  <w:style w:type="character" w:customStyle="1" w:styleId="normaltextrun">
    <w:name w:val="normaltextrun"/>
    <w:basedOn w:val="DefaultParagraphFont"/>
    <w:rsid w:val="00D258DE"/>
  </w:style>
  <w:style w:type="character" w:customStyle="1" w:styleId="eop">
    <w:name w:val="eop"/>
    <w:basedOn w:val="DefaultParagraphFont"/>
    <w:rsid w:val="00D258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D36F2545F607409C32B3DB50153AD3" ma:contentTypeVersion="12" ma:contentTypeDescription="Create a new document." ma:contentTypeScope="" ma:versionID="4abd8d1e778d120fa89454d2f9b279be">
  <xsd:schema xmlns:xsd="http://www.w3.org/2001/XMLSchema" xmlns:xs="http://www.w3.org/2001/XMLSchema" xmlns:p="http://schemas.microsoft.com/office/2006/metadata/properties" xmlns:ns2="52808f22-a44d-46be-92f8-d83e51f55499" xmlns:ns3="d685628e-7c0a-498b-8a01-f41cb0ae94ad" targetNamespace="http://schemas.microsoft.com/office/2006/metadata/properties" ma:root="true" ma:fieldsID="2ef114ade12decba2642ac8c26900a34" ns2:_="" ns3:_="">
    <xsd:import namespace="52808f22-a44d-46be-92f8-d83e51f55499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08f22-a44d-46be-92f8-d83e51f55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962522-03B4-4C2A-B7BC-03241387AF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756A63-1050-41C9-A8ED-AA341B3AC3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E66D83-5230-4C9B-B457-BCF437C4CA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BFCC80-2CAD-42FC-8A2B-0398E2C27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808f22-a44d-46be-92f8-d83e51f55499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406</TotalTime>
  <Pages>5</Pages>
  <Words>2121</Words>
  <Characters>10159</Characters>
  <Application>Microsoft Office Word</Application>
  <DocSecurity>0</DocSecurity>
  <Lines>223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Pattaraporn Nitithammanon</cp:lastModifiedBy>
  <cp:revision>353</cp:revision>
  <cp:lastPrinted>2026-02-26T22:02:00Z</cp:lastPrinted>
  <dcterms:created xsi:type="dcterms:W3CDTF">2019-02-15T07:15:00Z</dcterms:created>
  <dcterms:modified xsi:type="dcterms:W3CDTF">2026-03-02T03:27:00Z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0x010100A8D36F2545F607409C32B3DB50153AD3</vt:lpwstr>
  </property>
  <property fmtid="{D5CDD505-2E9C-101B-9397-08002B2CF9AE}" pid="4" name="GrammarlyDocumentId">
    <vt:lpwstr>c2b18ae0fd8786a3ac431db938229f1f396b50a0fed62dce01106b6454ef3dc7</vt:lpwstr>
  </property>
</Properties>
</file>