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99E65" w14:textId="77777777" w:rsidR="005E0639" w:rsidRPr="003B7E62" w:rsidRDefault="005E0639" w:rsidP="00442DD7">
      <w:pPr>
        <w:spacing w:line="240" w:lineRule="atLeast"/>
        <w:jc w:val="center"/>
        <w:rPr>
          <w:b/>
          <w:bCs/>
          <w:sz w:val="40"/>
          <w:szCs w:val="40"/>
        </w:rPr>
      </w:pPr>
      <w:bookmarkStart w:id="0" w:name="_top"/>
      <w:bookmarkEnd w:id="0"/>
      <w:r w:rsidRPr="003B7E62">
        <w:rPr>
          <w:b/>
          <w:bCs/>
          <w:sz w:val="40"/>
          <w:szCs w:val="40"/>
        </w:rPr>
        <w:t xml:space="preserve">Gunkul Engineering Public Company Limited </w:t>
      </w:r>
      <w:r w:rsidRPr="003B7E62">
        <w:rPr>
          <w:b/>
          <w:bCs/>
          <w:sz w:val="40"/>
          <w:szCs w:val="40"/>
        </w:rPr>
        <w:br/>
        <w:t>and its Subsidiaries</w:t>
      </w:r>
    </w:p>
    <w:p w14:paraId="681E7184" w14:textId="77777777" w:rsidR="005E0639" w:rsidRPr="006F48F5" w:rsidRDefault="005E0639" w:rsidP="005E0639">
      <w:pPr>
        <w:shd w:val="clear" w:color="auto" w:fill="FFFFFF"/>
        <w:spacing w:line="240" w:lineRule="atLeast"/>
        <w:jc w:val="center"/>
        <w:rPr>
          <w:b/>
          <w:bCs/>
          <w:szCs w:val="22"/>
        </w:rPr>
      </w:pPr>
    </w:p>
    <w:p w14:paraId="72F5B349" w14:textId="77777777" w:rsidR="005E0639" w:rsidRPr="006F48F5" w:rsidRDefault="005E0639" w:rsidP="005E0639">
      <w:pPr>
        <w:spacing w:line="240" w:lineRule="atLeast"/>
        <w:jc w:val="center"/>
        <w:rPr>
          <w:szCs w:val="22"/>
        </w:rPr>
      </w:pPr>
    </w:p>
    <w:p w14:paraId="56EBEBA8" w14:textId="77777777" w:rsidR="005E0639" w:rsidRPr="003B7E62" w:rsidRDefault="00442DD7" w:rsidP="00442DD7">
      <w:pPr>
        <w:shd w:val="clear" w:color="auto" w:fill="FFFFFF"/>
        <w:tabs>
          <w:tab w:val="center" w:pos="4801"/>
          <w:tab w:val="right" w:pos="9603"/>
        </w:tabs>
        <w:spacing w:line="240" w:lineRule="atLeast"/>
        <w:rPr>
          <w:spacing w:val="-3"/>
          <w:sz w:val="36"/>
          <w:szCs w:val="36"/>
        </w:rPr>
      </w:pPr>
      <w:r>
        <w:rPr>
          <w:spacing w:val="-3"/>
          <w:sz w:val="36"/>
          <w:szCs w:val="36"/>
        </w:rPr>
        <w:tab/>
      </w:r>
      <w:r w:rsidR="005E0639" w:rsidRPr="003B7E62">
        <w:rPr>
          <w:spacing w:val="-3"/>
          <w:sz w:val="36"/>
          <w:szCs w:val="36"/>
        </w:rPr>
        <w:t>Financial statements for the year ended</w:t>
      </w:r>
      <w:r>
        <w:rPr>
          <w:spacing w:val="-3"/>
          <w:sz w:val="36"/>
          <w:szCs w:val="36"/>
        </w:rPr>
        <w:tab/>
      </w:r>
    </w:p>
    <w:p w14:paraId="33BC7ADA" w14:textId="17690CF8" w:rsidR="005E0639" w:rsidRPr="00CD0FA7" w:rsidRDefault="005E0639" w:rsidP="005E0639">
      <w:pPr>
        <w:shd w:val="clear" w:color="auto" w:fill="FFFFFF"/>
        <w:spacing w:line="240" w:lineRule="atLeast"/>
        <w:jc w:val="center"/>
        <w:rPr>
          <w:rFonts w:cs="Cordia New"/>
          <w:spacing w:val="-3"/>
          <w:sz w:val="36"/>
          <w:szCs w:val="45"/>
          <w:lang w:val="en-US" w:bidi="th-TH"/>
        </w:rPr>
      </w:pPr>
      <w:r w:rsidRPr="003B7E62">
        <w:rPr>
          <w:spacing w:val="-3"/>
          <w:sz w:val="36"/>
          <w:szCs w:val="36"/>
        </w:rPr>
        <w:t xml:space="preserve">31 December </w:t>
      </w:r>
      <w:r w:rsidRPr="0027290C">
        <w:rPr>
          <w:spacing w:val="-3"/>
          <w:sz w:val="36"/>
          <w:szCs w:val="36"/>
        </w:rPr>
        <w:t>202</w:t>
      </w:r>
      <w:r w:rsidR="002F1548">
        <w:rPr>
          <w:rFonts w:cs="Cordia New"/>
          <w:spacing w:val="-3"/>
          <w:sz w:val="36"/>
          <w:szCs w:val="45"/>
          <w:lang w:val="en-US" w:bidi="th-TH"/>
        </w:rPr>
        <w:t>5</w:t>
      </w:r>
    </w:p>
    <w:p w14:paraId="60C1C978" w14:textId="77777777" w:rsidR="005E0639" w:rsidRPr="003B7E62" w:rsidRDefault="005E0639" w:rsidP="005E0639">
      <w:pPr>
        <w:shd w:val="clear" w:color="auto" w:fill="FFFFFF"/>
        <w:spacing w:line="240" w:lineRule="atLeast"/>
        <w:jc w:val="center"/>
        <w:rPr>
          <w:sz w:val="36"/>
          <w:szCs w:val="36"/>
        </w:rPr>
      </w:pPr>
      <w:r w:rsidRPr="003B7E62">
        <w:rPr>
          <w:sz w:val="36"/>
          <w:szCs w:val="36"/>
        </w:rPr>
        <w:t>and</w:t>
      </w:r>
    </w:p>
    <w:p w14:paraId="055AFD5A" w14:textId="77777777" w:rsidR="005E0639" w:rsidRPr="006F48F5" w:rsidRDefault="005E0639" w:rsidP="005E0639">
      <w:pPr>
        <w:spacing w:line="240" w:lineRule="atLeast"/>
        <w:jc w:val="center"/>
        <w:rPr>
          <w:b/>
          <w:bCs/>
          <w:szCs w:val="22"/>
          <w:lang w:bidi="th-TH"/>
        </w:rPr>
        <w:sectPr w:rsidR="005E0639" w:rsidRPr="006F48F5" w:rsidSect="00752EFF">
          <w:headerReference w:type="even" r:id="rId11"/>
          <w:headerReference w:type="default" r:id="rId12"/>
          <w:footerReference w:type="even" r:id="rId13"/>
          <w:footerReference w:type="default" r:id="rId14"/>
          <w:headerReference w:type="first" r:id="rId15"/>
          <w:pgSz w:w="11907" w:h="16840"/>
          <w:pgMar w:top="691" w:right="1152" w:bottom="576" w:left="1152" w:header="720" w:footer="720" w:gutter="0"/>
          <w:pgNumType w:start="0"/>
          <w:cols w:space="720"/>
          <w:titlePg/>
        </w:sectPr>
      </w:pPr>
      <w:r w:rsidRPr="003B7E62">
        <w:rPr>
          <w:spacing w:val="-3"/>
          <w:sz w:val="36"/>
          <w:szCs w:val="36"/>
        </w:rPr>
        <w:t>Independent Auditor’s Report</w:t>
      </w:r>
    </w:p>
    <w:p w14:paraId="0EB629BC" w14:textId="77777777" w:rsidR="005E0639" w:rsidRPr="003B7E62" w:rsidRDefault="005E0639" w:rsidP="005E0639">
      <w:pPr>
        <w:spacing w:line="240" w:lineRule="atLeast"/>
        <w:ind w:left="180"/>
        <w:outlineLvl w:val="0"/>
        <w:rPr>
          <w:bCs/>
          <w:sz w:val="28"/>
          <w:szCs w:val="28"/>
          <w:lang w:val="en-AU"/>
        </w:rPr>
      </w:pPr>
      <w:r w:rsidRPr="00393164">
        <w:rPr>
          <w:b/>
          <w:bCs/>
          <w:sz w:val="28"/>
          <w:szCs w:val="28"/>
          <w:lang w:val="en-AU"/>
        </w:rPr>
        <w:lastRenderedPageBreak/>
        <w:t>Independent Auditor’s Report</w:t>
      </w:r>
    </w:p>
    <w:p w14:paraId="7D6BC212" w14:textId="77777777" w:rsidR="005E0639" w:rsidRPr="006F48F5" w:rsidRDefault="005E0639" w:rsidP="005E0639">
      <w:pPr>
        <w:spacing w:line="240" w:lineRule="atLeast"/>
        <w:ind w:left="180" w:right="360"/>
        <w:jc w:val="both"/>
        <w:rPr>
          <w:szCs w:val="22"/>
        </w:rPr>
      </w:pPr>
    </w:p>
    <w:p w14:paraId="2A013642" w14:textId="77777777" w:rsidR="005E0639" w:rsidRPr="006F48F5" w:rsidRDefault="005E0639" w:rsidP="005E0639">
      <w:pPr>
        <w:spacing w:line="240" w:lineRule="atLeast"/>
        <w:ind w:left="180" w:right="360"/>
        <w:jc w:val="both"/>
        <w:rPr>
          <w:szCs w:val="22"/>
        </w:rPr>
      </w:pPr>
    </w:p>
    <w:p w14:paraId="0B8B566D" w14:textId="77777777" w:rsidR="005E0639" w:rsidRPr="003B7E62" w:rsidRDefault="005E0639" w:rsidP="005E0639">
      <w:pPr>
        <w:keepNext/>
        <w:spacing w:line="240" w:lineRule="atLeast"/>
        <w:ind w:left="180" w:right="360"/>
        <w:outlineLvl w:val="0"/>
        <w:rPr>
          <w:b/>
          <w:spacing w:val="-8"/>
          <w:sz w:val="24"/>
          <w:szCs w:val="24"/>
        </w:rPr>
      </w:pPr>
      <w:r w:rsidRPr="003B7E62">
        <w:rPr>
          <w:b/>
          <w:spacing w:val="-8"/>
          <w:sz w:val="24"/>
          <w:szCs w:val="24"/>
        </w:rPr>
        <w:t>To the Shareholders of Gunkul Engineering Public Company Limited</w:t>
      </w:r>
    </w:p>
    <w:p w14:paraId="7B7F3BE8" w14:textId="77777777" w:rsidR="005E0639" w:rsidRPr="006F48F5" w:rsidRDefault="005E0639" w:rsidP="005E0639">
      <w:pPr>
        <w:spacing w:line="240" w:lineRule="atLeast"/>
        <w:ind w:left="180" w:right="360"/>
        <w:jc w:val="both"/>
        <w:rPr>
          <w:i/>
          <w:szCs w:val="22"/>
        </w:rPr>
      </w:pPr>
    </w:p>
    <w:p w14:paraId="5B2A28D8" w14:textId="77777777" w:rsidR="005E0639" w:rsidRPr="006F48F5" w:rsidRDefault="005E0639" w:rsidP="005E0639">
      <w:pPr>
        <w:spacing w:line="240" w:lineRule="atLeast"/>
        <w:ind w:left="180" w:right="-27"/>
        <w:jc w:val="both"/>
        <w:rPr>
          <w:i/>
          <w:szCs w:val="22"/>
        </w:rPr>
      </w:pPr>
    </w:p>
    <w:p w14:paraId="7B6DC028" w14:textId="77777777" w:rsidR="005E0639" w:rsidRPr="00F9511D" w:rsidRDefault="005E0639" w:rsidP="005E0639">
      <w:pPr>
        <w:ind w:left="180"/>
        <w:outlineLvl w:val="0"/>
        <w:rPr>
          <w:rFonts w:eastAsia="Times New Roman"/>
          <w:i/>
          <w:iCs/>
          <w:szCs w:val="22"/>
        </w:rPr>
      </w:pPr>
      <w:r w:rsidRPr="00F9511D">
        <w:rPr>
          <w:rFonts w:eastAsia="Times New Roman"/>
          <w:i/>
          <w:iCs/>
          <w:szCs w:val="22"/>
        </w:rPr>
        <w:t>Opinion</w:t>
      </w:r>
    </w:p>
    <w:p w14:paraId="3C71A8A1" w14:textId="77777777" w:rsidR="005E0639" w:rsidRPr="00F9511D" w:rsidRDefault="005E0639" w:rsidP="005E0639">
      <w:pPr>
        <w:ind w:left="180"/>
        <w:outlineLvl w:val="0"/>
        <w:rPr>
          <w:rFonts w:eastAsia="Times New Roman"/>
          <w:i/>
          <w:iCs/>
          <w:szCs w:val="22"/>
        </w:rPr>
      </w:pPr>
    </w:p>
    <w:p w14:paraId="6F5F0A1E" w14:textId="4841923E" w:rsidR="005E0639" w:rsidRPr="00F8253E" w:rsidRDefault="005E0639" w:rsidP="005E0639">
      <w:pPr>
        <w:ind w:left="180"/>
        <w:jc w:val="thaiDistribute"/>
        <w:rPr>
          <w:rFonts w:eastAsia="Times New Roman" w:cstheme="minorBidi"/>
          <w:spacing w:val="-2"/>
          <w:szCs w:val="28"/>
          <w:lang w:bidi="th-TH"/>
        </w:rPr>
      </w:pPr>
      <w:r w:rsidRPr="004B05E1">
        <w:rPr>
          <w:rFonts w:eastAsia="Times New Roman"/>
          <w:spacing w:val="-2"/>
          <w:szCs w:val="22"/>
        </w:rPr>
        <w:t>I have audited the consolidated and separate financial statements of Gunkul Engineering Public Company Limited and</w:t>
      </w:r>
      <w:r w:rsidRPr="004B05E1">
        <w:rPr>
          <w:rFonts w:eastAsia="Times New Roman" w:cs="Cordia New" w:hint="cs"/>
          <w:spacing w:val="-2"/>
          <w:szCs w:val="22"/>
          <w:cs/>
          <w:lang w:bidi="th-TH"/>
        </w:rPr>
        <w:t xml:space="preserve"> </w:t>
      </w:r>
      <w:r w:rsidRPr="004B05E1">
        <w:rPr>
          <w:rFonts w:eastAsia="Times New Roman"/>
          <w:spacing w:val="-2"/>
          <w:szCs w:val="22"/>
        </w:rPr>
        <w:t>its subsidiaries (the “Group”) and of Gunkul Engineering Public Company Limited (the “Company”), respectively,</w:t>
      </w:r>
      <w:r w:rsidRPr="004B05E1">
        <w:rPr>
          <w:rFonts w:eastAsia="Times New Roman" w:cs="Cordia New" w:hint="cs"/>
          <w:spacing w:val="-2"/>
          <w:szCs w:val="22"/>
          <w:cs/>
          <w:lang w:bidi="th-TH"/>
        </w:rPr>
        <w:t xml:space="preserve"> </w:t>
      </w:r>
      <w:r w:rsidRPr="004B05E1">
        <w:rPr>
          <w:rFonts w:eastAsia="Times New Roman"/>
          <w:spacing w:val="-2"/>
          <w:szCs w:val="22"/>
        </w:rPr>
        <w:t>which comprise the consolidated and separate statements of financial position as at 31 December 202</w:t>
      </w:r>
      <w:r w:rsidR="002F1548">
        <w:rPr>
          <w:rFonts w:eastAsia="Times New Roman" w:cs="Cordia New"/>
          <w:spacing w:val="-2"/>
          <w:szCs w:val="28"/>
          <w:lang w:val="en-US" w:bidi="th-TH"/>
        </w:rPr>
        <w:t>5</w:t>
      </w:r>
      <w:r w:rsidRPr="004B05E1">
        <w:rPr>
          <w:rFonts w:eastAsia="Times New Roman"/>
          <w:spacing w:val="-2"/>
          <w:szCs w:val="22"/>
        </w:rPr>
        <w:t xml:space="preserve">, the consolidated and separate statements of comprehensive income, changes in equity and cash flows for the year then ended, and notes, comprising a summary of </w:t>
      </w:r>
      <w:r w:rsidR="004B05E1" w:rsidRPr="004B05E1">
        <w:rPr>
          <w:rFonts w:eastAsia="Times New Roman"/>
          <w:spacing w:val="-2"/>
          <w:szCs w:val="22"/>
        </w:rPr>
        <w:t>m</w:t>
      </w:r>
      <w:proofErr w:type="spellStart"/>
      <w:r w:rsidR="00442DD7" w:rsidRPr="004B05E1">
        <w:rPr>
          <w:rFonts w:cs="Cordia New"/>
          <w:spacing w:val="-2"/>
          <w:sz w:val="21"/>
          <w:szCs w:val="26"/>
          <w:lang w:val="en-US" w:bidi="th-TH"/>
        </w:rPr>
        <w:t>aterial</w:t>
      </w:r>
      <w:proofErr w:type="spellEnd"/>
      <w:r w:rsidRPr="004B05E1">
        <w:rPr>
          <w:rFonts w:eastAsia="Times New Roman"/>
          <w:spacing w:val="-2"/>
          <w:szCs w:val="22"/>
        </w:rPr>
        <w:t xml:space="preserve"> accounting policie</w:t>
      </w:r>
      <w:r w:rsidR="004B05E1" w:rsidRPr="004B05E1">
        <w:rPr>
          <w:rFonts w:eastAsia="Times New Roman"/>
          <w:spacing w:val="-2"/>
          <w:szCs w:val="22"/>
        </w:rPr>
        <w:t>s</w:t>
      </w:r>
      <w:r w:rsidR="006E206C" w:rsidRPr="006E206C">
        <w:rPr>
          <w:rFonts w:eastAsia="Times New Roman"/>
          <w:spacing w:val="-2"/>
          <w:szCs w:val="22"/>
        </w:rPr>
        <w:t xml:space="preserve"> and other explanatory information.</w:t>
      </w:r>
    </w:p>
    <w:p w14:paraId="2C1414BD" w14:textId="77777777" w:rsidR="005E0639" w:rsidRPr="001137AC" w:rsidRDefault="005E0639" w:rsidP="005E0639">
      <w:pPr>
        <w:tabs>
          <w:tab w:val="left" w:pos="1088"/>
        </w:tabs>
        <w:ind w:left="180"/>
        <w:jc w:val="thaiDistribute"/>
        <w:rPr>
          <w:rFonts w:eastAsia="Times New Roman"/>
          <w:szCs w:val="22"/>
        </w:rPr>
      </w:pPr>
    </w:p>
    <w:p w14:paraId="196C699C" w14:textId="523D9936" w:rsidR="005E0639" w:rsidRPr="00F9511D" w:rsidRDefault="005E0639" w:rsidP="005E0639">
      <w:pPr>
        <w:shd w:val="clear" w:color="auto" w:fill="FFFFFF"/>
        <w:ind w:left="180"/>
        <w:jc w:val="thaiDistribute"/>
        <w:rPr>
          <w:rFonts w:eastAsia="Times New Roman"/>
          <w:szCs w:val="22"/>
        </w:rPr>
      </w:pPr>
      <w:r w:rsidRPr="001137AC">
        <w:rPr>
          <w:rFonts w:eastAsia="Times New Roman"/>
          <w:szCs w:val="22"/>
        </w:rPr>
        <w:t>In my opinion, the accompanying consolidated and separate financial statements present fairly, in all material respects, the financial position of the Group and the Company, respectively, as at 31 December 202</w:t>
      </w:r>
      <w:r w:rsidR="002F1548">
        <w:rPr>
          <w:rFonts w:eastAsia="Times New Roman"/>
          <w:szCs w:val="22"/>
        </w:rPr>
        <w:t>5</w:t>
      </w:r>
      <w:r w:rsidRPr="001137AC">
        <w:rPr>
          <w:rFonts w:eastAsia="Times New Roman"/>
          <w:szCs w:val="22"/>
        </w:rPr>
        <w:t xml:space="preserve"> and their financial performance and cash flows for the year then ended in accordance with Thai Financial Reporting Standards (TFRSs).</w:t>
      </w:r>
    </w:p>
    <w:p w14:paraId="6F1C3C11" w14:textId="77777777" w:rsidR="005E0639" w:rsidRPr="00F9511D" w:rsidRDefault="005E0639" w:rsidP="005E0639">
      <w:pPr>
        <w:tabs>
          <w:tab w:val="left" w:pos="1088"/>
        </w:tabs>
        <w:ind w:left="180"/>
        <w:jc w:val="thaiDistribute"/>
        <w:rPr>
          <w:rFonts w:eastAsia="Times New Roman"/>
          <w:szCs w:val="22"/>
        </w:rPr>
      </w:pPr>
    </w:p>
    <w:p w14:paraId="2939536F" w14:textId="77777777" w:rsidR="005E0639" w:rsidRPr="00F9511D" w:rsidRDefault="005E0639" w:rsidP="005E0639">
      <w:pPr>
        <w:autoSpaceDE w:val="0"/>
        <w:autoSpaceDN w:val="0"/>
        <w:adjustRightInd w:val="0"/>
        <w:ind w:left="180"/>
        <w:jc w:val="thaiDistribute"/>
        <w:rPr>
          <w:rFonts w:eastAsia="Times New Roman"/>
          <w:i/>
          <w:iCs/>
          <w:color w:val="000000"/>
          <w:szCs w:val="22"/>
        </w:rPr>
      </w:pPr>
      <w:r w:rsidRPr="00F9511D">
        <w:rPr>
          <w:rFonts w:eastAsia="Times New Roman"/>
          <w:i/>
          <w:iCs/>
          <w:color w:val="000000"/>
          <w:szCs w:val="22"/>
        </w:rPr>
        <w:t xml:space="preserve">Basis for Opinion </w:t>
      </w:r>
    </w:p>
    <w:p w14:paraId="17429B86" w14:textId="77777777" w:rsidR="005E0639" w:rsidRPr="00F9511D" w:rsidRDefault="005E0639" w:rsidP="005E0639">
      <w:pPr>
        <w:autoSpaceDE w:val="0"/>
        <w:autoSpaceDN w:val="0"/>
        <w:adjustRightInd w:val="0"/>
        <w:ind w:left="180"/>
        <w:jc w:val="thaiDistribute"/>
        <w:rPr>
          <w:rFonts w:eastAsia="Times New Roman"/>
          <w:i/>
          <w:iCs/>
          <w:szCs w:val="22"/>
        </w:rPr>
      </w:pPr>
    </w:p>
    <w:p w14:paraId="7155211E" w14:textId="77777777" w:rsidR="005E0639" w:rsidRPr="00CF1F71" w:rsidRDefault="005E0639" w:rsidP="005E0639">
      <w:pPr>
        <w:autoSpaceDE w:val="0"/>
        <w:autoSpaceDN w:val="0"/>
        <w:adjustRightInd w:val="0"/>
        <w:ind w:left="180"/>
        <w:jc w:val="both"/>
        <w:rPr>
          <w:rFonts w:cs="Cordia New"/>
          <w:szCs w:val="28"/>
          <w:cs/>
          <w:lang w:bidi="th-TH"/>
        </w:rPr>
      </w:pPr>
      <w:r w:rsidRPr="00CF1F71">
        <w:rPr>
          <w:szCs w:val="22"/>
        </w:rPr>
        <w:t xml:space="preserve">I conducted my audit in accordance with Thai Standards on Auditing (TSAs). My responsibilities under those standards are further described in the </w:t>
      </w:r>
      <w:r w:rsidRPr="00CF1F71">
        <w:rPr>
          <w:i/>
          <w:iCs/>
          <w:szCs w:val="22"/>
        </w:rPr>
        <w:t>Auditor’s Responsibilities for the Audit of the Consolidated and Separate</w:t>
      </w:r>
      <w:r w:rsidRPr="00CF1F71">
        <w:rPr>
          <w:szCs w:val="22"/>
        </w:rPr>
        <w:t xml:space="preserve"> </w:t>
      </w:r>
      <w:r w:rsidRPr="00CF1F71">
        <w:rPr>
          <w:i/>
          <w:iCs/>
          <w:szCs w:val="22"/>
        </w:rPr>
        <w:t xml:space="preserve">Financial Statements </w:t>
      </w:r>
      <w:r w:rsidRPr="00CF1F71">
        <w:rPr>
          <w:szCs w:val="22"/>
        </w:rPr>
        <w:t xml:space="preserve">section of my report. I am independent of the Group and the Company in accordance with the </w:t>
      </w:r>
      <w:bookmarkStart w:id="1" w:name="_Hlk118362063"/>
      <w:r w:rsidRPr="00CF1F71">
        <w:rPr>
          <w:i/>
          <w:iCs/>
          <w:szCs w:val="22"/>
        </w:rPr>
        <w:t>Code of Ethics for Professional Accountants including Independence Standards</w:t>
      </w:r>
      <w:r w:rsidRPr="00CF1F71">
        <w:rPr>
          <w:szCs w:val="22"/>
        </w:rPr>
        <w:t xml:space="preserve"> issued by the Federation of Accounting Professions (Code of Ethics for Professional Accountants)</w:t>
      </w:r>
      <w:bookmarkEnd w:id="1"/>
      <w:r w:rsidRPr="00CF1F71">
        <w:rPr>
          <w:szCs w:val="22"/>
        </w:rPr>
        <w:t xml:space="preserve"> that is relevant to my audit of the consolidated and separate financial statements, and I have fulfilled my other ethical responsibilities in accordance with </w:t>
      </w:r>
      <w:bookmarkStart w:id="2" w:name="_Hlk118362077"/>
      <w:r w:rsidRPr="00CF1F71">
        <w:rPr>
          <w:szCs w:val="22"/>
        </w:rPr>
        <w:t>the Code of Ethics for Professional Accountants</w:t>
      </w:r>
      <w:bookmarkEnd w:id="2"/>
      <w:r w:rsidRPr="00CF1F71">
        <w:rPr>
          <w:szCs w:val="22"/>
        </w:rPr>
        <w:t>. I believe that the audit evidence I have obtained is sufficient and appropriate to provide a basis for my opinion.</w:t>
      </w:r>
    </w:p>
    <w:p w14:paraId="69E47A00" w14:textId="77777777" w:rsidR="005E0639" w:rsidRPr="006F48F5" w:rsidRDefault="005E0639" w:rsidP="005E0639">
      <w:pPr>
        <w:autoSpaceDE w:val="0"/>
        <w:autoSpaceDN w:val="0"/>
        <w:adjustRightInd w:val="0"/>
        <w:ind w:left="180"/>
        <w:jc w:val="both"/>
        <w:rPr>
          <w:szCs w:val="22"/>
        </w:rPr>
      </w:pPr>
    </w:p>
    <w:p w14:paraId="7D2946CF" w14:textId="77777777" w:rsidR="005E0639" w:rsidRPr="006F48F5" w:rsidRDefault="005E0639" w:rsidP="005E0639">
      <w:pPr>
        <w:autoSpaceDE w:val="0"/>
        <w:autoSpaceDN w:val="0"/>
        <w:adjustRightInd w:val="0"/>
        <w:jc w:val="both"/>
        <w:rPr>
          <w:szCs w:val="22"/>
        </w:rPr>
      </w:pPr>
    </w:p>
    <w:p w14:paraId="338E7A39" w14:textId="77777777" w:rsidR="005E0639" w:rsidRPr="006F48F5" w:rsidRDefault="005E0639" w:rsidP="005E0639">
      <w:pPr>
        <w:autoSpaceDE w:val="0"/>
        <w:autoSpaceDN w:val="0"/>
        <w:adjustRightInd w:val="0"/>
        <w:jc w:val="both"/>
        <w:rPr>
          <w:szCs w:val="22"/>
        </w:rPr>
      </w:pPr>
    </w:p>
    <w:p w14:paraId="7BF39C78" w14:textId="77777777" w:rsidR="005E0639" w:rsidRPr="006F48F5" w:rsidRDefault="005E0639" w:rsidP="005E0639">
      <w:pPr>
        <w:autoSpaceDE w:val="0"/>
        <w:autoSpaceDN w:val="0"/>
        <w:adjustRightInd w:val="0"/>
        <w:jc w:val="both"/>
        <w:rPr>
          <w:szCs w:val="22"/>
        </w:rPr>
        <w:sectPr w:rsidR="005E0639" w:rsidRPr="006F48F5" w:rsidSect="006E206C">
          <w:headerReference w:type="default" r:id="rId16"/>
          <w:footerReference w:type="default" r:id="rId17"/>
          <w:headerReference w:type="first" r:id="rId18"/>
          <w:footerReference w:type="first" r:id="rId19"/>
          <w:pgSz w:w="11907" w:h="16840"/>
          <w:pgMar w:top="691" w:right="1152" w:bottom="576" w:left="1080" w:header="720" w:footer="720" w:gutter="0"/>
          <w:pgNumType w:start="2"/>
          <w:cols w:space="720"/>
          <w:titlePg/>
          <w:docGrid w:linePitch="299"/>
        </w:sectPr>
      </w:pPr>
    </w:p>
    <w:p w14:paraId="4BC69789" w14:textId="77777777" w:rsidR="005E0639" w:rsidRPr="00F9511D" w:rsidRDefault="005E0639" w:rsidP="005E0639">
      <w:pPr>
        <w:autoSpaceDE w:val="0"/>
        <w:autoSpaceDN w:val="0"/>
        <w:adjustRightInd w:val="0"/>
        <w:ind w:left="180"/>
        <w:rPr>
          <w:rFonts w:eastAsia="Times New Roman"/>
          <w:i/>
          <w:iCs/>
          <w:szCs w:val="22"/>
        </w:rPr>
      </w:pPr>
      <w:r w:rsidRPr="00F9511D">
        <w:rPr>
          <w:rFonts w:eastAsia="Times New Roman"/>
          <w:i/>
          <w:iCs/>
          <w:szCs w:val="22"/>
        </w:rPr>
        <w:lastRenderedPageBreak/>
        <w:t>Key Audit Matters</w:t>
      </w:r>
    </w:p>
    <w:p w14:paraId="1CB04AFF" w14:textId="77777777" w:rsidR="005E0639" w:rsidRPr="00F9511D" w:rsidRDefault="005E0639" w:rsidP="005E0639">
      <w:pPr>
        <w:autoSpaceDE w:val="0"/>
        <w:autoSpaceDN w:val="0"/>
        <w:adjustRightInd w:val="0"/>
        <w:ind w:left="180"/>
        <w:rPr>
          <w:rFonts w:eastAsia="Times New Roman"/>
          <w:szCs w:val="22"/>
        </w:rPr>
      </w:pPr>
      <w:r w:rsidRPr="00F9511D">
        <w:rPr>
          <w:rFonts w:eastAsia="Times New Roman"/>
          <w:b/>
          <w:bCs/>
          <w:szCs w:val="22"/>
        </w:rPr>
        <w:t xml:space="preserve"> </w:t>
      </w:r>
    </w:p>
    <w:p w14:paraId="3239E584" w14:textId="77777777" w:rsidR="005E0639" w:rsidRPr="00F9511D" w:rsidRDefault="005E0639" w:rsidP="005E0639">
      <w:pPr>
        <w:autoSpaceDE w:val="0"/>
        <w:autoSpaceDN w:val="0"/>
        <w:adjustRightInd w:val="0"/>
        <w:ind w:left="180" w:right="243"/>
        <w:jc w:val="both"/>
        <w:rPr>
          <w:rFonts w:eastAsia="Times New Roman"/>
          <w:szCs w:val="22"/>
        </w:rPr>
      </w:pPr>
      <w:r w:rsidRPr="00F9511D">
        <w:rPr>
          <w:rFonts w:eastAsia="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226BA5D" w14:textId="77777777" w:rsidR="005E0639" w:rsidRPr="00F9511D" w:rsidRDefault="005E0639" w:rsidP="005E0639">
      <w:pPr>
        <w:autoSpaceDE w:val="0"/>
        <w:autoSpaceDN w:val="0"/>
        <w:adjustRightInd w:val="0"/>
        <w:jc w:val="both"/>
        <w:rPr>
          <w:rFonts w:eastAsia="Times New Roman"/>
          <w:szCs w:val="22"/>
        </w:rPr>
      </w:pPr>
    </w:p>
    <w:tbl>
      <w:tblPr>
        <w:tblW w:w="927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770"/>
      </w:tblGrid>
      <w:tr w:rsidR="005E0639" w:rsidRPr="00F9511D" w14:paraId="6EBA14E7" w14:textId="77777777" w:rsidTr="00F8253E">
        <w:tc>
          <w:tcPr>
            <w:tcW w:w="9270" w:type="dxa"/>
            <w:gridSpan w:val="2"/>
          </w:tcPr>
          <w:p w14:paraId="52C87194" w14:textId="77777777" w:rsidR="005E0639" w:rsidRPr="00F9511D" w:rsidRDefault="005E0639" w:rsidP="003D758B">
            <w:pPr>
              <w:jc w:val="thaiDistribute"/>
              <w:rPr>
                <w:rFonts w:eastAsia="Times New Roman"/>
                <w:b/>
                <w:bCs/>
                <w:szCs w:val="22"/>
              </w:rPr>
            </w:pPr>
            <w:r w:rsidRPr="00F9511D">
              <w:rPr>
                <w:rFonts w:eastAsia="Times New Roman"/>
                <w:b/>
                <w:bCs/>
                <w:szCs w:val="22"/>
              </w:rPr>
              <w:t>Impairment testing of goodwill</w:t>
            </w:r>
            <w:r w:rsidR="009404A5">
              <w:rPr>
                <w:rFonts w:eastAsia="Times New Roman"/>
                <w:b/>
                <w:bCs/>
                <w:szCs w:val="22"/>
                <w:lang w:val="en-US"/>
              </w:rPr>
              <w:t>,</w:t>
            </w:r>
            <w:r w:rsidRPr="00F9511D">
              <w:rPr>
                <w:rFonts w:eastAsia="Times New Roman"/>
                <w:b/>
                <w:bCs/>
                <w:szCs w:val="22"/>
              </w:rPr>
              <w:t xml:space="preserve"> investment in subsidiaries, associate and joint venture</w:t>
            </w:r>
          </w:p>
        </w:tc>
      </w:tr>
      <w:tr w:rsidR="005E0639" w:rsidRPr="00F9511D" w14:paraId="46E3D149" w14:textId="77777777" w:rsidTr="00F8253E">
        <w:tc>
          <w:tcPr>
            <w:tcW w:w="9270" w:type="dxa"/>
            <w:gridSpan w:val="2"/>
          </w:tcPr>
          <w:p w14:paraId="73C0CF76" w14:textId="2E02604F" w:rsidR="005E0639" w:rsidRPr="00F9511D" w:rsidRDefault="005E0639" w:rsidP="003D758B">
            <w:pPr>
              <w:autoSpaceDE w:val="0"/>
              <w:autoSpaceDN w:val="0"/>
              <w:adjustRightInd w:val="0"/>
              <w:rPr>
                <w:rFonts w:eastAsia="Times New Roman"/>
                <w:szCs w:val="22"/>
              </w:rPr>
            </w:pPr>
            <w:r w:rsidRPr="00F9511D">
              <w:rPr>
                <w:rFonts w:eastAsia="Times New Roman"/>
                <w:szCs w:val="22"/>
              </w:rPr>
              <w:t xml:space="preserve">Refer to Note </w:t>
            </w:r>
            <w:r>
              <w:rPr>
                <w:rFonts w:eastAsia="Times New Roman"/>
                <w:szCs w:val="22"/>
              </w:rPr>
              <w:t>3</w:t>
            </w:r>
            <w:r w:rsidRPr="00F9511D">
              <w:rPr>
                <w:rFonts w:eastAsia="Times New Roman"/>
                <w:szCs w:val="22"/>
              </w:rPr>
              <w:t xml:space="preserve">, </w:t>
            </w:r>
            <w:r w:rsidR="007D35DD">
              <w:rPr>
                <w:rFonts w:eastAsia="Times New Roman"/>
                <w:szCs w:val="22"/>
              </w:rPr>
              <w:t>9</w:t>
            </w:r>
            <w:r w:rsidRPr="00F9511D">
              <w:rPr>
                <w:rFonts w:eastAsia="Times New Roman"/>
                <w:szCs w:val="22"/>
              </w:rPr>
              <w:t>, 1</w:t>
            </w:r>
            <w:r w:rsidR="007D35DD">
              <w:rPr>
                <w:rFonts w:eastAsia="Times New Roman"/>
                <w:szCs w:val="22"/>
              </w:rPr>
              <w:t>0</w:t>
            </w:r>
            <w:r w:rsidRPr="00F9511D">
              <w:rPr>
                <w:rFonts w:eastAsia="Times New Roman"/>
                <w:szCs w:val="22"/>
              </w:rPr>
              <w:t xml:space="preserve"> and 1</w:t>
            </w:r>
            <w:r w:rsidR="007D35DD">
              <w:rPr>
                <w:rFonts w:eastAsia="Times New Roman"/>
                <w:szCs w:val="22"/>
              </w:rPr>
              <w:t>3</w:t>
            </w:r>
          </w:p>
        </w:tc>
      </w:tr>
      <w:tr w:rsidR="005E0639" w:rsidRPr="00F9511D" w14:paraId="7994F26B" w14:textId="77777777" w:rsidTr="00F8253E">
        <w:tc>
          <w:tcPr>
            <w:tcW w:w="4500" w:type="dxa"/>
          </w:tcPr>
          <w:p w14:paraId="2CE0BB42" w14:textId="77777777" w:rsidR="005E0639" w:rsidRPr="00F9511D" w:rsidRDefault="005E0639" w:rsidP="003D758B">
            <w:pPr>
              <w:autoSpaceDE w:val="0"/>
              <w:autoSpaceDN w:val="0"/>
              <w:adjustRightInd w:val="0"/>
              <w:jc w:val="thaiDistribute"/>
              <w:rPr>
                <w:rFonts w:eastAsia="Arial"/>
                <w:b/>
                <w:bCs/>
                <w:szCs w:val="22"/>
              </w:rPr>
            </w:pPr>
            <w:r w:rsidRPr="00F9511D">
              <w:rPr>
                <w:rFonts w:eastAsia="Arial"/>
                <w:b/>
                <w:bCs/>
                <w:szCs w:val="22"/>
              </w:rPr>
              <w:t>The key audit matter</w:t>
            </w:r>
          </w:p>
        </w:tc>
        <w:tc>
          <w:tcPr>
            <w:tcW w:w="4770" w:type="dxa"/>
          </w:tcPr>
          <w:p w14:paraId="447C8F5E" w14:textId="77777777" w:rsidR="005E0639" w:rsidRPr="00F9511D" w:rsidRDefault="005E0639" w:rsidP="003D758B">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5E0639" w:rsidRPr="00F9511D" w14:paraId="49C1C869" w14:textId="77777777" w:rsidTr="00F8253E">
        <w:trPr>
          <w:trHeight w:val="3871"/>
        </w:trPr>
        <w:tc>
          <w:tcPr>
            <w:tcW w:w="4500" w:type="dxa"/>
          </w:tcPr>
          <w:p w14:paraId="6224FAF0" w14:textId="77777777" w:rsidR="005E0639" w:rsidRPr="00F9511D" w:rsidRDefault="005E0639" w:rsidP="003D758B">
            <w:pPr>
              <w:ind w:right="47"/>
              <w:jc w:val="thaiDistribute"/>
              <w:rPr>
                <w:szCs w:val="22"/>
                <w:lang w:val="en-US" w:bidi="th-TH"/>
              </w:rPr>
            </w:pPr>
            <w:r w:rsidRPr="00F9511D">
              <w:rPr>
                <w:szCs w:val="22"/>
              </w:rPr>
              <w:t>The Group consistently considered impairment testing of goodwill,</w:t>
            </w:r>
            <w:r w:rsidRPr="00F9511D">
              <w:rPr>
                <w:szCs w:val="22"/>
                <w:cs/>
              </w:rPr>
              <w:t xml:space="preserve"> </w:t>
            </w:r>
            <w:r w:rsidRPr="00F9511D">
              <w:rPr>
                <w:szCs w:val="22"/>
              </w:rPr>
              <w:t>and considered</w:t>
            </w:r>
            <w:r w:rsidRPr="00F9511D">
              <w:rPr>
                <w:szCs w:val="22"/>
                <w:cs/>
              </w:rPr>
              <w:t xml:space="preserve"> </w:t>
            </w:r>
            <w:r w:rsidRPr="00F9511D">
              <w:rPr>
                <w:szCs w:val="22"/>
              </w:rPr>
              <w:t>impairment testing of investment in subsidiaries, associate and joint venture when there is an indicator which all mainly affected by market situation. This required management’s judgement. Therefore, this is an area of focus in my audit.</w:t>
            </w:r>
          </w:p>
        </w:tc>
        <w:tc>
          <w:tcPr>
            <w:tcW w:w="4770" w:type="dxa"/>
          </w:tcPr>
          <w:p w14:paraId="3FBBC3FF" w14:textId="77777777" w:rsidR="005E0639" w:rsidRPr="00F9511D" w:rsidRDefault="005E0639" w:rsidP="003D758B">
            <w:pPr>
              <w:pStyle w:val="ListParagraph"/>
              <w:tabs>
                <w:tab w:val="left" w:pos="720"/>
                <w:tab w:val="left" w:pos="907"/>
                <w:tab w:val="left" w:pos="1644"/>
                <w:tab w:val="left" w:pos="1871"/>
                <w:tab w:val="left" w:pos="2580"/>
                <w:tab w:val="left" w:pos="2807"/>
                <w:tab w:val="left" w:pos="3515"/>
                <w:tab w:val="left" w:pos="3742"/>
                <w:tab w:val="left" w:pos="4210"/>
                <w:tab w:val="left" w:pos="4678"/>
                <w:tab w:val="left" w:pos="5387"/>
                <w:tab w:val="left" w:pos="5613"/>
                <w:tab w:val="left" w:pos="6322"/>
                <w:tab w:val="left" w:pos="6549"/>
              </w:tabs>
              <w:ind w:left="0" w:right="72"/>
              <w:jc w:val="both"/>
              <w:rPr>
                <w:szCs w:val="22"/>
              </w:rPr>
            </w:pPr>
            <w:r w:rsidRPr="00F9511D">
              <w:rPr>
                <w:szCs w:val="22"/>
              </w:rPr>
              <w:t xml:space="preserve">My audit procedures in this area included, among others: </w:t>
            </w:r>
          </w:p>
          <w:p w14:paraId="215ADC50" w14:textId="77777777" w:rsidR="005E0639" w:rsidRPr="00F9511D" w:rsidRDefault="005E0639" w:rsidP="003D758B">
            <w:pPr>
              <w:pStyle w:val="ListParagraph"/>
              <w:tabs>
                <w:tab w:val="left" w:pos="720"/>
                <w:tab w:val="left" w:pos="907"/>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0" w:right="75"/>
              <w:jc w:val="both"/>
              <w:rPr>
                <w:szCs w:val="22"/>
                <w:lang w:bidi="th-TH"/>
              </w:rPr>
            </w:pPr>
          </w:p>
          <w:p w14:paraId="35C2B843" w14:textId="77777777" w:rsidR="005E0639" w:rsidRPr="00F614E1" w:rsidRDefault="005E0639" w:rsidP="003D758B">
            <w:pPr>
              <w:pStyle w:val="ListParagraph"/>
              <w:numPr>
                <w:ilvl w:val="0"/>
                <w:numId w:val="26"/>
              </w:numPr>
              <w:tabs>
                <w:tab w:val="left" w:pos="434"/>
                <w:tab w:val="left" w:pos="1644"/>
                <w:tab w:val="left" w:pos="1871"/>
                <w:tab w:val="left" w:pos="2580"/>
                <w:tab w:val="left" w:pos="2807"/>
                <w:tab w:val="left" w:pos="3515"/>
                <w:tab w:val="left" w:pos="3742"/>
                <w:tab w:val="left" w:pos="3940"/>
                <w:tab w:val="left" w:pos="5387"/>
                <w:tab w:val="left" w:pos="5613"/>
                <w:tab w:val="left" w:pos="6322"/>
                <w:tab w:val="left" w:pos="6549"/>
              </w:tabs>
              <w:ind w:left="406" w:right="70" w:hanging="400"/>
              <w:jc w:val="thaiDistribute"/>
              <w:rPr>
                <w:szCs w:val="22"/>
                <w:lang w:bidi="th-TH"/>
              </w:rPr>
            </w:pPr>
            <w:r w:rsidRPr="00F614E1">
              <w:rPr>
                <w:szCs w:val="22"/>
              </w:rPr>
              <w:t>Understanding the impairment testing process</w:t>
            </w:r>
            <w:r>
              <w:rPr>
                <w:szCs w:val="22"/>
              </w:rPr>
              <w:t xml:space="preserve"> </w:t>
            </w:r>
            <w:r w:rsidRPr="00F614E1">
              <w:rPr>
                <w:szCs w:val="22"/>
              </w:rPr>
              <w:t>of the management including estimated future cash flow and key assumptions used;</w:t>
            </w:r>
          </w:p>
          <w:p w14:paraId="0A23BBF5" w14:textId="77777777" w:rsidR="005E0639" w:rsidRPr="00F614E1" w:rsidRDefault="005E0639" w:rsidP="003D758B">
            <w:pPr>
              <w:pStyle w:val="ListParagraph"/>
              <w:tabs>
                <w:tab w:val="left" w:pos="366"/>
                <w:tab w:val="left" w:pos="3947"/>
              </w:tabs>
              <w:ind w:left="406" w:right="70" w:hanging="400"/>
              <w:jc w:val="thaiDistribute"/>
              <w:rPr>
                <w:szCs w:val="22"/>
              </w:rPr>
            </w:pPr>
          </w:p>
          <w:p w14:paraId="17EE62C6" w14:textId="5612A1E5" w:rsidR="005E0639" w:rsidRPr="00F614E1" w:rsidRDefault="005E0639" w:rsidP="003D758B">
            <w:pPr>
              <w:pStyle w:val="ListParagraph"/>
              <w:numPr>
                <w:ilvl w:val="0"/>
                <w:numId w:val="26"/>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sidRPr="00F614E1">
              <w:rPr>
                <w:spacing w:val="-4"/>
                <w:szCs w:val="22"/>
              </w:rPr>
              <w:t>Testing</w:t>
            </w:r>
            <w:r w:rsidR="002D617B">
              <w:rPr>
                <w:rFonts w:cstheme="minorBidi" w:hint="cs"/>
                <w:spacing w:val="-4"/>
                <w:szCs w:val="28"/>
                <w:cs/>
                <w:lang w:bidi="th-TH"/>
              </w:rPr>
              <w:t xml:space="preserve"> </w:t>
            </w:r>
            <w:r w:rsidRPr="00F614E1">
              <w:rPr>
                <w:spacing w:val="-4"/>
                <w:szCs w:val="22"/>
              </w:rPr>
              <w:t>key assumptions that underpin management’s discounted cash flows with</w:t>
            </w:r>
            <w:r w:rsidRPr="00F614E1">
              <w:rPr>
                <w:szCs w:val="22"/>
              </w:rPr>
              <w:t xml:space="preserve"> reference to market situations and its operating environment</w:t>
            </w:r>
            <w:r w:rsidR="009404A5">
              <w:rPr>
                <w:szCs w:val="22"/>
              </w:rPr>
              <w:t>,</w:t>
            </w:r>
            <w:r w:rsidRPr="00F614E1">
              <w:rPr>
                <w:szCs w:val="22"/>
              </w:rPr>
              <w:t xml:space="preserve"> knowledge of the industry, and other obtained information;</w:t>
            </w:r>
          </w:p>
          <w:p w14:paraId="2F500552" w14:textId="77777777" w:rsidR="005E0639" w:rsidRPr="00F614E1" w:rsidRDefault="005E0639" w:rsidP="003D758B">
            <w:pPr>
              <w:tabs>
                <w:tab w:val="left" w:pos="366"/>
                <w:tab w:val="left" w:pos="3947"/>
              </w:tabs>
              <w:ind w:right="70" w:hanging="400"/>
              <w:jc w:val="thaiDistribute"/>
              <w:rPr>
                <w:szCs w:val="22"/>
              </w:rPr>
            </w:pPr>
          </w:p>
          <w:p w14:paraId="2BE8E7E4" w14:textId="77777777" w:rsidR="005E0639" w:rsidRPr="00F614E1" w:rsidRDefault="005E0639" w:rsidP="003D758B">
            <w:pPr>
              <w:pStyle w:val="ListParagraph"/>
              <w:numPr>
                <w:ilvl w:val="0"/>
                <w:numId w:val="26"/>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both"/>
              <w:rPr>
                <w:szCs w:val="22"/>
              </w:rPr>
            </w:pPr>
            <w:r>
              <w:rPr>
                <w:szCs w:val="22"/>
              </w:rPr>
              <w:t>Evaluating</w:t>
            </w:r>
            <w:r w:rsidRPr="00F614E1">
              <w:rPr>
                <w:szCs w:val="22"/>
              </w:rPr>
              <w:t xml:space="preserve"> of the forecasting of financial</w:t>
            </w:r>
            <w:r>
              <w:rPr>
                <w:szCs w:val="22"/>
              </w:rPr>
              <w:t xml:space="preserve">    </w:t>
            </w:r>
            <w:r w:rsidRPr="00F614E1">
              <w:rPr>
                <w:szCs w:val="22"/>
              </w:rPr>
              <w:t xml:space="preserve"> performances by</w:t>
            </w:r>
            <w:r>
              <w:rPr>
                <w:szCs w:val="22"/>
              </w:rPr>
              <w:t xml:space="preserve"> </w:t>
            </w:r>
            <w:r w:rsidRPr="00F614E1">
              <w:rPr>
                <w:szCs w:val="22"/>
              </w:rPr>
              <w:t>comparing historical estimation to the actual operating results and;</w:t>
            </w:r>
          </w:p>
          <w:p w14:paraId="2114EC26" w14:textId="77777777" w:rsidR="005E0639" w:rsidRPr="00F614E1" w:rsidRDefault="005E0639" w:rsidP="003D758B">
            <w:pPr>
              <w:pStyle w:val="ListParagraph"/>
              <w:tabs>
                <w:tab w:val="left" w:pos="366"/>
                <w:tab w:val="left" w:pos="3947"/>
              </w:tabs>
              <w:ind w:left="406" w:right="70" w:hanging="400"/>
              <w:jc w:val="thaiDistribute"/>
              <w:rPr>
                <w:szCs w:val="22"/>
              </w:rPr>
            </w:pPr>
          </w:p>
          <w:p w14:paraId="3AB42ADF" w14:textId="77777777" w:rsidR="005E0639" w:rsidRPr="00F614E1" w:rsidRDefault="005E0639" w:rsidP="003D758B">
            <w:pPr>
              <w:pStyle w:val="ListParagraph"/>
              <w:numPr>
                <w:ilvl w:val="0"/>
                <w:numId w:val="26"/>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Pr>
                <w:szCs w:val="22"/>
              </w:rPr>
              <w:t>Evaluating the adequacy</w:t>
            </w:r>
            <w:r w:rsidRPr="00F614E1">
              <w:rPr>
                <w:szCs w:val="22"/>
              </w:rPr>
              <w:t xml:space="preserve"> of the disclosures in accordance with the relevant Thai Financial Reporting Standards.</w:t>
            </w:r>
          </w:p>
          <w:p w14:paraId="2CDD8847" w14:textId="77777777" w:rsidR="005E0639" w:rsidRPr="00F9511D" w:rsidRDefault="005E0639" w:rsidP="003D758B">
            <w:pPr>
              <w:pStyle w:val="ListParagraph"/>
              <w:ind w:right="72"/>
              <w:jc w:val="both"/>
              <w:rPr>
                <w:szCs w:val="22"/>
              </w:rPr>
            </w:pPr>
          </w:p>
        </w:tc>
      </w:tr>
    </w:tbl>
    <w:p w14:paraId="2A323BF6" w14:textId="77777777" w:rsidR="005E0639" w:rsidRPr="00F9511D" w:rsidRDefault="005E0639" w:rsidP="005E0639">
      <w:pPr>
        <w:spacing w:line="240" w:lineRule="atLeast"/>
        <w:jc w:val="both"/>
        <w:rPr>
          <w:i/>
          <w:iCs/>
          <w:szCs w:val="22"/>
        </w:rPr>
        <w:sectPr w:rsidR="005E0639" w:rsidRPr="00F9511D" w:rsidSect="00A20E4F">
          <w:footerReference w:type="default" r:id="rId20"/>
          <w:headerReference w:type="first" r:id="rId21"/>
          <w:footerReference w:type="first" r:id="rId22"/>
          <w:pgSz w:w="11907" w:h="16840"/>
          <w:pgMar w:top="691" w:right="1152" w:bottom="576" w:left="1152" w:header="720" w:footer="720" w:gutter="0"/>
          <w:pgNumType w:start="2"/>
          <w:cols w:space="720"/>
          <w:titlePg/>
          <w:docGrid w:linePitch="299"/>
        </w:sect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4883"/>
      </w:tblGrid>
      <w:tr w:rsidR="005E0639" w:rsidRPr="00F9511D" w14:paraId="18A118B0" w14:textId="77777777" w:rsidTr="003D758B">
        <w:tc>
          <w:tcPr>
            <w:tcW w:w="9360" w:type="dxa"/>
            <w:gridSpan w:val="2"/>
          </w:tcPr>
          <w:p w14:paraId="643321B5" w14:textId="77777777" w:rsidR="005E0639" w:rsidRPr="00F9511D" w:rsidRDefault="005E0639" w:rsidP="003D758B">
            <w:pPr>
              <w:autoSpaceDE w:val="0"/>
              <w:autoSpaceDN w:val="0"/>
              <w:adjustRightInd w:val="0"/>
              <w:rPr>
                <w:rFonts w:eastAsia="Times New Roman"/>
                <w:szCs w:val="22"/>
              </w:rPr>
            </w:pPr>
            <w:r w:rsidRPr="00F9511D">
              <w:rPr>
                <w:rFonts w:eastAsia="Times New Roman"/>
                <w:b/>
                <w:bCs/>
                <w:szCs w:val="22"/>
              </w:rPr>
              <w:lastRenderedPageBreak/>
              <w:t>Revenue and cost of construction services</w:t>
            </w:r>
          </w:p>
        </w:tc>
      </w:tr>
      <w:tr w:rsidR="005E0639" w:rsidRPr="00F9511D" w14:paraId="74D29677" w14:textId="77777777" w:rsidTr="003D758B">
        <w:tc>
          <w:tcPr>
            <w:tcW w:w="9360" w:type="dxa"/>
            <w:gridSpan w:val="2"/>
          </w:tcPr>
          <w:p w14:paraId="773CDC0B" w14:textId="7AC88256" w:rsidR="005E0639" w:rsidRPr="00F641F7" w:rsidRDefault="005E0639" w:rsidP="003D758B">
            <w:pPr>
              <w:autoSpaceDE w:val="0"/>
              <w:autoSpaceDN w:val="0"/>
              <w:adjustRightInd w:val="0"/>
              <w:rPr>
                <w:rFonts w:eastAsia="Times New Roman" w:cs="Angsana New"/>
                <w:szCs w:val="28"/>
                <w:cs/>
                <w:lang w:val="en-US" w:bidi="th-TH"/>
              </w:rPr>
            </w:pPr>
            <w:r w:rsidRPr="00F9511D">
              <w:rPr>
                <w:rFonts w:eastAsia="Times New Roman"/>
                <w:szCs w:val="22"/>
              </w:rPr>
              <w:t xml:space="preserve">Refer to Note </w:t>
            </w:r>
            <w:r>
              <w:rPr>
                <w:rFonts w:eastAsia="Times New Roman"/>
                <w:szCs w:val="22"/>
              </w:rPr>
              <w:t>3</w:t>
            </w:r>
            <w:r w:rsidRPr="00F9511D">
              <w:rPr>
                <w:rFonts w:eastAsia="Times New Roman"/>
                <w:szCs w:val="22"/>
              </w:rPr>
              <w:t xml:space="preserve"> </w:t>
            </w:r>
            <w:r w:rsidRPr="00F9511D">
              <w:rPr>
                <w:rFonts w:eastAsia="Times New Roman"/>
                <w:szCs w:val="22"/>
                <w:lang w:val="en-US"/>
              </w:rPr>
              <w:t xml:space="preserve">and </w:t>
            </w:r>
            <w:r w:rsidR="00F641F7">
              <w:rPr>
                <w:rFonts w:eastAsia="Times New Roman"/>
                <w:szCs w:val="22"/>
                <w:lang w:val="en-US"/>
              </w:rPr>
              <w:t>7</w:t>
            </w:r>
          </w:p>
        </w:tc>
      </w:tr>
      <w:tr w:rsidR="005E0639" w:rsidRPr="00F9511D" w14:paraId="408BAA06" w14:textId="77777777" w:rsidTr="003D758B">
        <w:tc>
          <w:tcPr>
            <w:tcW w:w="4477" w:type="dxa"/>
          </w:tcPr>
          <w:p w14:paraId="4DE358D4" w14:textId="77777777" w:rsidR="005E0639" w:rsidRPr="00F9511D" w:rsidRDefault="005E0639" w:rsidP="003D758B">
            <w:pPr>
              <w:autoSpaceDE w:val="0"/>
              <w:autoSpaceDN w:val="0"/>
              <w:adjustRightInd w:val="0"/>
              <w:jc w:val="thaiDistribute"/>
              <w:rPr>
                <w:rFonts w:eastAsia="Arial"/>
                <w:b/>
                <w:bCs/>
                <w:szCs w:val="22"/>
              </w:rPr>
            </w:pPr>
            <w:r w:rsidRPr="00F9511D">
              <w:rPr>
                <w:rFonts w:eastAsia="Arial"/>
                <w:b/>
                <w:bCs/>
                <w:szCs w:val="22"/>
              </w:rPr>
              <w:t>The key audit matter</w:t>
            </w:r>
          </w:p>
        </w:tc>
        <w:tc>
          <w:tcPr>
            <w:tcW w:w="4883" w:type="dxa"/>
          </w:tcPr>
          <w:p w14:paraId="25D391C3" w14:textId="77777777" w:rsidR="005E0639" w:rsidRPr="00F9511D" w:rsidRDefault="005E0639" w:rsidP="003D758B">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5E0639" w:rsidRPr="00F9511D" w14:paraId="58FD026A" w14:textId="77777777" w:rsidTr="003D758B">
        <w:tc>
          <w:tcPr>
            <w:tcW w:w="4477" w:type="dxa"/>
          </w:tcPr>
          <w:p w14:paraId="49068D42" w14:textId="77777777" w:rsidR="005E0639" w:rsidRPr="00F9511D" w:rsidRDefault="005E0639" w:rsidP="003D758B">
            <w:pPr>
              <w:autoSpaceDE w:val="0"/>
              <w:autoSpaceDN w:val="0"/>
              <w:adjustRightInd w:val="0"/>
              <w:ind w:right="47"/>
              <w:jc w:val="both"/>
              <w:rPr>
                <w:rFonts w:eastAsia="Times New Roman"/>
                <w:szCs w:val="22"/>
              </w:rPr>
            </w:pPr>
            <w:r w:rsidRPr="00F9511D">
              <w:rPr>
                <w:rFonts w:eastAsia="Times New Roman"/>
                <w:szCs w:val="22"/>
              </w:rPr>
              <w:t xml:space="preserve">The Group accounts for revenue </w:t>
            </w:r>
            <w:r>
              <w:rPr>
                <w:rFonts w:eastAsia="Times New Roman"/>
                <w:szCs w:val="22"/>
              </w:rPr>
              <w:t>from</w:t>
            </w:r>
            <w:r w:rsidRPr="00F9511D">
              <w:rPr>
                <w:rFonts w:eastAsia="Times New Roman"/>
                <w:szCs w:val="22"/>
              </w:rPr>
              <w:t xml:space="preserve"> construction services by referencing the stage of completion of the constructions. This is assessed by the responsible project’s engineers and considered with the actual costs and the </w:t>
            </w:r>
            <w:r w:rsidRPr="00F9511D">
              <w:rPr>
                <w:rFonts w:eastAsia="Arial"/>
                <w:szCs w:val="22"/>
              </w:rPr>
              <w:t>estimated costs to complete the constructions.</w:t>
            </w:r>
          </w:p>
          <w:p w14:paraId="1B65F818" w14:textId="77777777" w:rsidR="005E0639" w:rsidRPr="00F9511D" w:rsidRDefault="005E0639" w:rsidP="003D758B">
            <w:pPr>
              <w:autoSpaceDE w:val="0"/>
              <w:autoSpaceDN w:val="0"/>
              <w:adjustRightInd w:val="0"/>
              <w:ind w:right="47"/>
              <w:jc w:val="both"/>
              <w:rPr>
                <w:rFonts w:eastAsia="Times New Roman"/>
                <w:szCs w:val="22"/>
              </w:rPr>
            </w:pPr>
          </w:p>
          <w:p w14:paraId="31EB5F66" w14:textId="77777777" w:rsidR="005E0639" w:rsidRPr="00F9511D" w:rsidRDefault="005E0639" w:rsidP="003D758B">
            <w:pPr>
              <w:autoSpaceDE w:val="0"/>
              <w:autoSpaceDN w:val="0"/>
              <w:adjustRightInd w:val="0"/>
              <w:ind w:right="47"/>
              <w:jc w:val="both"/>
              <w:rPr>
                <w:rFonts w:eastAsia="Times New Roman"/>
                <w:szCs w:val="22"/>
              </w:rPr>
            </w:pPr>
            <w:r w:rsidRPr="00F9511D">
              <w:rPr>
                <w:rFonts w:eastAsia="Times New Roman"/>
                <w:szCs w:val="22"/>
              </w:rPr>
              <w:t xml:space="preserve">The management and the project’s engineers are required to exercise significant judgement to estimate the cost of construction services to complete the contracts that will affect the stage of completion. I considered the </w:t>
            </w:r>
            <w:r w:rsidRPr="00F9511D">
              <w:rPr>
                <w:rFonts w:eastAsia="Arial"/>
                <w:szCs w:val="22"/>
              </w:rPr>
              <w:t>stage of completion and</w:t>
            </w:r>
            <w:r w:rsidRPr="00F9511D">
              <w:rPr>
                <w:rFonts w:eastAsia="Times New Roman"/>
                <w:szCs w:val="22"/>
              </w:rPr>
              <w:t xml:space="preserve"> estimation for cost of construction services as the key audit matter.</w:t>
            </w:r>
          </w:p>
        </w:tc>
        <w:tc>
          <w:tcPr>
            <w:tcW w:w="4883" w:type="dxa"/>
          </w:tcPr>
          <w:p w14:paraId="2DB7AC1D" w14:textId="77777777" w:rsidR="005E0639" w:rsidRPr="00F9511D" w:rsidRDefault="005E0639" w:rsidP="003D758B">
            <w:pPr>
              <w:autoSpaceDE w:val="0"/>
              <w:autoSpaceDN w:val="0"/>
              <w:adjustRightInd w:val="0"/>
              <w:ind w:right="73"/>
              <w:jc w:val="thaiDistribute"/>
              <w:rPr>
                <w:rFonts w:eastAsia="Times New Roman"/>
                <w:szCs w:val="22"/>
              </w:rPr>
            </w:pPr>
            <w:r w:rsidRPr="00F9511D">
              <w:rPr>
                <w:rFonts w:eastAsia="Times New Roman"/>
                <w:szCs w:val="22"/>
              </w:rPr>
              <w:t xml:space="preserve">My audit procedures in </w:t>
            </w:r>
            <w:proofErr w:type="gramStart"/>
            <w:r w:rsidRPr="00F9511D">
              <w:rPr>
                <w:rFonts w:eastAsia="Times New Roman"/>
                <w:szCs w:val="22"/>
              </w:rPr>
              <w:t>this areas</w:t>
            </w:r>
            <w:proofErr w:type="gramEnd"/>
            <w:r w:rsidRPr="00F9511D">
              <w:rPr>
                <w:rFonts w:eastAsia="Times New Roman"/>
                <w:szCs w:val="22"/>
              </w:rPr>
              <w:t xml:space="preserve"> included, among others;</w:t>
            </w:r>
          </w:p>
          <w:p w14:paraId="7A52A920" w14:textId="77777777" w:rsidR="005E0639" w:rsidRPr="00F9511D" w:rsidRDefault="005E0639" w:rsidP="003D758B">
            <w:pPr>
              <w:autoSpaceDE w:val="0"/>
              <w:autoSpaceDN w:val="0"/>
              <w:adjustRightInd w:val="0"/>
              <w:ind w:right="73"/>
              <w:jc w:val="thaiDistribute"/>
              <w:rPr>
                <w:rFonts w:eastAsia="Times New Roman"/>
                <w:szCs w:val="22"/>
              </w:rPr>
            </w:pPr>
          </w:p>
          <w:p w14:paraId="502F3399"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Understanding the processes of the estimation and revision of the estimated costs of construction services;</w:t>
            </w:r>
          </w:p>
          <w:p w14:paraId="3DDB61E7" w14:textId="77777777" w:rsidR="005E0639" w:rsidRPr="00F9511D" w:rsidRDefault="005E0639" w:rsidP="003D758B">
            <w:pPr>
              <w:autoSpaceDE w:val="0"/>
              <w:autoSpaceDN w:val="0"/>
              <w:adjustRightInd w:val="0"/>
              <w:spacing w:line="240" w:lineRule="auto"/>
              <w:ind w:left="545" w:right="73"/>
              <w:contextualSpacing/>
              <w:jc w:val="thaiDistribute"/>
              <w:rPr>
                <w:rFonts w:eastAsia="Arial"/>
                <w:szCs w:val="22"/>
              </w:rPr>
            </w:pPr>
          </w:p>
          <w:p w14:paraId="2447B549"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 xml:space="preserve">Testing the estimated costs of construction services which were approved by the management, actual costs, revenue from construction services and unbilled revenue with related contracts and documents; </w:t>
            </w:r>
          </w:p>
          <w:p w14:paraId="6E02673E" w14:textId="77777777" w:rsidR="005E0639" w:rsidRPr="00F9511D" w:rsidRDefault="005E0639" w:rsidP="003D758B">
            <w:pPr>
              <w:ind w:left="720" w:right="73"/>
              <w:contextualSpacing/>
              <w:rPr>
                <w:rFonts w:eastAsia="Arial"/>
                <w:szCs w:val="22"/>
              </w:rPr>
            </w:pPr>
          </w:p>
          <w:p w14:paraId="6D3F986D" w14:textId="77777777" w:rsidR="005E0639" w:rsidRPr="00F9511D" w:rsidRDefault="005E0639" w:rsidP="003D758B">
            <w:pPr>
              <w:numPr>
                <w:ilvl w:val="0"/>
                <w:numId w:val="11"/>
              </w:numPr>
              <w:autoSpaceDE w:val="0"/>
              <w:autoSpaceDN w:val="0"/>
              <w:adjustRightInd w:val="0"/>
              <w:spacing w:line="240" w:lineRule="auto"/>
              <w:ind w:left="545" w:right="-20" w:hanging="545"/>
              <w:contextualSpacing/>
              <w:rPr>
                <w:rFonts w:eastAsia="Arial"/>
                <w:szCs w:val="22"/>
              </w:rPr>
            </w:pPr>
            <w:r w:rsidRPr="00F9511D">
              <w:rPr>
                <w:rFonts w:eastAsia="Arial"/>
                <w:spacing w:val="-2"/>
                <w:szCs w:val="22"/>
              </w:rPr>
              <w:t>Comparing the stage of completion</w:t>
            </w:r>
            <w:r>
              <w:rPr>
                <w:rFonts w:eastAsia="Arial"/>
                <w:spacing w:val="-2"/>
                <w:szCs w:val="22"/>
              </w:rPr>
              <w:t xml:space="preserve"> </w:t>
            </w:r>
            <w:r w:rsidRPr="00F9511D">
              <w:rPr>
                <w:rFonts w:eastAsia="Arial"/>
                <w:spacing w:val="-2"/>
                <w:szCs w:val="22"/>
              </w:rPr>
              <w:t>determined</w:t>
            </w:r>
            <w:r w:rsidRPr="00F9511D">
              <w:rPr>
                <w:rFonts w:eastAsia="Arial"/>
                <w:szCs w:val="22"/>
              </w:rPr>
              <w:t xml:space="preserve"> by engineers with the ratio of actual costs and the estimated costs including tested customers’ acceptance documents;</w:t>
            </w:r>
          </w:p>
          <w:p w14:paraId="3BC784CF" w14:textId="77777777" w:rsidR="005E0639" w:rsidRPr="00F9511D" w:rsidRDefault="005E0639" w:rsidP="003D758B">
            <w:pPr>
              <w:ind w:left="720" w:right="73"/>
              <w:contextualSpacing/>
              <w:rPr>
                <w:rFonts w:eastAsia="Arial"/>
                <w:szCs w:val="22"/>
              </w:rPr>
            </w:pPr>
          </w:p>
          <w:p w14:paraId="703ED2BC"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site visits together with the engineers to assess the appropriateness of the actual constructions progress and the stage of completion;</w:t>
            </w:r>
          </w:p>
          <w:p w14:paraId="352778D3" w14:textId="77777777" w:rsidR="005E0639" w:rsidRPr="00F9511D" w:rsidRDefault="005E0639" w:rsidP="003D758B">
            <w:pPr>
              <w:ind w:left="720" w:right="73"/>
              <w:contextualSpacing/>
              <w:rPr>
                <w:rFonts w:eastAsia="Arial"/>
                <w:szCs w:val="22"/>
              </w:rPr>
            </w:pPr>
          </w:p>
          <w:p w14:paraId="4652FA50"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analyses of the actual costs incurred and the estimated costs comparison, gross profits, progress of constructions and challenging the management for any deviations;</w:t>
            </w:r>
          </w:p>
          <w:p w14:paraId="7859A9B9" w14:textId="77777777" w:rsidR="005E0639" w:rsidRPr="00F9511D" w:rsidRDefault="005E0639" w:rsidP="003D758B">
            <w:pPr>
              <w:ind w:left="720" w:right="73"/>
              <w:contextualSpacing/>
              <w:rPr>
                <w:rFonts w:eastAsia="Arial"/>
                <w:szCs w:val="22"/>
              </w:rPr>
            </w:pPr>
          </w:p>
          <w:p w14:paraId="22D1162B"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pacing w:val="-4"/>
                <w:szCs w:val="22"/>
              </w:rPr>
            </w:pPr>
            <w:r w:rsidRPr="00F9511D">
              <w:rPr>
                <w:rFonts w:eastAsia="Arial"/>
                <w:spacing w:val="-4"/>
                <w:szCs w:val="22"/>
              </w:rPr>
              <w:t>Testing the stage of completions and unbilled revenue calculations;</w:t>
            </w:r>
          </w:p>
          <w:p w14:paraId="4A4C421E" w14:textId="77777777" w:rsidR="005E0639" w:rsidRPr="00F9511D" w:rsidRDefault="005E0639" w:rsidP="003D758B">
            <w:pPr>
              <w:ind w:left="720" w:right="73"/>
              <w:contextualSpacing/>
              <w:rPr>
                <w:rFonts w:eastAsia="Arial"/>
                <w:szCs w:val="22"/>
              </w:rPr>
            </w:pPr>
          </w:p>
          <w:p w14:paraId="6A915236"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Testing the actual costs incurred after the period ended with related documents;</w:t>
            </w:r>
          </w:p>
          <w:p w14:paraId="640BCF3C" w14:textId="77777777" w:rsidR="005E0639" w:rsidRPr="00F9511D" w:rsidRDefault="005E0639" w:rsidP="003D758B">
            <w:pPr>
              <w:ind w:left="720" w:right="73"/>
              <w:contextualSpacing/>
              <w:rPr>
                <w:rFonts w:eastAsia="Arial"/>
                <w:szCs w:val="22"/>
              </w:rPr>
            </w:pPr>
          </w:p>
          <w:p w14:paraId="341A2709"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Evaluating the adequacy of the disclosures in accordance with the relevant Thai Financial Reporting Standards.</w:t>
            </w:r>
          </w:p>
          <w:p w14:paraId="6A584FDF" w14:textId="77777777" w:rsidR="005E0639" w:rsidRPr="00F9511D" w:rsidRDefault="005E0639" w:rsidP="003D758B">
            <w:pPr>
              <w:autoSpaceDE w:val="0"/>
              <w:autoSpaceDN w:val="0"/>
              <w:adjustRightInd w:val="0"/>
              <w:spacing w:line="240" w:lineRule="auto"/>
              <w:ind w:left="545" w:right="73"/>
              <w:contextualSpacing/>
              <w:jc w:val="thaiDistribute"/>
              <w:rPr>
                <w:rFonts w:eastAsia="Times New Roman"/>
                <w:szCs w:val="22"/>
              </w:rPr>
            </w:pPr>
          </w:p>
        </w:tc>
      </w:tr>
    </w:tbl>
    <w:p w14:paraId="7D5285A1" w14:textId="77777777" w:rsidR="005E0639" w:rsidRPr="00F9511D" w:rsidRDefault="005E0639" w:rsidP="005E0639">
      <w:pPr>
        <w:spacing w:line="240" w:lineRule="atLeast"/>
        <w:jc w:val="both"/>
        <w:rPr>
          <w:i/>
          <w:iCs/>
          <w:szCs w:val="22"/>
        </w:rPr>
      </w:pPr>
    </w:p>
    <w:p w14:paraId="61DD6B9F" w14:textId="77777777" w:rsidR="005E0639" w:rsidRPr="00F9511D" w:rsidRDefault="005E0639" w:rsidP="005E0639">
      <w:pPr>
        <w:spacing w:line="240" w:lineRule="atLeast"/>
        <w:jc w:val="both"/>
        <w:rPr>
          <w:i/>
          <w:iCs/>
          <w:szCs w:val="22"/>
        </w:rPr>
      </w:pPr>
    </w:p>
    <w:p w14:paraId="06768F9A" w14:textId="77777777" w:rsidR="005E0639" w:rsidRPr="00F9511D" w:rsidRDefault="005E0639" w:rsidP="005E0639">
      <w:pPr>
        <w:spacing w:line="240" w:lineRule="atLeast"/>
        <w:jc w:val="thaiDistribute"/>
        <w:rPr>
          <w:szCs w:val="22"/>
        </w:rPr>
        <w:sectPr w:rsidR="005E0639" w:rsidRPr="00F9511D" w:rsidSect="00752EFF">
          <w:footerReference w:type="default" r:id="rId23"/>
          <w:footerReference w:type="first" r:id="rId24"/>
          <w:pgSz w:w="11907" w:h="16840"/>
          <w:pgMar w:top="691" w:right="1152" w:bottom="576" w:left="1152" w:header="720" w:footer="720" w:gutter="0"/>
          <w:cols w:space="720"/>
          <w:titlePg/>
        </w:sectPr>
      </w:pPr>
    </w:p>
    <w:p w14:paraId="0D6FBC73" w14:textId="77777777" w:rsidR="005E0639" w:rsidRPr="00F9511D" w:rsidRDefault="005E0639" w:rsidP="005E0639">
      <w:pPr>
        <w:spacing w:line="240" w:lineRule="auto"/>
        <w:ind w:left="180"/>
        <w:rPr>
          <w:rFonts w:eastAsia="Times New Roman"/>
          <w:i/>
          <w:iCs/>
          <w:szCs w:val="22"/>
        </w:rPr>
      </w:pPr>
      <w:r w:rsidRPr="00F9511D">
        <w:rPr>
          <w:rFonts w:eastAsia="Times New Roman"/>
          <w:i/>
          <w:iCs/>
          <w:szCs w:val="22"/>
        </w:rPr>
        <w:lastRenderedPageBreak/>
        <w:t>Other Information</w:t>
      </w:r>
    </w:p>
    <w:p w14:paraId="129D2F6B" w14:textId="77777777" w:rsidR="005E0639" w:rsidRPr="00F9511D" w:rsidRDefault="005E0639" w:rsidP="005E0639">
      <w:pPr>
        <w:spacing w:line="240" w:lineRule="auto"/>
        <w:ind w:left="180"/>
        <w:rPr>
          <w:rFonts w:eastAsia="Times New Roman"/>
          <w:szCs w:val="22"/>
        </w:rPr>
      </w:pPr>
    </w:p>
    <w:p w14:paraId="3330D2B8" w14:textId="77777777" w:rsidR="005E0639" w:rsidRPr="00F9511D" w:rsidRDefault="005E0639" w:rsidP="005E0639">
      <w:pPr>
        <w:autoSpaceDE w:val="0"/>
        <w:autoSpaceDN w:val="0"/>
        <w:adjustRightInd w:val="0"/>
        <w:spacing w:line="240" w:lineRule="auto"/>
        <w:ind w:left="180"/>
        <w:jc w:val="both"/>
        <w:rPr>
          <w:rFonts w:eastAsia="Batang"/>
          <w:szCs w:val="22"/>
          <w:lang w:eastAsia="ko-KR"/>
        </w:rPr>
      </w:pPr>
      <w:r w:rsidRPr="00F9511D">
        <w:rPr>
          <w:rFonts w:eastAsia="Batang"/>
          <w:szCs w:val="22"/>
          <w:lang w:eastAsia="ko-KR"/>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310B52E" w14:textId="77777777" w:rsidR="005E0639" w:rsidRPr="00F9511D" w:rsidRDefault="005E0639" w:rsidP="005E0639">
      <w:pPr>
        <w:autoSpaceDE w:val="0"/>
        <w:autoSpaceDN w:val="0"/>
        <w:adjustRightInd w:val="0"/>
        <w:ind w:left="180"/>
        <w:jc w:val="both"/>
        <w:rPr>
          <w:rFonts w:eastAsia="Times New Roman"/>
          <w:szCs w:val="22"/>
        </w:rPr>
      </w:pPr>
    </w:p>
    <w:p w14:paraId="6303ABD5"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My opinion on the consolidated and separate financial statements does not cover the other information and I will not express any form of assurance conclusion thereon. </w:t>
      </w:r>
    </w:p>
    <w:p w14:paraId="1EE3E99D" w14:textId="77777777" w:rsidR="005E0639" w:rsidRPr="00F9511D" w:rsidRDefault="005E0639" w:rsidP="005E0639">
      <w:pPr>
        <w:autoSpaceDE w:val="0"/>
        <w:autoSpaceDN w:val="0"/>
        <w:adjustRightInd w:val="0"/>
        <w:ind w:left="180"/>
        <w:rPr>
          <w:rFonts w:eastAsia="Times New Roman"/>
          <w:szCs w:val="22"/>
        </w:rPr>
      </w:pPr>
    </w:p>
    <w:p w14:paraId="288600B5"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7D5DCF9" w14:textId="77777777" w:rsidR="005E0639" w:rsidRPr="00F9511D" w:rsidRDefault="005E0639" w:rsidP="005E0639">
      <w:pPr>
        <w:autoSpaceDE w:val="0"/>
        <w:autoSpaceDN w:val="0"/>
        <w:adjustRightInd w:val="0"/>
        <w:ind w:left="180"/>
        <w:jc w:val="both"/>
        <w:rPr>
          <w:rFonts w:eastAsia="Times New Roman"/>
          <w:szCs w:val="22"/>
        </w:rPr>
      </w:pPr>
    </w:p>
    <w:p w14:paraId="228AFF4C"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When I read the annual report, if I conclude that there is a material misstatement therein, I am required to communicate the matter to those charged with governance and request that the correction be made.</w:t>
      </w:r>
    </w:p>
    <w:p w14:paraId="4970BAFC" w14:textId="77777777" w:rsidR="005E0639" w:rsidRPr="00F9511D" w:rsidRDefault="005E0639" w:rsidP="005E0639">
      <w:pPr>
        <w:spacing w:line="240" w:lineRule="auto"/>
        <w:ind w:left="180"/>
        <w:rPr>
          <w:i/>
          <w:iCs/>
          <w:szCs w:val="22"/>
        </w:rPr>
      </w:pPr>
    </w:p>
    <w:p w14:paraId="04C22E1E" w14:textId="77777777" w:rsidR="005E0639" w:rsidRPr="00F9511D" w:rsidRDefault="005E0639" w:rsidP="005E0639">
      <w:pPr>
        <w:autoSpaceDE w:val="0"/>
        <w:autoSpaceDN w:val="0"/>
        <w:adjustRightInd w:val="0"/>
        <w:ind w:left="180"/>
        <w:rPr>
          <w:rFonts w:eastAsia="Times New Roman"/>
          <w:i/>
          <w:iCs/>
          <w:szCs w:val="22"/>
        </w:rPr>
      </w:pPr>
      <w:r w:rsidRPr="00F9511D">
        <w:rPr>
          <w:rFonts w:eastAsia="Times New Roman"/>
          <w:i/>
          <w:iCs/>
          <w:szCs w:val="22"/>
        </w:rPr>
        <w:t>Responsibilities of Management and Those Charged with Governance for the Consolidated and Separate Financial Statements</w:t>
      </w:r>
    </w:p>
    <w:p w14:paraId="286FDCD6" w14:textId="77777777" w:rsidR="005E0639" w:rsidRPr="00F9511D" w:rsidRDefault="005E0639" w:rsidP="005E0639">
      <w:pPr>
        <w:autoSpaceDE w:val="0"/>
        <w:autoSpaceDN w:val="0"/>
        <w:adjustRightInd w:val="0"/>
        <w:ind w:left="180"/>
        <w:rPr>
          <w:rFonts w:eastAsia="Times New Roman"/>
          <w:szCs w:val="22"/>
        </w:rPr>
      </w:pPr>
    </w:p>
    <w:p w14:paraId="6677D076"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D852D17" w14:textId="77777777" w:rsidR="005E0639" w:rsidRPr="00F9511D" w:rsidRDefault="005E0639" w:rsidP="005E0639">
      <w:pPr>
        <w:autoSpaceDE w:val="0"/>
        <w:autoSpaceDN w:val="0"/>
        <w:adjustRightInd w:val="0"/>
        <w:ind w:left="180"/>
        <w:jc w:val="center"/>
        <w:rPr>
          <w:rFonts w:eastAsia="Times New Roman"/>
          <w:szCs w:val="22"/>
        </w:rPr>
      </w:pPr>
    </w:p>
    <w:p w14:paraId="191F8640"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96E163F" w14:textId="77777777" w:rsidR="005E0639" w:rsidRDefault="005E0639" w:rsidP="005E0639">
      <w:pPr>
        <w:autoSpaceDE w:val="0"/>
        <w:autoSpaceDN w:val="0"/>
        <w:adjustRightInd w:val="0"/>
        <w:jc w:val="both"/>
        <w:rPr>
          <w:rFonts w:eastAsia="Times New Roman"/>
          <w:szCs w:val="22"/>
        </w:rPr>
      </w:pPr>
    </w:p>
    <w:p w14:paraId="3F58564A"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Those charged with governance are responsible for overseeing the Group’s and the Company’s financial reporting process. </w:t>
      </w:r>
    </w:p>
    <w:p w14:paraId="3AF321D6" w14:textId="77777777" w:rsidR="005E0639" w:rsidRPr="00F9511D" w:rsidRDefault="005E0639" w:rsidP="005E0639">
      <w:pPr>
        <w:spacing w:line="240" w:lineRule="auto"/>
        <w:ind w:left="180"/>
        <w:rPr>
          <w:i/>
          <w:iCs/>
          <w:szCs w:val="22"/>
        </w:rPr>
      </w:pPr>
    </w:p>
    <w:p w14:paraId="1C65D720" w14:textId="77777777" w:rsidR="005E0639" w:rsidRPr="00F9511D" w:rsidRDefault="005E0639" w:rsidP="005E0639">
      <w:pPr>
        <w:autoSpaceDE w:val="0"/>
        <w:autoSpaceDN w:val="0"/>
        <w:adjustRightInd w:val="0"/>
        <w:ind w:left="180"/>
        <w:jc w:val="thaiDistribute"/>
        <w:rPr>
          <w:rFonts w:eastAsia="Times New Roman"/>
          <w:i/>
          <w:iCs/>
          <w:szCs w:val="22"/>
        </w:rPr>
      </w:pPr>
      <w:r w:rsidRPr="00F9511D">
        <w:rPr>
          <w:rFonts w:eastAsia="Times New Roman"/>
          <w:i/>
          <w:iCs/>
          <w:szCs w:val="22"/>
        </w:rPr>
        <w:t xml:space="preserve">Auditor’s Responsibilities for the Audit of the Consolidated and Separate Financial Statements </w:t>
      </w:r>
    </w:p>
    <w:p w14:paraId="09FAABF0" w14:textId="77777777" w:rsidR="005E0639" w:rsidRPr="00F9511D" w:rsidRDefault="005E0639" w:rsidP="005E0639">
      <w:pPr>
        <w:autoSpaceDE w:val="0"/>
        <w:autoSpaceDN w:val="0"/>
        <w:adjustRightInd w:val="0"/>
        <w:ind w:left="180"/>
        <w:rPr>
          <w:rFonts w:eastAsia="Times New Roman"/>
          <w:szCs w:val="22"/>
        </w:rPr>
      </w:pPr>
    </w:p>
    <w:p w14:paraId="70A2CA56"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0392F44" w14:textId="77777777" w:rsidR="005E0639" w:rsidRDefault="005E0639" w:rsidP="005E0639">
      <w:pPr>
        <w:ind w:left="180"/>
        <w:jc w:val="both"/>
        <w:outlineLvl w:val="0"/>
        <w:rPr>
          <w:i/>
          <w:iCs/>
          <w:szCs w:val="22"/>
        </w:rPr>
      </w:pPr>
    </w:p>
    <w:p w14:paraId="1CD71E72" w14:textId="77777777" w:rsidR="005E0639" w:rsidRDefault="005E0639" w:rsidP="005E0639">
      <w:pPr>
        <w:ind w:left="180"/>
        <w:jc w:val="both"/>
        <w:outlineLvl w:val="0"/>
        <w:rPr>
          <w:i/>
          <w:iCs/>
          <w:szCs w:val="22"/>
        </w:rPr>
      </w:pPr>
    </w:p>
    <w:p w14:paraId="03B7AD9F" w14:textId="77777777" w:rsidR="005E0639" w:rsidRPr="00F9511D" w:rsidRDefault="005E0639" w:rsidP="005E0639">
      <w:pPr>
        <w:ind w:left="180"/>
        <w:jc w:val="both"/>
        <w:outlineLvl w:val="0"/>
        <w:rPr>
          <w:i/>
          <w:iCs/>
          <w:szCs w:val="22"/>
        </w:rPr>
      </w:pPr>
    </w:p>
    <w:p w14:paraId="388C54B3" w14:textId="77777777" w:rsidR="005E0639" w:rsidRDefault="005E0639" w:rsidP="005E0639">
      <w:pPr>
        <w:autoSpaceDE w:val="0"/>
        <w:autoSpaceDN w:val="0"/>
        <w:adjustRightInd w:val="0"/>
        <w:ind w:left="180"/>
        <w:jc w:val="both"/>
        <w:rPr>
          <w:rFonts w:eastAsia="Times New Roman"/>
          <w:szCs w:val="22"/>
        </w:rPr>
      </w:pPr>
    </w:p>
    <w:p w14:paraId="7A9A29BF" w14:textId="77777777" w:rsidR="005E0639" w:rsidRDefault="005E0639" w:rsidP="005E0639">
      <w:pPr>
        <w:autoSpaceDE w:val="0"/>
        <w:autoSpaceDN w:val="0"/>
        <w:adjustRightInd w:val="0"/>
        <w:ind w:left="180"/>
        <w:jc w:val="both"/>
        <w:rPr>
          <w:rFonts w:eastAsia="Times New Roman"/>
          <w:szCs w:val="22"/>
        </w:rPr>
      </w:pPr>
    </w:p>
    <w:p w14:paraId="0740729C" w14:textId="77777777" w:rsidR="005E0639" w:rsidRPr="00F9511D" w:rsidRDefault="004B05E1" w:rsidP="005E0639">
      <w:pPr>
        <w:autoSpaceDE w:val="0"/>
        <w:autoSpaceDN w:val="0"/>
        <w:adjustRightInd w:val="0"/>
        <w:ind w:left="180"/>
        <w:jc w:val="both"/>
        <w:rPr>
          <w:rFonts w:eastAsia="Times New Roman"/>
          <w:szCs w:val="22"/>
        </w:rPr>
      </w:pPr>
      <w:r>
        <w:rPr>
          <w:rFonts w:eastAsia="Times New Roman"/>
          <w:szCs w:val="22"/>
        </w:rPr>
        <w:br w:type="page"/>
      </w:r>
      <w:r w:rsidR="005E0639" w:rsidRPr="00F9511D">
        <w:rPr>
          <w:rFonts w:eastAsia="Times New Roman"/>
          <w:szCs w:val="22"/>
        </w:rPr>
        <w:lastRenderedPageBreak/>
        <w:t xml:space="preserve">As part of an audit in accordance with TSAs, I exercise professional judgment and maintain professional </w:t>
      </w:r>
      <w:proofErr w:type="spellStart"/>
      <w:r w:rsidR="005E0639" w:rsidRPr="00F9511D">
        <w:rPr>
          <w:rFonts w:eastAsia="Times New Roman"/>
          <w:szCs w:val="22"/>
        </w:rPr>
        <w:t>skepticism</w:t>
      </w:r>
      <w:proofErr w:type="spellEnd"/>
      <w:r w:rsidR="005E0639" w:rsidRPr="00F9511D">
        <w:rPr>
          <w:rFonts w:eastAsia="Times New Roman"/>
          <w:szCs w:val="22"/>
        </w:rPr>
        <w:t xml:space="preserve"> throughout the audit. I also: </w:t>
      </w:r>
    </w:p>
    <w:p w14:paraId="4E7985A4"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hanging="360"/>
        <w:contextualSpacing/>
        <w:jc w:val="both"/>
        <w:rPr>
          <w:rFonts w:eastAsia="Times New Roman"/>
          <w:szCs w:val="22"/>
        </w:rPr>
      </w:pPr>
      <w:r w:rsidRPr="00F9511D">
        <w:rPr>
          <w:rFonts w:eastAsia="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708BC8C"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3603C7"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appropriateness of accounting policies used and the reasonableness of accounting estimates and related disclosures made by management. </w:t>
      </w:r>
    </w:p>
    <w:p w14:paraId="543BB69E"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1D9B6A0"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83FC8D4" w14:textId="37611015" w:rsidR="005E0639" w:rsidRPr="00C96064" w:rsidRDefault="00C96064" w:rsidP="00C96064">
      <w:pPr>
        <w:numPr>
          <w:ilvl w:val="0"/>
          <w:numId w:val="1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C96064">
        <w:rPr>
          <w:rFonts w:eastAsia="Times New Roman"/>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72084966" w14:textId="77777777" w:rsidR="005E0639" w:rsidRDefault="005E0639" w:rsidP="005E0639">
      <w:pPr>
        <w:autoSpaceDE w:val="0"/>
        <w:autoSpaceDN w:val="0"/>
        <w:adjustRightInd w:val="0"/>
        <w:jc w:val="both"/>
        <w:rPr>
          <w:szCs w:val="22"/>
        </w:rPr>
      </w:pPr>
    </w:p>
    <w:p w14:paraId="42F4CCD5"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462EE1B" w14:textId="77777777" w:rsidR="005E0639" w:rsidRPr="00F9511D" w:rsidRDefault="005E0639" w:rsidP="005E0639">
      <w:pPr>
        <w:autoSpaceDE w:val="0"/>
        <w:autoSpaceDN w:val="0"/>
        <w:adjustRightInd w:val="0"/>
        <w:ind w:left="180"/>
        <w:rPr>
          <w:rFonts w:eastAsia="Times New Roman"/>
          <w:szCs w:val="22"/>
        </w:rPr>
      </w:pPr>
    </w:p>
    <w:p w14:paraId="22555CC6" w14:textId="77777777" w:rsidR="005E0639" w:rsidRPr="00EF6257" w:rsidRDefault="005E0639" w:rsidP="005E0639">
      <w:pPr>
        <w:autoSpaceDE w:val="0"/>
        <w:autoSpaceDN w:val="0"/>
        <w:adjustRightInd w:val="0"/>
        <w:ind w:left="180"/>
        <w:jc w:val="both"/>
        <w:rPr>
          <w:szCs w:val="22"/>
        </w:rPr>
      </w:pPr>
      <w:r w:rsidRPr="00CF1F71">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CF1F71">
        <w:rPr>
          <w:rFonts w:cs="Cordia New" w:hint="cs"/>
          <w:szCs w:val="28"/>
          <w:cs/>
          <w:lang w:bidi="th-TH"/>
        </w:rPr>
        <w:t xml:space="preserve"> </w:t>
      </w:r>
      <w:r w:rsidRPr="00CF1F71">
        <w:rPr>
          <w:rFonts w:cs="Cordia New"/>
          <w:szCs w:val="28"/>
          <w:lang w:bidi="th-TH"/>
        </w:rPr>
        <w:t>actions taken to eliminate threats or</w:t>
      </w:r>
      <w:r w:rsidRPr="00CF1F71">
        <w:rPr>
          <w:szCs w:val="22"/>
        </w:rPr>
        <w:t xml:space="preserve"> safeguards applied.</w:t>
      </w:r>
      <w:r w:rsidRPr="00EF6257">
        <w:rPr>
          <w:szCs w:val="22"/>
        </w:rPr>
        <w:t xml:space="preserve"> </w:t>
      </w:r>
    </w:p>
    <w:p w14:paraId="3FD4DF09" w14:textId="77777777" w:rsidR="005E0639" w:rsidRDefault="005E0639" w:rsidP="005E0639">
      <w:pPr>
        <w:autoSpaceDE w:val="0"/>
        <w:autoSpaceDN w:val="0"/>
        <w:adjustRightInd w:val="0"/>
        <w:ind w:left="180"/>
        <w:jc w:val="both"/>
        <w:rPr>
          <w:szCs w:val="22"/>
        </w:rPr>
      </w:pPr>
    </w:p>
    <w:p w14:paraId="647D4491" w14:textId="77777777" w:rsidR="005E0639" w:rsidRDefault="005E0639" w:rsidP="005E0639">
      <w:pPr>
        <w:autoSpaceDE w:val="0"/>
        <w:autoSpaceDN w:val="0"/>
        <w:adjustRightInd w:val="0"/>
        <w:ind w:left="180"/>
        <w:jc w:val="both"/>
        <w:rPr>
          <w:szCs w:val="22"/>
        </w:rPr>
      </w:pPr>
    </w:p>
    <w:p w14:paraId="34BC68E3" w14:textId="77777777" w:rsidR="005E0639" w:rsidRDefault="005E0639" w:rsidP="005E0639">
      <w:pPr>
        <w:autoSpaceDE w:val="0"/>
        <w:autoSpaceDN w:val="0"/>
        <w:adjustRightInd w:val="0"/>
        <w:ind w:left="180"/>
        <w:jc w:val="both"/>
        <w:rPr>
          <w:szCs w:val="22"/>
        </w:rPr>
      </w:pPr>
    </w:p>
    <w:p w14:paraId="3B1089C2" w14:textId="77777777" w:rsidR="005E0639" w:rsidRDefault="005E0639" w:rsidP="005E0639">
      <w:pPr>
        <w:autoSpaceDE w:val="0"/>
        <w:autoSpaceDN w:val="0"/>
        <w:adjustRightInd w:val="0"/>
        <w:ind w:left="180"/>
        <w:jc w:val="both"/>
        <w:rPr>
          <w:szCs w:val="22"/>
        </w:rPr>
      </w:pPr>
    </w:p>
    <w:p w14:paraId="0481A149" w14:textId="77777777" w:rsidR="005E0639" w:rsidRDefault="005E0639" w:rsidP="005E0639">
      <w:pPr>
        <w:autoSpaceDE w:val="0"/>
        <w:autoSpaceDN w:val="0"/>
        <w:adjustRightInd w:val="0"/>
        <w:ind w:left="180"/>
        <w:jc w:val="both"/>
        <w:rPr>
          <w:szCs w:val="22"/>
        </w:rPr>
      </w:pPr>
    </w:p>
    <w:p w14:paraId="7C151DC5" w14:textId="77777777" w:rsidR="005E0639" w:rsidRDefault="005E0639" w:rsidP="005E0639">
      <w:pPr>
        <w:autoSpaceDE w:val="0"/>
        <w:autoSpaceDN w:val="0"/>
        <w:adjustRightInd w:val="0"/>
        <w:ind w:left="180"/>
        <w:jc w:val="both"/>
        <w:rPr>
          <w:szCs w:val="22"/>
        </w:rPr>
      </w:pPr>
    </w:p>
    <w:p w14:paraId="51240DDE" w14:textId="77777777" w:rsidR="005E0639" w:rsidRDefault="005E0639" w:rsidP="005E0639">
      <w:pPr>
        <w:autoSpaceDE w:val="0"/>
        <w:autoSpaceDN w:val="0"/>
        <w:adjustRightInd w:val="0"/>
        <w:ind w:left="180"/>
        <w:jc w:val="both"/>
        <w:rPr>
          <w:szCs w:val="22"/>
        </w:rPr>
      </w:pPr>
    </w:p>
    <w:p w14:paraId="6F34EEDD" w14:textId="77777777" w:rsidR="005E0639" w:rsidRDefault="005E0639" w:rsidP="005E0639">
      <w:pPr>
        <w:autoSpaceDE w:val="0"/>
        <w:autoSpaceDN w:val="0"/>
        <w:adjustRightInd w:val="0"/>
        <w:ind w:left="180"/>
        <w:jc w:val="both"/>
        <w:rPr>
          <w:szCs w:val="22"/>
        </w:rPr>
      </w:pPr>
    </w:p>
    <w:p w14:paraId="5CBC7FBB" w14:textId="77777777" w:rsidR="005E0639" w:rsidRDefault="005E0639" w:rsidP="005E0639">
      <w:pPr>
        <w:autoSpaceDE w:val="0"/>
        <w:autoSpaceDN w:val="0"/>
        <w:adjustRightInd w:val="0"/>
        <w:ind w:left="180"/>
        <w:jc w:val="both"/>
        <w:rPr>
          <w:szCs w:val="22"/>
        </w:rPr>
      </w:pPr>
    </w:p>
    <w:p w14:paraId="29E3F059" w14:textId="77777777" w:rsidR="00486670" w:rsidRDefault="00486670" w:rsidP="005E0639">
      <w:pPr>
        <w:autoSpaceDE w:val="0"/>
        <w:autoSpaceDN w:val="0"/>
        <w:adjustRightInd w:val="0"/>
        <w:ind w:left="180"/>
        <w:jc w:val="both"/>
        <w:rPr>
          <w:szCs w:val="22"/>
        </w:rPr>
      </w:pPr>
    </w:p>
    <w:p w14:paraId="467D150E" w14:textId="77777777" w:rsidR="005E0639" w:rsidRDefault="005E0639" w:rsidP="005E0639">
      <w:pPr>
        <w:autoSpaceDE w:val="0"/>
        <w:autoSpaceDN w:val="0"/>
        <w:adjustRightInd w:val="0"/>
        <w:ind w:left="180"/>
        <w:jc w:val="both"/>
        <w:rPr>
          <w:szCs w:val="22"/>
        </w:rPr>
      </w:pPr>
    </w:p>
    <w:p w14:paraId="172CB37C" w14:textId="77777777" w:rsidR="005E0639" w:rsidRPr="00F9511D" w:rsidRDefault="005E0639" w:rsidP="005E0639">
      <w:pPr>
        <w:autoSpaceDE w:val="0"/>
        <w:autoSpaceDN w:val="0"/>
        <w:adjustRightInd w:val="0"/>
        <w:ind w:left="180"/>
        <w:jc w:val="both"/>
        <w:rPr>
          <w:rFonts w:eastAsia="Times New Roman"/>
          <w:spacing w:val="-2"/>
          <w:szCs w:val="22"/>
        </w:rPr>
      </w:pPr>
      <w:r w:rsidRPr="00F9511D">
        <w:rPr>
          <w:rFonts w:eastAsia="Times New Roman"/>
          <w:spacing w:val="-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EE5345" w14:textId="77777777" w:rsidR="005E0639" w:rsidRPr="00F9511D" w:rsidRDefault="005E0639" w:rsidP="005E0639">
      <w:pPr>
        <w:ind w:left="180" w:right="-27"/>
        <w:jc w:val="both"/>
        <w:rPr>
          <w:szCs w:val="22"/>
        </w:rPr>
      </w:pPr>
    </w:p>
    <w:p w14:paraId="59FD52E2" w14:textId="77777777" w:rsidR="005E0639" w:rsidRPr="00F9511D" w:rsidRDefault="005E0639" w:rsidP="005E0639">
      <w:pPr>
        <w:ind w:left="180" w:right="-27"/>
        <w:jc w:val="both"/>
        <w:rPr>
          <w:szCs w:val="22"/>
        </w:rPr>
      </w:pPr>
    </w:p>
    <w:p w14:paraId="6661999E" w14:textId="77777777" w:rsidR="005E0639" w:rsidRPr="00F9511D" w:rsidRDefault="005E0639" w:rsidP="005E0639">
      <w:pPr>
        <w:ind w:left="180" w:right="-27"/>
        <w:jc w:val="both"/>
        <w:rPr>
          <w:szCs w:val="22"/>
        </w:rPr>
      </w:pPr>
    </w:p>
    <w:p w14:paraId="494F235B" w14:textId="77777777" w:rsidR="005E0639" w:rsidRPr="00F9511D" w:rsidRDefault="005E0639" w:rsidP="005E0639">
      <w:pPr>
        <w:ind w:left="180" w:right="-27"/>
        <w:jc w:val="both"/>
        <w:rPr>
          <w:szCs w:val="22"/>
        </w:rPr>
      </w:pPr>
    </w:p>
    <w:p w14:paraId="7C0C358B" w14:textId="77777777" w:rsidR="005E0639" w:rsidRPr="00F9511D" w:rsidRDefault="005E0639" w:rsidP="005E0639">
      <w:pPr>
        <w:ind w:left="180" w:right="-27"/>
        <w:jc w:val="both"/>
        <w:rPr>
          <w:szCs w:val="22"/>
        </w:rPr>
      </w:pPr>
    </w:p>
    <w:p w14:paraId="7B6F0D61" w14:textId="77777777" w:rsidR="005E0639" w:rsidRPr="00F9511D" w:rsidRDefault="005E0639" w:rsidP="005E0639">
      <w:pPr>
        <w:ind w:left="180" w:right="-27"/>
        <w:jc w:val="both"/>
        <w:rPr>
          <w:szCs w:val="22"/>
        </w:rPr>
      </w:pPr>
    </w:p>
    <w:p w14:paraId="6E61340D" w14:textId="77777777" w:rsidR="005E0639" w:rsidRPr="00F9511D" w:rsidRDefault="005E0639" w:rsidP="005E0639">
      <w:pPr>
        <w:ind w:left="180" w:right="-45"/>
        <w:jc w:val="both"/>
        <w:rPr>
          <w:szCs w:val="22"/>
        </w:rPr>
      </w:pPr>
      <w:r w:rsidRPr="00F9511D">
        <w:rPr>
          <w:szCs w:val="22"/>
        </w:rPr>
        <w:t>(</w:t>
      </w:r>
      <w:r w:rsidR="0019234D">
        <w:rPr>
          <w:szCs w:val="22"/>
        </w:rPr>
        <w:t>Dussanee Yimsuwan</w:t>
      </w:r>
      <w:r w:rsidRPr="00F9511D">
        <w:rPr>
          <w:szCs w:val="22"/>
        </w:rPr>
        <w:t>)</w:t>
      </w:r>
    </w:p>
    <w:p w14:paraId="2216D3A1" w14:textId="77777777" w:rsidR="005E0639" w:rsidRPr="00F9511D" w:rsidRDefault="005E0639" w:rsidP="005E0639">
      <w:pPr>
        <w:ind w:left="180" w:right="-45"/>
        <w:jc w:val="both"/>
        <w:rPr>
          <w:szCs w:val="22"/>
        </w:rPr>
      </w:pPr>
      <w:r w:rsidRPr="00F9511D">
        <w:rPr>
          <w:szCs w:val="22"/>
        </w:rPr>
        <w:t>Certified Public Accountant</w:t>
      </w:r>
    </w:p>
    <w:p w14:paraId="60C19988" w14:textId="77777777" w:rsidR="005E0639" w:rsidRPr="00F9511D" w:rsidRDefault="005E0639" w:rsidP="005E0639">
      <w:pPr>
        <w:ind w:left="180" w:right="-45"/>
        <w:jc w:val="both"/>
        <w:rPr>
          <w:szCs w:val="22"/>
        </w:rPr>
      </w:pPr>
      <w:r w:rsidRPr="00F9511D">
        <w:rPr>
          <w:szCs w:val="22"/>
        </w:rPr>
        <w:t xml:space="preserve">Registration No. </w:t>
      </w:r>
      <w:r w:rsidR="0019234D" w:rsidRPr="0019234D">
        <w:rPr>
          <w:szCs w:val="22"/>
        </w:rPr>
        <w:t>10235</w:t>
      </w:r>
    </w:p>
    <w:p w14:paraId="7E2BF2A2" w14:textId="77777777" w:rsidR="005E0639" w:rsidRPr="00F9511D" w:rsidRDefault="005E0639" w:rsidP="005E0639">
      <w:pPr>
        <w:spacing w:line="240" w:lineRule="atLeast"/>
        <w:ind w:left="180" w:right="360"/>
        <w:jc w:val="both"/>
        <w:rPr>
          <w:color w:val="0000FF"/>
          <w:szCs w:val="22"/>
        </w:rPr>
      </w:pPr>
    </w:p>
    <w:p w14:paraId="77083732" w14:textId="77777777" w:rsidR="005E0639" w:rsidRPr="00F9511D" w:rsidRDefault="005E0639" w:rsidP="005E0639">
      <w:pPr>
        <w:spacing w:line="240" w:lineRule="atLeast"/>
        <w:ind w:left="180" w:right="360"/>
        <w:jc w:val="both"/>
        <w:rPr>
          <w:szCs w:val="22"/>
        </w:rPr>
      </w:pPr>
      <w:r w:rsidRPr="00F9511D">
        <w:rPr>
          <w:szCs w:val="22"/>
        </w:rPr>
        <w:t xml:space="preserve">KPMG </w:t>
      </w:r>
      <w:proofErr w:type="spellStart"/>
      <w:r w:rsidRPr="00F9511D">
        <w:rPr>
          <w:szCs w:val="22"/>
        </w:rPr>
        <w:t>Phoomchai</w:t>
      </w:r>
      <w:proofErr w:type="spellEnd"/>
      <w:r w:rsidRPr="00F9511D">
        <w:rPr>
          <w:szCs w:val="22"/>
        </w:rPr>
        <w:t xml:space="preserve"> Audit Ltd.</w:t>
      </w:r>
    </w:p>
    <w:p w14:paraId="113A6D3B" w14:textId="77777777" w:rsidR="005E0639" w:rsidRPr="00F9511D" w:rsidRDefault="005E0639" w:rsidP="005E0639">
      <w:pPr>
        <w:spacing w:line="240" w:lineRule="atLeast"/>
        <w:ind w:left="180" w:right="360"/>
        <w:jc w:val="both"/>
        <w:rPr>
          <w:szCs w:val="22"/>
        </w:rPr>
      </w:pPr>
      <w:r w:rsidRPr="00F9511D">
        <w:rPr>
          <w:szCs w:val="22"/>
        </w:rPr>
        <w:t>Bangkok</w:t>
      </w:r>
    </w:p>
    <w:p w14:paraId="097D31DA" w14:textId="55A58B6E" w:rsidR="005E0639" w:rsidRPr="00F9511D" w:rsidRDefault="007D35DD" w:rsidP="005E0639">
      <w:pPr>
        <w:ind w:left="180" w:right="-45"/>
        <w:jc w:val="both"/>
        <w:rPr>
          <w:szCs w:val="22"/>
        </w:rPr>
      </w:pPr>
      <w:r>
        <w:rPr>
          <w:rFonts w:cstheme="minorBidi"/>
          <w:szCs w:val="28"/>
          <w:lang w:val="en-US" w:bidi="th-TH"/>
        </w:rPr>
        <w:t xml:space="preserve">27 </w:t>
      </w:r>
      <w:r w:rsidR="005E0639" w:rsidRPr="00A95085">
        <w:rPr>
          <w:szCs w:val="22"/>
        </w:rPr>
        <w:t xml:space="preserve">February </w:t>
      </w:r>
      <w:r w:rsidR="00F316B2">
        <w:rPr>
          <w:szCs w:val="22"/>
        </w:rPr>
        <w:t>202</w:t>
      </w:r>
      <w:r w:rsidR="002F1548">
        <w:rPr>
          <w:szCs w:val="22"/>
        </w:rPr>
        <w:t>6</w:t>
      </w:r>
    </w:p>
    <w:p w14:paraId="22EE1B44" w14:textId="77777777" w:rsidR="005E0639" w:rsidRPr="00F9511D" w:rsidRDefault="005E0639" w:rsidP="005E0639">
      <w:pPr>
        <w:spacing w:line="240" w:lineRule="atLeast"/>
        <w:ind w:left="180"/>
        <w:jc w:val="thaiDistribute"/>
        <w:rPr>
          <w:szCs w:val="22"/>
        </w:rPr>
      </w:pPr>
    </w:p>
    <w:p w14:paraId="2398B37B" w14:textId="77777777" w:rsidR="005E0639" w:rsidRPr="00CE0D57" w:rsidRDefault="005E0639" w:rsidP="005E0639">
      <w:pPr>
        <w:tabs>
          <w:tab w:val="left" w:pos="540"/>
          <w:tab w:val="left" w:pos="5760"/>
          <w:tab w:val="left" w:pos="9540"/>
        </w:tabs>
        <w:spacing w:line="240" w:lineRule="atLeast"/>
        <w:ind w:right="99"/>
        <w:jc w:val="both"/>
        <w:rPr>
          <w:sz w:val="20"/>
          <w:lang w:val="en-US"/>
        </w:rPr>
      </w:pPr>
    </w:p>
    <w:p w14:paraId="342A3CDE" w14:textId="77777777" w:rsidR="005E0639" w:rsidRPr="00CE0D57" w:rsidRDefault="005E0639" w:rsidP="005E0639">
      <w:pPr>
        <w:tabs>
          <w:tab w:val="left" w:pos="540"/>
          <w:tab w:val="left" w:pos="5760"/>
          <w:tab w:val="left" w:pos="9540"/>
        </w:tabs>
        <w:spacing w:line="240" w:lineRule="atLeast"/>
        <w:ind w:right="99"/>
        <w:jc w:val="both"/>
        <w:rPr>
          <w:sz w:val="20"/>
          <w:lang w:val="en-US"/>
        </w:rPr>
      </w:pPr>
    </w:p>
    <w:p w14:paraId="536DD98E" w14:textId="77777777" w:rsidR="005E0639" w:rsidRPr="00CE0D57" w:rsidRDefault="005E0639" w:rsidP="005E0639">
      <w:pPr>
        <w:rPr>
          <w:sz w:val="20"/>
          <w:lang w:val="en-US"/>
        </w:rPr>
      </w:pPr>
    </w:p>
    <w:p w14:paraId="383FEC4F" w14:textId="77777777" w:rsidR="005E0639" w:rsidRPr="006F48F5" w:rsidRDefault="005E0639" w:rsidP="005E0639">
      <w:pPr>
        <w:rPr>
          <w:szCs w:val="22"/>
          <w:lang w:val="en-US"/>
        </w:rPr>
      </w:pPr>
    </w:p>
    <w:p w14:paraId="075976BB" w14:textId="77777777" w:rsidR="005E0639" w:rsidRPr="006F48F5" w:rsidRDefault="005E0639" w:rsidP="005E0639">
      <w:pPr>
        <w:rPr>
          <w:szCs w:val="22"/>
          <w:lang w:val="en-US"/>
        </w:rPr>
      </w:pPr>
    </w:p>
    <w:p w14:paraId="0E2CAA38" w14:textId="77777777" w:rsidR="005E0639" w:rsidRPr="006F48F5" w:rsidRDefault="005E0639" w:rsidP="005E0639">
      <w:pPr>
        <w:rPr>
          <w:szCs w:val="22"/>
          <w:lang w:val="en-US"/>
        </w:rPr>
      </w:pPr>
    </w:p>
    <w:p w14:paraId="628AE85B" w14:textId="77777777" w:rsidR="005E0639" w:rsidRDefault="005E0639" w:rsidP="00F23AE5">
      <w:pPr>
        <w:pStyle w:val="IndexHeading1"/>
        <w:tabs>
          <w:tab w:val="left" w:pos="720"/>
        </w:tabs>
        <w:spacing w:after="0" w:line="240" w:lineRule="atLeast"/>
        <w:ind w:left="720" w:hanging="720"/>
        <w:outlineLvl w:val="0"/>
        <w:rPr>
          <w:sz w:val="21"/>
          <w:szCs w:val="21"/>
        </w:rPr>
      </w:pPr>
    </w:p>
    <w:p w14:paraId="0600C5E0" w14:textId="77777777" w:rsidR="005E0639" w:rsidRDefault="005E0639" w:rsidP="00F23AE5">
      <w:pPr>
        <w:pStyle w:val="IndexHeading1"/>
        <w:tabs>
          <w:tab w:val="left" w:pos="720"/>
        </w:tabs>
        <w:spacing w:after="0" w:line="240" w:lineRule="atLeast"/>
        <w:ind w:left="720" w:hanging="720"/>
        <w:outlineLvl w:val="0"/>
        <w:rPr>
          <w:sz w:val="21"/>
          <w:szCs w:val="21"/>
        </w:rPr>
      </w:pPr>
    </w:p>
    <w:p w14:paraId="66B3DB8B" w14:textId="77777777" w:rsidR="005E0639" w:rsidRDefault="005E0639" w:rsidP="00F23AE5">
      <w:pPr>
        <w:pStyle w:val="IndexHeading1"/>
        <w:tabs>
          <w:tab w:val="left" w:pos="720"/>
        </w:tabs>
        <w:spacing w:after="0" w:line="240" w:lineRule="atLeast"/>
        <w:ind w:left="720" w:hanging="720"/>
        <w:outlineLvl w:val="0"/>
        <w:rPr>
          <w:sz w:val="21"/>
          <w:szCs w:val="21"/>
        </w:rPr>
      </w:pPr>
    </w:p>
    <w:p w14:paraId="1CFA540A" w14:textId="77777777" w:rsidR="005E0639" w:rsidRDefault="005E0639" w:rsidP="00F23AE5">
      <w:pPr>
        <w:pStyle w:val="IndexHeading1"/>
        <w:tabs>
          <w:tab w:val="left" w:pos="720"/>
        </w:tabs>
        <w:spacing w:after="0" w:line="240" w:lineRule="atLeast"/>
        <w:ind w:left="720" w:hanging="720"/>
        <w:outlineLvl w:val="0"/>
        <w:rPr>
          <w:sz w:val="21"/>
          <w:szCs w:val="21"/>
        </w:rPr>
      </w:pPr>
    </w:p>
    <w:p w14:paraId="4A76D6BA" w14:textId="77777777" w:rsidR="005E0639" w:rsidRDefault="005E0639" w:rsidP="00F23AE5">
      <w:pPr>
        <w:pStyle w:val="IndexHeading1"/>
        <w:tabs>
          <w:tab w:val="left" w:pos="720"/>
        </w:tabs>
        <w:spacing w:after="0" w:line="240" w:lineRule="atLeast"/>
        <w:ind w:left="720" w:hanging="720"/>
        <w:outlineLvl w:val="0"/>
        <w:rPr>
          <w:sz w:val="21"/>
          <w:szCs w:val="21"/>
        </w:rPr>
      </w:pPr>
    </w:p>
    <w:p w14:paraId="4C188845" w14:textId="77777777" w:rsidR="005E0639" w:rsidRDefault="005E0639" w:rsidP="00F23AE5">
      <w:pPr>
        <w:pStyle w:val="IndexHeading1"/>
        <w:tabs>
          <w:tab w:val="left" w:pos="720"/>
        </w:tabs>
        <w:spacing w:after="0" w:line="240" w:lineRule="atLeast"/>
        <w:ind w:left="720" w:hanging="720"/>
        <w:outlineLvl w:val="0"/>
        <w:rPr>
          <w:sz w:val="21"/>
          <w:szCs w:val="21"/>
        </w:rPr>
      </w:pPr>
    </w:p>
    <w:p w14:paraId="64308BB7" w14:textId="77777777" w:rsidR="005E0639" w:rsidRDefault="005E0639" w:rsidP="00F23AE5">
      <w:pPr>
        <w:pStyle w:val="IndexHeading1"/>
        <w:tabs>
          <w:tab w:val="left" w:pos="720"/>
        </w:tabs>
        <w:spacing w:after="0" w:line="240" w:lineRule="atLeast"/>
        <w:ind w:left="720" w:hanging="720"/>
        <w:outlineLvl w:val="0"/>
        <w:rPr>
          <w:sz w:val="21"/>
          <w:szCs w:val="21"/>
        </w:rPr>
      </w:pPr>
    </w:p>
    <w:p w14:paraId="356CE4B7" w14:textId="77777777" w:rsidR="005E0639" w:rsidRDefault="005E0639" w:rsidP="00F23AE5">
      <w:pPr>
        <w:pStyle w:val="IndexHeading1"/>
        <w:tabs>
          <w:tab w:val="left" w:pos="720"/>
        </w:tabs>
        <w:spacing w:after="0" w:line="240" w:lineRule="atLeast"/>
        <w:ind w:left="720" w:hanging="720"/>
        <w:outlineLvl w:val="0"/>
        <w:rPr>
          <w:sz w:val="21"/>
          <w:szCs w:val="21"/>
        </w:rPr>
      </w:pPr>
    </w:p>
    <w:p w14:paraId="2D8F1646" w14:textId="77777777" w:rsidR="005E0639" w:rsidRDefault="005E0639" w:rsidP="00F23AE5">
      <w:pPr>
        <w:pStyle w:val="IndexHeading1"/>
        <w:tabs>
          <w:tab w:val="left" w:pos="720"/>
        </w:tabs>
        <w:spacing w:after="0" w:line="240" w:lineRule="atLeast"/>
        <w:ind w:left="720" w:hanging="720"/>
        <w:outlineLvl w:val="0"/>
        <w:rPr>
          <w:sz w:val="21"/>
          <w:szCs w:val="21"/>
        </w:rPr>
      </w:pPr>
    </w:p>
    <w:p w14:paraId="45E97AEE" w14:textId="0B0F73C9" w:rsidR="00A2016D" w:rsidRPr="00790D13" w:rsidRDefault="00A2016D" w:rsidP="00463327">
      <w:pPr>
        <w:pStyle w:val="IndexHeading1"/>
        <w:tabs>
          <w:tab w:val="left" w:pos="720"/>
        </w:tabs>
        <w:spacing w:after="0" w:line="240" w:lineRule="atLeast"/>
        <w:ind w:left="0" w:firstLine="0"/>
        <w:outlineLvl w:val="0"/>
        <w:rPr>
          <w:rFonts w:cs="Cordia New"/>
          <w:sz w:val="21"/>
          <w:szCs w:val="21"/>
          <w:lang w:val="en-US" w:bidi="th-TH"/>
        </w:rPr>
      </w:pPr>
    </w:p>
    <w:sectPr w:rsidR="00A2016D" w:rsidRPr="00790D13" w:rsidSect="002F1548">
      <w:headerReference w:type="default" r:id="rId25"/>
      <w:footerReference w:type="default" r:id="rId26"/>
      <w:pgSz w:w="11907" w:h="16840"/>
      <w:pgMar w:top="691" w:right="1152" w:bottom="576" w:left="1152" w:header="720" w:footer="720"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BAC0A" w14:textId="77777777" w:rsidR="00951EC1" w:rsidRDefault="00951EC1">
      <w:r>
        <w:separator/>
      </w:r>
    </w:p>
  </w:endnote>
  <w:endnote w:type="continuationSeparator" w:id="0">
    <w:p w14:paraId="6E3AFD8D" w14:textId="77777777" w:rsidR="00951EC1" w:rsidRDefault="0095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A926" w14:textId="77777777" w:rsidR="005E0639" w:rsidRDefault="005E0639"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48B04F3" w14:textId="77777777" w:rsidR="005E0639" w:rsidRDefault="005E0639"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A67CC" w14:textId="77777777" w:rsidR="005E0639" w:rsidRPr="00807056" w:rsidRDefault="005E0639"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4AACBDC6" w14:textId="77777777" w:rsidR="005E0639" w:rsidRDefault="005E063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66A4" w14:textId="77777777" w:rsidR="00CC02D6" w:rsidRPr="00654406" w:rsidRDefault="00CC02D6" w:rsidP="008755EE">
    <w:pPr>
      <w:tabs>
        <w:tab w:val="left" w:pos="3840"/>
        <w:tab w:val="center" w:pos="4680"/>
      </w:tabs>
      <w:spacing w:line="240" w:lineRule="auto"/>
      <w:jc w:val="thaiDistribute"/>
      <w:rPr>
        <w:rFonts w:ascii="Arial" w:hAnsi="Arial" w:cs="Arial"/>
        <w:color w:val="7F7F7F"/>
        <w:sz w:val="12"/>
        <w:szCs w:val="12"/>
        <w:lang w:eastAsia="ja-JP"/>
      </w:rPr>
    </w:pPr>
    <w:r w:rsidRPr="00654406">
      <w:rPr>
        <w:rFonts w:ascii="Arial" w:hAnsi="Arial" w:cs="Arial"/>
        <w:color w:val="7F7F7F"/>
        <w:sz w:val="12"/>
        <w:szCs w:val="12"/>
      </w:rPr>
      <w:t xml:space="preserve">KPMG </w:t>
    </w:r>
    <w:proofErr w:type="spellStart"/>
    <w:r w:rsidRPr="00654406">
      <w:rPr>
        <w:rFonts w:ascii="Arial" w:hAnsi="Arial" w:cs="Arial"/>
        <w:color w:val="7F7F7F"/>
        <w:sz w:val="12"/>
        <w:szCs w:val="12"/>
      </w:rPr>
      <w:t>Phoomchai</w:t>
    </w:r>
    <w:proofErr w:type="spellEnd"/>
    <w:r w:rsidRPr="00654406">
      <w:rPr>
        <w:rFonts w:ascii="Arial" w:hAnsi="Arial" w:cs="Arial"/>
        <w:color w:val="7F7F7F"/>
        <w:sz w:val="12"/>
        <w:szCs w:val="12"/>
      </w:rPr>
      <w:t xml:space="preserve"> Audit Ltd., </w:t>
    </w:r>
    <w:r w:rsidRPr="00654406">
      <w:rPr>
        <w:rFonts w:ascii="Arial" w:hAnsi="Arial" w:cs="Arial"/>
        <w:color w:val="7F7F7F"/>
        <w:sz w:val="12"/>
        <w:szCs w:val="12"/>
        <w:lang w:eastAsia="ja-JP"/>
      </w:rPr>
      <w:t>a Thai limited liability company and a member firm of the KPMG global organization of independent member firms affiliated with KPMG International Limited, a private English company limited by guarantee.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1EB37" w14:textId="08EF7E0C" w:rsidR="00B6588A" w:rsidRPr="00374085" w:rsidRDefault="00B6588A" w:rsidP="0037408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7B3F" w14:textId="77777777" w:rsidR="005E0639" w:rsidRPr="0014254F" w:rsidRDefault="005E0639" w:rsidP="00EE7F86">
    <w:pPr>
      <w:pStyle w:val="Footer"/>
      <w:jc w:val="center"/>
      <w:rPr>
        <w:rFonts w:ascii="Angsana New" w:hAnsi="Angsana New" w:cs="Angsana New"/>
        <w:sz w:val="30"/>
        <w:szCs w:val="30"/>
        <w:lang w:val="en-US"/>
      </w:rPr>
    </w:pPr>
    <w:r>
      <w:rPr>
        <w:rFonts w:ascii="Angsana New" w:hAnsi="Angsana New" w:cs="Angsana New"/>
        <w:sz w:val="30"/>
        <w:szCs w:val="30"/>
        <w:lang w:val="en-US"/>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69E53" w14:textId="77777777" w:rsidR="005E0639" w:rsidRPr="00FE417C" w:rsidRDefault="005E0639">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519A" w14:textId="77777777" w:rsidR="005E0639" w:rsidRPr="00FE417C" w:rsidRDefault="005E0639">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2C76" w14:textId="77777777" w:rsidR="005E0639" w:rsidRPr="00FE417C" w:rsidRDefault="005E0639">
    <w:pPr>
      <w:pStyle w:val="Footer"/>
      <w:jc w:val="center"/>
      <w:rPr>
        <w:sz w:val="21"/>
        <w:szCs w:val="21"/>
        <w:lang w:val="en-US"/>
      </w:rPr>
    </w:pPr>
    <w:r w:rsidRPr="00FE417C">
      <w:rPr>
        <w:sz w:val="21"/>
        <w:szCs w:val="21"/>
        <w:lang w:val="en-US"/>
      </w:rPr>
      <w:t>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A5D9E"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93</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3042A" w14:textId="77777777" w:rsidR="00951EC1" w:rsidRDefault="00951EC1">
      <w:r>
        <w:separator/>
      </w:r>
    </w:p>
  </w:footnote>
  <w:footnote w:type="continuationSeparator" w:id="0">
    <w:p w14:paraId="75A407A2" w14:textId="77777777" w:rsidR="00951EC1" w:rsidRDefault="00951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131C" w14:textId="1E77856E" w:rsidR="0072137D" w:rsidRPr="0004295A" w:rsidRDefault="009A5B93" w:rsidP="0072137D">
    <w:pPr>
      <w:pStyle w:val="acctmainheading"/>
      <w:tabs>
        <w:tab w:val="left" w:pos="180"/>
      </w:tabs>
      <w:spacing w:after="0" w:line="240" w:lineRule="atLeast"/>
      <w:rPr>
        <w:b w:val="0"/>
        <w:bCs/>
        <w:szCs w:val="28"/>
        <w:lang w:bidi="th-TH"/>
      </w:rPr>
    </w:pPr>
    <w:r>
      <w:rPr>
        <w:noProof/>
      </w:rPr>
      <w:drawing>
        <wp:anchor distT="0" distB="0" distL="114300" distR="114300" simplePos="0" relativeHeight="251658240" behindDoc="0" locked="0" layoutInCell="1" allowOverlap="1" wp14:anchorId="366D00FE" wp14:editId="33E97698">
          <wp:simplePos x="0" y="0"/>
          <wp:positionH relativeFrom="column">
            <wp:posOffset>51435</wp:posOffset>
          </wp:positionH>
          <wp:positionV relativeFrom="paragraph">
            <wp:posOffset>-1167130</wp:posOffset>
          </wp:positionV>
          <wp:extent cx="952500" cy="400050"/>
          <wp:effectExtent l="0" t="0" r="0" b="0"/>
          <wp:wrapNone/>
          <wp:docPr id="1670285043" name="Picture 1"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e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19F38A" w14:textId="77777777" w:rsidR="0072137D" w:rsidRPr="0004295A" w:rsidRDefault="0072137D" w:rsidP="0072137D">
    <w:pPr>
      <w:pStyle w:val="acctmainheading"/>
      <w:spacing w:after="0" w:line="240" w:lineRule="atLeast"/>
      <w:rPr>
        <w:b w:val="0"/>
        <w:bCs/>
        <w:szCs w:val="28"/>
        <w:lang w:bidi="th-TH"/>
      </w:rPr>
    </w:pPr>
  </w:p>
  <w:p w14:paraId="5AA0AADB" w14:textId="77777777" w:rsidR="0072137D" w:rsidRPr="0004295A" w:rsidRDefault="0072137D" w:rsidP="0072137D">
    <w:pPr>
      <w:pStyle w:val="acctmainheading"/>
      <w:spacing w:after="0" w:line="240" w:lineRule="atLeast"/>
      <w:rPr>
        <w:b w:val="0"/>
        <w:bCs/>
        <w:szCs w:val="28"/>
        <w:lang w:bidi="th-TH"/>
      </w:rPr>
    </w:pPr>
  </w:p>
  <w:p w14:paraId="60C77676" w14:textId="77777777" w:rsidR="0072137D" w:rsidRPr="0004295A" w:rsidRDefault="0072137D" w:rsidP="0072137D">
    <w:pPr>
      <w:pStyle w:val="acctmainheading"/>
      <w:spacing w:after="0" w:line="240" w:lineRule="atLeast"/>
      <w:rPr>
        <w:b w:val="0"/>
        <w:bCs/>
        <w:szCs w:val="28"/>
        <w:lang w:bidi="th-TH"/>
      </w:rPr>
    </w:pPr>
  </w:p>
  <w:p w14:paraId="5F188414" w14:textId="77777777" w:rsidR="0072137D" w:rsidRDefault="007213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DF721" w14:textId="77777777" w:rsidR="005E0639" w:rsidRDefault="005E0639" w:rsidP="005471B4">
    <w:pPr>
      <w:pStyle w:val="Header"/>
      <w:jc w:val="left"/>
      <w:rPr>
        <w:rFonts w:cs="Angsana New"/>
        <w:sz w:val="22"/>
        <w:szCs w:val="22"/>
        <w:lang w:bidi="th-TH"/>
      </w:rPr>
    </w:pPr>
  </w:p>
  <w:p w14:paraId="71EE749E" w14:textId="77777777" w:rsidR="005E0639" w:rsidRDefault="005E0639" w:rsidP="005471B4">
    <w:pPr>
      <w:pStyle w:val="Header"/>
      <w:jc w:val="left"/>
      <w:rPr>
        <w:rFonts w:cs="Angsana New"/>
        <w:sz w:val="22"/>
        <w:szCs w:val="22"/>
        <w:lang w:bidi="th-TH"/>
      </w:rPr>
    </w:pPr>
  </w:p>
  <w:p w14:paraId="63FCC41D" w14:textId="77777777" w:rsidR="005E0639" w:rsidRDefault="005E0639" w:rsidP="005471B4">
    <w:pPr>
      <w:pStyle w:val="Header"/>
      <w:jc w:val="left"/>
      <w:rPr>
        <w:rFonts w:cs="Angsana New"/>
        <w:sz w:val="22"/>
        <w:szCs w:val="22"/>
        <w:lang w:bidi="th-TH"/>
      </w:rPr>
    </w:pPr>
  </w:p>
  <w:p w14:paraId="72FC69F8" w14:textId="77777777" w:rsidR="005E0639" w:rsidRPr="005471B4" w:rsidRDefault="005E0639"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CBD67" w14:textId="77777777" w:rsidR="005E0639" w:rsidRPr="00442DD7" w:rsidRDefault="005E0639" w:rsidP="0004295A">
    <w:pPr>
      <w:pStyle w:val="Header"/>
      <w:spacing w:line="240" w:lineRule="atLeast"/>
      <w:jc w:val="left"/>
      <w:rPr>
        <w:i w:val="0"/>
        <w:iCs/>
        <w:sz w:val="28"/>
        <w:szCs w:val="28"/>
        <w:lang w:val="en-US"/>
      </w:rPr>
    </w:pPr>
  </w:p>
  <w:p w14:paraId="0D9B0238" w14:textId="77777777" w:rsidR="005E0639" w:rsidRPr="00442DD7" w:rsidRDefault="005E0639" w:rsidP="0004295A">
    <w:pPr>
      <w:pStyle w:val="Header"/>
      <w:spacing w:line="240" w:lineRule="atLeast"/>
      <w:jc w:val="left"/>
      <w:rPr>
        <w:i w:val="0"/>
        <w:iCs/>
        <w:sz w:val="28"/>
        <w:szCs w:val="28"/>
        <w:lang w:val="en-US"/>
      </w:rPr>
    </w:pPr>
  </w:p>
  <w:p w14:paraId="0EB0E41B" w14:textId="77777777" w:rsidR="005E0639" w:rsidRPr="00442DD7" w:rsidRDefault="005E0639" w:rsidP="0004295A">
    <w:pPr>
      <w:pStyle w:val="Header"/>
      <w:spacing w:line="240" w:lineRule="atLeast"/>
      <w:jc w:val="left"/>
      <w:rPr>
        <w:i w:val="0"/>
        <w:iCs/>
        <w:sz w:val="28"/>
        <w:szCs w:val="28"/>
        <w:lang w:val="en-US"/>
      </w:rPr>
    </w:pPr>
  </w:p>
  <w:p w14:paraId="332B9768" w14:textId="77777777" w:rsidR="005E0639" w:rsidRPr="00442DD7" w:rsidRDefault="005E0639" w:rsidP="0004295A">
    <w:pPr>
      <w:pStyle w:val="Header"/>
      <w:spacing w:line="240" w:lineRule="atLeast"/>
      <w:jc w:val="left"/>
      <w:rPr>
        <w:i w:val="0"/>
        <w:iCs/>
        <w:sz w:val="28"/>
        <w:szCs w:val="28"/>
        <w:lang w:val="en-US"/>
      </w:rPr>
    </w:pPr>
  </w:p>
  <w:p w14:paraId="2A5C4215" w14:textId="77777777" w:rsidR="005E0639" w:rsidRPr="00442DD7" w:rsidRDefault="005E0639" w:rsidP="0004295A">
    <w:pPr>
      <w:pStyle w:val="Header"/>
      <w:spacing w:line="240" w:lineRule="atLeast"/>
      <w:jc w:val="left"/>
      <w:rPr>
        <w:i w:val="0"/>
        <w:iCs/>
        <w:sz w:val="28"/>
        <w:szCs w:val="28"/>
        <w:lang w:val="en-US"/>
      </w:rPr>
    </w:pPr>
  </w:p>
  <w:p w14:paraId="305FD62E" w14:textId="77777777" w:rsidR="005E0639" w:rsidRPr="00442DD7" w:rsidRDefault="005E0639" w:rsidP="0004295A">
    <w:pPr>
      <w:pStyle w:val="Header"/>
      <w:spacing w:line="240" w:lineRule="atLeast"/>
      <w:jc w:val="left"/>
      <w:rPr>
        <w:i w:val="0"/>
        <w:iCs/>
        <w:sz w:val="28"/>
        <w:szCs w:val="28"/>
        <w:lang w:val="en-US"/>
      </w:rPr>
    </w:pPr>
  </w:p>
  <w:p w14:paraId="67A85F2D" w14:textId="77777777" w:rsidR="005E0639" w:rsidRPr="00442DD7" w:rsidRDefault="005E0639" w:rsidP="0004295A">
    <w:pPr>
      <w:pStyle w:val="Header"/>
      <w:spacing w:line="240" w:lineRule="atLeast"/>
      <w:jc w:val="left"/>
      <w:rPr>
        <w:i w:val="0"/>
        <w:iCs/>
        <w:sz w:val="28"/>
        <w:szCs w:val="28"/>
        <w:lang w:val="en-US"/>
      </w:rPr>
    </w:pPr>
  </w:p>
  <w:p w14:paraId="41583197" w14:textId="77777777" w:rsidR="005E0639" w:rsidRPr="00442DD7" w:rsidRDefault="005E0639" w:rsidP="0004295A">
    <w:pPr>
      <w:pStyle w:val="Header"/>
      <w:spacing w:line="240" w:lineRule="atLeast"/>
      <w:jc w:val="left"/>
      <w:rPr>
        <w:i w:val="0"/>
        <w:iCs/>
        <w:sz w:val="28"/>
        <w:szCs w:val="28"/>
        <w:lang w:val="en-US"/>
      </w:rPr>
    </w:pPr>
  </w:p>
  <w:p w14:paraId="6F734B70" w14:textId="77777777" w:rsidR="005E0639" w:rsidRPr="00442DD7" w:rsidRDefault="005E0639" w:rsidP="0004295A">
    <w:pPr>
      <w:pStyle w:val="Header"/>
      <w:spacing w:line="240" w:lineRule="atLeast"/>
      <w:jc w:val="left"/>
      <w:rPr>
        <w:i w:val="0"/>
        <w:iCs/>
        <w:sz w:val="28"/>
        <w:szCs w:val="28"/>
        <w:lang w:val="en-US"/>
      </w:rPr>
    </w:pPr>
  </w:p>
  <w:p w14:paraId="352202DF" w14:textId="77777777" w:rsidR="005E0639" w:rsidRPr="00442DD7" w:rsidRDefault="005E0639" w:rsidP="0004295A">
    <w:pPr>
      <w:pStyle w:val="Header"/>
      <w:spacing w:line="240" w:lineRule="atLeast"/>
      <w:jc w:val="left"/>
      <w:rPr>
        <w:i w:val="0"/>
        <w:iCs/>
        <w:sz w:val="28"/>
        <w:szCs w:val="28"/>
        <w:lang w:val="en-US"/>
      </w:rPr>
    </w:pPr>
  </w:p>
  <w:p w14:paraId="74D4F029" w14:textId="77777777" w:rsidR="005E0639" w:rsidRPr="00442DD7" w:rsidRDefault="005E0639" w:rsidP="0004295A">
    <w:pPr>
      <w:pStyle w:val="Header"/>
      <w:spacing w:line="240" w:lineRule="atLeast"/>
      <w:jc w:val="left"/>
      <w:rPr>
        <w:i w:val="0"/>
        <w:iCs/>
        <w:sz w:val="28"/>
        <w:szCs w:val="28"/>
        <w:lang w:val="en-US"/>
      </w:rPr>
    </w:pPr>
  </w:p>
  <w:p w14:paraId="280E5C38" w14:textId="77777777" w:rsidR="005E0639" w:rsidRPr="00442DD7" w:rsidRDefault="005E0639" w:rsidP="0004295A">
    <w:pPr>
      <w:pStyle w:val="Header"/>
      <w:spacing w:line="240" w:lineRule="atLeast"/>
      <w:jc w:val="left"/>
      <w:rPr>
        <w:i w:val="0"/>
        <w:iCs/>
        <w:sz w:val="28"/>
        <w:szCs w:val="28"/>
        <w:lang w:val="en-US"/>
      </w:rPr>
    </w:pPr>
  </w:p>
  <w:p w14:paraId="49F4859E" w14:textId="77777777" w:rsidR="005E0639" w:rsidRPr="00442DD7" w:rsidRDefault="005E0639" w:rsidP="0004295A">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9C01" w14:textId="1B220C74" w:rsidR="0072137D" w:rsidRPr="004605CB" w:rsidRDefault="0072137D" w:rsidP="00A20E4F">
    <w:pPr>
      <w:pStyle w:val="Header"/>
      <w:tabs>
        <w:tab w:val="left" w:pos="90"/>
        <w:tab w:val="left" w:pos="180"/>
      </w:tabs>
      <w:spacing w:line="240" w:lineRule="atLeast"/>
      <w:jc w:val="left"/>
      <w:rPr>
        <w:i w:val="0"/>
        <w:iCs/>
        <w:sz w:val="28"/>
        <w:szCs w:val="28"/>
        <w:lang w:val="en-US"/>
      </w:rPr>
    </w:pPr>
  </w:p>
  <w:p w14:paraId="19DA7C2D" w14:textId="77777777" w:rsidR="0072137D" w:rsidRDefault="0072137D" w:rsidP="0072137D">
    <w:pPr>
      <w:pStyle w:val="Header"/>
      <w:spacing w:line="240" w:lineRule="atLeast"/>
      <w:jc w:val="left"/>
      <w:rPr>
        <w:i w:val="0"/>
        <w:iCs/>
        <w:sz w:val="28"/>
        <w:szCs w:val="28"/>
        <w:lang w:val="en-US"/>
      </w:rPr>
    </w:pPr>
  </w:p>
  <w:p w14:paraId="5373AD4A" w14:textId="77777777" w:rsidR="00463327" w:rsidRDefault="00463327" w:rsidP="0072137D">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AAF1" w14:textId="74D28150" w:rsidR="00463327" w:rsidRDefault="00F641F7" w:rsidP="00F641F7">
    <w:pPr>
      <w:pStyle w:val="Header"/>
      <w:spacing w:line="240" w:lineRule="auto"/>
      <w:ind w:firstLine="180"/>
      <w:rPr>
        <w:lang w:val="en-US"/>
      </w:rPr>
    </w:pPr>
    <w:r>
      <w:rPr>
        <w:cs/>
      </w:rPr>
      <w:tab/>
    </w:r>
    <w:r>
      <w:rPr>
        <w:cs/>
      </w:rPr>
      <w:tab/>
    </w:r>
    <w:r>
      <w:rPr>
        <w:cs/>
      </w:rPr>
      <w:tab/>
    </w:r>
    <w:r>
      <w:rPr>
        <w:cs/>
      </w:rPr>
      <w:tab/>
    </w:r>
  </w:p>
  <w:p w14:paraId="6970E8C1" w14:textId="77777777" w:rsidR="00F641F7" w:rsidRDefault="00F641F7" w:rsidP="00F641F7">
    <w:pPr>
      <w:pStyle w:val="Header"/>
      <w:spacing w:line="240" w:lineRule="auto"/>
      <w:rPr>
        <w:lang w:val="en-US"/>
      </w:rPr>
    </w:pPr>
  </w:p>
  <w:p w14:paraId="6C80F92B" w14:textId="77777777" w:rsidR="00F641F7" w:rsidRPr="00F641F7" w:rsidRDefault="00F641F7" w:rsidP="00F641F7">
    <w:pPr>
      <w:pStyle w:val="Header"/>
      <w:spacing w:line="240" w:lineRule="auto"/>
      <w:rPr>
        <w:rFonts w:ascii="Angsana New" w:hAnsi="Angsana New"/>
        <w:sz w:val="32"/>
        <w:szCs w:val="32"/>
        <w:lang w:val="en-US"/>
      </w:rPr>
    </w:pPr>
  </w:p>
  <w:p w14:paraId="1123C5FB" w14:textId="77777777" w:rsidR="00463327" w:rsidRDefault="00463327" w:rsidP="00463327">
    <w:pPr>
      <w:pStyle w:val="acctmainheading"/>
      <w:spacing w:after="0" w:line="240" w:lineRule="atLeast"/>
      <w:rPr>
        <w:rFonts w:cstheme="minorBidi"/>
        <w:b w:val="0"/>
        <w:bCs/>
        <w:szCs w:val="28"/>
        <w:lang w:bidi="th-TH"/>
      </w:rPr>
    </w:pPr>
  </w:p>
  <w:p w14:paraId="3BDA6860" w14:textId="77777777" w:rsidR="00374085" w:rsidRDefault="00374085" w:rsidP="00463327">
    <w:pPr>
      <w:pStyle w:val="acctmainheading"/>
      <w:spacing w:after="0" w:line="240" w:lineRule="atLeast"/>
      <w:rPr>
        <w:rFonts w:cstheme="minorBidi"/>
        <w:b w:val="0"/>
        <w:bCs/>
        <w:szCs w:val="28"/>
        <w:lang w:bidi="th-TH"/>
      </w:rPr>
    </w:pPr>
  </w:p>
  <w:p w14:paraId="53FF34BD" w14:textId="77777777" w:rsidR="00374085" w:rsidRDefault="00374085" w:rsidP="00463327">
    <w:pPr>
      <w:pStyle w:val="acctmainheading"/>
      <w:spacing w:after="0" w:line="240" w:lineRule="atLeast"/>
      <w:rPr>
        <w:rFonts w:cstheme="minorBidi"/>
        <w:b w:val="0"/>
        <w:bCs/>
        <w:szCs w:val="28"/>
        <w:lang w:bidi="th-TH"/>
      </w:rPr>
    </w:pPr>
  </w:p>
  <w:p w14:paraId="3F2A071F" w14:textId="77777777" w:rsidR="00374085" w:rsidRPr="00374085" w:rsidRDefault="00374085" w:rsidP="00463327">
    <w:pPr>
      <w:pStyle w:val="acctmainheading"/>
      <w:spacing w:after="0" w:line="240" w:lineRule="atLeast"/>
      <w:rPr>
        <w:rFonts w:cstheme="minorBidi"/>
        <w:b w:val="0"/>
        <w:bCs/>
        <w:szCs w:val="28"/>
        <w:lang w:bidi="th-TH"/>
      </w:rPr>
    </w:pPr>
  </w:p>
  <w:p w14:paraId="246EED5A" w14:textId="77777777" w:rsidR="00463327" w:rsidRPr="002F1548" w:rsidRDefault="00463327" w:rsidP="00463327">
    <w:pPr>
      <w:pStyle w:val="acctmainheading"/>
      <w:spacing w:after="0" w:line="240" w:lineRule="atLeast"/>
      <w:rPr>
        <w:b w:val="0"/>
        <w:bCs/>
        <w:szCs w:val="28"/>
        <w:lang w:bidi="th-TH"/>
      </w:rPr>
    </w:pPr>
  </w:p>
  <w:p w14:paraId="4E944DE4" w14:textId="77777777" w:rsidR="00463327" w:rsidRPr="002F1548" w:rsidRDefault="00463327" w:rsidP="00463327">
    <w:pPr>
      <w:pStyle w:val="acctmainheading"/>
      <w:spacing w:after="0" w:line="240" w:lineRule="atLeast"/>
      <w:rPr>
        <w:b w:val="0"/>
        <w:bCs/>
        <w:szCs w:val="28"/>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F0DC5" w14:textId="6F131257" w:rsidR="00F641F7" w:rsidRPr="00F641F7" w:rsidRDefault="00F641F7" w:rsidP="00F641F7">
    <w:pPr>
      <w:spacing w:line="240" w:lineRule="auto"/>
      <w:ind w:firstLine="90"/>
      <w:rPr>
        <w:rFonts w:ascii="Angsana New" w:eastAsia="Times New Roman" w:hAnsi="Angsana New" w:cs="Angsana New"/>
        <w:sz w:val="32"/>
        <w:szCs w:val="32"/>
        <w:lang w:val="x-none" w:eastAsia="x-none" w:bidi="th-TH"/>
      </w:rPr>
    </w:pPr>
  </w:p>
  <w:p w14:paraId="24AA9BB7" w14:textId="77777777" w:rsidR="002F1548" w:rsidRDefault="002F1548" w:rsidP="0004295A">
    <w:pPr>
      <w:pStyle w:val="Header"/>
      <w:spacing w:line="240" w:lineRule="atLeast"/>
      <w:jc w:val="left"/>
      <w:rPr>
        <w:i w:val="0"/>
        <w:iCs/>
        <w:sz w:val="28"/>
        <w:szCs w:val="28"/>
        <w:lang w:val="en-US"/>
      </w:rPr>
    </w:pPr>
  </w:p>
  <w:p w14:paraId="39C16C58" w14:textId="77777777" w:rsidR="00F641F7" w:rsidRDefault="00F641F7" w:rsidP="0004295A">
    <w:pPr>
      <w:pStyle w:val="Header"/>
      <w:spacing w:line="240" w:lineRule="atLeast"/>
      <w:jc w:val="left"/>
      <w:rPr>
        <w:i w:val="0"/>
        <w:iCs/>
        <w:sz w:val="28"/>
        <w:szCs w:val="2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8299" w14:textId="49B38113" w:rsidR="002F1548" w:rsidRDefault="002F1548" w:rsidP="002F1548">
    <w:pPr>
      <w:pStyle w:val="Header"/>
      <w:tabs>
        <w:tab w:val="left" w:pos="90"/>
        <w:tab w:val="left" w:pos="270"/>
      </w:tabs>
      <w:spacing w:line="240" w:lineRule="atLeast"/>
      <w:jc w:val="left"/>
      <w:rPr>
        <w:i w:val="0"/>
        <w:iCs/>
        <w:sz w:val="28"/>
        <w:szCs w:val="28"/>
        <w:lang w:val="en-US"/>
      </w:rPr>
    </w:pPr>
  </w:p>
  <w:p w14:paraId="68EBFEA6" w14:textId="77777777" w:rsidR="002F1548" w:rsidRDefault="002F1548" w:rsidP="002F1548">
    <w:pPr>
      <w:pStyle w:val="Header"/>
      <w:spacing w:line="240" w:lineRule="atLeast"/>
      <w:jc w:val="left"/>
      <w:rPr>
        <w:i w:val="0"/>
        <w:iCs/>
        <w:sz w:val="28"/>
        <w:szCs w:val="28"/>
        <w:lang w:val="en-US"/>
      </w:rPr>
    </w:pPr>
  </w:p>
  <w:p w14:paraId="05E20B36" w14:textId="77777777" w:rsidR="002F1548" w:rsidRDefault="002F1548" w:rsidP="002F1548">
    <w:pPr>
      <w:pStyle w:val="Header"/>
      <w:spacing w:line="240" w:lineRule="atLeast"/>
      <w:jc w:val="left"/>
      <w:rPr>
        <w:i w:val="0"/>
        <w:iCs/>
        <w:sz w:val="28"/>
        <w:szCs w:val="28"/>
        <w:lang w:val="en-US"/>
      </w:rPr>
    </w:pPr>
  </w:p>
  <w:p w14:paraId="2E2018B8" w14:textId="77777777" w:rsidR="00486670" w:rsidRDefault="00486670" w:rsidP="002F1548">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singleLevel"/>
    <w:tmpl w:val="E2F09930"/>
    <w:lvl w:ilvl="0">
      <w:start w:val="1"/>
      <w:numFmt w:val="decimal"/>
      <w:pStyle w:val="index"/>
      <w:lvlText w:val="%1"/>
      <w:lvlJc w:val="left"/>
      <w:pPr>
        <w:tabs>
          <w:tab w:val="num" w:pos="1844"/>
        </w:tabs>
        <w:ind w:left="1844" w:hanging="567"/>
      </w:pPr>
      <w:rPr>
        <w:rFonts w:hint="default"/>
        <w:color w:val="auto"/>
        <w:sz w:val="20"/>
        <w:szCs w:val="20"/>
      </w:rPr>
    </w:lvl>
  </w:abstractNum>
  <w:abstractNum w:abstractNumId="7" w15:restartNumberingAfterBreak="0">
    <w:nsid w:val="15A93124"/>
    <w:multiLevelType w:val="hybridMultilevel"/>
    <w:tmpl w:val="3F447DC4"/>
    <w:lvl w:ilvl="0" w:tplc="63C051AA">
      <w:start w:val="1"/>
      <w:numFmt w:val="decimal"/>
      <w:lvlText w:val="(%1)"/>
      <w:lvlJc w:val="left"/>
      <w:pPr>
        <w:ind w:left="907" w:hanging="360"/>
      </w:pPr>
      <w:rPr>
        <w:rFonts w:hint="default"/>
        <w:i/>
        <w:iCs/>
        <w:sz w:val="21"/>
        <w:szCs w:val="21"/>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9061D6"/>
    <w:multiLevelType w:val="hybridMultilevel"/>
    <w:tmpl w:val="363E3DDE"/>
    <w:lvl w:ilvl="0" w:tplc="A40E18A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240BAD"/>
    <w:multiLevelType w:val="hybridMultilevel"/>
    <w:tmpl w:val="6F92AC2C"/>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5" w15:restartNumberingAfterBreak="0">
    <w:nsid w:val="350241AE"/>
    <w:multiLevelType w:val="hybridMultilevel"/>
    <w:tmpl w:val="B47EDDB0"/>
    <w:lvl w:ilvl="0" w:tplc="43B01C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E264A72"/>
    <w:multiLevelType w:val="hybridMultilevel"/>
    <w:tmpl w:val="D2AA7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D9738F0"/>
    <w:multiLevelType w:val="hybridMultilevel"/>
    <w:tmpl w:val="F5AC88EC"/>
    <w:lvl w:ilvl="0" w:tplc="1E2A94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DAC65CB"/>
    <w:multiLevelType w:val="hybridMultilevel"/>
    <w:tmpl w:val="6E3A397A"/>
    <w:lvl w:ilvl="0" w:tplc="31D877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E44F81"/>
    <w:multiLevelType w:val="hybridMultilevel"/>
    <w:tmpl w:val="363E3DD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6E312663"/>
    <w:multiLevelType w:val="multilevel"/>
    <w:tmpl w:val="4FC817B0"/>
    <w:lvl w:ilvl="0">
      <w:start w:val="1"/>
      <w:numFmt w:val="decimal"/>
      <w:pStyle w:val="Heading1"/>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D71F77"/>
    <w:multiLevelType w:val="hybridMultilevel"/>
    <w:tmpl w:val="797A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002B7"/>
    <w:multiLevelType w:val="hybridMultilevel"/>
    <w:tmpl w:val="1C4A88D2"/>
    <w:lvl w:ilvl="0" w:tplc="DD3871A4">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9ED54D5"/>
    <w:multiLevelType w:val="hybridMultilevel"/>
    <w:tmpl w:val="790C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4068046">
    <w:abstractNumId w:val="2"/>
  </w:num>
  <w:num w:numId="2" w16cid:durableId="1431658901">
    <w:abstractNumId w:val="1"/>
  </w:num>
  <w:num w:numId="3" w16cid:durableId="1578828759">
    <w:abstractNumId w:val="10"/>
  </w:num>
  <w:num w:numId="4" w16cid:durableId="1985691591">
    <w:abstractNumId w:val="6"/>
  </w:num>
  <w:num w:numId="5" w16cid:durableId="1733849121">
    <w:abstractNumId w:val="26"/>
  </w:num>
  <w:num w:numId="6" w16cid:durableId="59406716">
    <w:abstractNumId w:val="9"/>
  </w:num>
  <w:num w:numId="7" w16cid:durableId="1240989973">
    <w:abstractNumId w:val="29"/>
  </w:num>
  <w:num w:numId="8" w16cid:durableId="1042560573">
    <w:abstractNumId w:val="25"/>
  </w:num>
  <w:num w:numId="9" w16cid:durableId="1919172252">
    <w:abstractNumId w:val="14"/>
  </w:num>
  <w:num w:numId="10" w16cid:durableId="840659165">
    <w:abstractNumId w:val="0"/>
  </w:num>
  <w:num w:numId="11" w16cid:durableId="581765956">
    <w:abstractNumId w:val="31"/>
  </w:num>
  <w:num w:numId="12" w16cid:durableId="1329284836">
    <w:abstractNumId w:val="11"/>
  </w:num>
  <w:num w:numId="13" w16cid:durableId="1831873381">
    <w:abstractNumId w:val="17"/>
  </w:num>
  <w:num w:numId="14" w16cid:durableId="1887568430">
    <w:abstractNumId w:val="24"/>
  </w:num>
  <w:num w:numId="15" w16cid:durableId="1053693894">
    <w:abstractNumId w:val="30"/>
  </w:num>
  <w:num w:numId="16" w16cid:durableId="1070885458">
    <w:abstractNumId w:val="5"/>
  </w:num>
  <w:num w:numId="17" w16cid:durableId="473374537">
    <w:abstractNumId w:val="18"/>
  </w:num>
  <w:num w:numId="18" w16cid:durableId="1998143560">
    <w:abstractNumId w:val="32"/>
  </w:num>
  <w:num w:numId="19" w16cid:durableId="1168060948">
    <w:abstractNumId w:val="21"/>
  </w:num>
  <w:num w:numId="20" w16cid:durableId="1816797443">
    <w:abstractNumId w:val="20"/>
  </w:num>
  <w:num w:numId="21" w16cid:durableId="801271689">
    <w:abstractNumId w:val="19"/>
  </w:num>
  <w:num w:numId="22" w16cid:durableId="805969283">
    <w:abstractNumId w:val="15"/>
  </w:num>
  <w:num w:numId="23" w16cid:durableId="1671450114">
    <w:abstractNumId w:val="16"/>
  </w:num>
  <w:num w:numId="24" w16cid:durableId="1863937571">
    <w:abstractNumId w:val="27"/>
  </w:num>
  <w:num w:numId="25" w16cid:durableId="89393384">
    <w:abstractNumId w:val="8"/>
  </w:num>
  <w:num w:numId="26" w16cid:durableId="1344820906">
    <w:abstractNumId w:val="33"/>
  </w:num>
  <w:num w:numId="27" w16cid:durableId="166019443">
    <w:abstractNumId w:val="3"/>
  </w:num>
  <w:num w:numId="28" w16cid:durableId="132213128">
    <w:abstractNumId w:val="13"/>
  </w:num>
  <w:num w:numId="29" w16cid:durableId="1156920083">
    <w:abstractNumId w:val="4"/>
  </w:num>
  <w:num w:numId="30" w16cid:durableId="473252528">
    <w:abstractNumId w:val="34"/>
  </w:num>
  <w:num w:numId="31" w16cid:durableId="215899144">
    <w:abstractNumId w:val="7"/>
  </w:num>
  <w:num w:numId="32" w16cid:durableId="1470318656">
    <w:abstractNumId w:val="22"/>
  </w:num>
  <w:num w:numId="33" w16cid:durableId="1471334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999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318353">
    <w:abstractNumId w:val="12"/>
  </w:num>
  <w:num w:numId="36" w16cid:durableId="148605097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4C1"/>
    <w:rsid w:val="00000737"/>
    <w:rsid w:val="00000814"/>
    <w:rsid w:val="0000082C"/>
    <w:rsid w:val="00000ADE"/>
    <w:rsid w:val="00000EB5"/>
    <w:rsid w:val="00001166"/>
    <w:rsid w:val="0000167C"/>
    <w:rsid w:val="000019F8"/>
    <w:rsid w:val="00001D9F"/>
    <w:rsid w:val="00002373"/>
    <w:rsid w:val="000027B2"/>
    <w:rsid w:val="00002DEA"/>
    <w:rsid w:val="00003217"/>
    <w:rsid w:val="0000337E"/>
    <w:rsid w:val="0000363F"/>
    <w:rsid w:val="00003A8C"/>
    <w:rsid w:val="00003A9B"/>
    <w:rsid w:val="00003AEA"/>
    <w:rsid w:val="00003BCF"/>
    <w:rsid w:val="00003BE9"/>
    <w:rsid w:val="00003E24"/>
    <w:rsid w:val="000041AF"/>
    <w:rsid w:val="00004430"/>
    <w:rsid w:val="000044E1"/>
    <w:rsid w:val="0000472B"/>
    <w:rsid w:val="00004CB3"/>
    <w:rsid w:val="00005732"/>
    <w:rsid w:val="00005738"/>
    <w:rsid w:val="000058DB"/>
    <w:rsid w:val="00005A06"/>
    <w:rsid w:val="00005AC7"/>
    <w:rsid w:val="00005B3D"/>
    <w:rsid w:val="00005BBE"/>
    <w:rsid w:val="00005C54"/>
    <w:rsid w:val="00005F6E"/>
    <w:rsid w:val="0000603C"/>
    <w:rsid w:val="00006042"/>
    <w:rsid w:val="000061F0"/>
    <w:rsid w:val="00006443"/>
    <w:rsid w:val="000068EA"/>
    <w:rsid w:val="000069F5"/>
    <w:rsid w:val="00006B13"/>
    <w:rsid w:val="00006D39"/>
    <w:rsid w:val="00006F51"/>
    <w:rsid w:val="0000753C"/>
    <w:rsid w:val="00007597"/>
    <w:rsid w:val="0000790F"/>
    <w:rsid w:val="00007FB7"/>
    <w:rsid w:val="00010057"/>
    <w:rsid w:val="000102B1"/>
    <w:rsid w:val="0001038B"/>
    <w:rsid w:val="0001076C"/>
    <w:rsid w:val="00010A03"/>
    <w:rsid w:val="00010E15"/>
    <w:rsid w:val="00010FF1"/>
    <w:rsid w:val="0001134F"/>
    <w:rsid w:val="0001135B"/>
    <w:rsid w:val="00011770"/>
    <w:rsid w:val="0001181D"/>
    <w:rsid w:val="00011887"/>
    <w:rsid w:val="0001193F"/>
    <w:rsid w:val="000119BF"/>
    <w:rsid w:val="00011B12"/>
    <w:rsid w:val="00011B88"/>
    <w:rsid w:val="00011E48"/>
    <w:rsid w:val="000122EC"/>
    <w:rsid w:val="000123C7"/>
    <w:rsid w:val="0001260E"/>
    <w:rsid w:val="000127BD"/>
    <w:rsid w:val="000128DE"/>
    <w:rsid w:val="000129E2"/>
    <w:rsid w:val="0001312A"/>
    <w:rsid w:val="00013214"/>
    <w:rsid w:val="000137C4"/>
    <w:rsid w:val="0001381E"/>
    <w:rsid w:val="00013906"/>
    <w:rsid w:val="00013C3C"/>
    <w:rsid w:val="0001490E"/>
    <w:rsid w:val="00014B31"/>
    <w:rsid w:val="00014C3D"/>
    <w:rsid w:val="00014D5A"/>
    <w:rsid w:val="00014E45"/>
    <w:rsid w:val="00014E66"/>
    <w:rsid w:val="0001509E"/>
    <w:rsid w:val="0001523B"/>
    <w:rsid w:val="00015579"/>
    <w:rsid w:val="000155F9"/>
    <w:rsid w:val="00015930"/>
    <w:rsid w:val="0001611D"/>
    <w:rsid w:val="00016197"/>
    <w:rsid w:val="00016257"/>
    <w:rsid w:val="00016A4C"/>
    <w:rsid w:val="00016AC7"/>
    <w:rsid w:val="00016E23"/>
    <w:rsid w:val="00016F59"/>
    <w:rsid w:val="00017017"/>
    <w:rsid w:val="00017267"/>
    <w:rsid w:val="000174BD"/>
    <w:rsid w:val="00017726"/>
    <w:rsid w:val="000177FF"/>
    <w:rsid w:val="000178CF"/>
    <w:rsid w:val="00017D71"/>
    <w:rsid w:val="00017DF1"/>
    <w:rsid w:val="000202AE"/>
    <w:rsid w:val="00020703"/>
    <w:rsid w:val="0002095D"/>
    <w:rsid w:val="000209D4"/>
    <w:rsid w:val="00020A44"/>
    <w:rsid w:val="00020C4D"/>
    <w:rsid w:val="00020EB4"/>
    <w:rsid w:val="0002113A"/>
    <w:rsid w:val="00021391"/>
    <w:rsid w:val="000217F1"/>
    <w:rsid w:val="00021912"/>
    <w:rsid w:val="00021A66"/>
    <w:rsid w:val="0002205A"/>
    <w:rsid w:val="00022228"/>
    <w:rsid w:val="000222FF"/>
    <w:rsid w:val="000223B1"/>
    <w:rsid w:val="00022401"/>
    <w:rsid w:val="000224B8"/>
    <w:rsid w:val="00022533"/>
    <w:rsid w:val="0002259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75D"/>
    <w:rsid w:val="000239D7"/>
    <w:rsid w:val="00023B4D"/>
    <w:rsid w:val="00023C4A"/>
    <w:rsid w:val="00023F20"/>
    <w:rsid w:val="000243F0"/>
    <w:rsid w:val="00024976"/>
    <w:rsid w:val="00024A0E"/>
    <w:rsid w:val="00024C6E"/>
    <w:rsid w:val="00024ECC"/>
    <w:rsid w:val="0002517D"/>
    <w:rsid w:val="0002557E"/>
    <w:rsid w:val="000255CC"/>
    <w:rsid w:val="0002583F"/>
    <w:rsid w:val="00025996"/>
    <w:rsid w:val="00025A4F"/>
    <w:rsid w:val="00025CED"/>
    <w:rsid w:val="000265B9"/>
    <w:rsid w:val="000266DE"/>
    <w:rsid w:val="000267A9"/>
    <w:rsid w:val="00026B5F"/>
    <w:rsid w:val="00026E26"/>
    <w:rsid w:val="00026F1A"/>
    <w:rsid w:val="00026FB9"/>
    <w:rsid w:val="000271D4"/>
    <w:rsid w:val="0002761D"/>
    <w:rsid w:val="0003030B"/>
    <w:rsid w:val="0003088C"/>
    <w:rsid w:val="00030BAA"/>
    <w:rsid w:val="00030C40"/>
    <w:rsid w:val="00030CB6"/>
    <w:rsid w:val="00030D27"/>
    <w:rsid w:val="00030F66"/>
    <w:rsid w:val="00031000"/>
    <w:rsid w:val="000312D7"/>
    <w:rsid w:val="00031386"/>
    <w:rsid w:val="000313BF"/>
    <w:rsid w:val="000317A4"/>
    <w:rsid w:val="000317E1"/>
    <w:rsid w:val="00031958"/>
    <w:rsid w:val="000319C8"/>
    <w:rsid w:val="00031FA0"/>
    <w:rsid w:val="00032079"/>
    <w:rsid w:val="000323FB"/>
    <w:rsid w:val="0003276B"/>
    <w:rsid w:val="00032B85"/>
    <w:rsid w:val="00032C93"/>
    <w:rsid w:val="00033013"/>
    <w:rsid w:val="0003313B"/>
    <w:rsid w:val="0003340F"/>
    <w:rsid w:val="000337C3"/>
    <w:rsid w:val="00033894"/>
    <w:rsid w:val="00033AA3"/>
    <w:rsid w:val="00033E90"/>
    <w:rsid w:val="00034556"/>
    <w:rsid w:val="0003469A"/>
    <w:rsid w:val="0003528D"/>
    <w:rsid w:val="0003558E"/>
    <w:rsid w:val="0003569B"/>
    <w:rsid w:val="00035B7E"/>
    <w:rsid w:val="00035D50"/>
    <w:rsid w:val="00035FB0"/>
    <w:rsid w:val="00036021"/>
    <w:rsid w:val="00036655"/>
    <w:rsid w:val="00036BC2"/>
    <w:rsid w:val="00036E8B"/>
    <w:rsid w:val="00036FF8"/>
    <w:rsid w:val="00037058"/>
    <w:rsid w:val="00037149"/>
    <w:rsid w:val="00037B9E"/>
    <w:rsid w:val="00037CFB"/>
    <w:rsid w:val="00040005"/>
    <w:rsid w:val="00040252"/>
    <w:rsid w:val="0004046D"/>
    <w:rsid w:val="000404A7"/>
    <w:rsid w:val="000407B3"/>
    <w:rsid w:val="000409EE"/>
    <w:rsid w:val="00040E99"/>
    <w:rsid w:val="00040FC4"/>
    <w:rsid w:val="00041166"/>
    <w:rsid w:val="000413DD"/>
    <w:rsid w:val="000417CC"/>
    <w:rsid w:val="00041838"/>
    <w:rsid w:val="000418B0"/>
    <w:rsid w:val="000418EF"/>
    <w:rsid w:val="00041962"/>
    <w:rsid w:val="0004225F"/>
    <w:rsid w:val="0004295A"/>
    <w:rsid w:val="000429AB"/>
    <w:rsid w:val="000429E9"/>
    <w:rsid w:val="0004305D"/>
    <w:rsid w:val="0004323C"/>
    <w:rsid w:val="000439C3"/>
    <w:rsid w:val="00043AC3"/>
    <w:rsid w:val="00043C16"/>
    <w:rsid w:val="00043F79"/>
    <w:rsid w:val="000445E6"/>
    <w:rsid w:val="00044A7D"/>
    <w:rsid w:val="00044CBE"/>
    <w:rsid w:val="00044CC5"/>
    <w:rsid w:val="00045088"/>
    <w:rsid w:val="000450E7"/>
    <w:rsid w:val="00045853"/>
    <w:rsid w:val="00045AC1"/>
    <w:rsid w:val="00045C91"/>
    <w:rsid w:val="00045EEB"/>
    <w:rsid w:val="00045F14"/>
    <w:rsid w:val="00045F96"/>
    <w:rsid w:val="00046087"/>
    <w:rsid w:val="00046162"/>
    <w:rsid w:val="0004622A"/>
    <w:rsid w:val="00046431"/>
    <w:rsid w:val="0004657E"/>
    <w:rsid w:val="00046845"/>
    <w:rsid w:val="00046F95"/>
    <w:rsid w:val="0004706B"/>
    <w:rsid w:val="000470B9"/>
    <w:rsid w:val="000470E9"/>
    <w:rsid w:val="000471AE"/>
    <w:rsid w:val="0004735F"/>
    <w:rsid w:val="00047465"/>
    <w:rsid w:val="00047C99"/>
    <w:rsid w:val="000505B3"/>
    <w:rsid w:val="00050635"/>
    <w:rsid w:val="00050A68"/>
    <w:rsid w:val="00050D18"/>
    <w:rsid w:val="00050D9E"/>
    <w:rsid w:val="00050E22"/>
    <w:rsid w:val="00050FB1"/>
    <w:rsid w:val="000512EE"/>
    <w:rsid w:val="00051531"/>
    <w:rsid w:val="00051895"/>
    <w:rsid w:val="000518F7"/>
    <w:rsid w:val="00051C85"/>
    <w:rsid w:val="00051E0F"/>
    <w:rsid w:val="000520F7"/>
    <w:rsid w:val="000523F9"/>
    <w:rsid w:val="000524AC"/>
    <w:rsid w:val="000525D2"/>
    <w:rsid w:val="00052C85"/>
    <w:rsid w:val="00052FA7"/>
    <w:rsid w:val="00053030"/>
    <w:rsid w:val="000531F5"/>
    <w:rsid w:val="00053CEF"/>
    <w:rsid w:val="00053D09"/>
    <w:rsid w:val="0005410A"/>
    <w:rsid w:val="0005450A"/>
    <w:rsid w:val="00054706"/>
    <w:rsid w:val="00054C24"/>
    <w:rsid w:val="00054CFF"/>
    <w:rsid w:val="00054F6F"/>
    <w:rsid w:val="00055048"/>
    <w:rsid w:val="0005519A"/>
    <w:rsid w:val="00055954"/>
    <w:rsid w:val="00055E10"/>
    <w:rsid w:val="00055F08"/>
    <w:rsid w:val="0005630B"/>
    <w:rsid w:val="00056412"/>
    <w:rsid w:val="000567EA"/>
    <w:rsid w:val="000568F7"/>
    <w:rsid w:val="00056AF2"/>
    <w:rsid w:val="00056C08"/>
    <w:rsid w:val="0005705F"/>
    <w:rsid w:val="0005758A"/>
    <w:rsid w:val="00057A0D"/>
    <w:rsid w:val="00057C82"/>
    <w:rsid w:val="00057DEC"/>
    <w:rsid w:val="00057EC8"/>
    <w:rsid w:val="000600BD"/>
    <w:rsid w:val="00060410"/>
    <w:rsid w:val="000604DE"/>
    <w:rsid w:val="000606A1"/>
    <w:rsid w:val="0006124E"/>
    <w:rsid w:val="000614F9"/>
    <w:rsid w:val="0006199A"/>
    <w:rsid w:val="00061B29"/>
    <w:rsid w:val="00062456"/>
    <w:rsid w:val="00062554"/>
    <w:rsid w:val="00062572"/>
    <w:rsid w:val="000627A2"/>
    <w:rsid w:val="000627BB"/>
    <w:rsid w:val="00062906"/>
    <w:rsid w:val="00062992"/>
    <w:rsid w:val="00062C75"/>
    <w:rsid w:val="00062DB7"/>
    <w:rsid w:val="00062EFD"/>
    <w:rsid w:val="00062F12"/>
    <w:rsid w:val="00063359"/>
    <w:rsid w:val="000633B8"/>
    <w:rsid w:val="0006393D"/>
    <w:rsid w:val="00063ADC"/>
    <w:rsid w:val="00063C70"/>
    <w:rsid w:val="00063F39"/>
    <w:rsid w:val="000643A9"/>
    <w:rsid w:val="0006443D"/>
    <w:rsid w:val="000646D9"/>
    <w:rsid w:val="00064A11"/>
    <w:rsid w:val="00064D9B"/>
    <w:rsid w:val="00064F57"/>
    <w:rsid w:val="00064FD7"/>
    <w:rsid w:val="0006568B"/>
    <w:rsid w:val="000662F3"/>
    <w:rsid w:val="000663F7"/>
    <w:rsid w:val="00066791"/>
    <w:rsid w:val="000667CD"/>
    <w:rsid w:val="0006681D"/>
    <w:rsid w:val="00066CC2"/>
    <w:rsid w:val="000673B5"/>
    <w:rsid w:val="0006741A"/>
    <w:rsid w:val="00067848"/>
    <w:rsid w:val="0006797E"/>
    <w:rsid w:val="00067A03"/>
    <w:rsid w:val="00067C61"/>
    <w:rsid w:val="00067CD5"/>
    <w:rsid w:val="0007008F"/>
    <w:rsid w:val="0007055C"/>
    <w:rsid w:val="00070B60"/>
    <w:rsid w:val="00070C90"/>
    <w:rsid w:val="00070CC3"/>
    <w:rsid w:val="00071372"/>
    <w:rsid w:val="000716CB"/>
    <w:rsid w:val="00071730"/>
    <w:rsid w:val="00071933"/>
    <w:rsid w:val="00071A54"/>
    <w:rsid w:val="00071CAA"/>
    <w:rsid w:val="000722BB"/>
    <w:rsid w:val="00072533"/>
    <w:rsid w:val="00072635"/>
    <w:rsid w:val="000726AE"/>
    <w:rsid w:val="00072945"/>
    <w:rsid w:val="00072A90"/>
    <w:rsid w:val="000733D3"/>
    <w:rsid w:val="000734C3"/>
    <w:rsid w:val="00073551"/>
    <w:rsid w:val="000738FD"/>
    <w:rsid w:val="000739D9"/>
    <w:rsid w:val="00073C17"/>
    <w:rsid w:val="00073D9E"/>
    <w:rsid w:val="00073F26"/>
    <w:rsid w:val="0007409E"/>
    <w:rsid w:val="000742B8"/>
    <w:rsid w:val="000742F0"/>
    <w:rsid w:val="00074466"/>
    <w:rsid w:val="0007459A"/>
    <w:rsid w:val="0007459D"/>
    <w:rsid w:val="00074B31"/>
    <w:rsid w:val="00074BCA"/>
    <w:rsid w:val="0007532D"/>
    <w:rsid w:val="0007561A"/>
    <w:rsid w:val="00075694"/>
    <w:rsid w:val="000757EA"/>
    <w:rsid w:val="000759E0"/>
    <w:rsid w:val="00075CED"/>
    <w:rsid w:val="00075E17"/>
    <w:rsid w:val="00075EE1"/>
    <w:rsid w:val="000764E8"/>
    <w:rsid w:val="0007655A"/>
    <w:rsid w:val="000774C6"/>
    <w:rsid w:val="00077567"/>
    <w:rsid w:val="00077942"/>
    <w:rsid w:val="00077EA8"/>
    <w:rsid w:val="00077EF9"/>
    <w:rsid w:val="0008017D"/>
    <w:rsid w:val="00080408"/>
    <w:rsid w:val="00080412"/>
    <w:rsid w:val="000807F6"/>
    <w:rsid w:val="00080A72"/>
    <w:rsid w:val="00080B67"/>
    <w:rsid w:val="00080B9D"/>
    <w:rsid w:val="00080C02"/>
    <w:rsid w:val="00080CEA"/>
    <w:rsid w:val="00080D09"/>
    <w:rsid w:val="00080D15"/>
    <w:rsid w:val="0008146E"/>
    <w:rsid w:val="0008150C"/>
    <w:rsid w:val="000819C6"/>
    <w:rsid w:val="000819DA"/>
    <w:rsid w:val="00081A17"/>
    <w:rsid w:val="00081ACB"/>
    <w:rsid w:val="00081BAB"/>
    <w:rsid w:val="000825E8"/>
    <w:rsid w:val="00082796"/>
    <w:rsid w:val="000827C7"/>
    <w:rsid w:val="000828C5"/>
    <w:rsid w:val="000828C6"/>
    <w:rsid w:val="00082CE7"/>
    <w:rsid w:val="00083419"/>
    <w:rsid w:val="000838C5"/>
    <w:rsid w:val="00083DE6"/>
    <w:rsid w:val="00083EE8"/>
    <w:rsid w:val="00083F26"/>
    <w:rsid w:val="00084661"/>
    <w:rsid w:val="000849A0"/>
    <w:rsid w:val="00084A9A"/>
    <w:rsid w:val="00084B19"/>
    <w:rsid w:val="00084BD1"/>
    <w:rsid w:val="000852EA"/>
    <w:rsid w:val="0008536B"/>
    <w:rsid w:val="00085438"/>
    <w:rsid w:val="00085D27"/>
    <w:rsid w:val="00086260"/>
    <w:rsid w:val="0008657D"/>
    <w:rsid w:val="00086884"/>
    <w:rsid w:val="000868F6"/>
    <w:rsid w:val="00087153"/>
    <w:rsid w:val="0008718B"/>
    <w:rsid w:val="000874BC"/>
    <w:rsid w:val="00087560"/>
    <w:rsid w:val="00087628"/>
    <w:rsid w:val="00087691"/>
    <w:rsid w:val="00087764"/>
    <w:rsid w:val="000879E2"/>
    <w:rsid w:val="00087F59"/>
    <w:rsid w:val="0009024C"/>
    <w:rsid w:val="00090580"/>
    <w:rsid w:val="00090879"/>
    <w:rsid w:val="0009106B"/>
    <w:rsid w:val="00091244"/>
    <w:rsid w:val="0009130D"/>
    <w:rsid w:val="00091377"/>
    <w:rsid w:val="00091438"/>
    <w:rsid w:val="000917F6"/>
    <w:rsid w:val="000917FD"/>
    <w:rsid w:val="00091839"/>
    <w:rsid w:val="00091996"/>
    <w:rsid w:val="00091BDF"/>
    <w:rsid w:val="00091C0D"/>
    <w:rsid w:val="00091CC9"/>
    <w:rsid w:val="00091D93"/>
    <w:rsid w:val="00091F23"/>
    <w:rsid w:val="00091F5D"/>
    <w:rsid w:val="00092332"/>
    <w:rsid w:val="00092715"/>
    <w:rsid w:val="0009280D"/>
    <w:rsid w:val="00092855"/>
    <w:rsid w:val="00092AB4"/>
    <w:rsid w:val="00092C5B"/>
    <w:rsid w:val="00092DAD"/>
    <w:rsid w:val="000933D2"/>
    <w:rsid w:val="0009342A"/>
    <w:rsid w:val="0009352C"/>
    <w:rsid w:val="0009354F"/>
    <w:rsid w:val="000935F4"/>
    <w:rsid w:val="00093A86"/>
    <w:rsid w:val="00093D2F"/>
    <w:rsid w:val="00093D40"/>
    <w:rsid w:val="00093E1D"/>
    <w:rsid w:val="0009435E"/>
    <w:rsid w:val="000945F7"/>
    <w:rsid w:val="000946AC"/>
    <w:rsid w:val="0009480C"/>
    <w:rsid w:val="00094BB3"/>
    <w:rsid w:val="00094C07"/>
    <w:rsid w:val="00094C4E"/>
    <w:rsid w:val="000953D2"/>
    <w:rsid w:val="000953E6"/>
    <w:rsid w:val="00095450"/>
    <w:rsid w:val="000958BB"/>
    <w:rsid w:val="0009598E"/>
    <w:rsid w:val="00095CCC"/>
    <w:rsid w:val="00095DA9"/>
    <w:rsid w:val="00095E52"/>
    <w:rsid w:val="00096103"/>
    <w:rsid w:val="00096304"/>
    <w:rsid w:val="000964D0"/>
    <w:rsid w:val="000967C5"/>
    <w:rsid w:val="00096DBE"/>
    <w:rsid w:val="00096FA5"/>
    <w:rsid w:val="000970EC"/>
    <w:rsid w:val="000975E4"/>
    <w:rsid w:val="000977C8"/>
    <w:rsid w:val="000977EC"/>
    <w:rsid w:val="00097D3B"/>
    <w:rsid w:val="000A0AE1"/>
    <w:rsid w:val="000A1028"/>
    <w:rsid w:val="000A1041"/>
    <w:rsid w:val="000A1192"/>
    <w:rsid w:val="000A12E3"/>
    <w:rsid w:val="000A1424"/>
    <w:rsid w:val="000A1608"/>
    <w:rsid w:val="000A1731"/>
    <w:rsid w:val="000A1A35"/>
    <w:rsid w:val="000A209D"/>
    <w:rsid w:val="000A2170"/>
    <w:rsid w:val="000A219C"/>
    <w:rsid w:val="000A257C"/>
    <w:rsid w:val="000A27D2"/>
    <w:rsid w:val="000A2800"/>
    <w:rsid w:val="000A2B30"/>
    <w:rsid w:val="000A2CA0"/>
    <w:rsid w:val="000A2D14"/>
    <w:rsid w:val="000A2E28"/>
    <w:rsid w:val="000A2E70"/>
    <w:rsid w:val="000A3145"/>
    <w:rsid w:val="000A33AC"/>
    <w:rsid w:val="000A34EB"/>
    <w:rsid w:val="000A356C"/>
    <w:rsid w:val="000A3B58"/>
    <w:rsid w:val="000A3B7C"/>
    <w:rsid w:val="000A3D1A"/>
    <w:rsid w:val="000A3DAE"/>
    <w:rsid w:val="000A4199"/>
    <w:rsid w:val="000A475C"/>
    <w:rsid w:val="000A4AA1"/>
    <w:rsid w:val="000A4BE6"/>
    <w:rsid w:val="000A4D53"/>
    <w:rsid w:val="000A4DEE"/>
    <w:rsid w:val="000A5076"/>
    <w:rsid w:val="000A5205"/>
    <w:rsid w:val="000A5289"/>
    <w:rsid w:val="000A52D5"/>
    <w:rsid w:val="000A5443"/>
    <w:rsid w:val="000A59AE"/>
    <w:rsid w:val="000A5B01"/>
    <w:rsid w:val="000A5F57"/>
    <w:rsid w:val="000A5F82"/>
    <w:rsid w:val="000A5FE1"/>
    <w:rsid w:val="000A6039"/>
    <w:rsid w:val="000A64F9"/>
    <w:rsid w:val="000A67D2"/>
    <w:rsid w:val="000A6DEC"/>
    <w:rsid w:val="000A6EAA"/>
    <w:rsid w:val="000A7122"/>
    <w:rsid w:val="000A7497"/>
    <w:rsid w:val="000A7646"/>
    <w:rsid w:val="000A7661"/>
    <w:rsid w:val="000A78EA"/>
    <w:rsid w:val="000A78F9"/>
    <w:rsid w:val="000A7C33"/>
    <w:rsid w:val="000B0066"/>
    <w:rsid w:val="000B013F"/>
    <w:rsid w:val="000B0B54"/>
    <w:rsid w:val="000B0C9A"/>
    <w:rsid w:val="000B1000"/>
    <w:rsid w:val="000B1113"/>
    <w:rsid w:val="000B15A1"/>
    <w:rsid w:val="000B1BB4"/>
    <w:rsid w:val="000B1F91"/>
    <w:rsid w:val="000B22E6"/>
    <w:rsid w:val="000B2306"/>
    <w:rsid w:val="000B26A6"/>
    <w:rsid w:val="000B27FD"/>
    <w:rsid w:val="000B2BEE"/>
    <w:rsid w:val="000B2C84"/>
    <w:rsid w:val="000B2E6D"/>
    <w:rsid w:val="000B33D7"/>
    <w:rsid w:val="000B3449"/>
    <w:rsid w:val="000B36D8"/>
    <w:rsid w:val="000B3C99"/>
    <w:rsid w:val="000B4394"/>
    <w:rsid w:val="000B43E6"/>
    <w:rsid w:val="000B4565"/>
    <w:rsid w:val="000B474C"/>
    <w:rsid w:val="000B47E8"/>
    <w:rsid w:val="000B4A12"/>
    <w:rsid w:val="000B544D"/>
    <w:rsid w:val="000B55C2"/>
    <w:rsid w:val="000B55DD"/>
    <w:rsid w:val="000B5AF2"/>
    <w:rsid w:val="000B5B87"/>
    <w:rsid w:val="000B5BCD"/>
    <w:rsid w:val="000B5FB6"/>
    <w:rsid w:val="000B604A"/>
    <w:rsid w:val="000B6106"/>
    <w:rsid w:val="000B6407"/>
    <w:rsid w:val="000B651F"/>
    <w:rsid w:val="000B673F"/>
    <w:rsid w:val="000B6D0E"/>
    <w:rsid w:val="000B6F47"/>
    <w:rsid w:val="000B7495"/>
    <w:rsid w:val="000B752C"/>
    <w:rsid w:val="000B7FB2"/>
    <w:rsid w:val="000C007E"/>
    <w:rsid w:val="000C0271"/>
    <w:rsid w:val="000C0384"/>
    <w:rsid w:val="000C07FC"/>
    <w:rsid w:val="000C09D7"/>
    <w:rsid w:val="000C09FE"/>
    <w:rsid w:val="000C0A12"/>
    <w:rsid w:val="000C0CAE"/>
    <w:rsid w:val="000C105D"/>
    <w:rsid w:val="000C1149"/>
    <w:rsid w:val="000C176C"/>
    <w:rsid w:val="000C20FE"/>
    <w:rsid w:val="000C2245"/>
    <w:rsid w:val="000C234E"/>
    <w:rsid w:val="000C23E1"/>
    <w:rsid w:val="000C2489"/>
    <w:rsid w:val="000C2653"/>
    <w:rsid w:val="000C292C"/>
    <w:rsid w:val="000C297F"/>
    <w:rsid w:val="000C2BE6"/>
    <w:rsid w:val="000C2F50"/>
    <w:rsid w:val="000C2F56"/>
    <w:rsid w:val="000C32F6"/>
    <w:rsid w:val="000C33C9"/>
    <w:rsid w:val="000C39C0"/>
    <w:rsid w:val="000C3B8F"/>
    <w:rsid w:val="000C3BA3"/>
    <w:rsid w:val="000C4020"/>
    <w:rsid w:val="000C40E5"/>
    <w:rsid w:val="000C41F5"/>
    <w:rsid w:val="000C420A"/>
    <w:rsid w:val="000C449D"/>
    <w:rsid w:val="000C4603"/>
    <w:rsid w:val="000C478F"/>
    <w:rsid w:val="000C49F7"/>
    <w:rsid w:val="000C4DE3"/>
    <w:rsid w:val="000C5095"/>
    <w:rsid w:val="000C5230"/>
    <w:rsid w:val="000C52DC"/>
    <w:rsid w:val="000C5349"/>
    <w:rsid w:val="000C5896"/>
    <w:rsid w:val="000C5EC1"/>
    <w:rsid w:val="000C5F6D"/>
    <w:rsid w:val="000C69A7"/>
    <w:rsid w:val="000C6C61"/>
    <w:rsid w:val="000C6FAB"/>
    <w:rsid w:val="000C7280"/>
    <w:rsid w:val="000C7459"/>
    <w:rsid w:val="000C74A8"/>
    <w:rsid w:val="000C753C"/>
    <w:rsid w:val="000C75CC"/>
    <w:rsid w:val="000C7955"/>
    <w:rsid w:val="000C7BE8"/>
    <w:rsid w:val="000C7CCD"/>
    <w:rsid w:val="000D01AD"/>
    <w:rsid w:val="000D06EA"/>
    <w:rsid w:val="000D094F"/>
    <w:rsid w:val="000D0FA1"/>
    <w:rsid w:val="000D10A3"/>
    <w:rsid w:val="000D162C"/>
    <w:rsid w:val="000D17D4"/>
    <w:rsid w:val="000D1BB4"/>
    <w:rsid w:val="000D1D57"/>
    <w:rsid w:val="000D1E2B"/>
    <w:rsid w:val="000D21B0"/>
    <w:rsid w:val="000D265C"/>
    <w:rsid w:val="000D2747"/>
    <w:rsid w:val="000D2931"/>
    <w:rsid w:val="000D2E76"/>
    <w:rsid w:val="000D3341"/>
    <w:rsid w:val="000D33FD"/>
    <w:rsid w:val="000D35F1"/>
    <w:rsid w:val="000D37AB"/>
    <w:rsid w:val="000D3F90"/>
    <w:rsid w:val="000D41A2"/>
    <w:rsid w:val="000D4FBD"/>
    <w:rsid w:val="000D5032"/>
    <w:rsid w:val="000D510A"/>
    <w:rsid w:val="000D511A"/>
    <w:rsid w:val="000D5483"/>
    <w:rsid w:val="000D5713"/>
    <w:rsid w:val="000D5722"/>
    <w:rsid w:val="000D588F"/>
    <w:rsid w:val="000D59CA"/>
    <w:rsid w:val="000D5AC8"/>
    <w:rsid w:val="000D5E20"/>
    <w:rsid w:val="000D5F44"/>
    <w:rsid w:val="000D6013"/>
    <w:rsid w:val="000D6261"/>
    <w:rsid w:val="000D6496"/>
    <w:rsid w:val="000D66CD"/>
    <w:rsid w:val="000D67AD"/>
    <w:rsid w:val="000D698B"/>
    <w:rsid w:val="000D6D85"/>
    <w:rsid w:val="000D6F20"/>
    <w:rsid w:val="000D7312"/>
    <w:rsid w:val="000D7421"/>
    <w:rsid w:val="000D759C"/>
    <w:rsid w:val="000D7699"/>
    <w:rsid w:val="000D77A3"/>
    <w:rsid w:val="000E0295"/>
    <w:rsid w:val="000E0547"/>
    <w:rsid w:val="000E0719"/>
    <w:rsid w:val="000E0887"/>
    <w:rsid w:val="000E0ACF"/>
    <w:rsid w:val="000E0F28"/>
    <w:rsid w:val="000E1519"/>
    <w:rsid w:val="000E1551"/>
    <w:rsid w:val="000E163C"/>
    <w:rsid w:val="000E17DD"/>
    <w:rsid w:val="000E1B7B"/>
    <w:rsid w:val="000E1CFC"/>
    <w:rsid w:val="000E1EDA"/>
    <w:rsid w:val="000E249F"/>
    <w:rsid w:val="000E2876"/>
    <w:rsid w:val="000E2C93"/>
    <w:rsid w:val="000E2E8F"/>
    <w:rsid w:val="000E30E3"/>
    <w:rsid w:val="000E31C9"/>
    <w:rsid w:val="000E36AC"/>
    <w:rsid w:val="000E36CD"/>
    <w:rsid w:val="000E37C4"/>
    <w:rsid w:val="000E37EC"/>
    <w:rsid w:val="000E38A1"/>
    <w:rsid w:val="000E3983"/>
    <w:rsid w:val="000E3D9D"/>
    <w:rsid w:val="000E3F08"/>
    <w:rsid w:val="000E40A5"/>
    <w:rsid w:val="000E40F7"/>
    <w:rsid w:val="000E44B3"/>
    <w:rsid w:val="000E45C7"/>
    <w:rsid w:val="000E49FA"/>
    <w:rsid w:val="000E4C65"/>
    <w:rsid w:val="000E5A63"/>
    <w:rsid w:val="000E5B0D"/>
    <w:rsid w:val="000E5B4C"/>
    <w:rsid w:val="000E5B5E"/>
    <w:rsid w:val="000E5CB3"/>
    <w:rsid w:val="000E60F1"/>
    <w:rsid w:val="000E61E0"/>
    <w:rsid w:val="000E626E"/>
    <w:rsid w:val="000E668B"/>
    <w:rsid w:val="000E6699"/>
    <w:rsid w:val="000E684E"/>
    <w:rsid w:val="000E698C"/>
    <w:rsid w:val="000E6BB6"/>
    <w:rsid w:val="000E6D9B"/>
    <w:rsid w:val="000E70BD"/>
    <w:rsid w:val="000E71AE"/>
    <w:rsid w:val="000E7247"/>
    <w:rsid w:val="000E77FC"/>
    <w:rsid w:val="000E783C"/>
    <w:rsid w:val="000E78FF"/>
    <w:rsid w:val="000E7943"/>
    <w:rsid w:val="000E7AB9"/>
    <w:rsid w:val="000E7B8D"/>
    <w:rsid w:val="000E7E03"/>
    <w:rsid w:val="000F01F7"/>
    <w:rsid w:val="000F03DE"/>
    <w:rsid w:val="000F05D0"/>
    <w:rsid w:val="000F07DF"/>
    <w:rsid w:val="000F08CF"/>
    <w:rsid w:val="000F11E4"/>
    <w:rsid w:val="000F12B4"/>
    <w:rsid w:val="000F131F"/>
    <w:rsid w:val="000F1410"/>
    <w:rsid w:val="000F1BD9"/>
    <w:rsid w:val="000F24B7"/>
    <w:rsid w:val="000F2763"/>
    <w:rsid w:val="000F27B5"/>
    <w:rsid w:val="000F29FB"/>
    <w:rsid w:val="000F2AC2"/>
    <w:rsid w:val="000F2D65"/>
    <w:rsid w:val="000F2E6A"/>
    <w:rsid w:val="000F32C1"/>
    <w:rsid w:val="000F33F1"/>
    <w:rsid w:val="000F387A"/>
    <w:rsid w:val="000F3C0C"/>
    <w:rsid w:val="000F3EE4"/>
    <w:rsid w:val="000F43EF"/>
    <w:rsid w:val="000F4985"/>
    <w:rsid w:val="000F4AD3"/>
    <w:rsid w:val="000F4B5C"/>
    <w:rsid w:val="000F5372"/>
    <w:rsid w:val="000F58B2"/>
    <w:rsid w:val="000F5A08"/>
    <w:rsid w:val="000F5EA2"/>
    <w:rsid w:val="000F66FD"/>
    <w:rsid w:val="000F6E8D"/>
    <w:rsid w:val="000F6E9F"/>
    <w:rsid w:val="000F709D"/>
    <w:rsid w:val="000F71F5"/>
    <w:rsid w:val="000F7220"/>
    <w:rsid w:val="000F72A2"/>
    <w:rsid w:val="000F72BC"/>
    <w:rsid w:val="000F7335"/>
    <w:rsid w:val="000F75EE"/>
    <w:rsid w:val="000F76C8"/>
    <w:rsid w:val="000F7A41"/>
    <w:rsid w:val="000F7DC2"/>
    <w:rsid w:val="000F7E08"/>
    <w:rsid w:val="0010006E"/>
    <w:rsid w:val="00100074"/>
    <w:rsid w:val="0010008C"/>
    <w:rsid w:val="0010017B"/>
    <w:rsid w:val="001001C4"/>
    <w:rsid w:val="001004FF"/>
    <w:rsid w:val="0010051C"/>
    <w:rsid w:val="00100603"/>
    <w:rsid w:val="001006D5"/>
    <w:rsid w:val="0010098A"/>
    <w:rsid w:val="00100AB4"/>
    <w:rsid w:val="00100DBB"/>
    <w:rsid w:val="00100E91"/>
    <w:rsid w:val="00100EA6"/>
    <w:rsid w:val="00100F78"/>
    <w:rsid w:val="00101393"/>
    <w:rsid w:val="00101E4A"/>
    <w:rsid w:val="00101EAC"/>
    <w:rsid w:val="00102062"/>
    <w:rsid w:val="00102264"/>
    <w:rsid w:val="00102340"/>
    <w:rsid w:val="0010258D"/>
    <w:rsid w:val="0010273A"/>
    <w:rsid w:val="00102B64"/>
    <w:rsid w:val="001031A7"/>
    <w:rsid w:val="0010369D"/>
    <w:rsid w:val="001037F4"/>
    <w:rsid w:val="00103908"/>
    <w:rsid w:val="001048A9"/>
    <w:rsid w:val="001049F8"/>
    <w:rsid w:val="00104D36"/>
    <w:rsid w:val="00104DAF"/>
    <w:rsid w:val="00105028"/>
    <w:rsid w:val="00105097"/>
    <w:rsid w:val="00105240"/>
    <w:rsid w:val="0010536C"/>
    <w:rsid w:val="0010556B"/>
    <w:rsid w:val="00105668"/>
    <w:rsid w:val="001056FC"/>
    <w:rsid w:val="0010584A"/>
    <w:rsid w:val="00105C94"/>
    <w:rsid w:val="00105CCB"/>
    <w:rsid w:val="00105F42"/>
    <w:rsid w:val="001060AF"/>
    <w:rsid w:val="001069AD"/>
    <w:rsid w:val="00106A2F"/>
    <w:rsid w:val="00106D81"/>
    <w:rsid w:val="0010703C"/>
    <w:rsid w:val="00107371"/>
    <w:rsid w:val="00107858"/>
    <w:rsid w:val="00107940"/>
    <w:rsid w:val="00107B88"/>
    <w:rsid w:val="00107FD4"/>
    <w:rsid w:val="00110124"/>
    <w:rsid w:val="00110136"/>
    <w:rsid w:val="001103E4"/>
    <w:rsid w:val="001106A2"/>
    <w:rsid w:val="0011154B"/>
    <w:rsid w:val="00111824"/>
    <w:rsid w:val="001119F5"/>
    <w:rsid w:val="001127C2"/>
    <w:rsid w:val="001129E5"/>
    <w:rsid w:val="00112B39"/>
    <w:rsid w:val="00112C80"/>
    <w:rsid w:val="00112E5C"/>
    <w:rsid w:val="001137AC"/>
    <w:rsid w:val="001137BF"/>
    <w:rsid w:val="00113972"/>
    <w:rsid w:val="00113A26"/>
    <w:rsid w:val="00113BBF"/>
    <w:rsid w:val="00113D88"/>
    <w:rsid w:val="00113F66"/>
    <w:rsid w:val="001144A7"/>
    <w:rsid w:val="00114546"/>
    <w:rsid w:val="00114591"/>
    <w:rsid w:val="001146EC"/>
    <w:rsid w:val="00114889"/>
    <w:rsid w:val="0011499E"/>
    <w:rsid w:val="00114A3A"/>
    <w:rsid w:val="00114D45"/>
    <w:rsid w:val="00115041"/>
    <w:rsid w:val="001151C5"/>
    <w:rsid w:val="00115AA7"/>
    <w:rsid w:val="00115B1C"/>
    <w:rsid w:val="00115DF9"/>
    <w:rsid w:val="00116098"/>
    <w:rsid w:val="0011631F"/>
    <w:rsid w:val="00116D53"/>
    <w:rsid w:val="0011710C"/>
    <w:rsid w:val="0011730A"/>
    <w:rsid w:val="0011736A"/>
    <w:rsid w:val="001179CA"/>
    <w:rsid w:val="00117C6C"/>
    <w:rsid w:val="00117D86"/>
    <w:rsid w:val="0012000D"/>
    <w:rsid w:val="001202F8"/>
    <w:rsid w:val="00120341"/>
    <w:rsid w:val="001204F0"/>
    <w:rsid w:val="00120514"/>
    <w:rsid w:val="0012054C"/>
    <w:rsid w:val="001209F5"/>
    <w:rsid w:val="00120C32"/>
    <w:rsid w:val="00120C9F"/>
    <w:rsid w:val="00120FE2"/>
    <w:rsid w:val="001214F1"/>
    <w:rsid w:val="001215A6"/>
    <w:rsid w:val="0012170C"/>
    <w:rsid w:val="00121C78"/>
    <w:rsid w:val="00121CFD"/>
    <w:rsid w:val="00121D40"/>
    <w:rsid w:val="00121DFC"/>
    <w:rsid w:val="00121E46"/>
    <w:rsid w:val="0012220E"/>
    <w:rsid w:val="00122314"/>
    <w:rsid w:val="00122410"/>
    <w:rsid w:val="0012280F"/>
    <w:rsid w:val="0012292C"/>
    <w:rsid w:val="00122A7D"/>
    <w:rsid w:val="00122D77"/>
    <w:rsid w:val="00122DEF"/>
    <w:rsid w:val="00122ECD"/>
    <w:rsid w:val="00122EDF"/>
    <w:rsid w:val="00123091"/>
    <w:rsid w:val="0012319D"/>
    <w:rsid w:val="00123463"/>
    <w:rsid w:val="001237D4"/>
    <w:rsid w:val="00123958"/>
    <w:rsid w:val="00123B78"/>
    <w:rsid w:val="00123C05"/>
    <w:rsid w:val="00123E4B"/>
    <w:rsid w:val="00123F20"/>
    <w:rsid w:val="001245E3"/>
    <w:rsid w:val="001246ED"/>
    <w:rsid w:val="001247AF"/>
    <w:rsid w:val="0012496E"/>
    <w:rsid w:val="00124A77"/>
    <w:rsid w:val="00124E20"/>
    <w:rsid w:val="00124E3B"/>
    <w:rsid w:val="00125049"/>
    <w:rsid w:val="001252DC"/>
    <w:rsid w:val="0012549F"/>
    <w:rsid w:val="0012592E"/>
    <w:rsid w:val="00125A34"/>
    <w:rsid w:val="00125ED2"/>
    <w:rsid w:val="0012617D"/>
    <w:rsid w:val="00126856"/>
    <w:rsid w:val="00126959"/>
    <w:rsid w:val="001269B8"/>
    <w:rsid w:val="00126C25"/>
    <w:rsid w:val="00126CB5"/>
    <w:rsid w:val="0012721E"/>
    <w:rsid w:val="0012734F"/>
    <w:rsid w:val="00127373"/>
    <w:rsid w:val="001274C1"/>
    <w:rsid w:val="0012770B"/>
    <w:rsid w:val="0012776A"/>
    <w:rsid w:val="001278DD"/>
    <w:rsid w:val="00127B10"/>
    <w:rsid w:val="00127B55"/>
    <w:rsid w:val="00127C21"/>
    <w:rsid w:val="0013012A"/>
    <w:rsid w:val="00130143"/>
    <w:rsid w:val="001303A8"/>
    <w:rsid w:val="001304B2"/>
    <w:rsid w:val="00130655"/>
    <w:rsid w:val="0013083A"/>
    <w:rsid w:val="00130B0B"/>
    <w:rsid w:val="00130E35"/>
    <w:rsid w:val="00130EA2"/>
    <w:rsid w:val="00131523"/>
    <w:rsid w:val="001315E7"/>
    <w:rsid w:val="00131C51"/>
    <w:rsid w:val="00131CCF"/>
    <w:rsid w:val="00131D56"/>
    <w:rsid w:val="00132179"/>
    <w:rsid w:val="0013223E"/>
    <w:rsid w:val="00132896"/>
    <w:rsid w:val="001328C1"/>
    <w:rsid w:val="00132D03"/>
    <w:rsid w:val="00132E03"/>
    <w:rsid w:val="00132EB5"/>
    <w:rsid w:val="0013300B"/>
    <w:rsid w:val="001331CC"/>
    <w:rsid w:val="001334CD"/>
    <w:rsid w:val="001337EA"/>
    <w:rsid w:val="001339C4"/>
    <w:rsid w:val="00133DDE"/>
    <w:rsid w:val="00133F0E"/>
    <w:rsid w:val="00133F49"/>
    <w:rsid w:val="0013409D"/>
    <w:rsid w:val="00134190"/>
    <w:rsid w:val="001341DC"/>
    <w:rsid w:val="00134289"/>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734"/>
    <w:rsid w:val="001369BA"/>
    <w:rsid w:val="00137660"/>
    <w:rsid w:val="00137883"/>
    <w:rsid w:val="0013796D"/>
    <w:rsid w:val="00137F09"/>
    <w:rsid w:val="0014023D"/>
    <w:rsid w:val="00140AC1"/>
    <w:rsid w:val="00140B77"/>
    <w:rsid w:val="00140ECD"/>
    <w:rsid w:val="00141258"/>
    <w:rsid w:val="00141D00"/>
    <w:rsid w:val="0014240A"/>
    <w:rsid w:val="0014243F"/>
    <w:rsid w:val="0014254F"/>
    <w:rsid w:val="00142889"/>
    <w:rsid w:val="00142BA0"/>
    <w:rsid w:val="00142BC8"/>
    <w:rsid w:val="00142C35"/>
    <w:rsid w:val="00142D95"/>
    <w:rsid w:val="00143009"/>
    <w:rsid w:val="001431B2"/>
    <w:rsid w:val="001431BA"/>
    <w:rsid w:val="001432E6"/>
    <w:rsid w:val="001435E0"/>
    <w:rsid w:val="001438C1"/>
    <w:rsid w:val="00143958"/>
    <w:rsid w:val="00143C24"/>
    <w:rsid w:val="00143F7E"/>
    <w:rsid w:val="00143F98"/>
    <w:rsid w:val="00143FE7"/>
    <w:rsid w:val="001440BA"/>
    <w:rsid w:val="0014442A"/>
    <w:rsid w:val="001446C5"/>
    <w:rsid w:val="0014477D"/>
    <w:rsid w:val="00144FBB"/>
    <w:rsid w:val="001450ED"/>
    <w:rsid w:val="00145209"/>
    <w:rsid w:val="00145212"/>
    <w:rsid w:val="00145269"/>
    <w:rsid w:val="001452D8"/>
    <w:rsid w:val="0014540B"/>
    <w:rsid w:val="00145787"/>
    <w:rsid w:val="00145A2E"/>
    <w:rsid w:val="00145D49"/>
    <w:rsid w:val="00145FD7"/>
    <w:rsid w:val="001461EB"/>
    <w:rsid w:val="001462CE"/>
    <w:rsid w:val="00146564"/>
    <w:rsid w:val="00146885"/>
    <w:rsid w:val="00147101"/>
    <w:rsid w:val="001471EB"/>
    <w:rsid w:val="00147314"/>
    <w:rsid w:val="001474E0"/>
    <w:rsid w:val="0014766E"/>
    <w:rsid w:val="00147B11"/>
    <w:rsid w:val="00147B6F"/>
    <w:rsid w:val="00150627"/>
    <w:rsid w:val="001507FC"/>
    <w:rsid w:val="001509E1"/>
    <w:rsid w:val="00150E77"/>
    <w:rsid w:val="0015100E"/>
    <w:rsid w:val="001511BD"/>
    <w:rsid w:val="00151ADB"/>
    <w:rsid w:val="00151B9F"/>
    <w:rsid w:val="00151E3B"/>
    <w:rsid w:val="00152461"/>
    <w:rsid w:val="00152A69"/>
    <w:rsid w:val="00152C49"/>
    <w:rsid w:val="00152D32"/>
    <w:rsid w:val="00152D72"/>
    <w:rsid w:val="00152DCC"/>
    <w:rsid w:val="00152F69"/>
    <w:rsid w:val="00152FE4"/>
    <w:rsid w:val="00153252"/>
    <w:rsid w:val="00153439"/>
    <w:rsid w:val="001536BC"/>
    <w:rsid w:val="00153D27"/>
    <w:rsid w:val="00153D87"/>
    <w:rsid w:val="00153DF5"/>
    <w:rsid w:val="00153EC3"/>
    <w:rsid w:val="001540A2"/>
    <w:rsid w:val="001543E1"/>
    <w:rsid w:val="001546D4"/>
    <w:rsid w:val="00154D66"/>
    <w:rsid w:val="00154FA2"/>
    <w:rsid w:val="001551E7"/>
    <w:rsid w:val="001552C3"/>
    <w:rsid w:val="00155303"/>
    <w:rsid w:val="0015531B"/>
    <w:rsid w:val="0015572C"/>
    <w:rsid w:val="00155742"/>
    <w:rsid w:val="00155BAC"/>
    <w:rsid w:val="00155BEA"/>
    <w:rsid w:val="00155F8A"/>
    <w:rsid w:val="00156308"/>
    <w:rsid w:val="001568A5"/>
    <w:rsid w:val="00156AE1"/>
    <w:rsid w:val="00156F30"/>
    <w:rsid w:val="00156F36"/>
    <w:rsid w:val="00157222"/>
    <w:rsid w:val="00157251"/>
    <w:rsid w:val="00157377"/>
    <w:rsid w:val="00157534"/>
    <w:rsid w:val="00157B88"/>
    <w:rsid w:val="00160179"/>
    <w:rsid w:val="001608EB"/>
    <w:rsid w:val="00160B45"/>
    <w:rsid w:val="00160DA1"/>
    <w:rsid w:val="00160DEE"/>
    <w:rsid w:val="00161002"/>
    <w:rsid w:val="00161196"/>
    <w:rsid w:val="001618EB"/>
    <w:rsid w:val="00161A27"/>
    <w:rsid w:val="00162161"/>
    <w:rsid w:val="001621DB"/>
    <w:rsid w:val="00162228"/>
    <w:rsid w:val="00162257"/>
    <w:rsid w:val="00162724"/>
    <w:rsid w:val="00162817"/>
    <w:rsid w:val="00162AAD"/>
    <w:rsid w:val="0016308B"/>
    <w:rsid w:val="001632C0"/>
    <w:rsid w:val="001632FE"/>
    <w:rsid w:val="0016336B"/>
    <w:rsid w:val="00163B02"/>
    <w:rsid w:val="001640FD"/>
    <w:rsid w:val="00164258"/>
    <w:rsid w:val="00164685"/>
    <w:rsid w:val="00164BA2"/>
    <w:rsid w:val="00164CBA"/>
    <w:rsid w:val="00164D6E"/>
    <w:rsid w:val="00165001"/>
    <w:rsid w:val="001650C1"/>
    <w:rsid w:val="00165115"/>
    <w:rsid w:val="00165360"/>
    <w:rsid w:val="0016538C"/>
    <w:rsid w:val="00165544"/>
    <w:rsid w:val="00165767"/>
    <w:rsid w:val="00165787"/>
    <w:rsid w:val="001657E0"/>
    <w:rsid w:val="0016589B"/>
    <w:rsid w:val="001658AE"/>
    <w:rsid w:val="001659D0"/>
    <w:rsid w:val="00165B6F"/>
    <w:rsid w:val="00165E1A"/>
    <w:rsid w:val="00165FEE"/>
    <w:rsid w:val="0016689C"/>
    <w:rsid w:val="00166C6E"/>
    <w:rsid w:val="00166D06"/>
    <w:rsid w:val="001675E1"/>
    <w:rsid w:val="0016773B"/>
    <w:rsid w:val="00167AC1"/>
    <w:rsid w:val="00167C53"/>
    <w:rsid w:val="00167E32"/>
    <w:rsid w:val="00170015"/>
    <w:rsid w:val="001700B5"/>
    <w:rsid w:val="001705BB"/>
    <w:rsid w:val="00170748"/>
    <w:rsid w:val="00170A5F"/>
    <w:rsid w:val="00170D2F"/>
    <w:rsid w:val="00170E9C"/>
    <w:rsid w:val="00170F10"/>
    <w:rsid w:val="0017103D"/>
    <w:rsid w:val="00171243"/>
    <w:rsid w:val="00171480"/>
    <w:rsid w:val="001715D0"/>
    <w:rsid w:val="0017164B"/>
    <w:rsid w:val="00171748"/>
    <w:rsid w:val="00171D6E"/>
    <w:rsid w:val="00171E16"/>
    <w:rsid w:val="00171F20"/>
    <w:rsid w:val="00172425"/>
    <w:rsid w:val="0017244B"/>
    <w:rsid w:val="00172604"/>
    <w:rsid w:val="00172919"/>
    <w:rsid w:val="00172E9F"/>
    <w:rsid w:val="00173284"/>
    <w:rsid w:val="001734B4"/>
    <w:rsid w:val="0017354F"/>
    <w:rsid w:val="00173591"/>
    <w:rsid w:val="001739F6"/>
    <w:rsid w:val="00173A1A"/>
    <w:rsid w:val="00173B7B"/>
    <w:rsid w:val="00173C61"/>
    <w:rsid w:val="00173D24"/>
    <w:rsid w:val="00173D80"/>
    <w:rsid w:val="00174230"/>
    <w:rsid w:val="001745DD"/>
    <w:rsid w:val="00174932"/>
    <w:rsid w:val="00174A8F"/>
    <w:rsid w:val="00174C54"/>
    <w:rsid w:val="00174D27"/>
    <w:rsid w:val="00175351"/>
    <w:rsid w:val="00175560"/>
    <w:rsid w:val="0017565E"/>
    <w:rsid w:val="00175BB8"/>
    <w:rsid w:val="00175BDC"/>
    <w:rsid w:val="00175D28"/>
    <w:rsid w:val="00175ECB"/>
    <w:rsid w:val="00175F57"/>
    <w:rsid w:val="00176314"/>
    <w:rsid w:val="0017654B"/>
    <w:rsid w:val="001765EB"/>
    <w:rsid w:val="0017663E"/>
    <w:rsid w:val="00176722"/>
    <w:rsid w:val="00176C77"/>
    <w:rsid w:val="001772B4"/>
    <w:rsid w:val="00177422"/>
    <w:rsid w:val="001778C3"/>
    <w:rsid w:val="00177A68"/>
    <w:rsid w:val="00177BBA"/>
    <w:rsid w:val="00177C76"/>
    <w:rsid w:val="00177DD5"/>
    <w:rsid w:val="00177DF7"/>
    <w:rsid w:val="00177F9A"/>
    <w:rsid w:val="00180029"/>
    <w:rsid w:val="001804E2"/>
    <w:rsid w:val="00180D11"/>
    <w:rsid w:val="00180D44"/>
    <w:rsid w:val="0018123B"/>
    <w:rsid w:val="00181EB8"/>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B7"/>
    <w:rsid w:val="00184776"/>
    <w:rsid w:val="00184957"/>
    <w:rsid w:val="001849BD"/>
    <w:rsid w:val="00184BA7"/>
    <w:rsid w:val="00184CEE"/>
    <w:rsid w:val="00184D24"/>
    <w:rsid w:val="00184FF6"/>
    <w:rsid w:val="00185004"/>
    <w:rsid w:val="00185551"/>
    <w:rsid w:val="0018558F"/>
    <w:rsid w:val="00185708"/>
    <w:rsid w:val="0018588D"/>
    <w:rsid w:val="001858B2"/>
    <w:rsid w:val="0018597A"/>
    <w:rsid w:val="00186241"/>
    <w:rsid w:val="001862AF"/>
    <w:rsid w:val="00186479"/>
    <w:rsid w:val="001867B7"/>
    <w:rsid w:val="00186B63"/>
    <w:rsid w:val="00186B9B"/>
    <w:rsid w:val="00186DC5"/>
    <w:rsid w:val="0018767B"/>
    <w:rsid w:val="00187697"/>
    <w:rsid w:val="00187B7D"/>
    <w:rsid w:val="00190044"/>
    <w:rsid w:val="0019007D"/>
    <w:rsid w:val="00190B2D"/>
    <w:rsid w:val="00190C5F"/>
    <w:rsid w:val="00190EF9"/>
    <w:rsid w:val="00190FAA"/>
    <w:rsid w:val="00191144"/>
    <w:rsid w:val="0019200F"/>
    <w:rsid w:val="001920C1"/>
    <w:rsid w:val="0019234D"/>
    <w:rsid w:val="001926D2"/>
    <w:rsid w:val="001926EE"/>
    <w:rsid w:val="00192713"/>
    <w:rsid w:val="001928F1"/>
    <w:rsid w:val="00192B54"/>
    <w:rsid w:val="00192C7C"/>
    <w:rsid w:val="001932A9"/>
    <w:rsid w:val="0019337A"/>
    <w:rsid w:val="00193543"/>
    <w:rsid w:val="00193827"/>
    <w:rsid w:val="001938B0"/>
    <w:rsid w:val="001938C3"/>
    <w:rsid w:val="00193950"/>
    <w:rsid w:val="0019396D"/>
    <w:rsid w:val="001939DB"/>
    <w:rsid w:val="00193A45"/>
    <w:rsid w:val="00193F60"/>
    <w:rsid w:val="001944BD"/>
    <w:rsid w:val="00194675"/>
    <w:rsid w:val="00195173"/>
    <w:rsid w:val="0019560A"/>
    <w:rsid w:val="001958A1"/>
    <w:rsid w:val="0019591C"/>
    <w:rsid w:val="00195F5E"/>
    <w:rsid w:val="001960B2"/>
    <w:rsid w:val="001963E2"/>
    <w:rsid w:val="0019738D"/>
    <w:rsid w:val="001974B2"/>
    <w:rsid w:val="0019754E"/>
    <w:rsid w:val="00197590"/>
    <w:rsid w:val="001975FF"/>
    <w:rsid w:val="00197687"/>
    <w:rsid w:val="0019770C"/>
    <w:rsid w:val="00197A04"/>
    <w:rsid w:val="00197AB3"/>
    <w:rsid w:val="00197C3D"/>
    <w:rsid w:val="001A00FC"/>
    <w:rsid w:val="001A025A"/>
    <w:rsid w:val="001A07CF"/>
    <w:rsid w:val="001A0C87"/>
    <w:rsid w:val="001A0CC3"/>
    <w:rsid w:val="001A1328"/>
    <w:rsid w:val="001A16F8"/>
    <w:rsid w:val="001A1735"/>
    <w:rsid w:val="001A1995"/>
    <w:rsid w:val="001A1D4B"/>
    <w:rsid w:val="001A1D6C"/>
    <w:rsid w:val="001A1E04"/>
    <w:rsid w:val="001A20D7"/>
    <w:rsid w:val="001A279C"/>
    <w:rsid w:val="001A2BA9"/>
    <w:rsid w:val="001A32A1"/>
    <w:rsid w:val="001A35EB"/>
    <w:rsid w:val="001A389B"/>
    <w:rsid w:val="001A3A8B"/>
    <w:rsid w:val="001A3CFC"/>
    <w:rsid w:val="001A3FE2"/>
    <w:rsid w:val="001A409E"/>
    <w:rsid w:val="001A40EB"/>
    <w:rsid w:val="001A43C8"/>
    <w:rsid w:val="001A4460"/>
    <w:rsid w:val="001A4538"/>
    <w:rsid w:val="001A47AC"/>
    <w:rsid w:val="001A48A3"/>
    <w:rsid w:val="001A5151"/>
    <w:rsid w:val="001A5536"/>
    <w:rsid w:val="001A562D"/>
    <w:rsid w:val="001A5700"/>
    <w:rsid w:val="001A58AA"/>
    <w:rsid w:val="001A5C9F"/>
    <w:rsid w:val="001A61CA"/>
    <w:rsid w:val="001A6932"/>
    <w:rsid w:val="001A6B72"/>
    <w:rsid w:val="001A6C3E"/>
    <w:rsid w:val="001A6ECF"/>
    <w:rsid w:val="001A6EF3"/>
    <w:rsid w:val="001A72B0"/>
    <w:rsid w:val="001A76A1"/>
    <w:rsid w:val="001A76A8"/>
    <w:rsid w:val="001A77CA"/>
    <w:rsid w:val="001A783C"/>
    <w:rsid w:val="001A7C02"/>
    <w:rsid w:val="001A7C83"/>
    <w:rsid w:val="001B00CF"/>
    <w:rsid w:val="001B02D7"/>
    <w:rsid w:val="001B0318"/>
    <w:rsid w:val="001B03A0"/>
    <w:rsid w:val="001B079A"/>
    <w:rsid w:val="001B09C2"/>
    <w:rsid w:val="001B0AF1"/>
    <w:rsid w:val="001B0D6A"/>
    <w:rsid w:val="001B0F4F"/>
    <w:rsid w:val="001B1487"/>
    <w:rsid w:val="001B1517"/>
    <w:rsid w:val="001B17A2"/>
    <w:rsid w:val="001B184B"/>
    <w:rsid w:val="001B1BBF"/>
    <w:rsid w:val="001B1CE7"/>
    <w:rsid w:val="001B1D09"/>
    <w:rsid w:val="001B1D5D"/>
    <w:rsid w:val="001B1EF2"/>
    <w:rsid w:val="001B21C6"/>
    <w:rsid w:val="001B2A5E"/>
    <w:rsid w:val="001B2F40"/>
    <w:rsid w:val="001B2FB4"/>
    <w:rsid w:val="001B309F"/>
    <w:rsid w:val="001B3127"/>
    <w:rsid w:val="001B31C1"/>
    <w:rsid w:val="001B31C3"/>
    <w:rsid w:val="001B343E"/>
    <w:rsid w:val="001B34C8"/>
    <w:rsid w:val="001B35AE"/>
    <w:rsid w:val="001B3729"/>
    <w:rsid w:val="001B37B1"/>
    <w:rsid w:val="001B37C0"/>
    <w:rsid w:val="001B3DBA"/>
    <w:rsid w:val="001B410B"/>
    <w:rsid w:val="001B458E"/>
    <w:rsid w:val="001B4C12"/>
    <w:rsid w:val="001B4CFB"/>
    <w:rsid w:val="001B5115"/>
    <w:rsid w:val="001B521A"/>
    <w:rsid w:val="001B61FC"/>
    <w:rsid w:val="001B63EC"/>
    <w:rsid w:val="001B68C0"/>
    <w:rsid w:val="001B6DE9"/>
    <w:rsid w:val="001B6E53"/>
    <w:rsid w:val="001B7298"/>
    <w:rsid w:val="001B7561"/>
    <w:rsid w:val="001B75F1"/>
    <w:rsid w:val="001B783B"/>
    <w:rsid w:val="001B7B59"/>
    <w:rsid w:val="001B7EE9"/>
    <w:rsid w:val="001B7F7F"/>
    <w:rsid w:val="001C0255"/>
    <w:rsid w:val="001C05F7"/>
    <w:rsid w:val="001C07B0"/>
    <w:rsid w:val="001C108C"/>
    <w:rsid w:val="001C12D4"/>
    <w:rsid w:val="001C130F"/>
    <w:rsid w:val="001C1694"/>
    <w:rsid w:val="001C19C2"/>
    <w:rsid w:val="001C234D"/>
    <w:rsid w:val="001C2468"/>
    <w:rsid w:val="001C251C"/>
    <w:rsid w:val="001C271B"/>
    <w:rsid w:val="001C2A03"/>
    <w:rsid w:val="001C2C57"/>
    <w:rsid w:val="001C325F"/>
    <w:rsid w:val="001C3290"/>
    <w:rsid w:val="001C36B9"/>
    <w:rsid w:val="001C376A"/>
    <w:rsid w:val="001C394B"/>
    <w:rsid w:val="001C3B6A"/>
    <w:rsid w:val="001C3DAF"/>
    <w:rsid w:val="001C401A"/>
    <w:rsid w:val="001C4080"/>
    <w:rsid w:val="001C4210"/>
    <w:rsid w:val="001C4217"/>
    <w:rsid w:val="001C4657"/>
    <w:rsid w:val="001C4B46"/>
    <w:rsid w:val="001C4D7D"/>
    <w:rsid w:val="001C4ED8"/>
    <w:rsid w:val="001C4F09"/>
    <w:rsid w:val="001C507B"/>
    <w:rsid w:val="001C555E"/>
    <w:rsid w:val="001C5817"/>
    <w:rsid w:val="001C58A7"/>
    <w:rsid w:val="001C599B"/>
    <w:rsid w:val="001C5BD5"/>
    <w:rsid w:val="001C5CC2"/>
    <w:rsid w:val="001C5D71"/>
    <w:rsid w:val="001C64E6"/>
    <w:rsid w:val="001C669A"/>
    <w:rsid w:val="001C6758"/>
    <w:rsid w:val="001C68C8"/>
    <w:rsid w:val="001C6FA6"/>
    <w:rsid w:val="001C7104"/>
    <w:rsid w:val="001C7298"/>
    <w:rsid w:val="001C72AE"/>
    <w:rsid w:val="001C76A4"/>
    <w:rsid w:val="001C78A7"/>
    <w:rsid w:val="001C7BB4"/>
    <w:rsid w:val="001C7D44"/>
    <w:rsid w:val="001D0072"/>
    <w:rsid w:val="001D055E"/>
    <w:rsid w:val="001D05DA"/>
    <w:rsid w:val="001D09D4"/>
    <w:rsid w:val="001D0AE9"/>
    <w:rsid w:val="001D16DE"/>
    <w:rsid w:val="001D16FF"/>
    <w:rsid w:val="001D18A0"/>
    <w:rsid w:val="001D18DD"/>
    <w:rsid w:val="001D19C7"/>
    <w:rsid w:val="001D1A0A"/>
    <w:rsid w:val="001D1A11"/>
    <w:rsid w:val="001D1D01"/>
    <w:rsid w:val="001D1D6A"/>
    <w:rsid w:val="001D2399"/>
    <w:rsid w:val="001D2564"/>
    <w:rsid w:val="001D2668"/>
    <w:rsid w:val="001D2948"/>
    <w:rsid w:val="001D2F0C"/>
    <w:rsid w:val="001D3019"/>
    <w:rsid w:val="001D3682"/>
    <w:rsid w:val="001D3943"/>
    <w:rsid w:val="001D3C85"/>
    <w:rsid w:val="001D3D79"/>
    <w:rsid w:val="001D403C"/>
    <w:rsid w:val="001D407D"/>
    <w:rsid w:val="001D4569"/>
    <w:rsid w:val="001D48A0"/>
    <w:rsid w:val="001D4963"/>
    <w:rsid w:val="001D4A8E"/>
    <w:rsid w:val="001D4C1E"/>
    <w:rsid w:val="001D4D81"/>
    <w:rsid w:val="001D5050"/>
    <w:rsid w:val="001D50EE"/>
    <w:rsid w:val="001D51E7"/>
    <w:rsid w:val="001D56CA"/>
    <w:rsid w:val="001D5753"/>
    <w:rsid w:val="001D5786"/>
    <w:rsid w:val="001D5A46"/>
    <w:rsid w:val="001D5A6B"/>
    <w:rsid w:val="001D5F5C"/>
    <w:rsid w:val="001D60BD"/>
    <w:rsid w:val="001D6199"/>
    <w:rsid w:val="001D6749"/>
    <w:rsid w:val="001D6792"/>
    <w:rsid w:val="001D6859"/>
    <w:rsid w:val="001D68E9"/>
    <w:rsid w:val="001D6DD1"/>
    <w:rsid w:val="001D70D4"/>
    <w:rsid w:val="001D7150"/>
    <w:rsid w:val="001D7216"/>
    <w:rsid w:val="001D74BC"/>
    <w:rsid w:val="001D7702"/>
    <w:rsid w:val="001D780B"/>
    <w:rsid w:val="001D787C"/>
    <w:rsid w:val="001D7B5D"/>
    <w:rsid w:val="001D7E26"/>
    <w:rsid w:val="001D7EEF"/>
    <w:rsid w:val="001E026D"/>
    <w:rsid w:val="001E0405"/>
    <w:rsid w:val="001E051A"/>
    <w:rsid w:val="001E1236"/>
    <w:rsid w:val="001E12F9"/>
    <w:rsid w:val="001E1564"/>
    <w:rsid w:val="001E1596"/>
    <w:rsid w:val="001E1829"/>
    <w:rsid w:val="001E202D"/>
    <w:rsid w:val="001E2351"/>
    <w:rsid w:val="001E243E"/>
    <w:rsid w:val="001E28A9"/>
    <w:rsid w:val="001E29FE"/>
    <w:rsid w:val="001E2D77"/>
    <w:rsid w:val="001E300A"/>
    <w:rsid w:val="001E3027"/>
    <w:rsid w:val="001E30F8"/>
    <w:rsid w:val="001E33AD"/>
    <w:rsid w:val="001E3EEC"/>
    <w:rsid w:val="001E3F68"/>
    <w:rsid w:val="001E40B7"/>
    <w:rsid w:val="001E42B5"/>
    <w:rsid w:val="001E454D"/>
    <w:rsid w:val="001E485E"/>
    <w:rsid w:val="001E4BAD"/>
    <w:rsid w:val="001E4C6A"/>
    <w:rsid w:val="001E4CDE"/>
    <w:rsid w:val="001E4D3E"/>
    <w:rsid w:val="001E4DE3"/>
    <w:rsid w:val="001E5127"/>
    <w:rsid w:val="001E5574"/>
    <w:rsid w:val="001E583A"/>
    <w:rsid w:val="001E5A10"/>
    <w:rsid w:val="001E5AAE"/>
    <w:rsid w:val="001E5CFE"/>
    <w:rsid w:val="001E613E"/>
    <w:rsid w:val="001E67FE"/>
    <w:rsid w:val="001E68D6"/>
    <w:rsid w:val="001E6AE1"/>
    <w:rsid w:val="001E6C6A"/>
    <w:rsid w:val="001E7282"/>
    <w:rsid w:val="001E7B26"/>
    <w:rsid w:val="001E7B5B"/>
    <w:rsid w:val="001E7DAE"/>
    <w:rsid w:val="001F01D6"/>
    <w:rsid w:val="001F029F"/>
    <w:rsid w:val="001F030E"/>
    <w:rsid w:val="001F0337"/>
    <w:rsid w:val="001F05E8"/>
    <w:rsid w:val="001F060C"/>
    <w:rsid w:val="001F0CE9"/>
    <w:rsid w:val="001F0D0A"/>
    <w:rsid w:val="001F1021"/>
    <w:rsid w:val="001F14EF"/>
    <w:rsid w:val="001F180C"/>
    <w:rsid w:val="001F1943"/>
    <w:rsid w:val="001F1A4E"/>
    <w:rsid w:val="001F1A90"/>
    <w:rsid w:val="001F1BAB"/>
    <w:rsid w:val="001F22A3"/>
    <w:rsid w:val="001F23AB"/>
    <w:rsid w:val="001F24CF"/>
    <w:rsid w:val="001F26EA"/>
    <w:rsid w:val="001F2BBA"/>
    <w:rsid w:val="001F2D6F"/>
    <w:rsid w:val="001F2DDF"/>
    <w:rsid w:val="001F2FBE"/>
    <w:rsid w:val="001F309D"/>
    <w:rsid w:val="001F31E2"/>
    <w:rsid w:val="001F3854"/>
    <w:rsid w:val="001F3935"/>
    <w:rsid w:val="001F3A1B"/>
    <w:rsid w:val="001F3B07"/>
    <w:rsid w:val="001F3B31"/>
    <w:rsid w:val="001F3D47"/>
    <w:rsid w:val="001F4003"/>
    <w:rsid w:val="001F4406"/>
    <w:rsid w:val="001F4809"/>
    <w:rsid w:val="001F4A9E"/>
    <w:rsid w:val="001F4ED7"/>
    <w:rsid w:val="001F4FB8"/>
    <w:rsid w:val="001F5639"/>
    <w:rsid w:val="001F5BBB"/>
    <w:rsid w:val="001F5BC9"/>
    <w:rsid w:val="001F607A"/>
    <w:rsid w:val="001F60BF"/>
    <w:rsid w:val="001F615D"/>
    <w:rsid w:val="001F63FE"/>
    <w:rsid w:val="001F65AB"/>
    <w:rsid w:val="001F65E4"/>
    <w:rsid w:val="001F6805"/>
    <w:rsid w:val="001F6A22"/>
    <w:rsid w:val="001F6FF0"/>
    <w:rsid w:val="001F7226"/>
    <w:rsid w:val="001F7781"/>
    <w:rsid w:val="001F7B1A"/>
    <w:rsid w:val="00200352"/>
    <w:rsid w:val="00200479"/>
    <w:rsid w:val="002006A4"/>
    <w:rsid w:val="0020071F"/>
    <w:rsid w:val="00200A00"/>
    <w:rsid w:val="00200C43"/>
    <w:rsid w:val="00200E7F"/>
    <w:rsid w:val="0020107D"/>
    <w:rsid w:val="0020107F"/>
    <w:rsid w:val="002010CC"/>
    <w:rsid w:val="002010DB"/>
    <w:rsid w:val="0020111E"/>
    <w:rsid w:val="002011A2"/>
    <w:rsid w:val="0020124A"/>
    <w:rsid w:val="0020124E"/>
    <w:rsid w:val="0020135F"/>
    <w:rsid w:val="00201385"/>
    <w:rsid w:val="00201DF3"/>
    <w:rsid w:val="00201EBD"/>
    <w:rsid w:val="00202112"/>
    <w:rsid w:val="002023BB"/>
    <w:rsid w:val="00202708"/>
    <w:rsid w:val="0020277F"/>
    <w:rsid w:val="0020290E"/>
    <w:rsid w:val="00203505"/>
    <w:rsid w:val="002039B5"/>
    <w:rsid w:val="00203AAA"/>
    <w:rsid w:val="00203AF7"/>
    <w:rsid w:val="00203B9E"/>
    <w:rsid w:val="0020403C"/>
    <w:rsid w:val="00204110"/>
    <w:rsid w:val="0020458E"/>
    <w:rsid w:val="002049EA"/>
    <w:rsid w:val="00204BDD"/>
    <w:rsid w:val="00204E9A"/>
    <w:rsid w:val="002052A4"/>
    <w:rsid w:val="00205460"/>
    <w:rsid w:val="0020592E"/>
    <w:rsid w:val="002059C1"/>
    <w:rsid w:val="00205B7A"/>
    <w:rsid w:val="00205EDD"/>
    <w:rsid w:val="00205FFE"/>
    <w:rsid w:val="002061BB"/>
    <w:rsid w:val="0020673F"/>
    <w:rsid w:val="002068BA"/>
    <w:rsid w:val="0020695A"/>
    <w:rsid w:val="00206C9B"/>
    <w:rsid w:val="002070C0"/>
    <w:rsid w:val="00207531"/>
    <w:rsid w:val="00207641"/>
    <w:rsid w:val="0020774A"/>
    <w:rsid w:val="00207985"/>
    <w:rsid w:val="00207B45"/>
    <w:rsid w:val="00207BA6"/>
    <w:rsid w:val="00210015"/>
    <w:rsid w:val="00210774"/>
    <w:rsid w:val="002107CF"/>
    <w:rsid w:val="00210BC8"/>
    <w:rsid w:val="00210E57"/>
    <w:rsid w:val="0021100C"/>
    <w:rsid w:val="0021124F"/>
    <w:rsid w:val="00211465"/>
    <w:rsid w:val="00211648"/>
    <w:rsid w:val="002118D4"/>
    <w:rsid w:val="00211A91"/>
    <w:rsid w:val="00211B8A"/>
    <w:rsid w:val="00211BCA"/>
    <w:rsid w:val="00211D57"/>
    <w:rsid w:val="00211F52"/>
    <w:rsid w:val="00212164"/>
    <w:rsid w:val="002123BC"/>
    <w:rsid w:val="002123EB"/>
    <w:rsid w:val="0021320F"/>
    <w:rsid w:val="00213478"/>
    <w:rsid w:val="002134D3"/>
    <w:rsid w:val="00213989"/>
    <w:rsid w:val="00213A9C"/>
    <w:rsid w:val="00213BEB"/>
    <w:rsid w:val="00213CD8"/>
    <w:rsid w:val="00213DF0"/>
    <w:rsid w:val="00213EC8"/>
    <w:rsid w:val="0021410B"/>
    <w:rsid w:val="00214293"/>
    <w:rsid w:val="00214905"/>
    <w:rsid w:val="00214914"/>
    <w:rsid w:val="00214A2A"/>
    <w:rsid w:val="00214A38"/>
    <w:rsid w:val="00214BFE"/>
    <w:rsid w:val="00214E56"/>
    <w:rsid w:val="00215253"/>
    <w:rsid w:val="0021532D"/>
    <w:rsid w:val="0021540E"/>
    <w:rsid w:val="00215505"/>
    <w:rsid w:val="002155D3"/>
    <w:rsid w:val="002156E1"/>
    <w:rsid w:val="00215790"/>
    <w:rsid w:val="00215953"/>
    <w:rsid w:val="00215B46"/>
    <w:rsid w:val="00215C5E"/>
    <w:rsid w:val="00215D0E"/>
    <w:rsid w:val="00215F0E"/>
    <w:rsid w:val="002164BD"/>
    <w:rsid w:val="002169E1"/>
    <w:rsid w:val="002172FE"/>
    <w:rsid w:val="00217409"/>
    <w:rsid w:val="00217531"/>
    <w:rsid w:val="00217562"/>
    <w:rsid w:val="0021790C"/>
    <w:rsid w:val="00217C0B"/>
    <w:rsid w:val="00217D5C"/>
    <w:rsid w:val="00220034"/>
    <w:rsid w:val="00220129"/>
    <w:rsid w:val="00220812"/>
    <w:rsid w:val="0022160F"/>
    <w:rsid w:val="00221854"/>
    <w:rsid w:val="002219E3"/>
    <w:rsid w:val="00221B7B"/>
    <w:rsid w:val="00222077"/>
    <w:rsid w:val="002224C4"/>
    <w:rsid w:val="00222D9E"/>
    <w:rsid w:val="00222E9E"/>
    <w:rsid w:val="00222EF1"/>
    <w:rsid w:val="00222FEB"/>
    <w:rsid w:val="00223422"/>
    <w:rsid w:val="0022367D"/>
    <w:rsid w:val="002237D0"/>
    <w:rsid w:val="00223A95"/>
    <w:rsid w:val="00223C22"/>
    <w:rsid w:val="00223CC3"/>
    <w:rsid w:val="002241B3"/>
    <w:rsid w:val="002243E8"/>
    <w:rsid w:val="00224556"/>
    <w:rsid w:val="00224991"/>
    <w:rsid w:val="00225013"/>
    <w:rsid w:val="002250C1"/>
    <w:rsid w:val="00225671"/>
    <w:rsid w:val="002256F9"/>
    <w:rsid w:val="00225916"/>
    <w:rsid w:val="00225F62"/>
    <w:rsid w:val="002260BC"/>
    <w:rsid w:val="00226510"/>
    <w:rsid w:val="002267FE"/>
    <w:rsid w:val="00226930"/>
    <w:rsid w:val="002272F9"/>
    <w:rsid w:val="002274E4"/>
    <w:rsid w:val="002275FC"/>
    <w:rsid w:val="0022762A"/>
    <w:rsid w:val="002277D5"/>
    <w:rsid w:val="0022788D"/>
    <w:rsid w:val="00227A62"/>
    <w:rsid w:val="00227C99"/>
    <w:rsid w:val="00227C9D"/>
    <w:rsid w:val="00227D72"/>
    <w:rsid w:val="00227E57"/>
    <w:rsid w:val="00230042"/>
    <w:rsid w:val="002304EC"/>
    <w:rsid w:val="00230653"/>
    <w:rsid w:val="00230776"/>
    <w:rsid w:val="002312B3"/>
    <w:rsid w:val="002312BB"/>
    <w:rsid w:val="00231924"/>
    <w:rsid w:val="00231B85"/>
    <w:rsid w:val="00231C77"/>
    <w:rsid w:val="00231D0F"/>
    <w:rsid w:val="00231EC8"/>
    <w:rsid w:val="00232000"/>
    <w:rsid w:val="0023220E"/>
    <w:rsid w:val="00232636"/>
    <w:rsid w:val="0023263B"/>
    <w:rsid w:val="00232741"/>
    <w:rsid w:val="00232A2B"/>
    <w:rsid w:val="00232DEC"/>
    <w:rsid w:val="00232DF9"/>
    <w:rsid w:val="00233003"/>
    <w:rsid w:val="00233197"/>
    <w:rsid w:val="002332D1"/>
    <w:rsid w:val="00233FCD"/>
    <w:rsid w:val="0023418D"/>
    <w:rsid w:val="002342E9"/>
    <w:rsid w:val="00234908"/>
    <w:rsid w:val="0023499B"/>
    <w:rsid w:val="00234EEC"/>
    <w:rsid w:val="00235642"/>
    <w:rsid w:val="00235D36"/>
    <w:rsid w:val="00235E67"/>
    <w:rsid w:val="0023618D"/>
    <w:rsid w:val="0023666B"/>
    <w:rsid w:val="0023675F"/>
    <w:rsid w:val="00237054"/>
    <w:rsid w:val="00237086"/>
    <w:rsid w:val="002371EE"/>
    <w:rsid w:val="002377EA"/>
    <w:rsid w:val="00237A55"/>
    <w:rsid w:val="00237C20"/>
    <w:rsid w:val="00237DE8"/>
    <w:rsid w:val="00237FC7"/>
    <w:rsid w:val="0024039C"/>
    <w:rsid w:val="0024078B"/>
    <w:rsid w:val="00240ACE"/>
    <w:rsid w:val="00240B44"/>
    <w:rsid w:val="00240BD1"/>
    <w:rsid w:val="00240CE9"/>
    <w:rsid w:val="00240E85"/>
    <w:rsid w:val="00240F6E"/>
    <w:rsid w:val="00241345"/>
    <w:rsid w:val="0024141E"/>
    <w:rsid w:val="0024160C"/>
    <w:rsid w:val="0024163C"/>
    <w:rsid w:val="00242026"/>
    <w:rsid w:val="002420C0"/>
    <w:rsid w:val="00242427"/>
    <w:rsid w:val="00242687"/>
    <w:rsid w:val="00242738"/>
    <w:rsid w:val="00242C48"/>
    <w:rsid w:val="00242E33"/>
    <w:rsid w:val="00242EFD"/>
    <w:rsid w:val="00243043"/>
    <w:rsid w:val="0024324D"/>
    <w:rsid w:val="002434CD"/>
    <w:rsid w:val="0024362B"/>
    <w:rsid w:val="0024363C"/>
    <w:rsid w:val="00243C7C"/>
    <w:rsid w:val="00243D4A"/>
    <w:rsid w:val="0024429F"/>
    <w:rsid w:val="0024438E"/>
    <w:rsid w:val="0024447D"/>
    <w:rsid w:val="0024450F"/>
    <w:rsid w:val="00244676"/>
    <w:rsid w:val="002447F4"/>
    <w:rsid w:val="00244A66"/>
    <w:rsid w:val="00244BB3"/>
    <w:rsid w:val="00244CC1"/>
    <w:rsid w:val="002451BD"/>
    <w:rsid w:val="00245288"/>
    <w:rsid w:val="002457A9"/>
    <w:rsid w:val="00245E09"/>
    <w:rsid w:val="0024615C"/>
    <w:rsid w:val="00246174"/>
    <w:rsid w:val="0024692C"/>
    <w:rsid w:val="00246A55"/>
    <w:rsid w:val="00246B05"/>
    <w:rsid w:val="00246B1F"/>
    <w:rsid w:val="00246C80"/>
    <w:rsid w:val="00246D65"/>
    <w:rsid w:val="00247565"/>
    <w:rsid w:val="002476B8"/>
    <w:rsid w:val="00247C16"/>
    <w:rsid w:val="002502EA"/>
    <w:rsid w:val="002505A2"/>
    <w:rsid w:val="002506AD"/>
    <w:rsid w:val="0025077B"/>
    <w:rsid w:val="002508B5"/>
    <w:rsid w:val="00250989"/>
    <w:rsid w:val="00250A53"/>
    <w:rsid w:val="00250B56"/>
    <w:rsid w:val="00250DDD"/>
    <w:rsid w:val="00251224"/>
    <w:rsid w:val="002513DA"/>
    <w:rsid w:val="0025163B"/>
    <w:rsid w:val="00251B47"/>
    <w:rsid w:val="00252114"/>
    <w:rsid w:val="0025241C"/>
    <w:rsid w:val="002526F7"/>
    <w:rsid w:val="002527D6"/>
    <w:rsid w:val="0025292B"/>
    <w:rsid w:val="00252A55"/>
    <w:rsid w:val="00252B7B"/>
    <w:rsid w:val="00252BB0"/>
    <w:rsid w:val="00252C70"/>
    <w:rsid w:val="00252F03"/>
    <w:rsid w:val="00252F5D"/>
    <w:rsid w:val="00253B6F"/>
    <w:rsid w:val="00253EA2"/>
    <w:rsid w:val="00253ECC"/>
    <w:rsid w:val="0025455D"/>
    <w:rsid w:val="00254B0B"/>
    <w:rsid w:val="00254C53"/>
    <w:rsid w:val="00254EE6"/>
    <w:rsid w:val="00255210"/>
    <w:rsid w:val="0025522D"/>
    <w:rsid w:val="00255433"/>
    <w:rsid w:val="00255529"/>
    <w:rsid w:val="00255984"/>
    <w:rsid w:val="002559E3"/>
    <w:rsid w:val="00255A7B"/>
    <w:rsid w:val="00255AC8"/>
    <w:rsid w:val="00256644"/>
    <w:rsid w:val="00256869"/>
    <w:rsid w:val="0025691C"/>
    <w:rsid w:val="00256AB5"/>
    <w:rsid w:val="00256BA0"/>
    <w:rsid w:val="00256E14"/>
    <w:rsid w:val="00257221"/>
    <w:rsid w:val="00257236"/>
    <w:rsid w:val="00257305"/>
    <w:rsid w:val="002575CE"/>
    <w:rsid w:val="00257722"/>
    <w:rsid w:val="00257973"/>
    <w:rsid w:val="00257CCF"/>
    <w:rsid w:val="002607A3"/>
    <w:rsid w:val="002608DD"/>
    <w:rsid w:val="00260C78"/>
    <w:rsid w:val="00260CF2"/>
    <w:rsid w:val="00260D5D"/>
    <w:rsid w:val="00260D9A"/>
    <w:rsid w:val="0026128D"/>
    <w:rsid w:val="0026134F"/>
    <w:rsid w:val="002614A0"/>
    <w:rsid w:val="002614DD"/>
    <w:rsid w:val="0026173B"/>
    <w:rsid w:val="00261A03"/>
    <w:rsid w:val="00261B2A"/>
    <w:rsid w:val="00261D31"/>
    <w:rsid w:val="00262107"/>
    <w:rsid w:val="0026243C"/>
    <w:rsid w:val="00262805"/>
    <w:rsid w:val="002628E7"/>
    <w:rsid w:val="0026291A"/>
    <w:rsid w:val="00262C7D"/>
    <w:rsid w:val="00262E41"/>
    <w:rsid w:val="00262E70"/>
    <w:rsid w:val="00263168"/>
    <w:rsid w:val="00263312"/>
    <w:rsid w:val="002633B5"/>
    <w:rsid w:val="002633CE"/>
    <w:rsid w:val="0026344E"/>
    <w:rsid w:val="00263B3B"/>
    <w:rsid w:val="00263EA3"/>
    <w:rsid w:val="00264380"/>
    <w:rsid w:val="00264660"/>
    <w:rsid w:val="002649EA"/>
    <w:rsid w:val="00264B44"/>
    <w:rsid w:val="00264BD9"/>
    <w:rsid w:val="00264EDC"/>
    <w:rsid w:val="00264FF5"/>
    <w:rsid w:val="00265386"/>
    <w:rsid w:val="002656D0"/>
    <w:rsid w:val="002658C5"/>
    <w:rsid w:val="0026595C"/>
    <w:rsid w:val="00265A4E"/>
    <w:rsid w:val="00265A69"/>
    <w:rsid w:val="0026611D"/>
    <w:rsid w:val="002662D6"/>
    <w:rsid w:val="00266865"/>
    <w:rsid w:val="00266ABF"/>
    <w:rsid w:val="00266D2F"/>
    <w:rsid w:val="00266F84"/>
    <w:rsid w:val="002671CF"/>
    <w:rsid w:val="002675AD"/>
    <w:rsid w:val="002676DA"/>
    <w:rsid w:val="00267AB9"/>
    <w:rsid w:val="00267BAE"/>
    <w:rsid w:val="00267ED2"/>
    <w:rsid w:val="00267FF4"/>
    <w:rsid w:val="002700D2"/>
    <w:rsid w:val="00270868"/>
    <w:rsid w:val="00270A69"/>
    <w:rsid w:val="00270AD0"/>
    <w:rsid w:val="00270AEA"/>
    <w:rsid w:val="00270B98"/>
    <w:rsid w:val="00270CE5"/>
    <w:rsid w:val="002711B1"/>
    <w:rsid w:val="0027155B"/>
    <w:rsid w:val="00271A39"/>
    <w:rsid w:val="00271BAE"/>
    <w:rsid w:val="00271F4D"/>
    <w:rsid w:val="00272428"/>
    <w:rsid w:val="0027290C"/>
    <w:rsid w:val="00272917"/>
    <w:rsid w:val="00272B82"/>
    <w:rsid w:val="00272DA7"/>
    <w:rsid w:val="00272E77"/>
    <w:rsid w:val="00272EC7"/>
    <w:rsid w:val="002732BA"/>
    <w:rsid w:val="0027332D"/>
    <w:rsid w:val="002735E3"/>
    <w:rsid w:val="00273675"/>
    <w:rsid w:val="002736A1"/>
    <w:rsid w:val="00273C76"/>
    <w:rsid w:val="00273D17"/>
    <w:rsid w:val="00273D2D"/>
    <w:rsid w:val="0027401F"/>
    <w:rsid w:val="002740E3"/>
    <w:rsid w:val="002741A5"/>
    <w:rsid w:val="002741F4"/>
    <w:rsid w:val="0027423C"/>
    <w:rsid w:val="0027476A"/>
    <w:rsid w:val="002748C9"/>
    <w:rsid w:val="00274918"/>
    <w:rsid w:val="00274C7C"/>
    <w:rsid w:val="00274D23"/>
    <w:rsid w:val="00274EC5"/>
    <w:rsid w:val="00275239"/>
    <w:rsid w:val="00275407"/>
    <w:rsid w:val="0027579C"/>
    <w:rsid w:val="00275906"/>
    <w:rsid w:val="00275A94"/>
    <w:rsid w:val="00275AE1"/>
    <w:rsid w:val="00275BD9"/>
    <w:rsid w:val="00275BFF"/>
    <w:rsid w:val="00275D53"/>
    <w:rsid w:val="00275D7A"/>
    <w:rsid w:val="00275DF2"/>
    <w:rsid w:val="00275F8F"/>
    <w:rsid w:val="00276019"/>
    <w:rsid w:val="00276156"/>
    <w:rsid w:val="00276623"/>
    <w:rsid w:val="002769B9"/>
    <w:rsid w:val="00276B3E"/>
    <w:rsid w:val="00276DA5"/>
    <w:rsid w:val="00276E1A"/>
    <w:rsid w:val="00276E81"/>
    <w:rsid w:val="002773C5"/>
    <w:rsid w:val="00277423"/>
    <w:rsid w:val="00277531"/>
    <w:rsid w:val="0027766C"/>
    <w:rsid w:val="0027792E"/>
    <w:rsid w:val="00277955"/>
    <w:rsid w:val="00277B5F"/>
    <w:rsid w:val="00277DA0"/>
    <w:rsid w:val="00277F8A"/>
    <w:rsid w:val="00277FAF"/>
    <w:rsid w:val="0028075B"/>
    <w:rsid w:val="002807C6"/>
    <w:rsid w:val="00280AEF"/>
    <w:rsid w:val="00280BFC"/>
    <w:rsid w:val="00280F26"/>
    <w:rsid w:val="00281031"/>
    <w:rsid w:val="00281149"/>
    <w:rsid w:val="0028125E"/>
    <w:rsid w:val="00281847"/>
    <w:rsid w:val="0028184D"/>
    <w:rsid w:val="00281ACC"/>
    <w:rsid w:val="00282698"/>
    <w:rsid w:val="002826D6"/>
    <w:rsid w:val="002828A7"/>
    <w:rsid w:val="00282D4A"/>
    <w:rsid w:val="00282D7B"/>
    <w:rsid w:val="00282E59"/>
    <w:rsid w:val="0028313A"/>
    <w:rsid w:val="00283160"/>
    <w:rsid w:val="002831EC"/>
    <w:rsid w:val="002832AA"/>
    <w:rsid w:val="002832EC"/>
    <w:rsid w:val="00283375"/>
    <w:rsid w:val="00283668"/>
    <w:rsid w:val="00283743"/>
    <w:rsid w:val="00283D54"/>
    <w:rsid w:val="00283FDA"/>
    <w:rsid w:val="00283FDF"/>
    <w:rsid w:val="0028412F"/>
    <w:rsid w:val="002843BD"/>
    <w:rsid w:val="00284412"/>
    <w:rsid w:val="00284794"/>
    <w:rsid w:val="00284E9C"/>
    <w:rsid w:val="00284F34"/>
    <w:rsid w:val="002850F0"/>
    <w:rsid w:val="0028520E"/>
    <w:rsid w:val="00285440"/>
    <w:rsid w:val="002854D6"/>
    <w:rsid w:val="00285EB1"/>
    <w:rsid w:val="00285F62"/>
    <w:rsid w:val="00285FB0"/>
    <w:rsid w:val="0028609D"/>
    <w:rsid w:val="00286189"/>
    <w:rsid w:val="002861D0"/>
    <w:rsid w:val="00286AE5"/>
    <w:rsid w:val="00286B8B"/>
    <w:rsid w:val="00287195"/>
    <w:rsid w:val="00287456"/>
    <w:rsid w:val="002877C1"/>
    <w:rsid w:val="002878DE"/>
    <w:rsid w:val="002878F2"/>
    <w:rsid w:val="0028793E"/>
    <w:rsid w:val="00287995"/>
    <w:rsid w:val="00287E01"/>
    <w:rsid w:val="0029022A"/>
    <w:rsid w:val="0029034E"/>
    <w:rsid w:val="00290489"/>
    <w:rsid w:val="002908FA"/>
    <w:rsid w:val="00290962"/>
    <w:rsid w:val="00290963"/>
    <w:rsid w:val="00290BB1"/>
    <w:rsid w:val="00290ECE"/>
    <w:rsid w:val="00290FFF"/>
    <w:rsid w:val="00291531"/>
    <w:rsid w:val="00291643"/>
    <w:rsid w:val="0029177D"/>
    <w:rsid w:val="00291A57"/>
    <w:rsid w:val="002921F1"/>
    <w:rsid w:val="00292315"/>
    <w:rsid w:val="002927B7"/>
    <w:rsid w:val="00292D4B"/>
    <w:rsid w:val="00292FB6"/>
    <w:rsid w:val="00293511"/>
    <w:rsid w:val="00293590"/>
    <w:rsid w:val="0029373D"/>
    <w:rsid w:val="00293824"/>
    <w:rsid w:val="002938FF"/>
    <w:rsid w:val="00293AE6"/>
    <w:rsid w:val="00294812"/>
    <w:rsid w:val="00294943"/>
    <w:rsid w:val="002949DC"/>
    <w:rsid w:val="00294C3F"/>
    <w:rsid w:val="00294C5F"/>
    <w:rsid w:val="00294FD1"/>
    <w:rsid w:val="0029502F"/>
    <w:rsid w:val="0029525A"/>
    <w:rsid w:val="0029568A"/>
    <w:rsid w:val="002957CB"/>
    <w:rsid w:val="002959C8"/>
    <w:rsid w:val="00295B7B"/>
    <w:rsid w:val="00295D80"/>
    <w:rsid w:val="00295E84"/>
    <w:rsid w:val="00296330"/>
    <w:rsid w:val="00296848"/>
    <w:rsid w:val="0029691A"/>
    <w:rsid w:val="00296E52"/>
    <w:rsid w:val="00296EC8"/>
    <w:rsid w:val="00297033"/>
    <w:rsid w:val="002978A9"/>
    <w:rsid w:val="002979A6"/>
    <w:rsid w:val="00297AD3"/>
    <w:rsid w:val="00297B84"/>
    <w:rsid w:val="00297CD6"/>
    <w:rsid w:val="00297E3B"/>
    <w:rsid w:val="00297EF0"/>
    <w:rsid w:val="00297F3F"/>
    <w:rsid w:val="002A000E"/>
    <w:rsid w:val="002A0097"/>
    <w:rsid w:val="002A03D9"/>
    <w:rsid w:val="002A0583"/>
    <w:rsid w:val="002A05F0"/>
    <w:rsid w:val="002A0634"/>
    <w:rsid w:val="002A094A"/>
    <w:rsid w:val="002A0B9A"/>
    <w:rsid w:val="002A0DE6"/>
    <w:rsid w:val="002A10EA"/>
    <w:rsid w:val="002A1109"/>
    <w:rsid w:val="002A1307"/>
    <w:rsid w:val="002A13B0"/>
    <w:rsid w:val="002A1793"/>
    <w:rsid w:val="002A1987"/>
    <w:rsid w:val="002A1B0A"/>
    <w:rsid w:val="002A1CAA"/>
    <w:rsid w:val="002A1D79"/>
    <w:rsid w:val="002A1ED4"/>
    <w:rsid w:val="002A241F"/>
    <w:rsid w:val="002A2A27"/>
    <w:rsid w:val="002A2A6E"/>
    <w:rsid w:val="002A2B4E"/>
    <w:rsid w:val="002A3C4F"/>
    <w:rsid w:val="002A4058"/>
    <w:rsid w:val="002A4094"/>
    <w:rsid w:val="002A40FF"/>
    <w:rsid w:val="002A4418"/>
    <w:rsid w:val="002A4695"/>
    <w:rsid w:val="002A4747"/>
    <w:rsid w:val="002A4766"/>
    <w:rsid w:val="002A48E2"/>
    <w:rsid w:val="002A4B4A"/>
    <w:rsid w:val="002A4B7B"/>
    <w:rsid w:val="002A50C4"/>
    <w:rsid w:val="002A51FE"/>
    <w:rsid w:val="002A5B0E"/>
    <w:rsid w:val="002A5E20"/>
    <w:rsid w:val="002A5E6F"/>
    <w:rsid w:val="002A62F3"/>
    <w:rsid w:val="002A63D6"/>
    <w:rsid w:val="002A6525"/>
    <w:rsid w:val="002A69A5"/>
    <w:rsid w:val="002A6EC0"/>
    <w:rsid w:val="002A7734"/>
    <w:rsid w:val="002A7887"/>
    <w:rsid w:val="002A7BED"/>
    <w:rsid w:val="002A7DC7"/>
    <w:rsid w:val="002A7F48"/>
    <w:rsid w:val="002B03F1"/>
    <w:rsid w:val="002B0681"/>
    <w:rsid w:val="002B09CF"/>
    <w:rsid w:val="002B0A80"/>
    <w:rsid w:val="002B0B65"/>
    <w:rsid w:val="002B1003"/>
    <w:rsid w:val="002B142D"/>
    <w:rsid w:val="002B1795"/>
    <w:rsid w:val="002B21CF"/>
    <w:rsid w:val="002B261C"/>
    <w:rsid w:val="002B26B8"/>
    <w:rsid w:val="002B2958"/>
    <w:rsid w:val="002B318E"/>
    <w:rsid w:val="002B3B8B"/>
    <w:rsid w:val="002B3C54"/>
    <w:rsid w:val="002B3CA3"/>
    <w:rsid w:val="002B3D82"/>
    <w:rsid w:val="002B3E6E"/>
    <w:rsid w:val="002B4060"/>
    <w:rsid w:val="002B45AB"/>
    <w:rsid w:val="002B45B6"/>
    <w:rsid w:val="002B45F2"/>
    <w:rsid w:val="002B4873"/>
    <w:rsid w:val="002B497E"/>
    <w:rsid w:val="002B4C4C"/>
    <w:rsid w:val="002B4DDB"/>
    <w:rsid w:val="002B5031"/>
    <w:rsid w:val="002B510A"/>
    <w:rsid w:val="002B51BD"/>
    <w:rsid w:val="002B5274"/>
    <w:rsid w:val="002B587D"/>
    <w:rsid w:val="002B5BF7"/>
    <w:rsid w:val="002B5FA9"/>
    <w:rsid w:val="002B6552"/>
    <w:rsid w:val="002B6655"/>
    <w:rsid w:val="002B6964"/>
    <w:rsid w:val="002B6C06"/>
    <w:rsid w:val="002B6D2E"/>
    <w:rsid w:val="002B7178"/>
    <w:rsid w:val="002B7447"/>
    <w:rsid w:val="002B751E"/>
    <w:rsid w:val="002B779B"/>
    <w:rsid w:val="002B7827"/>
    <w:rsid w:val="002B786D"/>
    <w:rsid w:val="002B7CE0"/>
    <w:rsid w:val="002B7FA9"/>
    <w:rsid w:val="002B7FF6"/>
    <w:rsid w:val="002C0342"/>
    <w:rsid w:val="002C07E5"/>
    <w:rsid w:val="002C0A2C"/>
    <w:rsid w:val="002C0A36"/>
    <w:rsid w:val="002C0BAF"/>
    <w:rsid w:val="002C0D8D"/>
    <w:rsid w:val="002C0E1C"/>
    <w:rsid w:val="002C0FE2"/>
    <w:rsid w:val="002C13DC"/>
    <w:rsid w:val="002C1899"/>
    <w:rsid w:val="002C1960"/>
    <w:rsid w:val="002C1C3A"/>
    <w:rsid w:val="002C1EA7"/>
    <w:rsid w:val="002C2130"/>
    <w:rsid w:val="002C21AE"/>
    <w:rsid w:val="002C2272"/>
    <w:rsid w:val="002C274D"/>
    <w:rsid w:val="002C27A6"/>
    <w:rsid w:val="002C28EE"/>
    <w:rsid w:val="002C2B0D"/>
    <w:rsid w:val="002C2B7E"/>
    <w:rsid w:val="002C2CAB"/>
    <w:rsid w:val="002C3201"/>
    <w:rsid w:val="002C343F"/>
    <w:rsid w:val="002C34F0"/>
    <w:rsid w:val="002C361B"/>
    <w:rsid w:val="002C376D"/>
    <w:rsid w:val="002C3B5D"/>
    <w:rsid w:val="002C3F27"/>
    <w:rsid w:val="002C41B2"/>
    <w:rsid w:val="002C42B7"/>
    <w:rsid w:val="002C46BD"/>
    <w:rsid w:val="002C4804"/>
    <w:rsid w:val="002C490E"/>
    <w:rsid w:val="002C4AEF"/>
    <w:rsid w:val="002C4D2C"/>
    <w:rsid w:val="002C4D4D"/>
    <w:rsid w:val="002C5257"/>
    <w:rsid w:val="002C53AB"/>
    <w:rsid w:val="002C6107"/>
    <w:rsid w:val="002C6252"/>
    <w:rsid w:val="002C658F"/>
    <w:rsid w:val="002C6724"/>
    <w:rsid w:val="002C6F2A"/>
    <w:rsid w:val="002C7064"/>
    <w:rsid w:val="002C75B5"/>
    <w:rsid w:val="002C7749"/>
    <w:rsid w:val="002C7A0A"/>
    <w:rsid w:val="002C7A1A"/>
    <w:rsid w:val="002C7C95"/>
    <w:rsid w:val="002C7DD3"/>
    <w:rsid w:val="002C7FAB"/>
    <w:rsid w:val="002D00FF"/>
    <w:rsid w:val="002D064B"/>
    <w:rsid w:val="002D0798"/>
    <w:rsid w:val="002D09DB"/>
    <w:rsid w:val="002D0C53"/>
    <w:rsid w:val="002D0D68"/>
    <w:rsid w:val="002D10AB"/>
    <w:rsid w:val="002D1176"/>
    <w:rsid w:val="002D16AB"/>
    <w:rsid w:val="002D177D"/>
    <w:rsid w:val="002D17C3"/>
    <w:rsid w:val="002D1D06"/>
    <w:rsid w:val="002D1D6F"/>
    <w:rsid w:val="002D1F0E"/>
    <w:rsid w:val="002D203C"/>
    <w:rsid w:val="002D281B"/>
    <w:rsid w:val="002D28A2"/>
    <w:rsid w:val="002D2CBB"/>
    <w:rsid w:val="002D2E48"/>
    <w:rsid w:val="002D31F3"/>
    <w:rsid w:val="002D3240"/>
    <w:rsid w:val="002D35C3"/>
    <w:rsid w:val="002D35FE"/>
    <w:rsid w:val="002D37A7"/>
    <w:rsid w:val="002D3844"/>
    <w:rsid w:val="002D3E77"/>
    <w:rsid w:val="002D41CB"/>
    <w:rsid w:val="002D4382"/>
    <w:rsid w:val="002D4615"/>
    <w:rsid w:val="002D475A"/>
    <w:rsid w:val="002D4F9C"/>
    <w:rsid w:val="002D4FAC"/>
    <w:rsid w:val="002D4FD0"/>
    <w:rsid w:val="002D5D80"/>
    <w:rsid w:val="002D60A0"/>
    <w:rsid w:val="002D60BD"/>
    <w:rsid w:val="002D617B"/>
    <w:rsid w:val="002D6483"/>
    <w:rsid w:val="002D6847"/>
    <w:rsid w:val="002D6932"/>
    <w:rsid w:val="002D6C43"/>
    <w:rsid w:val="002D6D05"/>
    <w:rsid w:val="002D72DF"/>
    <w:rsid w:val="002D73A6"/>
    <w:rsid w:val="002D758A"/>
    <w:rsid w:val="002D75CC"/>
    <w:rsid w:val="002D775D"/>
    <w:rsid w:val="002D79FA"/>
    <w:rsid w:val="002D7CDB"/>
    <w:rsid w:val="002E0109"/>
    <w:rsid w:val="002E029E"/>
    <w:rsid w:val="002E0675"/>
    <w:rsid w:val="002E0789"/>
    <w:rsid w:val="002E0806"/>
    <w:rsid w:val="002E0832"/>
    <w:rsid w:val="002E0901"/>
    <w:rsid w:val="002E097C"/>
    <w:rsid w:val="002E0C48"/>
    <w:rsid w:val="002E0D7A"/>
    <w:rsid w:val="002E0F69"/>
    <w:rsid w:val="002E10C4"/>
    <w:rsid w:val="002E127D"/>
    <w:rsid w:val="002E134C"/>
    <w:rsid w:val="002E177E"/>
    <w:rsid w:val="002E19D8"/>
    <w:rsid w:val="002E1A06"/>
    <w:rsid w:val="002E1B60"/>
    <w:rsid w:val="002E1C2B"/>
    <w:rsid w:val="002E1D3D"/>
    <w:rsid w:val="002E24FD"/>
    <w:rsid w:val="002E2526"/>
    <w:rsid w:val="002E29CD"/>
    <w:rsid w:val="002E2A7E"/>
    <w:rsid w:val="002E34AA"/>
    <w:rsid w:val="002E3651"/>
    <w:rsid w:val="002E3CD2"/>
    <w:rsid w:val="002E3D52"/>
    <w:rsid w:val="002E3F01"/>
    <w:rsid w:val="002E4033"/>
    <w:rsid w:val="002E4111"/>
    <w:rsid w:val="002E42B4"/>
    <w:rsid w:val="002E43EC"/>
    <w:rsid w:val="002E4709"/>
    <w:rsid w:val="002E481A"/>
    <w:rsid w:val="002E48F9"/>
    <w:rsid w:val="002E4C5C"/>
    <w:rsid w:val="002E50E2"/>
    <w:rsid w:val="002E520E"/>
    <w:rsid w:val="002E5433"/>
    <w:rsid w:val="002E5441"/>
    <w:rsid w:val="002E54FE"/>
    <w:rsid w:val="002E5567"/>
    <w:rsid w:val="002E5BA5"/>
    <w:rsid w:val="002E5BEB"/>
    <w:rsid w:val="002E6195"/>
    <w:rsid w:val="002E6223"/>
    <w:rsid w:val="002E63C0"/>
    <w:rsid w:val="002E6437"/>
    <w:rsid w:val="002E6856"/>
    <w:rsid w:val="002E68A9"/>
    <w:rsid w:val="002E68D8"/>
    <w:rsid w:val="002E68E1"/>
    <w:rsid w:val="002E69EE"/>
    <w:rsid w:val="002E6A08"/>
    <w:rsid w:val="002E6A5D"/>
    <w:rsid w:val="002E6F8D"/>
    <w:rsid w:val="002E70B3"/>
    <w:rsid w:val="002E793A"/>
    <w:rsid w:val="002E7BD3"/>
    <w:rsid w:val="002E7CC8"/>
    <w:rsid w:val="002E7E85"/>
    <w:rsid w:val="002E7F5A"/>
    <w:rsid w:val="002F004D"/>
    <w:rsid w:val="002F0170"/>
    <w:rsid w:val="002F02D0"/>
    <w:rsid w:val="002F083C"/>
    <w:rsid w:val="002F0F67"/>
    <w:rsid w:val="002F101B"/>
    <w:rsid w:val="002F1331"/>
    <w:rsid w:val="002F1420"/>
    <w:rsid w:val="002F1548"/>
    <w:rsid w:val="002F1621"/>
    <w:rsid w:val="002F1782"/>
    <w:rsid w:val="002F1D13"/>
    <w:rsid w:val="002F2049"/>
    <w:rsid w:val="002F20E1"/>
    <w:rsid w:val="002F21E3"/>
    <w:rsid w:val="002F2748"/>
    <w:rsid w:val="002F298A"/>
    <w:rsid w:val="002F3087"/>
    <w:rsid w:val="002F3433"/>
    <w:rsid w:val="002F361B"/>
    <w:rsid w:val="002F387D"/>
    <w:rsid w:val="002F3896"/>
    <w:rsid w:val="002F3B0A"/>
    <w:rsid w:val="002F439E"/>
    <w:rsid w:val="002F4B70"/>
    <w:rsid w:val="002F5304"/>
    <w:rsid w:val="002F57E9"/>
    <w:rsid w:val="002F597A"/>
    <w:rsid w:val="002F59B3"/>
    <w:rsid w:val="002F5ADC"/>
    <w:rsid w:val="002F5EBD"/>
    <w:rsid w:val="002F60CB"/>
    <w:rsid w:val="002F67E3"/>
    <w:rsid w:val="002F6B56"/>
    <w:rsid w:val="002F710E"/>
    <w:rsid w:val="002F7A1B"/>
    <w:rsid w:val="002F7F86"/>
    <w:rsid w:val="0030004B"/>
    <w:rsid w:val="003004A7"/>
    <w:rsid w:val="00300573"/>
    <w:rsid w:val="00300726"/>
    <w:rsid w:val="00300AF8"/>
    <w:rsid w:val="00300DE4"/>
    <w:rsid w:val="00300EB1"/>
    <w:rsid w:val="00300F44"/>
    <w:rsid w:val="00301953"/>
    <w:rsid w:val="00302084"/>
    <w:rsid w:val="003022CA"/>
    <w:rsid w:val="00302507"/>
    <w:rsid w:val="00302673"/>
    <w:rsid w:val="00302FCC"/>
    <w:rsid w:val="003032F2"/>
    <w:rsid w:val="00303651"/>
    <w:rsid w:val="00303A21"/>
    <w:rsid w:val="00303C03"/>
    <w:rsid w:val="00303D41"/>
    <w:rsid w:val="0030404C"/>
    <w:rsid w:val="00304238"/>
    <w:rsid w:val="003047CC"/>
    <w:rsid w:val="00304854"/>
    <w:rsid w:val="0030493C"/>
    <w:rsid w:val="00304A46"/>
    <w:rsid w:val="00304D1B"/>
    <w:rsid w:val="0030517E"/>
    <w:rsid w:val="0030518B"/>
    <w:rsid w:val="0030543E"/>
    <w:rsid w:val="00305482"/>
    <w:rsid w:val="00305691"/>
    <w:rsid w:val="00305D10"/>
    <w:rsid w:val="0030606E"/>
    <w:rsid w:val="00306194"/>
    <w:rsid w:val="00306215"/>
    <w:rsid w:val="003066FA"/>
    <w:rsid w:val="00307027"/>
    <w:rsid w:val="00307094"/>
    <w:rsid w:val="00307121"/>
    <w:rsid w:val="00307210"/>
    <w:rsid w:val="0030730F"/>
    <w:rsid w:val="00307538"/>
    <w:rsid w:val="0030782D"/>
    <w:rsid w:val="00307972"/>
    <w:rsid w:val="00307A47"/>
    <w:rsid w:val="00307A6B"/>
    <w:rsid w:val="003100E4"/>
    <w:rsid w:val="0031038A"/>
    <w:rsid w:val="003106D5"/>
    <w:rsid w:val="00310AAE"/>
    <w:rsid w:val="0031153D"/>
    <w:rsid w:val="0031195D"/>
    <w:rsid w:val="00311A80"/>
    <w:rsid w:val="0031260E"/>
    <w:rsid w:val="00312B26"/>
    <w:rsid w:val="0031306C"/>
    <w:rsid w:val="003130D7"/>
    <w:rsid w:val="00313268"/>
    <w:rsid w:val="0031335A"/>
    <w:rsid w:val="00313674"/>
    <w:rsid w:val="00313A9A"/>
    <w:rsid w:val="00313C63"/>
    <w:rsid w:val="00313F82"/>
    <w:rsid w:val="00314046"/>
    <w:rsid w:val="0031419F"/>
    <w:rsid w:val="003145A8"/>
    <w:rsid w:val="003145CE"/>
    <w:rsid w:val="003147C4"/>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60E6"/>
    <w:rsid w:val="00317064"/>
    <w:rsid w:val="003171D5"/>
    <w:rsid w:val="00317391"/>
    <w:rsid w:val="003173FE"/>
    <w:rsid w:val="00317D3B"/>
    <w:rsid w:val="00320792"/>
    <w:rsid w:val="003207EF"/>
    <w:rsid w:val="00320903"/>
    <w:rsid w:val="00320BC8"/>
    <w:rsid w:val="00320D79"/>
    <w:rsid w:val="00320DB9"/>
    <w:rsid w:val="00320FC0"/>
    <w:rsid w:val="0032122C"/>
    <w:rsid w:val="0032190B"/>
    <w:rsid w:val="00321E24"/>
    <w:rsid w:val="00321E77"/>
    <w:rsid w:val="00322075"/>
    <w:rsid w:val="003221B2"/>
    <w:rsid w:val="003221EC"/>
    <w:rsid w:val="003224C8"/>
    <w:rsid w:val="0032253A"/>
    <w:rsid w:val="00322A1D"/>
    <w:rsid w:val="00322EA2"/>
    <w:rsid w:val="00323222"/>
    <w:rsid w:val="00323296"/>
    <w:rsid w:val="003237A1"/>
    <w:rsid w:val="003237C3"/>
    <w:rsid w:val="00323995"/>
    <w:rsid w:val="00323F12"/>
    <w:rsid w:val="00323FEC"/>
    <w:rsid w:val="00324269"/>
    <w:rsid w:val="003242DB"/>
    <w:rsid w:val="00324674"/>
    <w:rsid w:val="0032467A"/>
    <w:rsid w:val="003246DC"/>
    <w:rsid w:val="00324AAB"/>
    <w:rsid w:val="00324B02"/>
    <w:rsid w:val="00324F63"/>
    <w:rsid w:val="0032511A"/>
    <w:rsid w:val="0032517C"/>
    <w:rsid w:val="0032582D"/>
    <w:rsid w:val="0032587B"/>
    <w:rsid w:val="00325CA4"/>
    <w:rsid w:val="0032603C"/>
    <w:rsid w:val="00326068"/>
    <w:rsid w:val="00326070"/>
    <w:rsid w:val="003260D2"/>
    <w:rsid w:val="0032620F"/>
    <w:rsid w:val="00326325"/>
    <w:rsid w:val="00326500"/>
    <w:rsid w:val="0032664E"/>
    <w:rsid w:val="0032666D"/>
    <w:rsid w:val="00326A0D"/>
    <w:rsid w:val="00326A87"/>
    <w:rsid w:val="00326A98"/>
    <w:rsid w:val="00326FB2"/>
    <w:rsid w:val="0032728A"/>
    <w:rsid w:val="003272A2"/>
    <w:rsid w:val="003272F2"/>
    <w:rsid w:val="003277AC"/>
    <w:rsid w:val="00327853"/>
    <w:rsid w:val="00327896"/>
    <w:rsid w:val="0032797A"/>
    <w:rsid w:val="00327D26"/>
    <w:rsid w:val="0033014D"/>
    <w:rsid w:val="00330379"/>
    <w:rsid w:val="003308D0"/>
    <w:rsid w:val="0033090D"/>
    <w:rsid w:val="00330A60"/>
    <w:rsid w:val="00330AB9"/>
    <w:rsid w:val="00330C49"/>
    <w:rsid w:val="00330DDC"/>
    <w:rsid w:val="00330FE7"/>
    <w:rsid w:val="00331813"/>
    <w:rsid w:val="0033222D"/>
    <w:rsid w:val="00332B4B"/>
    <w:rsid w:val="00332C34"/>
    <w:rsid w:val="00332E52"/>
    <w:rsid w:val="00333067"/>
    <w:rsid w:val="00333F34"/>
    <w:rsid w:val="00333FCC"/>
    <w:rsid w:val="003341F0"/>
    <w:rsid w:val="003344B6"/>
    <w:rsid w:val="003344E0"/>
    <w:rsid w:val="00334623"/>
    <w:rsid w:val="00334993"/>
    <w:rsid w:val="00334C74"/>
    <w:rsid w:val="00334CE1"/>
    <w:rsid w:val="00334DF6"/>
    <w:rsid w:val="00334FC3"/>
    <w:rsid w:val="00334FDE"/>
    <w:rsid w:val="0033504F"/>
    <w:rsid w:val="00335189"/>
    <w:rsid w:val="00335669"/>
    <w:rsid w:val="00335925"/>
    <w:rsid w:val="00335B4E"/>
    <w:rsid w:val="00335E7C"/>
    <w:rsid w:val="00335EF0"/>
    <w:rsid w:val="00336032"/>
    <w:rsid w:val="00336802"/>
    <w:rsid w:val="00336DCD"/>
    <w:rsid w:val="0033735B"/>
    <w:rsid w:val="0034006D"/>
    <w:rsid w:val="00340114"/>
    <w:rsid w:val="0034036D"/>
    <w:rsid w:val="00340B0E"/>
    <w:rsid w:val="00341377"/>
    <w:rsid w:val="003415A5"/>
    <w:rsid w:val="00341D45"/>
    <w:rsid w:val="00341D4E"/>
    <w:rsid w:val="00342550"/>
    <w:rsid w:val="0034268C"/>
    <w:rsid w:val="003426BF"/>
    <w:rsid w:val="00342D81"/>
    <w:rsid w:val="00343019"/>
    <w:rsid w:val="0034301C"/>
    <w:rsid w:val="0034347C"/>
    <w:rsid w:val="0034390F"/>
    <w:rsid w:val="0034391A"/>
    <w:rsid w:val="00343980"/>
    <w:rsid w:val="00343DF7"/>
    <w:rsid w:val="00343F4E"/>
    <w:rsid w:val="003443F4"/>
    <w:rsid w:val="00344474"/>
    <w:rsid w:val="003445F2"/>
    <w:rsid w:val="00344675"/>
    <w:rsid w:val="00344B48"/>
    <w:rsid w:val="00344DDF"/>
    <w:rsid w:val="00345031"/>
    <w:rsid w:val="0034514B"/>
    <w:rsid w:val="00345177"/>
    <w:rsid w:val="00345582"/>
    <w:rsid w:val="00345ADA"/>
    <w:rsid w:val="00345D0D"/>
    <w:rsid w:val="00345D5E"/>
    <w:rsid w:val="00345FAC"/>
    <w:rsid w:val="003460FF"/>
    <w:rsid w:val="00346DCD"/>
    <w:rsid w:val="003470C8"/>
    <w:rsid w:val="00347161"/>
    <w:rsid w:val="003471F0"/>
    <w:rsid w:val="0034745B"/>
    <w:rsid w:val="00347489"/>
    <w:rsid w:val="00347962"/>
    <w:rsid w:val="00347E6E"/>
    <w:rsid w:val="0035031F"/>
    <w:rsid w:val="003503F0"/>
    <w:rsid w:val="00350525"/>
    <w:rsid w:val="0035059A"/>
    <w:rsid w:val="00350602"/>
    <w:rsid w:val="00350652"/>
    <w:rsid w:val="00351048"/>
    <w:rsid w:val="003511BB"/>
    <w:rsid w:val="003511E4"/>
    <w:rsid w:val="003511E6"/>
    <w:rsid w:val="003513A7"/>
    <w:rsid w:val="003515A0"/>
    <w:rsid w:val="00351703"/>
    <w:rsid w:val="00351853"/>
    <w:rsid w:val="00351C9B"/>
    <w:rsid w:val="00352028"/>
    <w:rsid w:val="00352042"/>
    <w:rsid w:val="003524A0"/>
    <w:rsid w:val="00352599"/>
    <w:rsid w:val="00353295"/>
    <w:rsid w:val="00353428"/>
    <w:rsid w:val="00353908"/>
    <w:rsid w:val="00353A17"/>
    <w:rsid w:val="00353A22"/>
    <w:rsid w:val="00353CFE"/>
    <w:rsid w:val="00353F86"/>
    <w:rsid w:val="003543C3"/>
    <w:rsid w:val="00354418"/>
    <w:rsid w:val="00354B5D"/>
    <w:rsid w:val="00354D29"/>
    <w:rsid w:val="00355237"/>
    <w:rsid w:val="003557CD"/>
    <w:rsid w:val="00355966"/>
    <w:rsid w:val="00355BCC"/>
    <w:rsid w:val="00356107"/>
    <w:rsid w:val="0035640C"/>
    <w:rsid w:val="00356B15"/>
    <w:rsid w:val="00356C78"/>
    <w:rsid w:val="00356E4C"/>
    <w:rsid w:val="00356EE6"/>
    <w:rsid w:val="00356F23"/>
    <w:rsid w:val="003571A6"/>
    <w:rsid w:val="00357670"/>
    <w:rsid w:val="00357DC6"/>
    <w:rsid w:val="00360215"/>
    <w:rsid w:val="003607DB"/>
    <w:rsid w:val="003609E2"/>
    <w:rsid w:val="00360AD2"/>
    <w:rsid w:val="00360CCB"/>
    <w:rsid w:val="00360DCB"/>
    <w:rsid w:val="00361076"/>
    <w:rsid w:val="003611B6"/>
    <w:rsid w:val="003624BE"/>
    <w:rsid w:val="0036274F"/>
    <w:rsid w:val="003628A2"/>
    <w:rsid w:val="0036293C"/>
    <w:rsid w:val="00362EC9"/>
    <w:rsid w:val="003631BF"/>
    <w:rsid w:val="00363254"/>
    <w:rsid w:val="003635CB"/>
    <w:rsid w:val="00363645"/>
    <w:rsid w:val="00363959"/>
    <w:rsid w:val="00363B62"/>
    <w:rsid w:val="00363BC9"/>
    <w:rsid w:val="00363EC3"/>
    <w:rsid w:val="00364016"/>
    <w:rsid w:val="00364174"/>
    <w:rsid w:val="003641E9"/>
    <w:rsid w:val="00364399"/>
    <w:rsid w:val="003648C0"/>
    <w:rsid w:val="003648F4"/>
    <w:rsid w:val="00364905"/>
    <w:rsid w:val="00364CD3"/>
    <w:rsid w:val="00364E2E"/>
    <w:rsid w:val="00364FFB"/>
    <w:rsid w:val="00365077"/>
    <w:rsid w:val="00365A01"/>
    <w:rsid w:val="00365BE0"/>
    <w:rsid w:val="00365DAB"/>
    <w:rsid w:val="00365E4F"/>
    <w:rsid w:val="00365FD9"/>
    <w:rsid w:val="00366092"/>
    <w:rsid w:val="003662B3"/>
    <w:rsid w:val="003665E6"/>
    <w:rsid w:val="0036668F"/>
    <w:rsid w:val="0036670F"/>
    <w:rsid w:val="00366997"/>
    <w:rsid w:val="00366C70"/>
    <w:rsid w:val="00366E79"/>
    <w:rsid w:val="0036795D"/>
    <w:rsid w:val="00367A61"/>
    <w:rsid w:val="00367C05"/>
    <w:rsid w:val="00367E27"/>
    <w:rsid w:val="00370231"/>
    <w:rsid w:val="003705CE"/>
    <w:rsid w:val="00370C2C"/>
    <w:rsid w:val="00370CCA"/>
    <w:rsid w:val="00370D52"/>
    <w:rsid w:val="003711CA"/>
    <w:rsid w:val="003715EF"/>
    <w:rsid w:val="00371C67"/>
    <w:rsid w:val="00371CB7"/>
    <w:rsid w:val="00371FC8"/>
    <w:rsid w:val="003721FA"/>
    <w:rsid w:val="0037229C"/>
    <w:rsid w:val="003722E1"/>
    <w:rsid w:val="00372727"/>
    <w:rsid w:val="00372BB5"/>
    <w:rsid w:val="00372BEB"/>
    <w:rsid w:val="00372D2C"/>
    <w:rsid w:val="00372E3E"/>
    <w:rsid w:val="00372E55"/>
    <w:rsid w:val="003731B1"/>
    <w:rsid w:val="00373342"/>
    <w:rsid w:val="0037378C"/>
    <w:rsid w:val="003738F8"/>
    <w:rsid w:val="00373B0C"/>
    <w:rsid w:val="00373B16"/>
    <w:rsid w:val="00373D4E"/>
    <w:rsid w:val="00373DF7"/>
    <w:rsid w:val="00374085"/>
    <w:rsid w:val="00374252"/>
    <w:rsid w:val="00374331"/>
    <w:rsid w:val="003745E4"/>
    <w:rsid w:val="00374733"/>
    <w:rsid w:val="003747DF"/>
    <w:rsid w:val="00374877"/>
    <w:rsid w:val="00374F6B"/>
    <w:rsid w:val="00375008"/>
    <w:rsid w:val="00375086"/>
    <w:rsid w:val="003750D9"/>
    <w:rsid w:val="00375325"/>
    <w:rsid w:val="00375F78"/>
    <w:rsid w:val="00376057"/>
    <w:rsid w:val="00376172"/>
    <w:rsid w:val="0037635C"/>
    <w:rsid w:val="003763CD"/>
    <w:rsid w:val="003765BC"/>
    <w:rsid w:val="00376689"/>
    <w:rsid w:val="0037705A"/>
    <w:rsid w:val="00377332"/>
    <w:rsid w:val="0037744B"/>
    <w:rsid w:val="003774A6"/>
    <w:rsid w:val="0037756D"/>
    <w:rsid w:val="003778C1"/>
    <w:rsid w:val="00377942"/>
    <w:rsid w:val="00377A6E"/>
    <w:rsid w:val="00377D2A"/>
    <w:rsid w:val="00377FA2"/>
    <w:rsid w:val="0038018C"/>
    <w:rsid w:val="003804BD"/>
    <w:rsid w:val="00380518"/>
    <w:rsid w:val="00380A0E"/>
    <w:rsid w:val="00380B21"/>
    <w:rsid w:val="003811D5"/>
    <w:rsid w:val="0038127E"/>
    <w:rsid w:val="00381419"/>
    <w:rsid w:val="0038153E"/>
    <w:rsid w:val="00381802"/>
    <w:rsid w:val="00381825"/>
    <w:rsid w:val="00381BEB"/>
    <w:rsid w:val="00381F3F"/>
    <w:rsid w:val="00381F99"/>
    <w:rsid w:val="0038206E"/>
    <w:rsid w:val="00382096"/>
    <w:rsid w:val="00382132"/>
    <w:rsid w:val="0038236F"/>
    <w:rsid w:val="00382509"/>
    <w:rsid w:val="00382AB6"/>
    <w:rsid w:val="00382B94"/>
    <w:rsid w:val="00382FE2"/>
    <w:rsid w:val="00383021"/>
    <w:rsid w:val="00383212"/>
    <w:rsid w:val="00383423"/>
    <w:rsid w:val="00383878"/>
    <w:rsid w:val="003838E8"/>
    <w:rsid w:val="00383AE4"/>
    <w:rsid w:val="00383F51"/>
    <w:rsid w:val="00383F6A"/>
    <w:rsid w:val="003846FD"/>
    <w:rsid w:val="0038489D"/>
    <w:rsid w:val="00384B90"/>
    <w:rsid w:val="00384E34"/>
    <w:rsid w:val="0038536F"/>
    <w:rsid w:val="0038576A"/>
    <w:rsid w:val="00386058"/>
    <w:rsid w:val="003865BA"/>
    <w:rsid w:val="00386C8C"/>
    <w:rsid w:val="003870AC"/>
    <w:rsid w:val="003872A9"/>
    <w:rsid w:val="00387A96"/>
    <w:rsid w:val="00387F9A"/>
    <w:rsid w:val="003900F8"/>
    <w:rsid w:val="00390258"/>
    <w:rsid w:val="0039072C"/>
    <w:rsid w:val="00390830"/>
    <w:rsid w:val="003909DF"/>
    <w:rsid w:val="00390F84"/>
    <w:rsid w:val="003912D8"/>
    <w:rsid w:val="003912ED"/>
    <w:rsid w:val="00391635"/>
    <w:rsid w:val="00391792"/>
    <w:rsid w:val="003917F1"/>
    <w:rsid w:val="00391D57"/>
    <w:rsid w:val="00391E6A"/>
    <w:rsid w:val="00391EC2"/>
    <w:rsid w:val="00391F88"/>
    <w:rsid w:val="00391FF5"/>
    <w:rsid w:val="00392143"/>
    <w:rsid w:val="00392218"/>
    <w:rsid w:val="003922E6"/>
    <w:rsid w:val="00392956"/>
    <w:rsid w:val="00392BFC"/>
    <w:rsid w:val="00393164"/>
    <w:rsid w:val="00393920"/>
    <w:rsid w:val="0039396E"/>
    <w:rsid w:val="00393B0E"/>
    <w:rsid w:val="00393D59"/>
    <w:rsid w:val="00393E0C"/>
    <w:rsid w:val="00393F83"/>
    <w:rsid w:val="00394410"/>
    <w:rsid w:val="00394692"/>
    <w:rsid w:val="00394B3C"/>
    <w:rsid w:val="00394B79"/>
    <w:rsid w:val="00394B96"/>
    <w:rsid w:val="00394C06"/>
    <w:rsid w:val="00395076"/>
    <w:rsid w:val="003950A8"/>
    <w:rsid w:val="00395225"/>
    <w:rsid w:val="003953F2"/>
    <w:rsid w:val="00395558"/>
    <w:rsid w:val="00395EAD"/>
    <w:rsid w:val="00395FD1"/>
    <w:rsid w:val="003960B7"/>
    <w:rsid w:val="003960C2"/>
    <w:rsid w:val="003963A1"/>
    <w:rsid w:val="003978D5"/>
    <w:rsid w:val="00397B4F"/>
    <w:rsid w:val="00397D56"/>
    <w:rsid w:val="00397E60"/>
    <w:rsid w:val="003A03C6"/>
    <w:rsid w:val="003A0749"/>
    <w:rsid w:val="003A0D0F"/>
    <w:rsid w:val="003A11A0"/>
    <w:rsid w:val="003A1637"/>
    <w:rsid w:val="003A1953"/>
    <w:rsid w:val="003A1EA9"/>
    <w:rsid w:val="003A2246"/>
    <w:rsid w:val="003A26D5"/>
    <w:rsid w:val="003A28BE"/>
    <w:rsid w:val="003A2A5D"/>
    <w:rsid w:val="003A2BE0"/>
    <w:rsid w:val="003A35F2"/>
    <w:rsid w:val="003A3A3A"/>
    <w:rsid w:val="003A3EEF"/>
    <w:rsid w:val="003A3F08"/>
    <w:rsid w:val="003A423A"/>
    <w:rsid w:val="003A42BF"/>
    <w:rsid w:val="003A4453"/>
    <w:rsid w:val="003A446C"/>
    <w:rsid w:val="003A48B0"/>
    <w:rsid w:val="003A4A3D"/>
    <w:rsid w:val="003A4DC4"/>
    <w:rsid w:val="003A4DD2"/>
    <w:rsid w:val="003A4FED"/>
    <w:rsid w:val="003A559D"/>
    <w:rsid w:val="003A55BD"/>
    <w:rsid w:val="003A5673"/>
    <w:rsid w:val="003A5B54"/>
    <w:rsid w:val="003A5E17"/>
    <w:rsid w:val="003A5E99"/>
    <w:rsid w:val="003A5F21"/>
    <w:rsid w:val="003A6512"/>
    <w:rsid w:val="003A682D"/>
    <w:rsid w:val="003A689F"/>
    <w:rsid w:val="003A6B67"/>
    <w:rsid w:val="003A6CD7"/>
    <w:rsid w:val="003A6ED8"/>
    <w:rsid w:val="003A70C9"/>
    <w:rsid w:val="003A73CA"/>
    <w:rsid w:val="003A7544"/>
    <w:rsid w:val="003A783C"/>
    <w:rsid w:val="003A7843"/>
    <w:rsid w:val="003A79D3"/>
    <w:rsid w:val="003A7B90"/>
    <w:rsid w:val="003A7CB6"/>
    <w:rsid w:val="003A7D28"/>
    <w:rsid w:val="003B0338"/>
    <w:rsid w:val="003B04C7"/>
    <w:rsid w:val="003B08EE"/>
    <w:rsid w:val="003B0D0D"/>
    <w:rsid w:val="003B0EC5"/>
    <w:rsid w:val="003B0EDD"/>
    <w:rsid w:val="003B10ED"/>
    <w:rsid w:val="003B1391"/>
    <w:rsid w:val="003B1589"/>
    <w:rsid w:val="003B1861"/>
    <w:rsid w:val="003B2005"/>
    <w:rsid w:val="003B2199"/>
    <w:rsid w:val="003B2208"/>
    <w:rsid w:val="003B23DE"/>
    <w:rsid w:val="003B2787"/>
    <w:rsid w:val="003B28B8"/>
    <w:rsid w:val="003B2911"/>
    <w:rsid w:val="003B298D"/>
    <w:rsid w:val="003B3388"/>
    <w:rsid w:val="003B3817"/>
    <w:rsid w:val="003B38E3"/>
    <w:rsid w:val="003B3B24"/>
    <w:rsid w:val="003B3D75"/>
    <w:rsid w:val="003B3FED"/>
    <w:rsid w:val="003B41B8"/>
    <w:rsid w:val="003B46B0"/>
    <w:rsid w:val="003B4912"/>
    <w:rsid w:val="003B4C34"/>
    <w:rsid w:val="003B5061"/>
    <w:rsid w:val="003B52F8"/>
    <w:rsid w:val="003B582C"/>
    <w:rsid w:val="003B5892"/>
    <w:rsid w:val="003B59C6"/>
    <w:rsid w:val="003B611F"/>
    <w:rsid w:val="003B61C5"/>
    <w:rsid w:val="003B62C4"/>
    <w:rsid w:val="003B646A"/>
    <w:rsid w:val="003B6929"/>
    <w:rsid w:val="003B69E9"/>
    <w:rsid w:val="003B6CD5"/>
    <w:rsid w:val="003B7205"/>
    <w:rsid w:val="003B767E"/>
    <w:rsid w:val="003B793D"/>
    <w:rsid w:val="003B79BA"/>
    <w:rsid w:val="003B7A3B"/>
    <w:rsid w:val="003B7A9E"/>
    <w:rsid w:val="003B7B79"/>
    <w:rsid w:val="003B7C58"/>
    <w:rsid w:val="003B7CB3"/>
    <w:rsid w:val="003B7E1B"/>
    <w:rsid w:val="003B7E62"/>
    <w:rsid w:val="003C0033"/>
    <w:rsid w:val="003C0341"/>
    <w:rsid w:val="003C068F"/>
    <w:rsid w:val="003C0A5A"/>
    <w:rsid w:val="003C0D76"/>
    <w:rsid w:val="003C0E97"/>
    <w:rsid w:val="003C150A"/>
    <w:rsid w:val="003C15C3"/>
    <w:rsid w:val="003C1D78"/>
    <w:rsid w:val="003C1DE4"/>
    <w:rsid w:val="003C1EE3"/>
    <w:rsid w:val="003C213A"/>
    <w:rsid w:val="003C278E"/>
    <w:rsid w:val="003C2808"/>
    <w:rsid w:val="003C2EB0"/>
    <w:rsid w:val="003C3135"/>
    <w:rsid w:val="003C31D4"/>
    <w:rsid w:val="003C34C0"/>
    <w:rsid w:val="003C3527"/>
    <w:rsid w:val="003C3792"/>
    <w:rsid w:val="003C3843"/>
    <w:rsid w:val="003C3927"/>
    <w:rsid w:val="003C41C6"/>
    <w:rsid w:val="003C463C"/>
    <w:rsid w:val="003C4691"/>
    <w:rsid w:val="003C470C"/>
    <w:rsid w:val="003C539C"/>
    <w:rsid w:val="003C5BED"/>
    <w:rsid w:val="003C5E77"/>
    <w:rsid w:val="003C6218"/>
    <w:rsid w:val="003C6234"/>
    <w:rsid w:val="003C6491"/>
    <w:rsid w:val="003C6660"/>
    <w:rsid w:val="003C6747"/>
    <w:rsid w:val="003C7295"/>
    <w:rsid w:val="003C740E"/>
    <w:rsid w:val="003C79B5"/>
    <w:rsid w:val="003C7C95"/>
    <w:rsid w:val="003D01CF"/>
    <w:rsid w:val="003D0389"/>
    <w:rsid w:val="003D07BB"/>
    <w:rsid w:val="003D08A4"/>
    <w:rsid w:val="003D0F14"/>
    <w:rsid w:val="003D0F36"/>
    <w:rsid w:val="003D1018"/>
    <w:rsid w:val="003D12B9"/>
    <w:rsid w:val="003D14F4"/>
    <w:rsid w:val="003D1662"/>
    <w:rsid w:val="003D195C"/>
    <w:rsid w:val="003D1A6C"/>
    <w:rsid w:val="003D1B3A"/>
    <w:rsid w:val="003D1C52"/>
    <w:rsid w:val="003D1DB4"/>
    <w:rsid w:val="003D1E22"/>
    <w:rsid w:val="003D225F"/>
    <w:rsid w:val="003D23DC"/>
    <w:rsid w:val="003D2561"/>
    <w:rsid w:val="003D2837"/>
    <w:rsid w:val="003D28AA"/>
    <w:rsid w:val="003D29DE"/>
    <w:rsid w:val="003D2A2C"/>
    <w:rsid w:val="003D2B59"/>
    <w:rsid w:val="003D2BF7"/>
    <w:rsid w:val="003D2EB3"/>
    <w:rsid w:val="003D30D3"/>
    <w:rsid w:val="003D39B9"/>
    <w:rsid w:val="003D3F92"/>
    <w:rsid w:val="003D4095"/>
    <w:rsid w:val="003D4313"/>
    <w:rsid w:val="003D4C0C"/>
    <w:rsid w:val="003D5293"/>
    <w:rsid w:val="003D532C"/>
    <w:rsid w:val="003D54A9"/>
    <w:rsid w:val="003D54CF"/>
    <w:rsid w:val="003D5750"/>
    <w:rsid w:val="003D57F9"/>
    <w:rsid w:val="003D5D6F"/>
    <w:rsid w:val="003D5EB1"/>
    <w:rsid w:val="003D639D"/>
    <w:rsid w:val="003D64AD"/>
    <w:rsid w:val="003D6CE1"/>
    <w:rsid w:val="003D6D18"/>
    <w:rsid w:val="003D732C"/>
    <w:rsid w:val="003D73A5"/>
    <w:rsid w:val="003D758B"/>
    <w:rsid w:val="003D77BC"/>
    <w:rsid w:val="003D77EC"/>
    <w:rsid w:val="003D79EB"/>
    <w:rsid w:val="003D7A19"/>
    <w:rsid w:val="003D7BC5"/>
    <w:rsid w:val="003E0009"/>
    <w:rsid w:val="003E00A4"/>
    <w:rsid w:val="003E06D7"/>
    <w:rsid w:val="003E07CD"/>
    <w:rsid w:val="003E0A0E"/>
    <w:rsid w:val="003E0B43"/>
    <w:rsid w:val="003E1079"/>
    <w:rsid w:val="003E1681"/>
    <w:rsid w:val="003E1764"/>
    <w:rsid w:val="003E1770"/>
    <w:rsid w:val="003E1A14"/>
    <w:rsid w:val="003E1ECE"/>
    <w:rsid w:val="003E283B"/>
    <w:rsid w:val="003E2B3B"/>
    <w:rsid w:val="003E2DB2"/>
    <w:rsid w:val="003E2DFF"/>
    <w:rsid w:val="003E2E3C"/>
    <w:rsid w:val="003E3195"/>
    <w:rsid w:val="003E3423"/>
    <w:rsid w:val="003E35A4"/>
    <w:rsid w:val="003E3773"/>
    <w:rsid w:val="003E3BA1"/>
    <w:rsid w:val="003E3DF0"/>
    <w:rsid w:val="003E3FCA"/>
    <w:rsid w:val="003E46DF"/>
    <w:rsid w:val="003E4734"/>
    <w:rsid w:val="003E485C"/>
    <w:rsid w:val="003E497D"/>
    <w:rsid w:val="003E4A39"/>
    <w:rsid w:val="003E4ADB"/>
    <w:rsid w:val="003E534D"/>
    <w:rsid w:val="003E54AE"/>
    <w:rsid w:val="003E562B"/>
    <w:rsid w:val="003E5AB6"/>
    <w:rsid w:val="003E5BAF"/>
    <w:rsid w:val="003E6CB8"/>
    <w:rsid w:val="003E6D67"/>
    <w:rsid w:val="003E6E43"/>
    <w:rsid w:val="003E7389"/>
    <w:rsid w:val="003E73AB"/>
    <w:rsid w:val="003E73D0"/>
    <w:rsid w:val="003E75A4"/>
    <w:rsid w:val="003E7681"/>
    <w:rsid w:val="003E790D"/>
    <w:rsid w:val="003E792F"/>
    <w:rsid w:val="003E7BED"/>
    <w:rsid w:val="003E7D0B"/>
    <w:rsid w:val="003E7E5B"/>
    <w:rsid w:val="003E7EF8"/>
    <w:rsid w:val="003E7FB9"/>
    <w:rsid w:val="003F0212"/>
    <w:rsid w:val="003F0275"/>
    <w:rsid w:val="003F02B7"/>
    <w:rsid w:val="003F08F4"/>
    <w:rsid w:val="003F08FA"/>
    <w:rsid w:val="003F09EB"/>
    <w:rsid w:val="003F0D55"/>
    <w:rsid w:val="003F0DD7"/>
    <w:rsid w:val="003F123F"/>
    <w:rsid w:val="003F12DA"/>
    <w:rsid w:val="003F137B"/>
    <w:rsid w:val="003F14A1"/>
    <w:rsid w:val="003F14EA"/>
    <w:rsid w:val="003F179C"/>
    <w:rsid w:val="003F1806"/>
    <w:rsid w:val="003F188C"/>
    <w:rsid w:val="003F18C5"/>
    <w:rsid w:val="003F1C81"/>
    <w:rsid w:val="003F1D4F"/>
    <w:rsid w:val="003F217E"/>
    <w:rsid w:val="003F234D"/>
    <w:rsid w:val="003F2E61"/>
    <w:rsid w:val="003F2EAA"/>
    <w:rsid w:val="003F3321"/>
    <w:rsid w:val="003F3376"/>
    <w:rsid w:val="003F373A"/>
    <w:rsid w:val="003F3AEE"/>
    <w:rsid w:val="003F3BAE"/>
    <w:rsid w:val="003F3ED4"/>
    <w:rsid w:val="003F4838"/>
    <w:rsid w:val="003F4B3E"/>
    <w:rsid w:val="003F4C8C"/>
    <w:rsid w:val="003F4FAB"/>
    <w:rsid w:val="003F52A3"/>
    <w:rsid w:val="003F5606"/>
    <w:rsid w:val="003F56E6"/>
    <w:rsid w:val="003F5BB7"/>
    <w:rsid w:val="003F5C58"/>
    <w:rsid w:val="003F5C91"/>
    <w:rsid w:val="003F6352"/>
    <w:rsid w:val="003F6462"/>
    <w:rsid w:val="003F68A3"/>
    <w:rsid w:val="003F68F6"/>
    <w:rsid w:val="003F6BF3"/>
    <w:rsid w:val="003F70A4"/>
    <w:rsid w:val="003F718E"/>
    <w:rsid w:val="003F7384"/>
    <w:rsid w:val="003F74E0"/>
    <w:rsid w:val="003F7800"/>
    <w:rsid w:val="003F78B7"/>
    <w:rsid w:val="003F7A2F"/>
    <w:rsid w:val="003F7C84"/>
    <w:rsid w:val="003F7F64"/>
    <w:rsid w:val="0040026B"/>
    <w:rsid w:val="00400640"/>
    <w:rsid w:val="00401119"/>
    <w:rsid w:val="0040196D"/>
    <w:rsid w:val="00401D61"/>
    <w:rsid w:val="0040246A"/>
    <w:rsid w:val="00402549"/>
    <w:rsid w:val="00402678"/>
    <w:rsid w:val="004027DE"/>
    <w:rsid w:val="00402A04"/>
    <w:rsid w:val="00402A24"/>
    <w:rsid w:val="00402D31"/>
    <w:rsid w:val="00402F41"/>
    <w:rsid w:val="004032DA"/>
    <w:rsid w:val="0040334F"/>
    <w:rsid w:val="004036A7"/>
    <w:rsid w:val="004038F6"/>
    <w:rsid w:val="00403AC1"/>
    <w:rsid w:val="00403ADC"/>
    <w:rsid w:val="00403B87"/>
    <w:rsid w:val="00403C7B"/>
    <w:rsid w:val="00404010"/>
    <w:rsid w:val="00404152"/>
    <w:rsid w:val="00404415"/>
    <w:rsid w:val="004047B0"/>
    <w:rsid w:val="00404E4B"/>
    <w:rsid w:val="0040527C"/>
    <w:rsid w:val="00405289"/>
    <w:rsid w:val="00405470"/>
    <w:rsid w:val="0040559D"/>
    <w:rsid w:val="004056D4"/>
    <w:rsid w:val="004058AB"/>
    <w:rsid w:val="00405A1A"/>
    <w:rsid w:val="00405AD5"/>
    <w:rsid w:val="00405C87"/>
    <w:rsid w:val="00405CBD"/>
    <w:rsid w:val="00405D15"/>
    <w:rsid w:val="00405DBE"/>
    <w:rsid w:val="00405DF7"/>
    <w:rsid w:val="00405F89"/>
    <w:rsid w:val="004062DA"/>
    <w:rsid w:val="0040636A"/>
    <w:rsid w:val="004064FA"/>
    <w:rsid w:val="00406680"/>
    <w:rsid w:val="004070CE"/>
    <w:rsid w:val="00407887"/>
    <w:rsid w:val="004078D1"/>
    <w:rsid w:val="00407A05"/>
    <w:rsid w:val="00407C79"/>
    <w:rsid w:val="00410479"/>
    <w:rsid w:val="004104D5"/>
    <w:rsid w:val="00410615"/>
    <w:rsid w:val="00410672"/>
    <w:rsid w:val="004106FC"/>
    <w:rsid w:val="00410705"/>
    <w:rsid w:val="00410805"/>
    <w:rsid w:val="00410B24"/>
    <w:rsid w:val="00410E66"/>
    <w:rsid w:val="00410F1A"/>
    <w:rsid w:val="00411334"/>
    <w:rsid w:val="00411511"/>
    <w:rsid w:val="004115CD"/>
    <w:rsid w:val="00411767"/>
    <w:rsid w:val="00411D24"/>
    <w:rsid w:val="00412024"/>
    <w:rsid w:val="00412246"/>
    <w:rsid w:val="00412311"/>
    <w:rsid w:val="00412ADE"/>
    <w:rsid w:val="00412C46"/>
    <w:rsid w:val="00413478"/>
    <w:rsid w:val="00413EB3"/>
    <w:rsid w:val="00413F43"/>
    <w:rsid w:val="0041427B"/>
    <w:rsid w:val="004145D0"/>
    <w:rsid w:val="00414644"/>
    <w:rsid w:val="0041483C"/>
    <w:rsid w:val="00414936"/>
    <w:rsid w:val="00414BC6"/>
    <w:rsid w:val="00414F03"/>
    <w:rsid w:val="00414F7E"/>
    <w:rsid w:val="00414FE7"/>
    <w:rsid w:val="00415094"/>
    <w:rsid w:val="004150AA"/>
    <w:rsid w:val="00415552"/>
    <w:rsid w:val="00415679"/>
    <w:rsid w:val="00415AD1"/>
    <w:rsid w:val="00415D2E"/>
    <w:rsid w:val="00415D82"/>
    <w:rsid w:val="00416024"/>
    <w:rsid w:val="0041612B"/>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5D"/>
    <w:rsid w:val="00417FE3"/>
    <w:rsid w:val="00420103"/>
    <w:rsid w:val="004202A3"/>
    <w:rsid w:val="004203EB"/>
    <w:rsid w:val="00420422"/>
    <w:rsid w:val="004207CB"/>
    <w:rsid w:val="00420BB2"/>
    <w:rsid w:val="00420E63"/>
    <w:rsid w:val="00420ED4"/>
    <w:rsid w:val="0042131F"/>
    <w:rsid w:val="00421385"/>
    <w:rsid w:val="004213E5"/>
    <w:rsid w:val="00421402"/>
    <w:rsid w:val="004217F9"/>
    <w:rsid w:val="00421C9A"/>
    <w:rsid w:val="0042254A"/>
    <w:rsid w:val="00422919"/>
    <w:rsid w:val="00422A07"/>
    <w:rsid w:val="00422C40"/>
    <w:rsid w:val="00422CD2"/>
    <w:rsid w:val="0042307A"/>
    <w:rsid w:val="0042346D"/>
    <w:rsid w:val="00423755"/>
    <w:rsid w:val="00423917"/>
    <w:rsid w:val="00423959"/>
    <w:rsid w:val="00423FCF"/>
    <w:rsid w:val="00424013"/>
    <w:rsid w:val="00424595"/>
    <w:rsid w:val="00424AEE"/>
    <w:rsid w:val="00424E39"/>
    <w:rsid w:val="00425241"/>
    <w:rsid w:val="0042550E"/>
    <w:rsid w:val="00425631"/>
    <w:rsid w:val="00425A92"/>
    <w:rsid w:val="00425EE1"/>
    <w:rsid w:val="00425F46"/>
    <w:rsid w:val="00426053"/>
    <w:rsid w:val="004264A7"/>
    <w:rsid w:val="0042675B"/>
    <w:rsid w:val="00426B89"/>
    <w:rsid w:val="00426FD6"/>
    <w:rsid w:val="0042777B"/>
    <w:rsid w:val="00427864"/>
    <w:rsid w:val="0043001B"/>
    <w:rsid w:val="004302A1"/>
    <w:rsid w:val="0043056F"/>
    <w:rsid w:val="0043085C"/>
    <w:rsid w:val="00430C7C"/>
    <w:rsid w:val="00430E78"/>
    <w:rsid w:val="004310E3"/>
    <w:rsid w:val="0043138B"/>
    <w:rsid w:val="0043144E"/>
    <w:rsid w:val="004314D0"/>
    <w:rsid w:val="004319CB"/>
    <w:rsid w:val="0043206C"/>
    <w:rsid w:val="00432086"/>
    <w:rsid w:val="00432210"/>
    <w:rsid w:val="004323BB"/>
    <w:rsid w:val="0043272B"/>
    <w:rsid w:val="00432CC1"/>
    <w:rsid w:val="00432CEB"/>
    <w:rsid w:val="00432FB0"/>
    <w:rsid w:val="00433164"/>
    <w:rsid w:val="0043384A"/>
    <w:rsid w:val="00433CE7"/>
    <w:rsid w:val="00434219"/>
    <w:rsid w:val="0043436A"/>
    <w:rsid w:val="00434818"/>
    <w:rsid w:val="00434839"/>
    <w:rsid w:val="00434A8D"/>
    <w:rsid w:val="00434CDE"/>
    <w:rsid w:val="00434E99"/>
    <w:rsid w:val="00435139"/>
    <w:rsid w:val="00435270"/>
    <w:rsid w:val="00435501"/>
    <w:rsid w:val="004359B0"/>
    <w:rsid w:val="00435E05"/>
    <w:rsid w:val="00435F22"/>
    <w:rsid w:val="004360EC"/>
    <w:rsid w:val="004360F0"/>
    <w:rsid w:val="00436625"/>
    <w:rsid w:val="0043673D"/>
    <w:rsid w:val="00436A61"/>
    <w:rsid w:val="00436BCA"/>
    <w:rsid w:val="00436FA4"/>
    <w:rsid w:val="00436FBB"/>
    <w:rsid w:val="00437238"/>
    <w:rsid w:val="00437260"/>
    <w:rsid w:val="00437377"/>
    <w:rsid w:val="0043777E"/>
    <w:rsid w:val="0043784A"/>
    <w:rsid w:val="004405D4"/>
    <w:rsid w:val="00440BB7"/>
    <w:rsid w:val="00440F41"/>
    <w:rsid w:val="00440F6B"/>
    <w:rsid w:val="00440F7B"/>
    <w:rsid w:val="004413BC"/>
    <w:rsid w:val="004416E7"/>
    <w:rsid w:val="00441BAB"/>
    <w:rsid w:val="004422E0"/>
    <w:rsid w:val="00442303"/>
    <w:rsid w:val="004425D2"/>
    <w:rsid w:val="004425E3"/>
    <w:rsid w:val="0044284E"/>
    <w:rsid w:val="00442950"/>
    <w:rsid w:val="00442A51"/>
    <w:rsid w:val="00442DD7"/>
    <w:rsid w:val="00442F06"/>
    <w:rsid w:val="0044302E"/>
    <w:rsid w:val="00443070"/>
    <w:rsid w:val="004430BF"/>
    <w:rsid w:val="004432AD"/>
    <w:rsid w:val="00443509"/>
    <w:rsid w:val="0044359C"/>
    <w:rsid w:val="00443910"/>
    <w:rsid w:val="00443AAA"/>
    <w:rsid w:val="00443EBC"/>
    <w:rsid w:val="00444525"/>
    <w:rsid w:val="00444553"/>
    <w:rsid w:val="0044483C"/>
    <w:rsid w:val="0044494E"/>
    <w:rsid w:val="00444EE2"/>
    <w:rsid w:val="0044508E"/>
    <w:rsid w:val="0044571B"/>
    <w:rsid w:val="004457EE"/>
    <w:rsid w:val="00445EE0"/>
    <w:rsid w:val="0044624B"/>
    <w:rsid w:val="00446252"/>
    <w:rsid w:val="0044694E"/>
    <w:rsid w:val="00446B2A"/>
    <w:rsid w:val="00446B80"/>
    <w:rsid w:val="00446CB2"/>
    <w:rsid w:val="00446D70"/>
    <w:rsid w:val="0044723E"/>
    <w:rsid w:val="00447542"/>
    <w:rsid w:val="00447621"/>
    <w:rsid w:val="004476F6"/>
    <w:rsid w:val="004505B8"/>
    <w:rsid w:val="00450682"/>
    <w:rsid w:val="00450C5D"/>
    <w:rsid w:val="00450FED"/>
    <w:rsid w:val="00451080"/>
    <w:rsid w:val="00451A7A"/>
    <w:rsid w:val="00451BE0"/>
    <w:rsid w:val="0045203B"/>
    <w:rsid w:val="00452241"/>
    <w:rsid w:val="00452351"/>
    <w:rsid w:val="00453093"/>
    <w:rsid w:val="00453253"/>
    <w:rsid w:val="004532C7"/>
    <w:rsid w:val="004535E2"/>
    <w:rsid w:val="0045368E"/>
    <w:rsid w:val="004536B5"/>
    <w:rsid w:val="004538B2"/>
    <w:rsid w:val="0045412F"/>
    <w:rsid w:val="0045437B"/>
    <w:rsid w:val="004545EE"/>
    <w:rsid w:val="00454681"/>
    <w:rsid w:val="004547C3"/>
    <w:rsid w:val="004548AB"/>
    <w:rsid w:val="00455292"/>
    <w:rsid w:val="004553A2"/>
    <w:rsid w:val="00455502"/>
    <w:rsid w:val="0045587C"/>
    <w:rsid w:val="00455C59"/>
    <w:rsid w:val="00455E0F"/>
    <w:rsid w:val="0045602D"/>
    <w:rsid w:val="004561EB"/>
    <w:rsid w:val="004566DF"/>
    <w:rsid w:val="00456855"/>
    <w:rsid w:val="00456A6D"/>
    <w:rsid w:val="00457091"/>
    <w:rsid w:val="004577AF"/>
    <w:rsid w:val="00457926"/>
    <w:rsid w:val="00457A06"/>
    <w:rsid w:val="00457CDD"/>
    <w:rsid w:val="004603E4"/>
    <w:rsid w:val="00460482"/>
    <w:rsid w:val="004605CB"/>
    <w:rsid w:val="004605E4"/>
    <w:rsid w:val="00460CB5"/>
    <w:rsid w:val="00460DD7"/>
    <w:rsid w:val="00461112"/>
    <w:rsid w:val="004612AA"/>
    <w:rsid w:val="0046135D"/>
    <w:rsid w:val="004615B2"/>
    <w:rsid w:val="00461B36"/>
    <w:rsid w:val="00461BFD"/>
    <w:rsid w:val="00461F4D"/>
    <w:rsid w:val="00461F9F"/>
    <w:rsid w:val="004620B6"/>
    <w:rsid w:val="00462967"/>
    <w:rsid w:val="00462982"/>
    <w:rsid w:val="00462A81"/>
    <w:rsid w:val="00462C40"/>
    <w:rsid w:val="0046325A"/>
    <w:rsid w:val="00463327"/>
    <w:rsid w:val="004634A6"/>
    <w:rsid w:val="004635D6"/>
    <w:rsid w:val="00463604"/>
    <w:rsid w:val="00463A88"/>
    <w:rsid w:val="00463D77"/>
    <w:rsid w:val="004642C1"/>
    <w:rsid w:val="00464683"/>
    <w:rsid w:val="004646B8"/>
    <w:rsid w:val="00464760"/>
    <w:rsid w:val="00464797"/>
    <w:rsid w:val="00464A6F"/>
    <w:rsid w:val="00464CA4"/>
    <w:rsid w:val="00464E12"/>
    <w:rsid w:val="00464EAD"/>
    <w:rsid w:val="00464EBD"/>
    <w:rsid w:val="0046521E"/>
    <w:rsid w:val="0046532A"/>
    <w:rsid w:val="004659DB"/>
    <w:rsid w:val="004659ED"/>
    <w:rsid w:val="00465B90"/>
    <w:rsid w:val="00465D5E"/>
    <w:rsid w:val="004660A2"/>
    <w:rsid w:val="004660EC"/>
    <w:rsid w:val="0046626E"/>
    <w:rsid w:val="0046635A"/>
    <w:rsid w:val="004663BE"/>
    <w:rsid w:val="00466572"/>
    <w:rsid w:val="004667D2"/>
    <w:rsid w:val="0046696A"/>
    <w:rsid w:val="00466FA3"/>
    <w:rsid w:val="00467399"/>
    <w:rsid w:val="00467669"/>
    <w:rsid w:val="004678C4"/>
    <w:rsid w:val="00467B57"/>
    <w:rsid w:val="00467DED"/>
    <w:rsid w:val="00470107"/>
    <w:rsid w:val="00470281"/>
    <w:rsid w:val="00470851"/>
    <w:rsid w:val="0047091D"/>
    <w:rsid w:val="00471261"/>
    <w:rsid w:val="00471459"/>
    <w:rsid w:val="00471B7A"/>
    <w:rsid w:val="00471C67"/>
    <w:rsid w:val="00471D2D"/>
    <w:rsid w:val="00471E4B"/>
    <w:rsid w:val="0047200A"/>
    <w:rsid w:val="00472567"/>
    <w:rsid w:val="004725DD"/>
    <w:rsid w:val="00472F01"/>
    <w:rsid w:val="00473091"/>
    <w:rsid w:val="004739C8"/>
    <w:rsid w:val="004739DD"/>
    <w:rsid w:val="00473BB9"/>
    <w:rsid w:val="00474231"/>
    <w:rsid w:val="00474744"/>
    <w:rsid w:val="004747AC"/>
    <w:rsid w:val="004750B3"/>
    <w:rsid w:val="004753C6"/>
    <w:rsid w:val="004756A9"/>
    <w:rsid w:val="004757A5"/>
    <w:rsid w:val="004757AD"/>
    <w:rsid w:val="00475ADE"/>
    <w:rsid w:val="00476104"/>
    <w:rsid w:val="004763D4"/>
    <w:rsid w:val="00476790"/>
    <w:rsid w:val="0047684D"/>
    <w:rsid w:val="004769E3"/>
    <w:rsid w:val="00476A37"/>
    <w:rsid w:val="00476A7B"/>
    <w:rsid w:val="00477134"/>
    <w:rsid w:val="00477543"/>
    <w:rsid w:val="00477762"/>
    <w:rsid w:val="0047783B"/>
    <w:rsid w:val="00477A48"/>
    <w:rsid w:val="00477D22"/>
    <w:rsid w:val="00477D73"/>
    <w:rsid w:val="00477D87"/>
    <w:rsid w:val="00477F59"/>
    <w:rsid w:val="00477F74"/>
    <w:rsid w:val="00480381"/>
    <w:rsid w:val="0048040A"/>
    <w:rsid w:val="004804EF"/>
    <w:rsid w:val="00480604"/>
    <w:rsid w:val="00480704"/>
    <w:rsid w:val="00480C54"/>
    <w:rsid w:val="004814EB"/>
    <w:rsid w:val="004815F0"/>
    <w:rsid w:val="004819FF"/>
    <w:rsid w:val="00481BC1"/>
    <w:rsid w:val="004823BD"/>
    <w:rsid w:val="00482626"/>
    <w:rsid w:val="00482752"/>
    <w:rsid w:val="00482808"/>
    <w:rsid w:val="00482E15"/>
    <w:rsid w:val="00482E74"/>
    <w:rsid w:val="00483237"/>
    <w:rsid w:val="0048334F"/>
    <w:rsid w:val="0048356A"/>
    <w:rsid w:val="004838BC"/>
    <w:rsid w:val="004838F8"/>
    <w:rsid w:val="004839DB"/>
    <w:rsid w:val="00483DB2"/>
    <w:rsid w:val="00484400"/>
    <w:rsid w:val="004847AF"/>
    <w:rsid w:val="00484D35"/>
    <w:rsid w:val="00484F5E"/>
    <w:rsid w:val="00485420"/>
    <w:rsid w:val="00485641"/>
    <w:rsid w:val="00485928"/>
    <w:rsid w:val="00485F4A"/>
    <w:rsid w:val="0048608D"/>
    <w:rsid w:val="00486218"/>
    <w:rsid w:val="004864AA"/>
    <w:rsid w:val="00486653"/>
    <w:rsid w:val="00486670"/>
    <w:rsid w:val="00486AD8"/>
    <w:rsid w:val="00486F08"/>
    <w:rsid w:val="00487028"/>
    <w:rsid w:val="00487309"/>
    <w:rsid w:val="004878FF"/>
    <w:rsid w:val="0049028F"/>
    <w:rsid w:val="00490316"/>
    <w:rsid w:val="0049038E"/>
    <w:rsid w:val="00490431"/>
    <w:rsid w:val="00490587"/>
    <w:rsid w:val="004906CA"/>
    <w:rsid w:val="0049095A"/>
    <w:rsid w:val="00490A51"/>
    <w:rsid w:val="00490CD7"/>
    <w:rsid w:val="00490ED0"/>
    <w:rsid w:val="004910A8"/>
    <w:rsid w:val="0049152A"/>
    <w:rsid w:val="00491E19"/>
    <w:rsid w:val="00492253"/>
    <w:rsid w:val="0049231C"/>
    <w:rsid w:val="004924C1"/>
    <w:rsid w:val="004924CE"/>
    <w:rsid w:val="0049260E"/>
    <w:rsid w:val="00492789"/>
    <w:rsid w:val="004927A5"/>
    <w:rsid w:val="00492BC4"/>
    <w:rsid w:val="00492D77"/>
    <w:rsid w:val="00492D7B"/>
    <w:rsid w:val="004930D7"/>
    <w:rsid w:val="0049335A"/>
    <w:rsid w:val="0049355E"/>
    <w:rsid w:val="00493E2D"/>
    <w:rsid w:val="004942B7"/>
    <w:rsid w:val="004945FE"/>
    <w:rsid w:val="00494749"/>
    <w:rsid w:val="004949A2"/>
    <w:rsid w:val="00494EA2"/>
    <w:rsid w:val="00494FE3"/>
    <w:rsid w:val="00495692"/>
    <w:rsid w:val="004957D8"/>
    <w:rsid w:val="004958AD"/>
    <w:rsid w:val="00495BD2"/>
    <w:rsid w:val="00495C1E"/>
    <w:rsid w:val="00495F34"/>
    <w:rsid w:val="00496076"/>
    <w:rsid w:val="00496240"/>
    <w:rsid w:val="00496357"/>
    <w:rsid w:val="0049643B"/>
    <w:rsid w:val="00496445"/>
    <w:rsid w:val="0049647E"/>
    <w:rsid w:val="00496549"/>
    <w:rsid w:val="004966E2"/>
    <w:rsid w:val="00496CF9"/>
    <w:rsid w:val="00496E5A"/>
    <w:rsid w:val="00496E62"/>
    <w:rsid w:val="00497773"/>
    <w:rsid w:val="004977FC"/>
    <w:rsid w:val="00497DFA"/>
    <w:rsid w:val="00497FCE"/>
    <w:rsid w:val="004A0118"/>
    <w:rsid w:val="004A03A9"/>
    <w:rsid w:val="004A046A"/>
    <w:rsid w:val="004A0703"/>
    <w:rsid w:val="004A076F"/>
    <w:rsid w:val="004A0912"/>
    <w:rsid w:val="004A099F"/>
    <w:rsid w:val="004A0BA7"/>
    <w:rsid w:val="004A0DCA"/>
    <w:rsid w:val="004A0E30"/>
    <w:rsid w:val="004A0E45"/>
    <w:rsid w:val="004A0F8C"/>
    <w:rsid w:val="004A1137"/>
    <w:rsid w:val="004A11BB"/>
    <w:rsid w:val="004A15D1"/>
    <w:rsid w:val="004A1C21"/>
    <w:rsid w:val="004A1D55"/>
    <w:rsid w:val="004A1F30"/>
    <w:rsid w:val="004A1F68"/>
    <w:rsid w:val="004A210B"/>
    <w:rsid w:val="004A22DF"/>
    <w:rsid w:val="004A23CA"/>
    <w:rsid w:val="004A250D"/>
    <w:rsid w:val="004A26AC"/>
    <w:rsid w:val="004A26EC"/>
    <w:rsid w:val="004A295C"/>
    <w:rsid w:val="004A2F25"/>
    <w:rsid w:val="004A3743"/>
    <w:rsid w:val="004A37A1"/>
    <w:rsid w:val="004A393E"/>
    <w:rsid w:val="004A394D"/>
    <w:rsid w:val="004A3AA4"/>
    <w:rsid w:val="004A3B48"/>
    <w:rsid w:val="004A3F3E"/>
    <w:rsid w:val="004A40CA"/>
    <w:rsid w:val="004A41B3"/>
    <w:rsid w:val="004A41FC"/>
    <w:rsid w:val="004A432A"/>
    <w:rsid w:val="004A444C"/>
    <w:rsid w:val="004A461A"/>
    <w:rsid w:val="004A4657"/>
    <w:rsid w:val="004A4807"/>
    <w:rsid w:val="004A4AD3"/>
    <w:rsid w:val="004A4AE7"/>
    <w:rsid w:val="004A4B7B"/>
    <w:rsid w:val="004A4C24"/>
    <w:rsid w:val="004A4D9D"/>
    <w:rsid w:val="004A4EA3"/>
    <w:rsid w:val="004A5049"/>
    <w:rsid w:val="004A505E"/>
    <w:rsid w:val="004A5105"/>
    <w:rsid w:val="004A5CAA"/>
    <w:rsid w:val="004A5EB7"/>
    <w:rsid w:val="004A5F64"/>
    <w:rsid w:val="004A5F7C"/>
    <w:rsid w:val="004A631D"/>
    <w:rsid w:val="004A6637"/>
    <w:rsid w:val="004A67A2"/>
    <w:rsid w:val="004A6899"/>
    <w:rsid w:val="004A693E"/>
    <w:rsid w:val="004A6A2C"/>
    <w:rsid w:val="004A6F03"/>
    <w:rsid w:val="004A7192"/>
    <w:rsid w:val="004A725E"/>
    <w:rsid w:val="004A72C4"/>
    <w:rsid w:val="004A7337"/>
    <w:rsid w:val="004A73C4"/>
    <w:rsid w:val="004A757B"/>
    <w:rsid w:val="004A78F8"/>
    <w:rsid w:val="004A79B2"/>
    <w:rsid w:val="004A7A1D"/>
    <w:rsid w:val="004A7AF4"/>
    <w:rsid w:val="004A7BE3"/>
    <w:rsid w:val="004A7C04"/>
    <w:rsid w:val="004B0323"/>
    <w:rsid w:val="004B05AB"/>
    <w:rsid w:val="004B05E1"/>
    <w:rsid w:val="004B0685"/>
    <w:rsid w:val="004B0C8F"/>
    <w:rsid w:val="004B0DF9"/>
    <w:rsid w:val="004B1075"/>
    <w:rsid w:val="004B1219"/>
    <w:rsid w:val="004B155B"/>
    <w:rsid w:val="004B17F0"/>
    <w:rsid w:val="004B1C7A"/>
    <w:rsid w:val="004B1DE9"/>
    <w:rsid w:val="004B1E78"/>
    <w:rsid w:val="004B2662"/>
    <w:rsid w:val="004B2686"/>
    <w:rsid w:val="004B2948"/>
    <w:rsid w:val="004B2B12"/>
    <w:rsid w:val="004B2B33"/>
    <w:rsid w:val="004B307F"/>
    <w:rsid w:val="004B3275"/>
    <w:rsid w:val="004B35E7"/>
    <w:rsid w:val="004B35EC"/>
    <w:rsid w:val="004B36E1"/>
    <w:rsid w:val="004B38F2"/>
    <w:rsid w:val="004B3A13"/>
    <w:rsid w:val="004B3A31"/>
    <w:rsid w:val="004B3AB8"/>
    <w:rsid w:val="004B3B99"/>
    <w:rsid w:val="004B3FDD"/>
    <w:rsid w:val="004B400E"/>
    <w:rsid w:val="004B40E9"/>
    <w:rsid w:val="004B4337"/>
    <w:rsid w:val="004B49A4"/>
    <w:rsid w:val="004B564A"/>
    <w:rsid w:val="004B58B7"/>
    <w:rsid w:val="004B5B1D"/>
    <w:rsid w:val="004B5B99"/>
    <w:rsid w:val="004B5BA9"/>
    <w:rsid w:val="004B63E8"/>
    <w:rsid w:val="004B6C78"/>
    <w:rsid w:val="004B6DBD"/>
    <w:rsid w:val="004B713B"/>
    <w:rsid w:val="004B7154"/>
    <w:rsid w:val="004B7839"/>
    <w:rsid w:val="004B791A"/>
    <w:rsid w:val="004B7E8F"/>
    <w:rsid w:val="004C0051"/>
    <w:rsid w:val="004C029F"/>
    <w:rsid w:val="004C032D"/>
    <w:rsid w:val="004C05B8"/>
    <w:rsid w:val="004C091E"/>
    <w:rsid w:val="004C0E13"/>
    <w:rsid w:val="004C0ECA"/>
    <w:rsid w:val="004C1319"/>
    <w:rsid w:val="004C1326"/>
    <w:rsid w:val="004C14FA"/>
    <w:rsid w:val="004C17C4"/>
    <w:rsid w:val="004C17DF"/>
    <w:rsid w:val="004C180D"/>
    <w:rsid w:val="004C1A45"/>
    <w:rsid w:val="004C1BCD"/>
    <w:rsid w:val="004C1C8A"/>
    <w:rsid w:val="004C1E8A"/>
    <w:rsid w:val="004C1ECF"/>
    <w:rsid w:val="004C2072"/>
    <w:rsid w:val="004C2081"/>
    <w:rsid w:val="004C2120"/>
    <w:rsid w:val="004C30AC"/>
    <w:rsid w:val="004C3142"/>
    <w:rsid w:val="004C33A5"/>
    <w:rsid w:val="004C34A0"/>
    <w:rsid w:val="004C34C5"/>
    <w:rsid w:val="004C35EF"/>
    <w:rsid w:val="004C36DD"/>
    <w:rsid w:val="004C36E6"/>
    <w:rsid w:val="004C389F"/>
    <w:rsid w:val="004C3A47"/>
    <w:rsid w:val="004C3A96"/>
    <w:rsid w:val="004C3E0C"/>
    <w:rsid w:val="004C3E30"/>
    <w:rsid w:val="004C41E6"/>
    <w:rsid w:val="004C426F"/>
    <w:rsid w:val="004C433F"/>
    <w:rsid w:val="004C45A2"/>
    <w:rsid w:val="004C4A5B"/>
    <w:rsid w:val="004C4B85"/>
    <w:rsid w:val="004C4CCE"/>
    <w:rsid w:val="004C504C"/>
    <w:rsid w:val="004C5065"/>
    <w:rsid w:val="004C55E7"/>
    <w:rsid w:val="004C5673"/>
    <w:rsid w:val="004C57A8"/>
    <w:rsid w:val="004C5AD8"/>
    <w:rsid w:val="004C5D5C"/>
    <w:rsid w:val="004C5EE7"/>
    <w:rsid w:val="004C6072"/>
    <w:rsid w:val="004C6149"/>
    <w:rsid w:val="004C6414"/>
    <w:rsid w:val="004C6651"/>
    <w:rsid w:val="004C6A08"/>
    <w:rsid w:val="004C6D63"/>
    <w:rsid w:val="004C7084"/>
    <w:rsid w:val="004C70CD"/>
    <w:rsid w:val="004C7781"/>
    <w:rsid w:val="004C7B3F"/>
    <w:rsid w:val="004C7CDB"/>
    <w:rsid w:val="004D00C4"/>
    <w:rsid w:val="004D01DA"/>
    <w:rsid w:val="004D089D"/>
    <w:rsid w:val="004D09A4"/>
    <w:rsid w:val="004D0A8C"/>
    <w:rsid w:val="004D0ADE"/>
    <w:rsid w:val="004D0AF9"/>
    <w:rsid w:val="004D0F47"/>
    <w:rsid w:val="004D13F9"/>
    <w:rsid w:val="004D153A"/>
    <w:rsid w:val="004D1609"/>
    <w:rsid w:val="004D1B4B"/>
    <w:rsid w:val="004D1CA1"/>
    <w:rsid w:val="004D1CFF"/>
    <w:rsid w:val="004D1D30"/>
    <w:rsid w:val="004D1DBC"/>
    <w:rsid w:val="004D1DC6"/>
    <w:rsid w:val="004D2030"/>
    <w:rsid w:val="004D2137"/>
    <w:rsid w:val="004D24F9"/>
    <w:rsid w:val="004D2563"/>
    <w:rsid w:val="004D2631"/>
    <w:rsid w:val="004D2A5C"/>
    <w:rsid w:val="004D3246"/>
    <w:rsid w:val="004D337E"/>
    <w:rsid w:val="004D340A"/>
    <w:rsid w:val="004D34D0"/>
    <w:rsid w:val="004D35A2"/>
    <w:rsid w:val="004D3B7A"/>
    <w:rsid w:val="004D3BD5"/>
    <w:rsid w:val="004D3DAB"/>
    <w:rsid w:val="004D4189"/>
    <w:rsid w:val="004D438A"/>
    <w:rsid w:val="004D43E9"/>
    <w:rsid w:val="004D4985"/>
    <w:rsid w:val="004D4CF0"/>
    <w:rsid w:val="004D4D10"/>
    <w:rsid w:val="004D52A3"/>
    <w:rsid w:val="004D5747"/>
    <w:rsid w:val="004D5940"/>
    <w:rsid w:val="004D5A35"/>
    <w:rsid w:val="004D5F90"/>
    <w:rsid w:val="004D6631"/>
    <w:rsid w:val="004D6D53"/>
    <w:rsid w:val="004D6E84"/>
    <w:rsid w:val="004D71B2"/>
    <w:rsid w:val="004D7426"/>
    <w:rsid w:val="004D7887"/>
    <w:rsid w:val="004D7984"/>
    <w:rsid w:val="004D7CE2"/>
    <w:rsid w:val="004D7D55"/>
    <w:rsid w:val="004D7DD5"/>
    <w:rsid w:val="004D7F77"/>
    <w:rsid w:val="004E0291"/>
    <w:rsid w:val="004E02A5"/>
    <w:rsid w:val="004E07BF"/>
    <w:rsid w:val="004E095D"/>
    <w:rsid w:val="004E0BE2"/>
    <w:rsid w:val="004E0C76"/>
    <w:rsid w:val="004E0E2B"/>
    <w:rsid w:val="004E11D4"/>
    <w:rsid w:val="004E13BB"/>
    <w:rsid w:val="004E17D3"/>
    <w:rsid w:val="004E18A2"/>
    <w:rsid w:val="004E1D49"/>
    <w:rsid w:val="004E28B6"/>
    <w:rsid w:val="004E28DD"/>
    <w:rsid w:val="004E2C7B"/>
    <w:rsid w:val="004E2C8F"/>
    <w:rsid w:val="004E2D0C"/>
    <w:rsid w:val="004E2DB7"/>
    <w:rsid w:val="004E2EA1"/>
    <w:rsid w:val="004E324C"/>
    <w:rsid w:val="004E333D"/>
    <w:rsid w:val="004E358F"/>
    <w:rsid w:val="004E37C0"/>
    <w:rsid w:val="004E37FB"/>
    <w:rsid w:val="004E3AA6"/>
    <w:rsid w:val="004E41DE"/>
    <w:rsid w:val="004E4740"/>
    <w:rsid w:val="004E4776"/>
    <w:rsid w:val="004E49FA"/>
    <w:rsid w:val="004E4D56"/>
    <w:rsid w:val="004E4F94"/>
    <w:rsid w:val="004E51FD"/>
    <w:rsid w:val="004E5331"/>
    <w:rsid w:val="004E57C0"/>
    <w:rsid w:val="004E591A"/>
    <w:rsid w:val="004E5961"/>
    <w:rsid w:val="004E5E3B"/>
    <w:rsid w:val="004E5F93"/>
    <w:rsid w:val="004E607B"/>
    <w:rsid w:val="004E6241"/>
    <w:rsid w:val="004E67D3"/>
    <w:rsid w:val="004E687B"/>
    <w:rsid w:val="004E7998"/>
    <w:rsid w:val="004E7B66"/>
    <w:rsid w:val="004E7BD7"/>
    <w:rsid w:val="004E7BFD"/>
    <w:rsid w:val="004E7D0C"/>
    <w:rsid w:val="004E7D0F"/>
    <w:rsid w:val="004F00F2"/>
    <w:rsid w:val="004F0F11"/>
    <w:rsid w:val="004F104B"/>
    <w:rsid w:val="004F113B"/>
    <w:rsid w:val="004F1413"/>
    <w:rsid w:val="004F1AFC"/>
    <w:rsid w:val="004F1B6E"/>
    <w:rsid w:val="004F1FAA"/>
    <w:rsid w:val="004F2421"/>
    <w:rsid w:val="004F2619"/>
    <w:rsid w:val="004F28CB"/>
    <w:rsid w:val="004F294D"/>
    <w:rsid w:val="004F2A51"/>
    <w:rsid w:val="004F2CF2"/>
    <w:rsid w:val="004F2EE9"/>
    <w:rsid w:val="004F3198"/>
    <w:rsid w:val="004F3881"/>
    <w:rsid w:val="004F3A03"/>
    <w:rsid w:val="004F3B43"/>
    <w:rsid w:val="004F3D70"/>
    <w:rsid w:val="004F3E63"/>
    <w:rsid w:val="004F4014"/>
    <w:rsid w:val="004F44D5"/>
    <w:rsid w:val="004F4618"/>
    <w:rsid w:val="004F472A"/>
    <w:rsid w:val="004F4772"/>
    <w:rsid w:val="004F48DB"/>
    <w:rsid w:val="004F493E"/>
    <w:rsid w:val="004F4B9A"/>
    <w:rsid w:val="004F5022"/>
    <w:rsid w:val="004F510A"/>
    <w:rsid w:val="004F518D"/>
    <w:rsid w:val="004F5572"/>
    <w:rsid w:val="004F55C1"/>
    <w:rsid w:val="004F5AE7"/>
    <w:rsid w:val="004F5FF6"/>
    <w:rsid w:val="004F6082"/>
    <w:rsid w:val="004F6422"/>
    <w:rsid w:val="004F6577"/>
    <w:rsid w:val="004F6685"/>
    <w:rsid w:val="004F66AA"/>
    <w:rsid w:val="004F67EE"/>
    <w:rsid w:val="004F68FD"/>
    <w:rsid w:val="004F6E69"/>
    <w:rsid w:val="004F730F"/>
    <w:rsid w:val="004F7546"/>
    <w:rsid w:val="004F7A4E"/>
    <w:rsid w:val="004F7CE6"/>
    <w:rsid w:val="005006AC"/>
    <w:rsid w:val="005008CA"/>
    <w:rsid w:val="00500D60"/>
    <w:rsid w:val="005010E7"/>
    <w:rsid w:val="0050148E"/>
    <w:rsid w:val="0050151B"/>
    <w:rsid w:val="00502024"/>
    <w:rsid w:val="00502051"/>
    <w:rsid w:val="00502664"/>
    <w:rsid w:val="00502704"/>
    <w:rsid w:val="005027DC"/>
    <w:rsid w:val="00502B66"/>
    <w:rsid w:val="0050352F"/>
    <w:rsid w:val="00503B9F"/>
    <w:rsid w:val="00503E07"/>
    <w:rsid w:val="005043B5"/>
    <w:rsid w:val="005045E4"/>
    <w:rsid w:val="00504715"/>
    <w:rsid w:val="005049CA"/>
    <w:rsid w:val="00504D7B"/>
    <w:rsid w:val="00504E14"/>
    <w:rsid w:val="005054A1"/>
    <w:rsid w:val="00505599"/>
    <w:rsid w:val="005056AA"/>
    <w:rsid w:val="005057F3"/>
    <w:rsid w:val="0050580E"/>
    <w:rsid w:val="005063C1"/>
    <w:rsid w:val="005066A2"/>
    <w:rsid w:val="00506C7D"/>
    <w:rsid w:val="0050721B"/>
    <w:rsid w:val="00507527"/>
    <w:rsid w:val="005077FF"/>
    <w:rsid w:val="005078C5"/>
    <w:rsid w:val="00507D43"/>
    <w:rsid w:val="00507F09"/>
    <w:rsid w:val="005106F4"/>
    <w:rsid w:val="005108C0"/>
    <w:rsid w:val="00510992"/>
    <w:rsid w:val="00510F2F"/>
    <w:rsid w:val="005111D1"/>
    <w:rsid w:val="00511398"/>
    <w:rsid w:val="0051154B"/>
    <w:rsid w:val="00511832"/>
    <w:rsid w:val="00511DAB"/>
    <w:rsid w:val="00512060"/>
    <w:rsid w:val="005122D3"/>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CD"/>
    <w:rsid w:val="00514036"/>
    <w:rsid w:val="0051403B"/>
    <w:rsid w:val="005144E9"/>
    <w:rsid w:val="005145C8"/>
    <w:rsid w:val="005147F1"/>
    <w:rsid w:val="00514A12"/>
    <w:rsid w:val="00514BE9"/>
    <w:rsid w:val="00514C50"/>
    <w:rsid w:val="00515210"/>
    <w:rsid w:val="00515329"/>
    <w:rsid w:val="005155FC"/>
    <w:rsid w:val="00515878"/>
    <w:rsid w:val="00515A09"/>
    <w:rsid w:val="00515A6F"/>
    <w:rsid w:val="00515A71"/>
    <w:rsid w:val="00515BE9"/>
    <w:rsid w:val="00516816"/>
    <w:rsid w:val="0051699F"/>
    <w:rsid w:val="005170CB"/>
    <w:rsid w:val="005174C8"/>
    <w:rsid w:val="0051758F"/>
    <w:rsid w:val="00517694"/>
    <w:rsid w:val="005176CB"/>
    <w:rsid w:val="00517B4A"/>
    <w:rsid w:val="00517ED7"/>
    <w:rsid w:val="00520010"/>
    <w:rsid w:val="00520560"/>
    <w:rsid w:val="0052063D"/>
    <w:rsid w:val="0052070B"/>
    <w:rsid w:val="00520815"/>
    <w:rsid w:val="00520959"/>
    <w:rsid w:val="0052096B"/>
    <w:rsid w:val="005209F4"/>
    <w:rsid w:val="00520D7C"/>
    <w:rsid w:val="005213BE"/>
    <w:rsid w:val="005214E2"/>
    <w:rsid w:val="0052169A"/>
    <w:rsid w:val="00521707"/>
    <w:rsid w:val="00521A33"/>
    <w:rsid w:val="00522001"/>
    <w:rsid w:val="00522229"/>
    <w:rsid w:val="005222D4"/>
    <w:rsid w:val="005223AA"/>
    <w:rsid w:val="0052252B"/>
    <w:rsid w:val="00522F97"/>
    <w:rsid w:val="005233AF"/>
    <w:rsid w:val="00523731"/>
    <w:rsid w:val="0052392E"/>
    <w:rsid w:val="00523BBD"/>
    <w:rsid w:val="00523E54"/>
    <w:rsid w:val="00524014"/>
    <w:rsid w:val="005240F6"/>
    <w:rsid w:val="005244F8"/>
    <w:rsid w:val="00524A08"/>
    <w:rsid w:val="00524ACE"/>
    <w:rsid w:val="00524C8C"/>
    <w:rsid w:val="00525CA2"/>
    <w:rsid w:val="005260B1"/>
    <w:rsid w:val="0052621F"/>
    <w:rsid w:val="00526601"/>
    <w:rsid w:val="00526620"/>
    <w:rsid w:val="00526EA9"/>
    <w:rsid w:val="00527053"/>
    <w:rsid w:val="00527058"/>
    <w:rsid w:val="005272E5"/>
    <w:rsid w:val="00527BBF"/>
    <w:rsid w:val="00527C8E"/>
    <w:rsid w:val="00527D31"/>
    <w:rsid w:val="00527FED"/>
    <w:rsid w:val="00530527"/>
    <w:rsid w:val="005305F1"/>
    <w:rsid w:val="005306CA"/>
    <w:rsid w:val="00530AB8"/>
    <w:rsid w:val="00530CB8"/>
    <w:rsid w:val="00530E2D"/>
    <w:rsid w:val="00530F75"/>
    <w:rsid w:val="00530F77"/>
    <w:rsid w:val="0053154C"/>
    <w:rsid w:val="00531C38"/>
    <w:rsid w:val="00531F2D"/>
    <w:rsid w:val="00532592"/>
    <w:rsid w:val="005325BA"/>
    <w:rsid w:val="00532892"/>
    <w:rsid w:val="005329AC"/>
    <w:rsid w:val="00532E01"/>
    <w:rsid w:val="00532F0D"/>
    <w:rsid w:val="00533139"/>
    <w:rsid w:val="00533166"/>
    <w:rsid w:val="00533172"/>
    <w:rsid w:val="00533216"/>
    <w:rsid w:val="00533466"/>
    <w:rsid w:val="0053359C"/>
    <w:rsid w:val="005335EE"/>
    <w:rsid w:val="00533C94"/>
    <w:rsid w:val="00533D03"/>
    <w:rsid w:val="00533EF5"/>
    <w:rsid w:val="005341D2"/>
    <w:rsid w:val="00534230"/>
    <w:rsid w:val="0053433D"/>
    <w:rsid w:val="0053501B"/>
    <w:rsid w:val="005354B8"/>
    <w:rsid w:val="005354E4"/>
    <w:rsid w:val="005356F4"/>
    <w:rsid w:val="00535700"/>
    <w:rsid w:val="00535B7A"/>
    <w:rsid w:val="00535BF6"/>
    <w:rsid w:val="00535F1E"/>
    <w:rsid w:val="00535F79"/>
    <w:rsid w:val="00536109"/>
    <w:rsid w:val="005362D8"/>
    <w:rsid w:val="00536439"/>
    <w:rsid w:val="00536585"/>
    <w:rsid w:val="00536641"/>
    <w:rsid w:val="005368C0"/>
    <w:rsid w:val="00536B22"/>
    <w:rsid w:val="00537459"/>
    <w:rsid w:val="0053770B"/>
    <w:rsid w:val="0053770F"/>
    <w:rsid w:val="0053788B"/>
    <w:rsid w:val="00537A4C"/>
    <w:rsid w:val="00537A9A"/>
    <w:rsid w:val="00537C83"/>
    <w:rsid w:val="00537DD7"/>
    <w:rsid w:val="00537F63"/>
    <w:rsid w:val="005402CA"/>
    <w:rsid w:val="005406E7"/>
    <w:rsid w:val="00540912"/>
    <w:rsid w:val="00540A0E"/>
    <w:rsid w:val="00540CF2"/>
    <w:rsid w:val="00540E6A"/>
    <w:rsid w:val="00540E7A"/>
    <w:rsid w:val="005411E5"/>
    <w:rsid w:val="0054131C"/>
    <w:rsid w:val="00541676"/>
    <w:rsid w:val="00541881"/>
    <w:rsid w:val="005419A7"/>
    <w:rsid w:val="00541D23"/>
    <w:rsid w:val="0054211D"/>
    <w:rsid w:val="005421F4"/>
    <w:rsid w:val="005422F0"/>
    <w:rsid w:val="00542789"/>
    <w:rsid w:val="0054291C"/>
    <w:rsid w:val="00542B8E"/>
    <w:rsid w:val="0054325C"/>
    <w:rsid w:val="0054332A"/>
    <w:rsid w:val="005433F2"/>
    <w:rsid w:val="00543416"/>
    <w:rsid w:val="005435A1"/>
    <w:rsid w:val="005435C6"/>
    <w:rsid w:val="00543898"/>
    <w:rsid w:val="00543EC7"/>
    <w:rsid w:val="00543F3D"/>
    <w:rsid w:val="00544034"/>
    <w:rsid w:val="005444A8"/>
    <w:rsid w:val="005449D7"/>
    <w:rsid w:val="005449FE"/>
    <w:rsid w:val="00544E77"/>
    <w:rsid w:val="005452F5"/>
    <w:rsid w:val="00545426"/>
    <w:rsid w:val="0054555E"/>
    <w:rsid w:val="00545A5E"/>
    <w:rsid w:val="00545A7A"/>
    <w:rsid w:val="00545BDC"/>
    <w:rsid w:val="0054615B"/>
    <w:rsid w:val="0054663E"/>
    <w:rsid w:val="00546DE2"/>
    <w:rsid w:val="005471B4"/>
    <w:rsid w:val="0054769D"/>
    <w:rsid w:val="00547852"/>
    <w:rsid w:val="00547870"/>
    <w:rsid w:val="005478B9"/>
    <w:rsid w:val="00547A0E"/>
    <w:rsid w:val="00547CFB"/>
    <w:rsid w:val="00547DB3"/>
    <w:rsid w:val="00550172"/>
    <w:rsid w:val="0055110A"/>
    <w:rsid w:val="005511D9"/>
    <w:rsid w:val="00551393"/>
    <w:rsid w:val="00551456"/>
    <w:rsid w:val="00551B1B"/>
    <w:rsid w:val="00551B93"/>
    <w:rsid w:val="005525E6"/>
    <w:rsid w:val="00552678"/>
    <w:rsid w:val="00552F06"/>
    <w:rsid w:val="0055323B"/>
    <w:rsid w:val="00553385"/>
    <w:rsid w:val="00553565"/>
    <w:rsid w:val="00553B90"/>
    <w:rsid w:val="005540C2"/>
    <w:rsid w:val="005543E1"/>
    <w:rsid w:val="00554A96"/>
    <w:rsid w:val="005553F5"/>
    <w:rsid w:val="00555579"/>
    <w:rsid w:val="005555B0"/>
    <w:rsid w:val="0055561B"/>
    <w:rsid w:val="0055568B"/>
    <w:rsid w:val="00555AA7"/>
    <w:rsid w:val="00555D31"/>
    <w:rsid w:val="0055610E"/>
    <w:rsid w:val="005561C0"/>
    <w:rsid w:val="00556303"/>
    <w:rsid w:val="005563A0"/>
    <w:rsid w:val="00556956"/>
    <w:rsid w:val="0055697A"/>
    <w:rsid w:val="005569C5"/>
    <w:rsid w:val="00556C5B"/>
    <w:rsid w:val="00556C9F"/>
    <w:rsid w:val="00557113"/>
    <w:rsid w:val="00557645"/>
    <w:rsid w:val="005577E1"/>
    <w:rsid w:val="0055797C"/>
    <w:rsid w:val="00557A62"/>
    <w:rsid w:val="00557B25"/>
    <w:rsid w:val="00557B2C"/>
    <w:rsid w:val="00557B88"/>
    <w:rsid w:val="00557C0C"/>
    <w:rsid w:val="00557F7D"/>
    <w:rsid w:val="00560135"/>
    <w:rsid w:val="005605D6"/>
    <w:rsid w:val="005609C1"/>
    <w:rsid w:val="00560AE7"/>
    <w:rsid w:val="00560AE9"/>
    <w:rsid w:val="0056113C"/>
    <w:rsid w:val="005611A5"/>
    <w:rsid w:val="00561651"/>
    <w:rsid w:val="00561B35"/>
    <w:rsid w:val="00561C65"/>
    <w:rsid w:val="005620DF"/>
    <w:rsid w:val="00562121"/>
    <w:rsid w:val="00562240"/>
    <w:rsid w:val="00562576"/>
    <w:rsid w:val="00562886"/>
    <w:rsid w:val="00562F46"/>
    <w:rsid w:val="00563243"/>
    <w:rsid w:val="00563F44"/>
    <w:rsid w:val="005643B8"/>
    <w:rsid w:val="005643E8"/>
    <w:rsid w:val="0056444C"/>
    <w:rsid w:val="00564468"/>
    <w:rsid w:val="00564581"/>
    <w:rsid w:val="00564713"/>
    <w:rsid w:val="00564729"/>
    <w:rsid w:val="00564932"/>
    <w:rsid w:val="00564D22"/>
    <w:rsid w:val="0056549D"/>
    <w:rsid w:val="0056591A"/>
    <w:rsid w:val="00565959"/>
    <w:rsid w:val="0056670B"/>
    <w:rsid w:val="0056672B"/>
    <w:rsid w:val="00566AEC"/>
    <w:rsid w:val="00566C0D"/>
    <w:rsid w:val="00566CC4"/>
    <w:rsid w:val="00566E25"/>
    <w:rsid w:val="0056704C"/>
    <w:rsid w:val="005670AD"/>
    <w:rsid w:val="00567306"/>
    <w:rsid w:val="0056794A"/>
    <w:rsid w:val="00567DA3"/>
    <w:rsid w:val="005701EF"/>
    <w:rsid w:val="005703CE"/>
    <w:rsid w:val="005704A1"/>
    <w:rsid w:val="005709F5"/>
    <w:rsid w:val="00570AE4"/>
    <w:rsid w:val="00570BCA"/>
    <w:rsid w:val="00570D83"/>
    <w:rsid w:val="00570D9C"/>
    <w:rsid w:val="00570DA6"/>
    <w:rsid w:val="00570E79"/>
    <w:rsid w:val="0057124E"/>
    <w:rsid w:val="0057156F"/>
    <w:rsid w:val="00571C6D"/>
    <w:rsid w:val="005723E4"/>
    <w:rsid w:val="00572666"/>
    <w:rsid w:val="0057299B"/>
    <w:rsid w:val="00572AB5"/>
    <w:rsid w:val="00572DD9"/>
    <w:rsid w:val="00573048"/>
    <w:rsid w:val="00573050"/>
    <w:rsid w:val="0057354F"/>
    <w:rsid w:val="005737F9"/>
    <w:rsid w:val="00573D80"/>
    <w:rsid w:val="00573DA2"/>
    <w:rsid w:val="00573DF6"/>
    <w:rsid w:val="00573E95"/>
    <w:rsid w:val="00573F7B"/>
    <w:rsid w:val="0057423F"/>
    <w:rsid w:val="00574521"/>
    <w:rsid w:val="0057463D"/>
    <w:rsid w:val="005749C5"/>
    <w:rsid w:val="00574F85"/>
    <w:rsid w:val="00575666"/>
    <w:rsid w:val="005756E0"/>
    <w:rsid w:val="00575B96"/>
    <w:rsid w:val="00575EF0"/>
    <w:rsid w:val="00575F9C"/>
    <w:rsid w:val="00576019"/>
    <w:rsid w:val="00576028"/>
    <w:rsid w:val="0057631A"/>
    <w:rsid w:val="00576436"/>
    <w:rsid w:val="0057651F"/>
    <w:rsid w:val="00576700"/>
    <w:rsid w:val="00576849"/>
    <w:rsid w:val="0057691C"/>
    <w:rsid w:val="00577059"/>
    <w:rsid w:val="00577256"/>
    <w:rsid w:val="005774AB"/>
    <w:rsid w:val="005777C9"/>
    <w:rsid w:val="00577AD4"/>
    <w:rsid w:val="00577B93"/>
    <w:rsid w:val="00577C50"/>
    <w:rsid w:val="00577C62"/>
    <w:rsid w:val="00577DA4"/>
    <w:rsid w:val="00577F4D"/>
    <w:rsid w:val="00580333"/>
    <w:rsid w:val="00580519"/>
    <w:rsid w:val="005809D7"/>
    <w:rsid w:val="00580A82"/>
    <w:rsid w:val="00580BB0"/>
    <w:rsid w:val="00580E7A"/>
    <w:rsid w:val="005810D6"/>
    <w:rsid w:val="0058118B"/>
    <w:rsid w:val="00581293"/>
    <w:rsid w:val="005816EA"/>
    <w:rsid w:val="00581839"/>
    <w:rsid w:val="00581ECF"/>
    <w:rsid w:val="00581EE8"/>
    <w:rsid w:val="0058216C"/>
    <w:rsid w:val="00582390"/>
    <w:rsid w:val="0058264A"/>
    <w:rsid w:val="00582792"/>
    <w:rsid w:val="00582D3E"/>
    <w:rsid w:val="00583467"/>
    <w:rsid w:val="00583473"/>
    <w:rsid w:val="005838F3"/>
    <w:rsid w:val="00583B4A"/>
    <w:rsid w:val="00583E16"/>
    <w:rsid w:val="00583EBF"/>
    <w:rsid w:val="005840E9"/>
    <w:rsid w:val="0058410C"/>
    <w:rsid w:val="0058458D"/>
    <w:rsid w:val="0058475E"/>
    <w:rsid w:val="00584CDA"/>
    <w:rsid w:val="00584CF7"/>
    <w:rsid w:val="00584D4A"/>
    <w:rsid w:val="0058545F"/>
    <w:rsid w:val="005854E3"/>
    <w:rsid w:val="0058598E"/>
    <w:rsid w:val="00585DF5"/>
    <w:rsid w:val="00586132"/>
    <w:rsid w:val="00586226"/>
    <w:rsid w:val="00586459"/>
    <w:rsid w:val="00586544"/>
    <w:rsid w:val="005865B6"/>
    <w:rsid w:val="005867DA"/>
    <w:rsid w:val="00586D96"/>
    <w:rsid w:val="00586DE8"/>
    <w:rsid w:val="005870CD"/>
    <w:rsid w:val="00587115"/>
    <w:rsid w:val="00587236"/>
    <w:rsid w:val="005878C6"/>
    <w:rsid w:val="00587A43"/>
    <w:rsid w:val="00587A84"/>
    <w:rsid w:val="00587B90"/>
    <w:rsid w:val="005900F4"/>
    <w:rsid w:val="005901BE"/>
    <w:rsid w:val="0059024D"/>
    <w:rsid w:val="0059040E"/>
    <w:rsid w:val="00590BE5"/>
    <w:rsid w:val="0059128B"/>
    <w:rsid w:val="005913A9"/>
    <w:rsid w:val="005914E0"/>
    <w:rsid w:val="00591507"/>
    <w:rsid w:val="00591C06"/>
    <w:rsid w:val="0059244F"/>
    <w:rsid w:val="00592581"/>
    <w:rsid w:val="0059258F"/>
    <w:rsid w:val="00592918"/>
    <w:rsid w:val="00592CE7"/>
    <w:rsid w:val="00592EB3"/>
    <w:rsid w:val="00592FD6"/>
    <w:rsid w:val="00593005"/>
    <w:rsid w:val="0059396D"/>
    <w:rsid w:val="00593C19"/>
    <w:rsid w:val="00593EAA"/>
    <w:rsid w:val="0059400F"/>
    <w:rsid w:val="00594433"/>
    <w:rsid w:val="00594645"/>
    <w:rsid w:val="005949B6"/>
    <w:rsid w:val="00594A54"/>
    <w:rsid w:val="00594B90"/>
    <w:rsid w:val="00595107"/>
    <w:rsid w:val="0059530E"/>
    <w:rsid w:val="00595394"/>
    <w:rsid w:val="005956EC"/>
    <w:rsid w:val="00595BFD"/>
    <w:rsid w:val="00595CDB"/>
    <w:rsid w:val="00595DFF"/>
    <w:rsid w:val="00595F0D"/>
    <w:rsid w:val="0059600B"/>
    <w:rsid w:val="00596016"/>
    <w:rsid w:val="0059671E"/>
    <w:rsid w:val="00596CB4"/>
    <w:rsid w:val="00597595"/>
    <w:rsid w:val="00597A45"/>
    <w:rsid w:val="00597A65"/>
    <w:rsid w:val="00597A69"/>
    <w:rsid w:val="00597AE9"/>
    <w:rsid w:val="00597BB5"/>
    <w:rsid w:val="00597DF1"/>
    <w:rsid w:val="00597F1F"/>
    <w:rsid w:val="005A016C"/>
    <w:rsid w:val="005A0569"/>
    <w:rsid w:val="005A0637"/>
    <w:rsid w:val="005A0D97"/>
    <w:rsid w:val="005A136E"/>
    <w:rsid w:val="005A13F8"/>
    <w:rsid w:val="005A15EC"/>
    <w:rsid w:val="005A1672"/>
    <w:rsid w:val="005A1878"/>
    <w:rsid w:val="005A1B77"/>
    <w:rsid w:val="005A214D"/>
    <w:rsid w:val="005A231D"/>
    <w:rsid w:val="005A2375"/>
    <w:rsid w:val="005A2753"/>
    <w:rsid w:val="005A28C8"/>
    <w:rsid w:val="005A28CB"/>
    <w:rsid w:val="005A2A88"/>
    <w:rsid w:val="005A2AA3"/>
    <w:rsid w:val="005A306E"/>
    <w:rsid w:val="005A3078"/>
    <w:rsid w:val="005A380A"/>
    <w:rsid w:val="005A43E1"/>
    <w:rsid w:val="005A45E4"/>
    <w:rsid w:val="005A4AEC"/>
    <w:rsid w:val="005A4C43"/>
    <w:rsid w:val="005A4C55"/>
    <w:rsid w:val="005A4CDA"/>
    <w:rsid w:val="005A4D75"/>
    <w:rsid w:val="005A4DBB"/>
    <w:rsid w:val="005A4FB5"/>
    <w:rsid w:val="005A5429"/>
    <w:rsid w:val="005A542B"/>
    <w:rsid w:val="005A59F1"/>
    <w:rsid w:val="005A5D70"/>
    <w:rsid w:val="005A5EC6"/>
    <w:rsid w:val="005A608A"/>
    <w:rsid w:val="005A6260"/>
    <w:rsid w:val="005A6485"/>
    <w:rsid w:val="005A6700"/>
    <w:rsid w:val="005A69FA"/>
    <w:rsid w:val="005A70F7"/>
    <w:rsid w:val="005A7609"/>
    <w:rsid w:val="005A78DE"/>
    <w:rsid w:val="005A7B50"/>
    <w:rsid w:val="005A7C0C"/>
    <w:rsid w:val="005A7C7A"/>
    <w:rsid w:val="005A7E48"/>
    <w:rsid w:val="005A7E75"/>
    <w:rsid w:val="005A7FB2"/>
    <w:rsid w:val="005B00EE"/>
    <w:rsid w:val="005B00FD"/>
    <w:rsid w:val="005B0465"/>
    <w:rsid w:val="005B072B"/>
    <w:rsid w:val="005B0844"/>
    <w:rsid w:val="005B0957"/>
    <w:rsid w:val="005B0A00"/>
    <w:rsid w:val="005B0B67"/>
    <w:rsid w:val="005B1536"/>
    <w:rsid w:val="005B1638"/>
    <w:rsid w:val="005B19DE"/>
    <w:rsid w:val="005B1A88"/>
    <w:rsid w:val="005B2252"/>
    <w:rsid w:val="005B2614"/>
    <w:rsid w:val="005B28DE"/>
    <w:rsid w:val="005B3416"/>
    <w:rsid w:val="005B39A5"/>
    <w:rsid w:val="005B39F8"/>
    <w:rsid w:val="005B3B5C"/>
    <w:rsid w:val="005B3D3F"/>
    <w:rsid w:val="005B3D5F"/>
    <w:rsid w:val="005B4189"/>
    <w:rsid w:val="005B43A8"/>
    <w:rsid w:val="005B4796"/>
    <w:rsid w:val="005B4956"/>
    <w:rsid w:val="005B4A6C"/>
    <w:rsid w:val="005B4D82"/>
    <w:rsid w:val="005B4DEA"/>
    <w:rsid w:val="005B5360"/>
    <w:rsid w:val="005B538C"/>
    <w:rsid w:val="005B57F8"/>
    <w:rsid w:val="005B59E0"/>
    <w:rsid w:val="005B5A9E"/>
    <w:rsid w:val="005B5F28"/>
    <w:rsid w:val="005B6018"/>
    <w:rsid w:val="005B6103"/>
    <w:rsid w:val="005B6136"/>
    <w:rsid w:val="005B6386"/>
    <w:rsid w:val="005B64A2"/>
    <w:rsid w:val="005B68E2"/>
    <w:rsid w:val="005B6CDC"/>
    <w:rsid w:val="005B70DB"/>
    <w:rsid w:val="005B7355"/>
    <w:rsid w:val="005B747D"/>
    <w:rsid w:val="005B75AC"/>
    <w:rsid w:val="005B7924"/>
    <w:rsid w:val="005B7AB2"/>
    <w:rsid w:val="005B7ABB"/>
    <w:rsid w:val="005B7C4B"/>
    <w:rsid w:val="005B7CA1"/>
    <w:rsid w:val="005B7DE6"/>
    <w:rsid w:val="005B7E0C"/>
    <w:rsid w:val="005C04EB"/>
    <w:rsid w:val="005C0592"/>
    <w:rsid w:val="005C0801"/>
    <w:rsid w:val="005C095F"/>
    <w:rsid w:val="005C09D0"/>
    <w:rsid w:val="005C0A51"/>
    <w:rsid w:val="005C0B49"/>
    <w:rsid w:val="005C0D4F"/>
    <w:rsid w:val="005C0E67"/>
    <w:rsid w:val="005C0F29"/>
    <w:rsid w:val="005C0F67"/>
    <w:rsid w:val="005C1003"/>
    <w:rsid w:val="005C19B8"/>
    <w:rsid w:val="005C1ADB"/>
    <w:rsid w:val="005C1BB3"/>
    <w:rsid w:val="005C1BD9"/>
    <w:rsid w:val="005C2050"/>
    <w:rsid w:val="005C21C4"/>
    <w:rsid w:val="005C248B"/>
    <w:rsid w:val="005C24DE"/>
    <w:rsid w:val="005C250C"/>
    <w:rsid w:val="005C2C86"/>
    <w:rsid w:val="005C32B7"/>
    <w:rsid w:val="005C341B"/>
    <w:rsid w:val="005C3818"/>
    <w:rsid w:val="005C3916"/>
    <w:rsid w:val="005C39CE"/>
    <w:rsid w:val="005C3C58"/>
    <w:rsid w:val="005C4B19"/>
    <w:rsid w:val="005C53A9"/>
    <w:rsid w:val="005C54F4"/>
    <w:rsid w:val="005C5519"/>
    <w:rsid w:val="005C58B1"/>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D26"/>
    <w:rsid w:val="005D1339"/>
    <w:rsid w:val="005D197F"/>
    <w:rsid w:val="005D1C14"/>
    <w:rsid w:val="005D1C60"/>
    <w:rsid w:val="005D2644"/>
    <w:rsid w:val="005D2768"/>
    <w:rsid w:val="005D27E1"/>
    <w:rsid w:val="005D2A4E"/>
    <w:rsid w:val="005D2EE1"/>
    <w:rsid w:val="005D2FF5"/>
    <w:rsid w:val="005D3110"/>
    <w:rsid w:val="005D3144"/>
    <w:rsid w:val="005D318A"/>
    <w:rsid w:val="005D32DB"/>
    <w:rsid w:val="005D39DF"/>
    <w:rsid w:val="005D3AE5"/>
    <w:rsid w:val="005D3B16"/>
    <w:rsid w:val="005D3DF6"/>
    <w:rsid w:val="005D3FC3"/>
    <w:rsid w:val="005D41BE"/>
    <w:rsid w:val="005D44A6"/>
    <w:rsid w:val="005D44A7"/>
    <w:rsid w:val="005D44E5"/>
    <w:rsid w:val="005D4672"/>
    <w:rsid w:val="005D471F"/>
    <w:rsid w:val="005D4A89"/>
    <w:rsid w:val="005D53F0"/>
    <w:rsid w:val="005D556C"/>
    <w:rsid w:val="005D5680"/>
    <w:rsid w:val="005D5E3F"/>
    <w:rsid w:val="005D63B8"/>
    <w:rsid w:val="005D6523"/>
    <w:rsid w:val="005D6E95"/>
    <w:rsid w:val="005D707F"/>
    <w:rsid w:val="005D76DC"/>
    <w:rsid w:val="005D7975"/>
    <w:rsid w:val="005D79D0"/>
    <w:rsid w:val="005E0345"/>
    <w:rsid w:val="005E0386"/>
    <w:rsid w:val="005E03E8"/>
    <w:rsid w:val="005E0599"/>
    <w:rsid w:val="005E0639"/>
    <w:rsid w:val="005E0862"/>
    <w:rsid w:val="005E09F8"/>
    <w:rsid w:val="005E0F00"/>
    <w:rsid w:val="005E114F"/>
    <w:rsid w:val="005E1A6C"/>
    <w:rsid w:val="005E1E1B"/>
    <w:rsid w:val="005E20A6"/>
    <w:rsid w:val="005E20E3"/>
    <w:rsid w:val="005E22B3"/>
    <w:rsid w:val="005E2491"/>
    <w:rsid w:val="005E27D7"/>
    <w:rsid w:val="005E2879"/>
    <w:rsid w:val="005E2AA9"/>
    <w:rsid w:val="005E2ADC"/>
    <w:rsid w:val="005E2AF8"/>
    <w:rsid w:val="005E2CE9"/>
    <w:rsid w:val="005E34CE"/>
    <w:rsid w:val="005E3626"/>
    <w:rsid w:val="005E38B2"/>
    <w:rsid w:val="005E3949"/>
    <w:rsid w:val="005E3982"/>
    <w:rsid w:val="005E3E27"/>
    <w:rsid w:val="005E4047"/>
    <w:rsid w:val="005E405E"/>
    <w:rsid w:val="005E4067"/>
    <w:rsid w:val="005E40D7"/>
    <w:rsid w:val="005E40E5"/>
    <w:rsid w:val="005E46B1"/>
    <w:rsid w:val="005E48D3"/>
    <w:rsid w:val="005E4B38"/>
    <w:rsid w:val="005E503B"/>
    <w:rsid w:val="005E5297"/>
    <w:rsid w:val="005E5326"/>
    <w:rsid w:val="005E53E0"/>
    <w:rsid w:val="005E5581"/>
    <w:rsid w:val="005E5755"/>
    <w:rsid w:val="005E59A7"/>
    <w:rsid w:val="005E6441"/>
    <w:rsid w:val="005E68D9"/>
    <w:rsid w:val="005E6C21"/>
    <w:rsid w:val="005E6F50"/>
    <w:rsid w:val="005E7429"/>
    <w:rsid w:val="005E76DB"/>
    <w:rsid w:val="005E7949"/>
    <w:rsid w:val="005E7C9B"/>
    <w:rsid w:val="005E7D88"/>
    <w:rsid w:val="005E7DC8"/>
    <w:rsid w:val="005E7E83"/>
    <w:rsid w:val="005F02E2"/>
    <w:rsid w:val="005F0485"/>
    <w:rsid w:val="005F0673"/>
    <w:rsid w:val="005F07B4"/>
    <w:rsid w:val="005F091F"/>
    <w:rsid w:val="005F0928"/>
    <w:rsid w:val="005F12F7"/>
    <w:rsid w:val="005F15A9"/>
    <w:rsid w:val="005F1B86"/>
    <w:rsid w:val="005F1C0A"/>
    <w:rsid w:val="005F1E54"/>
    <w:rsid w:val="005F21E1"/>
    <w:rsid w:val="005F22F4"/>
    <w:rsid w:val="005F24D2"/>
    <w:rsid w:val="005F25AD"/>
    <w:rsid w:val="005F2D23"/>
    <w:rsid w:val="005F30F7"/>
    <w:rsid w:val="005F3126"/>
    <w:rsid w:val="005F31A1"/>
    <w:rsid w:val="005F31BF"/>
    <w:rsid w:val="005F3279"/>
    <w:rsid w:val="005F341A"/>
    <w:rsid w:val="005F34D4"/>
    <w:rsid w:val="005F3722"/>
    <w:rsid w:val="005F3811"/>
    <w:rsid w:val="005F389F"/>
    <w:rsid w:val="005F3B35"/>
    <w:rsid w:val="005F3CA5"/>
    <w:rsid w:val="005F3E70"/>
    <w:rsid w:val="005F3EB6"/>
    <w:rsid w:val="005F3F4C"/>
    <w:rsid w:val="005F3FC6"/>
    <w:rsid w:val="005F40F2"/>
    <w:rsid w:val="005F4206"/>
    <w:rsid w:val="005F43D1"/>
    <w:rsid w:val="005F4660"/>
    <w:rsid w:val="005F4BA2"/>
    <w:rsid w:val="005F4D6B"/>
    <w:rsid w:val="005F4DF1"/>
    <w:rsid w:val="005F527C"/>
    <w:rsid w:val="005F5790"/>
    <w:rsid w:val="005F5839"/>
    <w:rsid w:val="005F58D8"/>
    <w:rsid w:val="005F5A1B"/>
    <w:rsid w:val="005F5C67"/>
    <w:rsid w:val="005F5DF6"/>
    <w:rsid w:val="005F5EFE"/>
    <w:rsid w:val="005F602F"/>
    <w:rsid w:val="005F603F"/>
    <w:rsid w:val="005F6220"/>
    <w:rsid w:val="005F68B6"/>
    <w:rsid w:val="005F6C05"/>
    <w:rsid w:val="005F6EFA"/>
    <w:rsid w:val="005F708A"/>
    <w:rsid w:val="005F75A1"/>
    <w:rsid w:val="005F7712"/>
    <w:rsid w:val="005F7891"/>
    <w:rsid w:val="005F7C67"/>
    <w:rsid w:val="005F7DCD"/>
    <w:rsid w:val="00600007"/>
    <w:rsid w:val="006001BE"/>
    <w:rsid w:val="0060052D"/>
    <w:rsid w:val="00600699"/>
    <w:rsid w:val="006008C1"/>
    <w:rsid w:val="00600B74"/>
    <w:rsid w:val="00600BF3"/>
    <w:rsid w:val="00600D92"/>
    <w:rsid w:val="00600DD6"/>
    <w:rsid w:val="00600DE1"/>
    <w:rsid w:val="00600E12"/>
    <w:rsid w:val="00601202"/>
    <w:rsid w:val="0060135F"/>
    <w:rsid w:val="00601552"/>
    <w:rsid w:val="00601559"/>
    <w:rsid w:val="00601629"/>
    <w:rsid w:val="006018A1"/>
    <w:rsid w:val="00601A51"/>
    <w:rsid w:val="00601A84"/>
    <w:rsid w:val="00601B66"/>
    <w:rsid w:val="00601BFE"/>
    <w:rsid w:val="006023AF"/>
    <w:rsid w:val="00602817"/>
    <w:rsid w:val="00602DDF"/>
    <w:rsid w:val="00602E26"/>
    <w:rsid w:val="00602F75"/>
    <w:rsid w:val="00603491"/>
    <w:rsid w:val="00603616"/>
    <w:rsid w:val="00603B99"/>
    <w:rsid w:val="00603CCB"/>
    <w:rsid w:val="00603F84"/>
    <w:rsid w:val="0060407A"/>
    <w:rsid w:val="00604476"/>
    <w:rsid w:val="00604A95"/>
    <w:rsid w:val="00604BDC"/>
    <w:rsid w:val="00605384"/>
    <w:rsid w:val="0060578D"/>
    <w:rsid w:val="00605A1B"/>
    <w:rsid w:val="00605D88"/>
    <w:rsid w:val="00606630"/>
    <w:rsid w:val="006066DB"/>
    <w:rsid w:val="00606CC0"/>
    <w:rsid w:val="00606E3F"/>
    <w:rsid w:val="00606FB4"/>
    <w:rsid w:val="00606FBC"/>
    <w:rsid w:val="00607635"/>
    <w:rsid w:val="00607A66"/>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F36"/>
    <w:rsid w:val="00611F7F"/>
    <w:rsid w:val="00612118"/>
    <w:rsid w:val="0061213A"/>
    <w:rsid w:val="006121DB"/>
    <w:rsid w:val="006123F6"/>
    <w:rsid w:val="0061246E"/>
    <w:rsid w:val="006124BD"/>
    <w:rsid w:val="00612C52"/>
    <w:rsid w:val="00612D11"/>
    <w:rsid w:val="006130D7"/>
    <w:rsid w:val="006132F8"/>
    <w:rsid w:val="0061338E"/>
    <w:rsid w:val="00613434"/>
    <w:rsid w:val="00613879"/>
    <w:rsid w:val="0061396A"/>
    <w:rsid w:val="00613A81"/>
    <w:rsid w:val="00613AA1"/>
    <w:rsid w:val="00613EB0"/>
    <w:rsid w:val="00613F15"/>
    <w:rsid w:val="006140A7"/>
    <w:rsid w:val="006141A6"/>
    <w:rsid w:val="00614997"/>
    <w:rsid w:val="006149DD"/>
    <w:rsid w:val="00614AFE"/>
    <w:rsid w:val="00614B3F"/>
    <w:rsid w:val="00614CB2"/>
    <w:rsid w:val="00614F05"/>
    <w:rsid w:val="006151CD"/>
    <w:rsid w:val="006153DA"/>
    <w:rsid w:val="006154FD"/>
    <w:rsid w:val="00615683"/>
    <w:rsid w:val="0061585E"/>
    <w:rsid w:val="00615A38"/>
    <w:rsid w:val="00615C18"/>
    <w:rsid w:val="006165B3"/>
    <w:rsid w:val="0061665E"/>
    <w:rsid w:val="00616EB0"/>
    <w:rsid w:val="0061703F"/>
    <w:rsid w:val="00617238"/>
    <w:rsid w:val="0061733A"/>
    <w:rsid w:val="006175DB"/>
    <w:rsid w:val="00617923"/>
    <w:rsid w:val="006179D3"/>
    <w:rsid w:val="00617A12"/>
    <w:rsid w:val="00617AAC"/>
    <w:rsid w:val="00617B2E"/>
    <w:rsid w:val="00617CD6"/>
    <w:rsid w:val="0062070D"/>
    <w:rsid w:val="006207AC"/>
    <w:rsid w:val="00620A0A"/>
    <w:rsid w:val="00620B20"/>
    <w:rsid w:val="00620B33"/>
    <w:rsid w:val="00620C28"/>
    <w:rsid w:val="00620E69"/>
    <w:rsid w:val="00621160"/>
    <w:rsid w:val="006212D1"/>
    <w:rsid w:val="00621E1C"/>
    <w:rsid w:val="00621F8D"/>
    <w:rsid w:val="00622118"/>
    <w:rsid w:val="006224B0"/>
    <w:rsid w:val="0062296A"/>
    <w:rsid w:val="00622BE8"/>
    <w:rsid w:val="00622E41"/>
    <w:rsid w:val="00622F43"/>
    <w:rsid w:val="006233FB"/>
    <w:rsid w:val="0062341B"/>
    <w:rsid w:val="00623CCD"/>
    <w:rsid w:val="006242C6"/>
    <w:rsid w:val="006243D8"/>
    <w:rsid w:val="00624560"/>
    <w:rsid w:val="00624C7C"/>
    <w:rsid w:val="00624F59"/>
    <w:rsid w:val="0062514E"/>
    <w:rsid w:val="006258E4"/>
    <w:rsid w:val="006259A2"/>
    <w:rsid w:val="00625A40"/>
    <w:rsid w:val="00625B60"/>
    <w:rsid w:val="00625C21"/>
    <w:rsid w:val="00625C3F"/>
    <w:rsid w:val="00625FFE"/>
    <w:rsid w:val="00626497"/>
    <w:rsid w:val="0062683B"/>
    <w:rsid w:val="00626AC5"/>
    <w:rsid w:val="00626CFD"/>
    <w:rsid w:val="00626E56"/>
    <w:rsid w:val="00626EA9"/>
    <w:rsid w:val="00626F07"/>
    <w:rsid w:val="00626F99"/>
    <w:rsid w:val="00627021"/>
    <w:rsid w:val="0062728A"/>
    <w:rsid w:val="006275FF"/>
    <w:rsid w:val="006277C4"/>
    <w:rsid w:val="00627B4D"/>
    <w:rsid w:val="00627F9E"/>
    <w:rsid w:val="00630667"/>
    <w:rsid w:val="00630892"/>
    <w:rsid w:val="00630DFD"/>
    <w:rsid w:val="006311AB"/>
    <w:rsid w:val="00631203"/>
    <w:rsid w:val="00631228"/>
    <w:rsid w:val="006313B1"/>
    <w:rsid w:val="006314CC"/>
    <w:rsid w:val="00631573"/>
    <w:rsid w:val="006315F6"/>
    <w:rsid w:val="0063170D"/>
    <w:rsid w:val="00631953"/>
    <w:rsid w:val="00631BA9"/>
    <w:rsid w:val="00631E42"/>
    <w:rsid w:val="00631E64"/>
    <w:rsid w:val="00632003"/>
    <w:rsid w:val="0063216D"/>
    <w:rsid w:val="00632278"/>
    <w:rsid w:val="006322AF"/>
    <w:rsid w:val="0063237C"/>
    <w:rsid w:val="0063240D"/>
    <w:rsid w:val="0063292C"/>
    <w:rsid w:val="00632B4B"/>
    <w:rsid w:val="00632BE8"/>
    <w:rsid w:val="00632C56"/>
    <w:rsid w:val="0063331A"/>
    <w:rsid w:val="006333D9"/>
    <w:rsid w:val="00633A4E"/>
    <w:rsid w:val="00633B52"/>
    <w:rsid w:val="006340A7"/>
    <w:rsid w:val="006340B7"/>
    <w:rsid w:val="00634180"/>
    <w:rsid w:val="00634474"/>
    <w:rsid w:val="00634638"/>
    <w:rsid w:val="0063494F"/>
    <w:rsid w:val="00635247"/>
    <w:rsid w:val="006353A1"/>
    <w:rsid w:val="006357EB"/>
    <w:rsid w:val="00635E49"/>
    <w:rsid w:val="00636403"/>
    <w:rsid w:val="0063673E"/>
    <w:rsid w:val="00636AD3"/>
    <w:rsid w:val="00636BD7"/>
    <w:rsid w:val="00636D0A"/>
    <w:rsid w:val="00637207"/>
    <w:rsid w:val="00637286"/>
    <w:rsid w:val="006373B7"/>
    <w:rsid w:val="00637621"/>
    <w:rsid w:val="00637BD4"/>
    <w:rsid w:val="00637CAB"/>
    <w:rsid w:val="00637E30"/>
    <w:rsid w:val="0064008F"/>
    <w:rsid w:val="006400AD"/>
    <w:rsid w:val="00640180"/>
    <w:rsid w:val="0064047E"/>
    <w:rsid w:val="006406BB"/>
    <w:rsid w:val="00640A4F"/>
    <w:rsid w:val="00641277"/>
    <w:rsid w:val="00641425"/>
    <w:rsid w:val="0064185D"/>
    <w:rsid w:val="00641C51"/>
    <w:rsid w:val="00641CAC"/>
    <w:rsid w:val="00642066"/>
    <w:rsid w:val="00642223"/>
    <w:rsid w:val="00642232"/>
    <w:rsid w:val="0064278B"/>
    <w:rsid w:val="006427DE"/>
    <w:rsid w:val="00642871"/>
    <w:rsid w:val="0064298E"/>
    <w:rsid w:val="00642A0C"/>
    <w:rsid w:val="00643079"/>
    <w:rsid w:val="00643316"/>
    <w:rsid w:val="006437FA"/>
    <w:rsid w:val="00643DAA"/>
    <w:rsid w:val="00644581"/>
    <w:rsid w:val="00644F70"/>
    <w:rsid w:val="006450EE"/>
    <w:rsid w:val="006451B0"/>
    <w:rsid w:val="00645B01"/>
    <w:rsid w:val="00645B30"/>
    <w:rsid w:val="00645DE9"/>
    <w:rsid w:val="00646079"/>
    <w:rsid w:val="006462DA"/>
    <w:rsid w:val="006465ED"/>
    <w:rsid w:val="00646614"/>
    <w:rsid w:val="0064662A"/>
    <w:rsid w:val="006467F7"/>
    <w:rsid w:val="0064687F"/>
    <w:rsid w:val="006469B6"/>
    <w:rsid w:val="00646A24"/>
    <w:rsid w:val="00646FE7"/>
    <w:rsid w:val="006471EF"/>
    <w:rsid w:val="00647551"/>
    <w:rsid w:val="00647748"/>
    <w:rsid w:val="00647EEC"/>
    <w:rsid w:val="006505B8"/>
    <w:rsid w:val="0065079B"/>
    <w:rsid w:val="00650C34"/>
    <w:rsid w:val="00650F77"/>
    <w:rsid w:val="0065119B"/>
    <w:rsid w:val="0065133A"/>
    <w:rsid w:val="006515FE"/>
    <w:rsid w:val="00651653"/>
    <w:rsid w:val="0065182A"/>
    <w:rsid w:val="00651DDC"/>
    <w:rsid w:val="00651F64"/>
    <w:rsid w:val="006521B9"/>
    <w:rsid w:val="00652487"/>
    <w:rsid w:val="006529DC"/>
    <w:rsid w:val="006532A6"/>
    <w:rsid w:val="00653319"/>
    <w:rsid w:val="006538D7"/>
    <w:rsid w:val="006539CF"/>
    <w:rsid w:val="00653B41"/>
    <w:rsid w:val="00653D32"/>
    <w:rsid w:val="00654136"/>
    <w:rsid w:val="00654182"/>
    <w:rsid w:val="006542EC"/>
    <w:rsid w:val="006544A0"/>
    <w:rsid w:val="006546E9"/>
    <w:rsid w:val="006546EF"/>
    <w:rsid w:val="00654791"/>
    <w:rsid w:val="006547DB"/>
    <w:rsid w:val="00654987"/>
    <w:rsid w:val="00654C1B"/>
    <w:rsid w:val="0065540C"/>
    <w:rsid w:val="00655452"/>
    <w:rsid w:val="006556AE"/>
    <w:rsid w:val="0065592F"/>
    <w:rsid w:val="006559B5"/>
    <w:rsid w:val="00655B36"/>
    <w:rsid w:val="00655D57"/>
    <w:rsid w:val="00655FF3"/>
    <w:rsid w:val="006562CC"/>
    <w:rsid w:val="00656450"/>
    <w:rsid w:val="00656596"/>
    <w:rsid w:val="00656602"/>
    <w:rsid w:val="00656810"/>
    <w:rsid w:val="00656898"/>
    <w:rsid w:val="00656A43"/>
    <w:rsid w:val="00656B5B"/>
    <w:rsid w:val="00656E69"/>
    <w:rsid w:val="00657014"/>
    <w:rsid w:val="00657064"/>
    <w:rsid w:val="00657093"/>
    <w:rsid w:val="0065762D"/>
    <w:rsid w:val="00657687"/>
    <w:rsid w:val="006577BD"/>
    <w:rsid w:val="00660098"/>
    <w:rsid w:val="0066042B"/>
    <w:rsid w:val="00660483"/>
    <w:rsid w:val="006604C7"/>
    <w:rsid w:val="00660545"/>
    <w:rsid w:val="006609BA"/>
    <w:rsid w:val="00660C25"/>
    <w:rsid w:val="0066158E"/>
    <w:rsid w:val="006616D8"/>
    <w:rsid w:val="00661875"/>
    <w:rsid w:val="0066187A"/>
    <w:rsid w:val="00661B97"/>
    <w:rsid w:val="00661DBC"/>
    <w:rsid w:val="00661E82"/>
    <w:rsid w:val="00661F9C"/>
    <w:rsid w:val="0066205F"/>
    <w:rsid w:val="00662119"/>
    <w:rsid w:val="00662322"/>
    <w:rsid w:val="00662374"/>
    <w:rsid w:val="006626DC"/>
    <w:rsid w:val="00662851"/>
    <w:rsid w:val="006629E9"/>
    <w:rsid w:val="00662C62"/>
    <w:rsid w:val="00662D11"/>
    <w:rsid w:val="00662EAC"/>
    <w:rsid w:val="00662F03"/>
    <w:rsid w:val="00662FC3"/>
    <w:rsid w:val="00663173"/>
    <w:rsid w:val="00663299"/>
    <w:rsid w:val="006632BF"/>
    <w:rsid w:val="006634FB"/>
    <w:rsid w:val="00663873"/>
    <w:rsid w:val="00663B17"/>
    <w:rsid w:val="00663DAE"/>
    <w:rsid w:val="006640DA"/>
    <w:rsid w:val="00664182"/>
    <w:rsid w:val="006642EC"/>
    <w:rsid w:val="0066445F"/>
    <w:rsid w:val="006644F9"/>
    <w:rsid w:val="00664DDE"/>
    <w:rsid w:val="006650E9"/>
    <w:rsid w:val="00665217"/>
    <w:rsid w:val="00665296"/>
    <w:rsid w:val="00665497"/>
    <w:rsid w:val="006658B0"/>
    <w:rsid w:val="00665F2B"/>
    <w:rsid w:val="0066617D"/>
    <w:rsid w:val="00666600"/>
    <w:rsid w:val="00666AE7"/>
    <w:rsid w:val="00666E77"/>
    <w:rsid w:val="006670AF"/>
    <w:rsid w:val="0066754E"/>
    <w:rsid w:val="006676F6"/>
    <w:rsid w:val="00670014"/>
    <w:rsid w:val="00670572"/>
    <w:rsid w:val="00670AA9"/>
    <w:rsid w:val="00670B67"/>
    <w:rsid w:val="00670C51"/>
    <w:rsid w:val="00670CCF"/>
    <w:rsid w:val="00671110"/>
    <w:rsid w:val="006711E3"/>
    <w:rsid w:val="0067142D"/>
    <w:rsid w:val="006714BD"/>
    <w:rsid w:val="0067170D"/>
    <w:rsid w:val="00671839"/>
    <w:rsid w:val="0067189C"/>
    <w:rsid w:val="00671A0E"/>
    <w:rsid w:val="00671BD4"/>
    <w:rsid w:val="00671C57"/>
    <w:rsid w:val="00671EA0"/>
    <w:rsid w:val="00671EBE"/>
    <w:rsid w:val="0067279B"/>
    <w:rsid w:val="00672DAB"/>
    <w:rsid w:val="00673138"/>
    <w:rsid w:val="00673169"/>
    <w:rsid w:val="006734DC"/>
    <w:rsid w:val="00673968"/>
    <w:rsid w:val="00673EEC"/>
    <w:rsid w:val="00674011"/>
    <w:rsid w:val="0067401C"/>
    <w:rsid w:val="00674478"/>
    <w:rsid w:val="006745C8"/>
    <w:rsid w:val="006746EB"/>
    <w:rsid w:val="006746FC"/>
    <w:rsid w:val="00674D8C"/>
    <w:rsid w:val="006752D1"/>
    <w:rsid w:val="00675314"/>
    <w:rsid w:val="0067578A"/>
    <w:rsid w:val="00675930"/>
    <w:rsid w:val="00675B5E"/>
    <w:rsid w:val="00675EE3"/>
    <w:rsid w:val="00676003"/>
    <w:rsid w:val="006761BC"/>
    <w:rsid w:val="00676208"/>
    <w:rsid w:val="00676647"/>
    <w:rsid w:val="00676ABC"/>
    <w:rsid w:val="00676B0A"/>
    <w:rsid w:val="00676CF5"/>
    <w:rsid w:val="00676DA6"/>
    <w:rsid w:val="00677265"/>
    <w:rsid w:val="0067731B"/>
    <w:rsid w:val="00677578"/>
    <w:rsid w:val="00677611"/>
    <w:rsid w:val="00677806"/>
    <w:rsid w:val="0067782B"/>
    <w:rsid w:val="00677893"/>
    <w:rsid w:val="00677A7B"/>
    <w:rsid w:val="00677B37"/>
    <w:rsid w:val="00677E91"/>
    <w:rsid w:val="00677FC8"/>
    <w:rsid w:val="00680493"/>
    <w:rsid w:val="006807F8"/>
    <w:rsid w:val="0068089E"/>
    <w:rsid w:val="006809ED"/>
    <w:rsid w:val="00680B1C"/>
    <w:rsid w:val="00680C3E"/>
    <w:rsid w:val="00680C4C"/>
    <w:rsid w:val="0068119E"/>
    <w:rsid w:val="0068126D"/>
    <w:rsid w:val="0068190F"/>
    <w:rsid w:val="006819DD"/>
    <w:rsid w:val="00681A3B"/>
    <w:rsid w:val="00681D33"/>
    <w:rsid w:val="00682354"/>
    <w:rsid w:val="00682837"/>
    <w:rsid w:val="00682961"/>
    <w:rsid w:val="00683272"/>
    <w:rsid w:val="006834F0"/>
    <w:rsid w:val="0068396A"/>
    <w:rsid w:val="00683D8E"/>
    <w:rsid w:val="00684195"/>
    <w:rsid w:val="0068428A"/>
    <w:rsid w:val="006844BA"/>
    <w:rsid w:val="006848D3"/>
    <w:rsid w:val="006848F7"/>
    <w:rsid w:val="00684EA4"/>
    <w:rsid w:val="0068519B"/>
    <w:rsid w:val="006851F1"/>
    <w:rsid w:val="006853A5"/>
    <w:rsid w:val="006853E9"/>
    <w:rsid w:val="00685458"/>
    <w:rsid w:val="00685811"/>
    <w:rsid w:val="00685984"/>
    <w:rsid w:val="00685B0D"/>
    <w:rsid w:val="00685B31"/>
    <w:rsid w:val="00685E47"/>
    <w:rsid w:val="006865C3"/>
    <w:rsid w:val="0068668B"/>
    <w:rsid w:val="006867E8"/>
    <w:rsid w:val="00686BCA"/>
    <w:rsid w:val="00686C05"/>
    <w:rsid w:val="006870AB"/>
    <w:rsid w:val="0068728E"/>
    <w:rsid w:val="0068745F"/>
    <w:rsid w:val="00687B60"/>
    <w:rsid w:val="00687BD9"/>
    <w:rsid w:val="00687BE0"/>
    <w:rsid w:val="006901CC"/>
    <w:rsid w:val="0069041A"/>
    <w:rsid w:val="00690FDD"/>
    <w:rsid w:val="006913BA"/>
    <w:rsid w:val="006913D4"/>
    <w:rsid w:val="006915E8"/>
    <w:rsid w:val="00691967"/>
    <w:rsid w:val="00691B7E"/>
    <w:rsid w:val="00691BCC"/>
    <w:rsid w:val="00691D95"/>
    <w:rsid w:val="00692482"/>
    <w:rsid w:val="00692532"/>
    <w:rsid w:val="006925F4"/>
    <w:rsid w:val="00692678"/>
    <w:rsid w:val="006926DF"/>
    <w:rsid w:val="0069278E"/>
    <w:rsid w:val="00692A68"/>
    <w:rsid w:val="00692BD4"/>
    <w:rsid w:val="00692C93"/>
    <w:rsid w:val="00692DFF"/>
    <w:rsid w:val="00693056"/>
    <w:rsid w:val="0069312A"/>
    <w:rsid w:val="006932A2"/>
    <w:rsid w:val="00693361"/>
    <w:rsid w:val="006933D1"/>
    <w:rsid w:val="006934C7"/>
    <w:rsid w:val="006936B6"/>
    <w:rsid w:val="00693ABB"/>
    <w:rsid w:val="00693E96"/>
    <w:rsid w:val="00693F67"/>
    <w:rsid w:val="006940C9"/>
    <w:rsid w:val="006941CB"/>
    <w:rsid w:val="00694200"/>
    <w:rsid w:val="006942F1"/>
    <w:rsid w:val="0069435E"/>
    <w:rsid w:val="00694C7C"/>
    <w:rsid w:val="006951B6"/>
    <w:rsid w:val="006952AD"/>
    <w:rsid w:val="00695ACA"/>
    <w:rsid w:val="00695AD1"/>
    <w:rsid w:val="00695AE3"/>
    <w:rsid w:val="00695B16"/>
    <w:rsid w:val="00695CA3"/>
    <w:rsid w:val="00695FCD"/>
    <w:rsid w:val="00696222"/>
    <w:rsid w:val="006963E6"/>
    <w:rsid w:val="006965DF"/>
    <w:rsid w:val="006966B4"/>
    <w:rsid w:val="00696C47"/>
    <w:rsid w:val="00696D15"/>
    <w:rsid w:val="00696F08"/>
    <w:rsid w:val="0069712A"/>
    <w:rsid w:val="00697350"/>
    <w:rsid w:val="00697738"/>
    <w:rsid w:val="006977F4"/>
    <w:rsid w:val="00697915"/>
    <w:rsid w:val="00697FB6"/>
    <w:rsid w:val="006A014D"/>
    <w:rsid w:val="006A0459"/>
    <w:rsid w:val="006A05A3"/>
    <w:rsid w:val="006A0845"/>
    <w:rsid w:val="006A11DE"/>
    <w:rsid w:val="006A162E"/>
    <w:rsid w:val="006A181F"/>
    <w:rsid w:val="006A1D57"/>
    <w:rsid w:val="006A1E1E"/>
    <w:rsid w:val="006A219F"/>
    <w:rsid w:val="006A24D4"/>
    <w:rsid w:val="006A27D9"/>
    <w:rsid w:val="006A2892"/>
    <w:rsid w:val="006A297C"/>
    <w:rsid w:val="006A2A9E"/>
    <w:rsid w:val="006A3124"/>
    <w:rsid w:val="006A331D"/>
    <w:rsid w:val="006A3338"/>
    <w:rsid w:val="006A3469"/>
    <w:rsid w:val="006A3609"/>
    <w:rsid w:val="006A3B50"/>
    <w:rsid w:val="006A3C7A"/>
    <w:rsid w:val="006A3E36"/>
    <w:rsid w:val="006A3F1D"/>
    <w:rsid w:val="006A4039"/>
    <w:rsid w:val="006A4151"/>
    <w:rsid w:val="006A441C"/>
    <w:rsid w:val="006A4626"/>
    <w:rsid w:val="006A4D12"/>
    <w:rsid w:val="006A4DB5"/>
    <w:rsid w:val="006A51A1"/>
    <w:rsid w:val="006A522F"/>
    <w:rsid w:val="006A52D1"/>
    <w:rsid w:val="006A5481"/>
    <w:rsid w:val="006A54C7"/>
    <w:rsid w:val="006A5908"/>
    <w:rsid w:val="006A5C96"/>
    <w:rsid w:val="006A5CEF"/>
    <w:rsid w:val="006A6061"/>
    <w:rsid w:val="006A63B0"/>
    <w:rsid w:val="006A64A8"/>
    <w:rsid w:val="006A6620"/>
    <w:rsid w:val="006A6719"/>
    <w:rsid w:val="006A67EF"/>
    <w:rsid w:val="006A6807"/>
    <w:rsid w:val="006A69DD"/>
    <w:rsid w:val="006A6CFF"/>
    <w:rsid w:val="006A6D83"/>
    <w:rsid w:val="006A7470"/>
    <w:rsid w:val="006A79CF"/>
    <w:rsid w:val="006A7ACD"/>
    <w:rsid w:val="006A7D3D"/>
    <w:rsid w:val="006B046F"/>
    <w:rsid w:val="006B0589"/>
    <w:rsid w:val="006B05C5"/>
    <w:rsid w:val="006B07F0"/>
    <w:rsid w:val="006B0C4D"/>
    <w:rsid w:val="006B1261"/>
    <w:rsid w:val="006B16A4"/>
    <w:rsid w:val="006B1953"/>
    <w:rsid w:val="006B19D6"/>
    <w:rsid w:val="006B1BC5"/>
    <w:rsid w:val="006B1EAA"/>
    <w:rsid w:val="006B2253"/>
    <w:rsid w:val="006B237A"/>
    <w:rsid w:val="006B23A0"/>
    <w:rsid w:val="006B241A"/>
    <w:rsid w:val="006B2527"/>
    <w:rsid w:val="006B25BB"/>
    <w:rsid w:val="006B2697"/>
    <w:rsid w:val="006B2887"/>
    <w:rsid w:val="006B28E9"/>
    <w:rsid w:val="006B2C28"/>
    <w:rsid w:val="006B2CAE"/>
    <w:rsid w:val="006B2D49"/>
    <w:rsid w:val="006B2D9C"/>
    <w:rsid w:val="006B2F82"/>
    <w:rsid w:val="006B30FD"/>
    <w:rsid w:val="006B33DF"/>
    <w:rsid w:val="006B35F6"/>
    <w:rsid w:val="006B37A1"/>
    <w:rsid w:val="006B3A75"/>
    <w:rsid w:val="006B3C3B"/>
    <w:rsid w:val="006B3E67"/>
    <w:rsid w:val="006B4053"/>
    <w:rsid w:val="006B406A"/>
    <w:rsid w:val="006B4195"/>
    <w:rsid w:val="006B43D5"/>
    <w:rsid w:val="006B4482"/>
    <w:rsid w:val="006B458E"/>
    <w:rsid w:val="006B46E9"/>
    <w:rsid w:val="006B47A9"/>
    <w:rsid w:val="006B49B8"/>
    <w:rsid w:val="006B4D27"/>
    <w:rsid w:val="006B4D39"/>
    <w:rsid w:val="006B4F48"/>
    <w:rsid w:val="006B4FD6"/>
    <w:rsid w:val="006B5131"/>
    <w:rsid w:val="006B51B8"/>
    <w:rsid w:val="006B5562"/>
    <w:rsid w:val="006B5592"/>
    <w:rsid w:val="006B562A"/>
    <w:rsid w:val="006B57F3"/>
    <w:rsid w:val="006B6144"/>
    <w:rsid w:val="006B6206"/>
    <w:rsid w:val="006B639A"/>
    <w:rsid w:val="006B666B"/>
    <w:rsid w:val="006B68B8"/>
    <w:rsid w:val="006B6B8C"/>
    <w:rsid w:val="006B6CFE"/>
    <w:rsid w:val="006B6DFC"/>
    <w:rsid w:val="006B6F81"/>
    <w:rsid w:val="006B7307"/>
    <w:rsid w:val="006B734F"/>
    <w:rsid w:val="006B73EB"/>
    <w:rsid w:val="006B782C"/>
    <w:rsid w:val="006B7A39"/>
    <w:rsid w:val="006B7A82"/>
    <w:rsid w:val="006B7B89"/>
    <w:rsid w:val="006B7E04"/>
    <w:rsid w:val="006B7E93"/>
    <w:rsid w:val="006B7F15"/>
    <w:rsid w:val="006C0095"/>
    <w:rsid w:val="006C027F"/>
    <w:rsid w:val="006C031E"/>
    <w:rsid w:val="006C050C"/>
    <w:rsid w:val="006C0738"/>
    <w:rsid w:val="006C0A4A"/>
    <w:rsid w:val="006C12BB"/>
    <w:rsid w:val="006C1569"/>
    <w:rsid w:val="006C15B2"/>
    <w:rsid w:val="006C15F4"/>
    <w:rsid w:val="006C15FB"/>
    <w:rsid w:val="006C18EC"/>
    <w:rsid w:val="006C1B66"/>
    <w:rsid w:val="006C1C91"/>
    <w:rsid w:val="006C1E7C"/>
    <w:rsid w:val="006C1E9B"/>
    <w:rsid w:val="006C1FFC"/>
    <w:rsid w:val="006C211D"/>
    <w:rsid w:val="006C2233"/>
    <w:rsid w:val="006C2486"/>
    <w:rsid w:val="006C28B2"/>
    <w:rsid w:val="006C2AFF"/>
    <w:rsid w:val="006C2E80"/>
    <w:rsid w:val="006C2F59"/>
    <w:rsid w:val="006C3070"/>
    <w:rsid w:val="006C3128"/>
    <w:rsid w:val="006C314E"/>
    <w:rsid w:val="006C340F"/>
    <w:rsid w:val="006C347E"/>
    <w:rsid w:val="006C3963"/>
    <w:rsid w:val="006C3F4B"/>
    <w:rsid w:val="006C3FAC"/>
    <w:rsid w:val="006C4262"/>
    <w:rsid w:val="006C455E"/>
    <w:rsid w:val="006C48FB"/>
    <w:rsid w:val="006C492C"/>
    <w:rsid w:val="006C4A86"/>
    <w:rsid w:val="006C4C7F"/>
    <w:rsid w:val="006C4F59"/>
    <w:rsid w:val="006C5256"/>
    <w:rsid w:val="006C55FC"/>
    <w:rsid w:val="006C594C"/>
    <w:rsid w:val="006C5A67"/>
    <w:rsid w:val="006C5B44"/>
    <w:rsid w:val="006C5ECB"/>
    <w:rsid w:val="006C6244"/>
    <w:rsid w:val="006C6539"/>
    <w:rsid w:val="006C66B4"/>
    <w:rsid w:val="006C6CD1"/>
    <w:rsid w:val="006C6E5D"/>
    <w:rsid w:val="006C6EE6"/>
    <w:rsid w:val="006C71E6"/>
    <w:rsid w:val="006C73F8"/>
    <w:rsid w:val="006C7544"/>
    <w:rsid w:val="006C7BB4"/>
    <w:rsid w:val="006C7D05"/>
    <w:rsid w:val="006C7DE6"/>
    <w:rsid w:val="006C7E35"/>
    <w:rsid w:val="006D0371"/>
    <w:rsid w:val="006D07C9"/>
    <w:rsid w:val="006D088E"/>
    <w:rsid w:val="006D0C98"/>
    <w:rsid w:val="006D0D2A"/>
    <w:rsid w:val="006D1325"/>
    <w:rsid w:val="006D1344"/>
    <w:rsid w:val="006D13AA"/>
    <w:rsid w:val="006D15A8"/>
    <w:rsid w:val="006D17A3"/>
    <w:rsid w:val="006D17DB"/>
    <w:rsid w:val="006D1B7A"/>
    <w:rsid w:val="006D1DEB"/>
    <w:rsid w:val="006D1EDE"/>
    <w:rsid w:val="006D2192"/>
    <w:rsid w:val="006D2D33"/>
    <w:rsid w:val="006D30D7"/>
    <w:rsid w:val="006D3116"/>
    <w:rsid w:val="006D3335"/>
    <w:rsid w:val="006D3963"/>
    <w:rsid w:val="006D3FC2"/>
    <w:rsid w:val="006D4306"/>
    <w:rsid w:val="006D4459"/>
    <w:rsid w:val="006D44DA"/>
    <w:rsid w:val="006D4B82"/>
    <w:rsid w:val="006D4D51"/>
    <w:rsid w:val="006D4E82"/>
    <w:rsid w:val="006D4EC7"/>
    <w:rsid w:val="006D5131"/>
    <w:rsid w:val="006D52D9"/>
    <w:rsid w:val="006D5956"/>
    <w:rsid w:val="006D5DDC"/>
    <w:rsid w:val="006D6286"/>
    <w:rsid w:val="006D62E6"/>
    <w:rsid w:val="006D6B11"/>
    <w:rsid w:val="006D6B6D"/>
    <w:rsid w:val="006D6B82"/>
    <w:rsid w:val="006D705F"/>
    <w:rsid w:val="006D7224"/>
    <w:rsid w:val="006D7247"/>
    <w:rsid w:val="006D7667"/>
    <w:rsid w:val="006D77CF"/>
    <w:rsid w:val="006D7AB3"/>
    <w:rsid w:val="006D7C86"/>
    <w:rsid w:val="006E0045"/>
    <w:rsid w:val="006E0429"/>
    <w:rsid w:val="006E09E2"/>
    <w:rsid w:val="006E10F1"/>
    <w:rsid w:val="006E1355"/>
    <w:rsid w:val="006E13F7"/>
    <w:rsid w:val="006E1477"/>
    <w:rsid w:val="006E1937"/>
    <w:rsid w:val="006E1ECD"/>
    <w:rsid w:val="006E2058"/>
    <w:rsid w:val="006E206C"/>
    <w:rsid w:val="006E20D1"/>
    <w:rsid w:val="006E23FD"/>
    <w:rsid w:val="006E25F9"/>
    <w:rsid w:val="006E27BD"/>
    <w:rsid w:val="006E28DC"/>
    <w:rsid w:val="006E2934"/>
    <w:rsid w:val="006E2D91"/>
    <w:rsid w:val="006E2E7E"/>
    <w:rsid w:val="006E36D2"/>
    <w:rsid w:val="006E3739"/>
    <w:rsid w:val="006E3AB9"/>
    <w:rsid w:val="006E3AD9"/>
    <w:rsid w:val="006E3B85"/>
    <w:rsid w:val="006E4938"/>
    <w:rsid w:val="006E4C9B"/>
    <w:rsid w:val="006E4CD8"/>
    <w:rsid w:val="006E5194"/>
    <w:rsid w:val="006E5527"/>
    <w:rsid w:val="006E55BC"/>
    <w:rsid w:val="006E5667"/>
    <w:rsid w:val="006E5811"/>
    <w:rsid w:val="006E5935"/>
    <w:rsid w:val="006E5E13"/>
    <w:rsid w:val="006E6901"/>
    <w:rsid w:val="006E6D35"/>
    <w:rsid w:val="006E6FE4"/>
    <w:rsid w:val="006E7140"/>
    <w:rsid w:val="006E781B"/>
    <w:rsid w:val="006E7F26"/>
    <w:rsid w:val="006F03B5"/>
    <w:rsid w:val="006F059F"/>
    <w:rsid w:val="006F0825"/>
    <w:rsid w:val="006F09ED"/>
    <w:rsid w:val="006F0ACA"/>
    <w:rsid w:val="006F1107"/>
    <w:rsid w:val="006F1123"/>
    <w:rsid w:val="006F1150"/>
    <w:rsid w:val="006F13A6"/>
    <w:rsid w:val="006F17F5"/>
    <w:rsid w:val="006F19B6"/>
    <w:rsid w:val="006F1B6A"/>
    <w:rsid w:val="006F1BF1"/>
    <w:rsid w:val="006F1D9B"/>
    <w:rsid w:val="006F2027"/>
    <w:rsid w:val="006F287A"/>
    <w:rsid w:val="006F2AE1"/>
    <w:rsid w:val="006F2B7E"/>
    <w:rsid w:val="006F2E2F"/>
    <w:rsid w:val="006F2EC3"/>
    <w:rsid w:val="006F344B"/>
    <w:rsid w:val="006F3691"/>
    <w:rsid w:val="006F378B"/>
    <w:rsid w:val="006F37D8"/>
    <w:rsid w:val="006F383A"/>
    <w:rsid w:val="006F3F7F"/>
    <w:rsid w:val="006F401C"/>
    <w:rsid w:val="006F407E"/>
    <w:rsid w:val="006F4329"/>
    <w:rsid w:val="006F4332"/>
    <w:rsid w:val="006F4339"/>
    <w:rsid w:val="006F4581"/>
    <w:rsid w:val="006F4627"/>
    <w:rsid w:val="006F47BC"/>
    <w:rsid w:val="006F48F5"/>
    <w:rsid w:val="006F4AD6"/>
    <w:rsid w:val="006F4B71"/>
    <w:rsid w:val="006F5554"/>
    <w:rsid w:val="006F55D8"/>
    <w:rsid w:val="006F56CF"/>
    <w:rsid w:val="006F5829"/>
    <w:rsid w:val="006F5923"/>
    <w:rsid w:val="006F5A5F"/>
    <w:rsid w:val="006F5C0E"/>
    <w:rsid w:val="006F5FCC"/>
    <w:rsid w:val="006F6047"/>
    <w:rsid w:val="006F6194"/>
    <w:rsid w:val="006F65C3"/>
    <w:rsid w:val="006F69C6"/>
    <w:rsid w:val="006F6CDF"/>
    <w:rsid w:val="006F7601"/>
    <w:rsid w:val="006F7B89"/>
    <w:rsid w:val="00700044"/>
    <w:rsid w:val="00700150"/>
    <w:rsid w:val="00700663"/>
    <w:rsid w:val="007006ED"/>
    <w:rsid w:val="00700BE9"/>
    <w:rsid w:val="00700F0A"/>
    <w:rsid w:val="00701053"/>
    <w:rsid w:val="0070137C"/>
    <w:rsid w:val="0070142A"/>
    <w:rsid w:val="00701759"/>
    <w:rsid w:val="007018DD"/>
    <w:rsid w:val="00702715"/>
    <w:rsid w:val="00702863"/>
    <w:rsid w:val="0070286E"/>
    <w:rsid w:val="00702891"/>
    <w:rsid w:val="007028FC"/>
    <w:rsid w:val="00702C36"/>
    <w:rsid w:val="00702CB6"/>
    <w:rsid w:val="007030BB"/>
    <w:rsid w:val="007032EE"/>
    <w:rsid w:val="00703301"/>
    <w:rsid w:val="00703373"/>
    <w:rsid w:val="0070351B"/>
    <w:rsid w:val="00703957"/>
    <w:rsid w:val="00703C18"/>
    <w:rsid w:val="00703C30"/>
    <w:rsid w:val="00703C79"/>
    <w:rsid w:val="00703E68"/>
    <w:rsid w:val="0070405C"/>
    <w:rsid w:val="007045BE"/>
    <w:rsid w:val="007046C7"/>
    <w:rsid w:val="007048B4"/>
    <w:rsid w:val="00704A27"/>
    <w:rsid w:val="00704DE3"/>
    <w:rsid w:val="00704E9B"/>
    <w:rsid w:val="00704FC1"/>
    <w:rsid w:val="00704FF1"/>
    <w:rsid w:val="0070501A"/>
    <w:rsid w:val="007055D0"/>
    <w:rsid w:val="007056E1"/>
    <w:rsid w:val="007057EA"/>
    <w:rsid w:val="00705986"/>
    <w:rsid w:val="00705B9C"/>
    <w:rsid w:val="00705FD5"/>
    <w:rsid w:val="00706014"/>
    <w:rsid w:val="00706039"/>
    <w:rsid w:val="0070625F"/>
    <w:rsid w:val="00706641"/>
    <w:rsid w:val="00706692"/>
    <w:rsid w:val="00706B2D"/>
    <w:rsid w:val="00706FC6"/>
    <w:rsid w:val="0070707D"/>
    <w:rsid w:val="007071D9"/>
    <w:rsid w:val="00707681"/>
    <w:rsid w:val="00707AAD"/>
    <w:rsid w:val="00707E7F"/>
    <w:rsid w:val="007102DE"/>
    <w:rsid w:val="00710451"/>
    <w:rsid w:val="00710E34"/>
    <w:rsid w:val="0071125E"/>
    <w:rsid w:val="0071157C"/>
    <w:rsid w:val="007115BA"/>
    <w:rsid w:val="0071198B"/>
    <w:rsid w:val="00711A63"/>
    <w:rsid w:val="00711C68"/>
    <w:rsid w:val="00711D9E"/>
    <w:rsid w:val="00712051"/>
    <w:rsid w:val="00712228"/>
    <w:rsid w:val="00712263"/>
    <w:rsid w:val="00712313"/>
    <w:rsid w:val="00712669"/>
    <w:rsid w:val="00712B53"/>
    <w:rsid w:val="00712E6C"/>
    <w:rsid w:val="0071300E"/>
    <w:rsid w:val="0071301D"/>
    <w:rsid w:val="0071302E"/>
    <w:rsid w:val="007131D7"/>
    <w:rsid w:val="007132AF"/>
    <w:rsid w:val="007134F1"/>
    <w:rsid w:val="00713FFD"/>
    <w:rsid w:val="0071402A"/>
    <w:rsid w:val="00714BE7"/>
    <w:rsid w:val="00714E6D"/>
    <w:rsid w:val="00714E93"/>
    <w:rsid w:val="00714F93"/>
    <w:rsid w:val="0071518A"/>
    <w:rsid w:val="00715441"/>
    <w:rsid w:val="0071599C"/>
    <w:rsid w:val="00715B68"/>
    <w:rsid w:val="00715EC6"/>
    <w:rsid w:val="00715F5D"/>
    <w:rsid w:val="007162D6"/>
    <w:rsid w:val="00716A0A"/>
    <w:rsid w:val="00716A37"/>
    <w:rsid w:val="00716B32"/>
    <w:rsid w:val="00716BC4"/>
    <w:rsid w:val="00716C7A"/>
    <w:rsid w:val="00716FCF"/>
    <w:rsid w:val="00717032"/>
    <w:rsid w:val="007170A7"/>
    <w:rsid w:val="00717299"/>
    <w:rsid w:val="007173D1"/>
    <w:rsid w:val="007177F7"/>
    <w:rsid w:val="00717BC5"/>
    <w:rsid w:val="00717CF6"/>
    <w:rsid w:val="00717EB7"/>
    <w:rsid w:val="007208D9"/>
    <w:rsid w:val="00720949"/>
    <w:rsid w:val="00720B15"/>
    <w:rsid w:val="00720D79"/>
    <w:rsid w:val="0072117C"/>
    <w:rsid w:val="00721315"/>
    <w:rsid w:val="0072137D"/>
    <w:rsid w:val="00721453"/>
    <w:rsid w:val="0072183C"/>
    <w:rsid w:val="00721F4E"/>
    <w:rsid w:val="00722069"/>
    <w:rsid w:val="00722484"/>
    <w:rsid w:val="00722ADE"/>
    <w:rsid w:val="00722B69"/>
    <w:rsid w:val="00722E3C"/>
    <w:rsid w:val="00722E69"/>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B00"/>
    <w:rsid w:val="00724BB3"/>
    <w:rsid w:val="00724E87"/>
    <w:rsid w:val="00724F3A"/>
    <w:rsid w:val="00725093"/>
    <w:rsid w:val="007251DD"/>
    <w:rsid w:val="0072533D"/>
    <w:rsid w:val="007254F0"/>
    <w:rsid w:val="007259EE"/>
    <w:rsid w:val="00725E99"/>
    <w:rsid w:val="00725FE6"/>
    <w:rsid w:val="007262F3"/>
    <w:rsid w:val="00726607"/>
    <w:rsid w:val="00726666"/>
    <w:rsid w:val="00726898"/>
    <w:rsid w:val="00726947"/>
    <w:rsid w:val="00726ADE"/>
    <w:rsid w:val="00726C82"/>
    <w:rsid w:val="00726E6F"/>
    <w:rsid w:val="00727101"/>
    <w:rsid w:val="007271FE"/>
    <w:rsid w:val="00727203"/>
    <w:rsid w:val="007279A5"/>
    <w:rsid w:val="00727CAB"/>
    <w:rsid w:val="007305E7"/>
    <w:rsid w:val="0073069B"/>
    <w:rsid w:val="007308FD"/>
    <w:rsid w:val="00730BB5"/>
    <w:rsid w:val="00730DDE"/>
    <w:rsid w:val="00730F75"/>
    <w:rsid w:val="00731317"/>
    <w:rsid w:val="0073138F"/>
    <w:rsid w:val="007314E5"/>
    <w:rsid w:val="00731828"/>
    <w:rsid w:val="00731A37"/>
    <w:rsid w:val="00731AEA"/>
    <w:rsid w:val="007324BD"/>
    <w:rsid w:val="007324D9"/>
    <w:rsid w:val="007324EC"/>
    <w:rsid w:val="00732590"/>
    <w:rsid w:val="007327B9"/>
    <w:rsid w:val="0073294C"/>
    <w:rsid w:val="00732950"/>
    <w:rsid w:val="00732A34"/>
    <w:rsid w:val="00732E0A"/>
    <w:rsid w:val="0073309D"/>
    <w:rsid w:val="00733462"/>
    <w:rsid w:val="00733766"/>
    <w:rsid w:val="00733D5B"/>
    <w:rsid w:val="00733E32"/>
    <w:rsid w:val="007340B5"/>
    <w:rsid w:val="00734377"/>
    <w:rsid w:val="007343E8"/>
    <w:rsid w:val="00734627"/>
    <w:rsid w:val="00734C06"/>
    <w:rsid w:val="00734E82"/>
    <w:rsid w:val="00734EF3"/>
    <w:rsid w:val="00734F23"/>
    <w:rsid w:val="00735374"/>
    <w:rsid w:val="0073576A"/>
    <w:rsid w:val="00735874"/>
    <w:rsid w:val="00735A21"/>
    <w:rsid w:val="00735C37"/>
    <w:rsid w:val="00735F2C"/>
    <w:rsid w:val="00736462"/>
    <w:rsid w:val="007364C1"/>
    <w:rsid w:val="00736720"/>
    <w:rsid w:val="007369D0"/>
    <w:rsid w:val="00737021"/>
    <w:rsid w:val="00737036"/>
    <w:rsid w:val="0073711A"/>
    <w:rsid w:val="007372CB"/>
    <w:rsid w:val="0073792A"/>
    <w:rsid w:val="00737C78"/>
    <w:rsid w:val="00737CBA"/>
    <w:rsid w:val="00737DF3"/>
    <w:rsid w:val="00740420"/>
    <w:rsid w:val="00740711"/>
    <w:rsid w:val="007407BC"/>
    <w:rsid w:val="00740888"/>
    <w:rsid w:val="00740C26"/>
    <w:rsid w:val="00740F74"/>
    <w:rsid w:val="007411EC"/>
    <w:rsid w:val="007415E7"/>
    <w:rsid w:val="007416AA"/>
    <w:rsid w:val="007418DA"/>
    <w:rsid w:val="00741ABB"/>
    <w:rsid w:val="00742156"/>
    <w:rsid w:val="0074227E"/>
    <w:rsid w:val="0074238F"/>
    <w:rsid w:val="0074239D"/>
    <w:rsid w:val="007425E0"/>
    <w:rsid w:val="00742690"/>
    <w:rsid w:val="007426BB"/>
    <w:rsid w:val="007427FB"/>
    <w:rsid w:val="007429D1"/>
    <w:rsid w:val="00742BB1"/>
    <w:rsid w:val="00742F46"/>
    <w:rsid w:val="00743291"/>
    <w:rsid w:val="007432C7"/>
    <w:rsid w:val="00743373"/>
    <w:rsid w:val="007435A1"/>
    <w:rsid w:val="00743B67"/>
    <w:rsid w:val="00743BF0"/>
    <w:rsid w:val="007447FC"/>
    <w:rsid w:val="00744B5A"/>
    <w:rsid w:val="00744FC4"/>
    <w:rsid w:val="00745AA4"/>
    <w:rsid w:val="00745E96"/>
    <w:rsid w:val="00746359"/>
    <w:rsid w:val="007466ED"/>
    <w:rsid w:val="007468CB"/>
    <w:rsid w:val="00746947"/>
    <w:rsid w:val="0074694E"/>
    <w:rsid w:val="00746CCA"/>
    <w:rsid w:val="00746CED"/>
    <w:rsid w:val="00746F6D"/>
    <w:rsid w:val="00747702"/>
    <w:rsid w:val="00747881"/>
    <w:rsid w:val="00750567"/>
    <w:rsid w:val="0075082A"/>
    <w:rsid w:val="00751005"/>
    <w:rsid w:val="00751183"/>
    <w:rsid w:val="00751531"/>
    <w:rsid w:val="0075170D"/>
    <w:rsid w:val="00751929"/>
    <w:rsid w:val="00751C9F"/>
    <w:rsid w:val="00751CB5"/>
    <w:rsid w:val="00752241"/>
    <w:rsid w:val="00752244"/>
    <w:rsid w:val="007522DB"/>
    <w:rsid w:val="00752691"/>
    <w:rsid w:val="00752BBA"/>
    <w:rsid w:val="00752C49"/>
    <w:rsid w:val="00752EFF"/>
    <w:rsid w:val="00752FBE"/>
    <w:rsid w:val="00753381"/>
    <w:rsid w:val="0075384A"/>
    <w:rsid w:val="00753883"/>
    <w:rsid w:val="00753918"/>
    <w:rsid w:val="00753B2B"/>
    <w:rsid w:val="00753C4B"/>
    <w:rsid w:val="00754025"/>
    <w:rsid w:val="007546BF"/>
    <w:rsid w:val="00754886"/>
    <w:rsid w:val="00754A0C"/>
    <w:rsid w:val="00754AA6"/>
    <w:rsid w:val="00755021"/>
    <w:rsid w:val="007550DB"/>
    <w:rsid w:val="007551F9"/>
    <w:rsid w:val="00755564"/>
    <w:rsid w:val="007555DF"/>
    <w:rsid w:val="00755D41"/>
    <w:rsid w:val="00755DDB"/>
    <w:rsid w:val="0075643C"/>
    <w:rsid w:val="007568E0"/>
    <w:rsid w:val="0075735B"/>
    <w:rsid w:val="0075751F"/>
    <w:rsid w:val="00757574"/>
    <w:rsid w:val="00757763"/>
    <w:rsid w:val="00757916"/>
    <w:rsid w:val="007579C5"/>
    <w:rsid w:val="00757B48"/>
    <w:rsid w:val="007600E4"/>
    <w:rsid w:val="00760178"/>
    <w:rsid w:val="007602D4"/>
    <w:rsid w:val="007603B1"/>
    <w:rsid w:val="00760435"/>
    <w:rsid w:val="00760A4B"/>
    <w:rsid w:val="00760FE6"/>
    <w:rsid w:val="00761791"/>
    <w:rsid w:val="007618C5"/>
    <w:rsid w:val="00762377"/>
    <w:rsid w:val="0076297B"/>
    <w:rsid w:val="007629C4"/>
    <w:rsid w:val="00762E3B"/>
    <w:rsid w:val="0076302C"/>
    <w:rsid w:val="0076303E"/>
    <w:rsid w:val="007631AE"/>
    <w:rsid w:val="007632CE"/>
    <w:rsid w:val="00763462"/>
    <w:rsid w:val="007634BF"/>
    <w:rsid w:val="00763748"/>
    <w:rsid w:val="007637F0"/>
    <w:rsid w:val="00763F60"/>
    <w:rsid w:val="007643E9"/>
    <w:rsid w:val="007643FE"/>
    <w:rsid w:val="0076455A"/>
    <w:rsid w:val="007654E3"/>
    <w:rsid w:val="00765B46"/>
    <w:rsid w:val="00765C09"/>
    <w:rsid w:val="007660A0"/>
    <w:rsid w:val="00766447"/>
    <w:rsid w:val="00766839"/>
    <w:rsid w:val="00766911"/>
    <w:rsid w:val="00766DAF"/>
    <w:rsid w:val="00766EFB"/>
    <w:rsid w:val="00767418"/>
    <w:rsid w:val="007676A9"/>
    <w:rsid w:val="007677B0"/>
    <w:rsid w:val="00767A09"/>
    <w:rsid w:val="00767ABD"/>
    <w:rsid w:val="00767B8C"/>
    <w:rsid w:val="00767BA1"/>
    <w:rsid w:val="007700D7"/>
    <w:rsid w:val="007708C5"/>
    <w:rsid w:val="0077154F"/>
    <w:rsid w:val="00771603"/>
    <w:rsid w:val="0077192C"/>
    <w:rsid w:val="00771BD5"/>
    <w:rsid w:val="00771C93"/>
    <w:rsid w:val="00771D0C"/>
    <w:rsid w:val="00772216"/>
    <w:rsid w:val="00772B24"/>
    <w:rsid w:val="00772C8A"/>
    <w:rsid w:val="00772D2D"/>
    <w:rsid w:val="00773236"/>
    <w:rsid w:val="007734B7"/>
    <w:rsid w:val="00773598"/>
    <w:rsid w:val="0077373D"/>
    <w:rsid w:val="00773CA0"/>
    <w:rsid w:val="00774040"/>
    <w:rsid w:val="007741CA"/>
    <w:rsid w:val="007741D9"/>
    <w:rsid w:val="00774C5D"/>
    <w:rsid w:val="00774CB1"/>
    <w:rsid w:val="00775327"/>
    <w:rsid w:val="00775456"/>
    <w:rsid w:val="00775760"/>
    <w:rsid w:val="00775841"/>
    <w:rsid w:val="00775CF6"/>
    <w:rsid w:val="00775F53"/>
    <w:rsid w:val="00775F57"/>
    <w:rsid w:val="00776236"/>
    <w:rsid w:val="0077652A"/>
    <w:rsid w:val="00776946"/>
    <w:rsid w:val="00776AE4"/>
    <w:rsid w:val="00776B86"/>
    <w:rsid w:val="007772CE"/>
    <w:rsid w:val="007776BD"/>
    <w:rsid w:val="00777782"/>
    <w:rsid w:val="007779D4"/>
    <w:rsid w:val="00777BBD"/>
    <w:rsid w:val="00777C08"/>
    <w:rsid w:val="00777E96"/>
    <w:rsid w:val="00780350"/>
    <w:rsid w:val="007805DE"/>
    <w:rsid w:val="0078070C"/>
    <w:rsid w:val="0078088C"/>
    <w:rsid w:val="00780AC8"/>
    <w:rsid w:val="00780C47"/>
    <w:rsid w:val="00780C77"/>
    <w:rsid w:val="00780D9C"/>
    <w:rsid w:val="00780E89"/>
    <w:rsid w:val="00780FB3"/>
    <w:rsid w:val="007814F2"/>
    <w:rsid w:val="00781543"/>
    <w:rsid w:val="007815B7"/>
    <w:rsid w:val="0078184D"/>
    <w:rsid w:val="00781A2E"/>
    <w:rsid w:val="00781B3B"/>
    <w:rsid w:val="00781D16"/>
    <w:rsid w:val="00781D46"/>
    <w:rsid w:val="00781EEC"/>
    <w:rsid w:val="007827A9"/>
    <w:rsid w:val="007829D1"/>
    <w:rsid w:val="00782BD2"/>
    <w:rsid w:val="00782BE2"/>
    <w:rsid w:val="00782C3F"/>
    <w:rsid w:val="00782DEB"/>
    <w:rsid w:val="00783165"/>
    <w:rsid w:val="00783A81"/>
    <w:rsid w:val="00784000"/>
    <w:rsid w:val="007842BB"/>
    <w:rsid w:val="00784742"/>
    <w:rsid w:val="00784A06"/>
    <w:rsid w:val="00784D07"/>
    <w:rsid w:val="00784F50"/>
    <w:rsid w:val="00785581"/>
    <w:rsid w:val="007855AA"/>
    <w:rsid w:val="00785605"/>
    <w:rsid w:val="00785617"/>
    <w:rsid w:val="00785A5F"/>
    <w:rsid w:val="00785C49"/>
    <w:rsid w:val="00785D67"/>
    <w:rsid w:val="00785E10"/>
    <w:rsid w:val="00785F8C"/>
    <w:rsid w:val="00785F8F"/>
    <w:rsid w:val="007861D0"/>
    <w:rsid w:val="0078632F"/>
    <w:rsid w:val="00786617"/>
    <w:rsid w:val="00786A56"/>
    <w:rsid w:val="00786BBE"/>
    <w:rsid w:val="007870A7"/>
    <w:rsid w:val="007870B3"/>
    <w:rsid w:val="0078711B"/>
    <w:rsid w:val="00787183"/>
    <w:rsid w:val="00787BA1"/>
    <w:rsid w:val="00787E6C"/>
    <w:rsid w:val="00787FC9"/>
    <w:rsid w:val="007900BB"/>
    <w:rsid w:val="00790123"/>
    <w:rsid w:val="0079020D"/>
    <w:rsid w:val="0079037A"/>
    <w:rsid w:val="0079050D"/>
    <w:rsid w:val="00790736"/>
    <w:rsid w:val="007907D2"/>
    <w:rsid w:val="00790D13"/>
    <w:rsid w:val="00791660"/>
    <w:rsid w:val="00791690"/>
    <w:rsid w:val="00791740"/>
    <w:rsid w:val="0079187D"/>
    <w:rsid w:val="00791BD1"/>
    <w:rsid w:val="00791C1B"/>
    <w:rsid w:val="00792170"/>
    <w:rsid w:val="00792696"/>
    <w:rsid w:val="007926F8"/>
    <w:rsid w:val="00792976"/>
    <w:rsid w:val="007929D1"/>
    <w:rsid w:val="00792DCA"/>
    <w:rsid w:val="00793872"/>
    <w:rsid w:val="0079388D"/>
    <w:rsid w:val="00793A51"/>
    <w:rsid w:val="00793C0E"/>
    <w:rsid w:val="00793F28"/>
    <w:rsid w:val="0079465E"/>
    <w:rsid w:val="00794EDA"/>
    <w:rsid w:val="007950F6"/>
    <w:rsid w:val="007954ED"/>
    <w:rsid w:val="0079563F"/>
    <w:rsid w:val="00795BDE"/>
    <w:rsid w:val="00795DF1"/>
    <w:rsid w:val="007962A9"/>
    <w:rsid w:val="00796403"/>
    <w:rsid w:val="0079693E"/>
    <w:rsid w:val="00796B0B"/>
    <w:rsid w:val="00796C53"/>
    <w:rsid w:val="00796D80"/>
    <w:rsid w:val="007972AF"/>
    <w:rsid w:val="0079749E"/>
    <w:rsid w:val="0079753A"/>
    <w:rsid w:val="0079782C"/>
    <w:rsid w:val="007978FF"/>
    <w:rsid w:val="00797BEB"/>
    <w:rsid w:val="007A0B73"/>
    <w:rsid w:val="007A0EEB"/>
    <w:rsid w:val="007A13B7"/>
    <w:rsid w:val="007A1B44"/>
    <w:rsid w:val="007A1BC6"/>
    <w:rsid w:val="007A1DCF"/>
    <w:rsid w:val="007A210E"/>
    <w:rsid w:val="007A221B"/>
    <w:rsid w:val="007A2788"/>
    <w:rsid w:val="007A28D3"/>
    <w:rsid w:val="007A295D"/>
    <w:rsid w:val="007A2A80"/>
    <w:rsid w:val="007A2AFA"/>
    <w:rsid w:val="007A2B44"/>
    <w:rsid w:val="007A3292"/>
    <w:rsid w:val="007A34AC"/>
    <w:rsid w:val="007A35D1"/>
    <w:rsid w:val="007A39D7"/>
    <w:rsid w:val="007A3B45"/>
    <w:rsid w:val="007A3C1A"/>
    <w:rsid w:val="007A3EDF"/>
    <w:rsid w:val="007A40A4"/>
    <w:rsid w:val="007A411B"/>
    <w:rsid w:val="007A4456"/>
    <w:rsid w:val="007A4AC3"/>
    <w:rsid w:val="007A4B21"/>
    <w:rsid w:val="007A4B96"/>
    <w:rsid w:val="007A4BCD"/>
    <w:rsid w:val="007A4BE5"/>
    <w:rsid w:val="007A4CB1"/>
    <w:rsid w:val="007A4F02"/>
    <w:rsid w:val="007A5015"/>
    <w:rsid w:val="007A55F2"/>
    <w:rsid w:val="007A5A39"/>
    <w:rsid w:val="007A5BCE"/>
    <w:rsid w:val="007A5C23"/>
    <w:rsid w:val="007A6027"/>
    <w:rsid w:val="007A61C2"/>
    <w:rsid w:val="007A63F7"/>
    <w:rsid w:val="007A64E8"/>
    <w:rsid w:val="007A656D"/>
    <w:rsid w:val="007A6AEE"/>
    <w:rsid w:val="007A6C2E"/>
    <w:rsid w:val="007A71A1"/>
    <w:rsid w:val="007A71B3"/>
    <w:rsid w:val="007A7234"/>
    <w:rsid w:val="007A74ED"/>
    <w:rsid w:val="007A7664"/>
    <w:rsid w:val="007A771F"/>
    <w:rsid w:val="007A7787"/>
    <w:rsid w:val="007A77B4"/>
    <w:rsid w:val="007A786B"/>
    <w:rsid w:val="007A7924"/>
    <w:rsid w:val="007A7AA2"/>
    <w:rsid w:val="007A7BE7"/>
    <w:rsid w:val="007A7CBA"/>
    <w:rsid w:val="007A7DDE"/>
    <w:rsid w:val="007A7FC9"/>
    <w:rsid w:val="007B028B"/>
    <w:rsid w:val="007B044E"/>
    <w:rsid w:val="007B0A0B"/>
    <w:rsid w:val="007B0B04"/>
    <w:rsid w:val="007B10D3"/>
    <w:rsid w:val="007B1C52"/>
    <w:rsid w:val="007B1E4A"/>
    <w:rsid w:val="007B1FA1"/>
    <w:rsid w:val="007B21A0"/>
    <w:rsid w:val="007B2261"/>
    <w:rsid w:val="007B234B"/>
    <w:rsid w:val="007B24F0"/>
    <w:rsid w:val="007B2544"/>
    <w:rsid w:val="007B2866"/>
    <w:rsid w:val="007B2A5A"/>
    <w:rsid w:val="007B2EAD"/>
    <w:rsid w:val="007B3782"/>
    <w:rsid w:val="007B396F"/>
    <w:rsid w:val="007B3B52"/>
    <w:rsid w:val="007B42A4"/>
    <w:rsid w:val="007B4582"/>
    <w:rsid w:val="007B4675"/>
    <w:rsid w:val="007B46ED"/>
    <w:rsid w:val="007B4A7A"/>
    <w:rsid w:val="007B4E40"/>
    <w:rsid w:val="007B5287"/>
    <w:rsid w:val="007B53E6"/>
    <w:rsid w:val="007B5416"/>
    <w:rsid w:val="007B567C"/>
    <w:rsid w:val="007B578E"/>
    <w:rsid w:val="007B5798"/>
    <w:rsid w:val="007B5A8A"/>
    <w:rsid w:val="007B5DE8"/>
    <w:rsid w:val="007B6103"/>
    <w:rsid w:val="007B611D"/>
    <w:rsid w:val="007B61B6"/>
    <w:rsid w:val="007B6219"/>
    <w:rsid w:val="007B64BE"/>
    <w:rsid w:val="007B66CC"/>
    <w:rsid w:val="007B67F9"/>
    <w:rsid w:val="007B6A0B"/>
    <w:rsid w:val="007B6F8E"/>
    <w:rsid w:val="007B76FE"/>
    <w:rsid w:val="007B7A78"/>
    <w:rsid w:val="007B7A7A"/>
    <w:rsid w:val="007B7CD1"/>
    <w:rsid w:val="007B7CE7"/>
    <w:rsid w:val="007B7F6A"/>
    <w:rsid w:val="007C00B1"/>
    <w:rsid w:val="007C00E7"/>
    <w:rsid w:val="007C00F8"/>
    <w:rsid w:val="007C01BC"/>
    <w:rsid w:val="007C0262"/>
    <w:rsid w:val="007C037A"/>
    <w:rsid w:val="007C04D4"/>
    <w:rsid w:val="007C085B"/>
    <w:rsid w:val="007C0917"/>
    <w:rsid w:val="007C0C7D"/>
    <w:rsid w:val="007C0D61"/>
    <w:rsid w:val="007C1D9F"/>
    <w:rsid w:val="007C1DA5"/>
    <w:rsid w:val="007C21A4"/>
    <w:rsid w:val="007C228F"/>
    <w:rsid w:val="007C2304"/>
    <w:rsid w:val="007C2470"/>
    <w:rsid w:val="007C2732"/>
    <w:rsid w:val="007C2884"/>
    <w:rsid w:val="007C2CD0"/>
    <w:rsid w:val="007C2D13"/>
    <w:rsid w:val="007C2F6E"/>
    <w:rsid w:val="007C315B"/>
    <w:rsid w:val="007C327A"/>
    <w:rsid w:val="007C32C0"/>
    <w:rsid w:val="007C36D3"/>
    <w:rsid w:val="007C3859"/>
    <w:rsid w:val="007C39C6"/>
    <w:rsid w:val="007C3A80"/>
    <w:rsid w:val="007C3A99"/>
    <w:rsid w:val="007C3CEA"/>
    <w:rsid w:val="007C3E43"/>
    <w:rsid w:val="007C3E62"/>
    <w:rsid w:val="007C412E"/>
    <w:rsid w:val="007C4A49"/>
    <w:rsid w:val="007C4ACF"/>
    <w:rsid w:val="007C4B2B"/>
    <w:rsid w:val="007C4EAB"/>
    <w:rsid w:val="007C5516"/>
    <w:rsid w:val="007C5541"/>
    <w:rsid w:val="007C5572"/>
    <w:rsid w:val="007C56DB"/>
    <w:rsid w:val="007C59D8"/>
    <w:rsid w:val="007C5C92"/>
    <w:rsid w:val="007C5F09"/>
    <w:rsid w:val="007C63FC"/>
    <w:rsid w:val="007C6455"/>
    <w:rsid w:val="007C6503"/>
    <w:rsid w:val="007C6C0F"/>
    <w:rsid w:val="007C6CCD"/>
    <w:rsid w:val="007C70BF"/>
    <w:rsid w:val="007C74D8"/>
    <w:rsid w:val="007C7C6F"/>
    <w:rsid w:val="007D03D2"/>
    <w:rsid w:val="007D0462"/>
    <w:rsid w:val="007D091B"/>
    <w:rsid w:val="007D0C09"/>
    <w:rsid w:val="007D0E1A"/>
    <w:rsid w:val="007D0E1E"/>
    <w:rsid w:val="007D1CAB"/>
    <w:rsid w:val="007D1E1C"/>
    <w:rsid w:val="007D1FC1"/>
    <w:rsid w:val="007D215A"/>
    <w:rsid w:val="007D25A9"/>
    <w:rsid w:val="007D32E2"/>
    <w:rsid w:val="007D350A"/>
    <w:rsid w:val="007D353E"/>
    <w:rsid w:val="007D35BF"/>
    <w:rsid w:val="007D35DD"/>
    <w:rsid w:val="007D3A69"/>
    <w:rsid w:val="007D43B2"/>
    <w:rsid w:val="007D4400"/>
    <w:rsid w:val="007D4481"/>
    <w:rsid w:val="007D4546"/>
    <w:rsid w:val="007D4779"/>
    <w:rsid w:val="007D47BB"/>
    <w:rsid w:val="007D4993"/>
    <w:rsid w:val="007D4CBA"/>
    <w:rsid w:val="007D4D31"/>
    <w:rsid w:val="007D4DEC"/>
    <w:rsid w:val="007D5293"/>
    <w:rsid w:val="007D63AD"/>
    <w:rsid w:val="007D68AF"/>
    <w:rsid w:val="007D68F5"/>
    <w:rsid w:val="007D6A45"/>
    <w:rsid w:val="007D6D0E"/>
    <w:rsid w:val="007D6E90"/>
    <w:rsid w:val="007D6EBB"/>
    <w:rsid w:val="007D6F12"/>
    <w:rsid w:val="007D71BD"/>
    <w:rsid w:val="007D75D6"/>
    <w:rsid w:val="007D7850"/>
    <w:rsid w:val="007D7ADF"/>
    <w:rsid w:val="007D7B06"/>
    <w:rsid w:val="007D7E71"/>
    <w:rsid w:val="007E009C"/>
    <w:rsid w:val="007E0567"/>
    <w:rsid w:val="007E060F"/>
    <w:rsid w:val="007E0A04"/>
    <w:rsid w:val="007E0D15"/>
    <w:rsid w:val="007E0F7E"/>
    <w:rsid w:val="007E16DA"/>
    <w:rsid w:val="007E1848"/>
    <w:rsid w:val="007E1B59"/>
    <w:rsid w:val="007E2028"/>
    <w:rsid w:val="007E2468"/>
    <w:rsid w:val="007E2889"/>
    <w:rsid w:val="007E2B12"/>
    <w:rsid w:val="007E2CCE"/>
    <w:rsid w:val="007E2FE5"/>
    <w:rsid w:val="007E3101"/>
    <w:rsid w:val="007E31D6"/>
    <w:rsid w:val="007E3403"/>
    <w:rsid w:val="007E348C"/>
    <w:rsid w:val="007E352E"/>
    <w:rsid w:val="007E35AE"/>
    <w:rsid w:val="007E36D5"/>
    <w:rsid w:val="007E3AD6"/>
    <w:rsid w:val="007E3B8C"/>
    <w:rsid w:val="007E40CB"/>
    <w:rsid w:val="007E4315"/>
    <w:rsid w:val="007E5339"/>
    <w:rsid w:val="007E533F"/>
    <w:rsid w:val="007E58ED"/>
    <w:rsid w:val="007E5FD1"/>
    <w:rsid w:val="007E616B"/>
    <w:rsid w:val="007E66E0"/>
    <w:rsid w:val="007E6730"/>
    <w:rsid w:val="007E6852"/>
    <w:rsid w:val="007E6A8B"/>
    <w:rsid w:val="007E6C4F"/>
    <w:rsid w:val="007E736C"/>
    <w:rsid w:val="007E7858"/>
    <w:rsid w:val="007E7A64"/>
    <w:rsid w:val="007E7CC4"/>
    <w:rsid w:val="007F0022"/>
    <w:rsid w:val="007F006A"/>
    <w:rsid w:val="007F015E"/>
    <w:rsid w:val="007F01D8"/>
    <w:rsid w:val="007F02CD"/>
    <w:rsid w:val="007F02EF"/>
    <w:rsid w:val="007F0315"/>
    <w:rsid w:val="007F082F"/>
    <w:rsid w:val="007F095F"/>
    <w:rsid w:val="007F1052"/>
    <w:rsid w:val="007F10EE"/>
    <w:rsid w:val="007F12CF"/>
    <w:rsid w:val="007F12DA"/>
    <w:rsid w:val="007F1678"/>
    <w:rsid w:val="007F1C32"/>
    <w:rsid w:val="007F1CEF"/>
    <w:rsid w:val="007F1D09"/>
    <w:rsid w:val="007F1F6F"/>
    <w:rsid w:val="007F2035"/>
    <w:rsid w:val="007F20B0"/>
    <w:rsid w:val="007F20E6"/>
    <w:rsid w:val="007F219D"/>
    <w:rsid w:val="007F2548"/>
    <w:rsid w:val="007F2605"/>
    <w:rsid w:val="007F3602"/>
    <w:rsid w:val="007F37C6"/>
    <w:rsid w:val="007F3803"/>
    <w:rsid w:val="007F3807"/>
    <w:rsid w:val="007F3859"/>
    <w:rsid w:val="007F3E11"/>
    <w:rsid w:val="007F3ECD"/>
    <w:rsid w:val="007F40C0"/>
    <w:rsid w:val="007F41D1"/>
    <w:rsid w:val="007F431F"/>
    <w:rsid w:val="007F43DE"/>
    <w:rsid w:val="007F47A2"/>
    <w:rsid w:val="007F4838"/>
    <w:rsid w:val="007F4AF4"/>
    <w:rsid w:val="007F4C3D"/>
    <w:rsid w:val="007F5545"/>
    <w:rsid w:val="007F5584"/>
    <w:rsid w:val="007F56CD"/>
    <w:rsid w:val="007F56F2"/>
    <w:rsid w:val="007F57B5"/>
    <w:rsid w:val="007F5911"/>
    <w:rsid w:val="007F598D"/>
    <w:rsid w:val="007F59F2"/>
    <w:rsid w:val="007F5FBA"/>
    <w:rsid w:val="007F614B"/>
    <w:rsid w:val="007F6274"/>
    <w:rsid w:val="007F65BB"/>
    <w:rsid w:val="007F6B9A"/>
    <w:rsid w:val="007F6BFE"/>
    <w:rsid w:val="007F71C0"/>
    <w:rsid w:val="007F7942"/>
    <w:rsid w:val="007F7B5F"/>
    <w:rsid w:val="007F7FB0"/>
    <w:rsid w:val="007F7FB9"/>
    <w:rsid w:val="00800201"/>
    <w:rsid w:val="008003D5"/>
    <w:rsid w:val="008008D3"/>
    <w:rsid w:val="008009ED"/>
    <w:rsid w:val="00800BBF"/>
    <w:rsid w:val="00800F0B"/>
    <w:rsid w:val="00800F7F"/>
    <w:rsid w:val="00800F81"/>
    <w:rsid w:val="00801211"/>
    <w:rsid w:val="00801226"/>
    <w:rsid w:val="0080123E"/>
    <w:rsid w:val="00801430"/>
    <w:rsid w:val="008019F6"/>
    <w:rsid w:val="00801C72"/>
    <w:rsid w:val="00801C97"/>
    <w:rsid w:val="008022D6"/>
    <w:rsid w:val="0080230B"/>
    <w:rsid w:val="008025BF"/>
    <w:rsid w:val="0080263F"/>
    <w:rsid w:val="0080273D"/>
    <w:rsid w:val="00802B31"/>
    <w:rsid w:val="00802ECB"/>
    <w:rsid w:val="00803236"/>
    <w:rsid w:val="00803388"/>
    <w:rsid w:val="00803484"/>
    <w:rsid w:val="00803792"/>
    <w:rsid w:val="008039CD"/>
    <w:rsid w:val="00803B4C"/>
    <w:rsid w:val="00803B7A"/>
    <w:rsid w:val="00803E5E"/>
    <w:rsid w:val="00803F59"/>
    <w:rsid w:val="00804290"/>
    <w:rsid w:val="008043FC"/>
    <w:rsid w:val="00804714"/>
    <w:rsid w:val="008047C5"/>
    <w:rsid w:val="00804973"/>
    <w:rsid w:val="00804BE8"/>
    <w:rsid w:val="00804C10"/>
    <w:rsid w:val="00804FFD"/>
    <w:rsid w:val="008050A8"/>
    <w:rsid w:val="0080524F"/>
    <w:rsid w:val="008054C7"/>
    <w:rsid w:val="008055EA"/>
    <w:rsid w:val="00805B63"/>
    <w:rsid w:val="00805DC8"/>
    <w:rsid w:val="00806303"/>
    <w:rsid w:val="00806448"/>
    <w:rsid w:val="00806690"/>
    <w:rsid w:val="0080670F"/>
    <w:rsid w:val="00806815"/>
    <w:rsid w:val="00806A21"/>
    <w:rsid w:val="00806A38"/>
    <w:rsid w:val="00806BAE"/>
    <w:rsid w:val="00806BC6"/>
    <w:rsid w:val="00807056"/>
    <w:rsid w:val="008075CD"/>
    <w:rsid w:val="00807C5A"/>
    <w:rsid w:val="00807CAD"/>
    <w:rsid w:val="008101F3"/>
    <w:rsid w:val="00810316"/>
    <w:rsid w:val="00810391"/>
    <w:rsid w:val="008103FE"/>
    <w:rsid w:val="008105BC"/>
    <w:rsid w:val="00810942"/>
    <w:rsid w:val="00811020"/>
    <w:rsid w:val="00811089"/>
    <w:rsid w:val="008112F2"/>
    <w:rsid w:val="00811BAC"/>
    <w:rsid w:val="00811E19"/>
    <w:rsid w:val="00812695"/>
    <w:rsid w:val="00812717"/>
    <w:rsid w:val="008129DB"/>
    <w:rsid w:val="00812AE5"/>
    <w:rsid w:val="00812C66"/>
    <w:rsid w:val="00812DA1"/>
    <w:rsid w:val="00812E0F"/>
    <w:rsid w:val="00812E20"/>
    <w:rsid w:val="0081313A"/>
    <w:rsid w:val="0081353F"/>
    <w:rsid w:val="00813B91"/>
    <w:rsid w:val="00813CE9"/>
    <w:rsid w:val="0081420C"/>
    <w:rsid w:val="008144C4"/>
    <w:rsid w:val="00814604"/>
    <w:rsid w:val="00814680"/>
    <w:rsid w:val="00814ADC"/>
    <w:rsid w:val="00814BD6"/>
    <w:rsid w:val="00814F10"/>
    <w:rsid w:val="008150E2"/>
    <w:rsid w:val="0081525D"/>
    <w:rsid w:val="00815485"/>
    <w:rsid w:val="0081588A"/>
    <w:rsid w:val="008158D3"/>
    <w:rsid w:val="00815B1A"/>
    <w:rsid w:val="00815FC5"/>
    <w:rsid w:val="008162E0"/>
    <w:rsid w:val="00816BAF"/>
    <w:rsid w:val="00816BC3"/>
    <w:rsid w:val="00816F61"/>
    <w:rsid w:val="0081702E"/>
    <w:rsid w:val="0081703B"/>
    <w:rsid w:val="008171E1"/>
    <w:rsid w:val="00817968"/>
    <w:rsid w:val="008179F6"/>
    <w:rsid w:val="00817AEF"/>
    <w:rsid w:val="00817E3C"/>
    <w:rsid w:val="00817F04"/>
    <w:rsid w:val="00820118"/>
    <w:rsid w:val="008203EF"/>
    <w:rsid w:val="00820489"/>
    <w:rsid w:val="008207D9"/>
    <w:rsid w:val="00820DBD"/>
    <w:rsid w:val="008210EA"/>
    <w:rsid w:val="0082125C"/>
    <w:rsid w:val="008213A8"/>
    <w:rsid w:val="00821547"/>
    <w:rsid w:val="00821627"/>
    <w:rsid w:val="00821630"/>
    <w:rsid w:val="008217AB"/>
    <w:rsid w:val="00821951"/>
    <w:rsid w:val="00821D6E"/>
    <w:rsid w:val="008222B1"/>
    <w:rsid w:val="008223C1"/>
    <w:rsid w:val="0082252C"/>
    <w:rsid w:val="008225AB"/>
    <w:rsid w:val="00822611"/>
    <w:rsid w:val="008227D1"/>
    <w:rsid w:val="00822904"/>
    <w:rsid w:val="00822D5D"/>
    <w:rsid w:val="00823013"/>
    <w:rsid w:val="0082309F"/>
    <w:rsid w:val="00823697"/>
    <w:rsid w:val="008236F9"/>
    <w:rsid w:val="0082372E"/>
    <w:rsid w:val="008238DE"/>
    <w:rsid w:val="00824252"/>
    <w:rsid w:val="00824325"/>
    <w:rsid w:val="00824374"/>
    <w:rsid w:val="008245E6"/>
    <w:rsid w:val="008247D3"/>
    <w:rsid w:val="008258AE"/>
    <w:rsid w:val="00825BED"/>
    <w:rsid w:val="00825F93"/>
    <w:rsid w:val="008266CE"/>
    <w:rsid w:val="00826740"/>
    <w:rsid w:val="0082686C"/>
    <w:rsid w:val="0082714E"/>
    <w:rsid w:val="0082737B"/>
    <w:rsid w:val="00827A19"/>
    <w:rsid w:val="00827CED"/>
    <w:rsid w:val="00827D07"/>
    <w:rsid w:val="00827FFE"/>
    <w:rsid w:val="00830430"/>
    <w:rsid w:val="0083069D"/>
    <w:rsid w:val="00830B0E"/>
    <w:rsid w:val="008312F5"/>
    <w:rsid w:val="0083162E"/>
    <w:rsid w:val="00831986"/>
    <w:rsid w:val="00832017"/>
    <w:rsid w:val="00832242"/>
    <w:rsid w:val="0083254D"/>
    <w:rsid w:val="00832B6B"/>
    <w:rsid w:val="00832F34"/>
    <w:rsid w:val="0083301F"/>
    <w:rsid w:val="00833680"/>
    <w:rsid w:val="008337F2"/>
    <w:rsid w:val="008338DB"/>
    <w:rsid w:val="00833D66"/>
    <w:rsid w:val="008341B5"/>
    <w:rsid w:val="00834297"/>
    <w:rsid w:val="00834777"/>
    <w:rsid w:val="0083487A"/>
    <w:rsid w:val="00834B9C"/>
    <w:rsid w:val="00834BDA"/>
    <w:rsid w:val="00834CC8"/>
    <w:rsid w:val="00834FF5"/>
    <w:rsid w:val="00834FFC"/>
    <w:rsid w:val="00835047"/>
    <w:rsid w:val="0083579D"/>
    <w:rsid w:val="00835828"/>
    <w:rsid w:val="00835D39"/>
    <w:rsid w:val="00835EDD"/>
    <w:rsid w:val="008361DD"/>
    <w:rsid w:val="00836205"/>
    <w:rsid w:val="008364F9"/>
    <w:rsid w:val="0083663D"/>
    <w:rsid w:val="00836854"/>
    <w:rsid w:val="00836E92"/>
    <w:rsid w:val="00836EA6"/>
    <w:rsid w:val="00836ED5"/>
    <w:rsid w:val="00837345"/>
    <w:rsid w:val="00837A0B"/>
    <w:rsid w:val="00840019"/>
    <w:rsid w:val="00840063"/>
    <w:rsid w:val="00840453"/>
    <w:rsid w:val="00840460"/>
    <w:rsid w:val="0084055A"/>
    <w:rsid w:val="0084090D"/>
    <w:rsid w:val="00840965"/>
    <w:rsid w:val="00840BBE"/>
    <w:rsid w:val="00841A0E"/>
    <w:rsid w:val="00841C76"/>
    <w:rsid w:val="00841F8E"/>
    <w:rsid w:val="008421CE"/>
    <w:rsid w:val="00842364"/>
    <w:rsid w:val="00842379"/>
    <w:rsid w:val="00842493"/>
    <w:rsid w:val="00842499"/>
    <w:rsid w:val="00842582"/>
    <w:rsid w:val="0084279E"/>
    <w:rsid w:val="00842B3E"/>
    <w:rsid w:val="00842C68"/>
    <w:rsid w:val="008431AA"/>
    <w:rsid w:val="008431C6"/>
    <w:rsid w:val="008432E2"/>
    <w:rsid w:val="00843341"/>
    <w:rsid w:val="00843355"/>
    <w:rsid w:val="00843635"/>
    <w:rsid w:val="008436EB"/>
    <w:rsid w:val="008439E5"/>
    <w:rsid w:val="00843A87"/>
    <w:rsid w:val="00843C75"/>
    <w:rsid w:val="00843E4D"/>
    <w:rsid w:val="00843FBC"/>
    <w:rsid w:val="0084406C"/>
    <w:rsid w:val="0084427E"/>
    <w:rsid w:val="008448AB"/>
    <w:rsid w:val="0084499B"/>
    <w:rsid w:val="00844C5F"/>
    <w:rsid w:val="00844CA2"/>
    <w:rsid w:val="00845733"/>
    <w:rsid w:val="00845EEF"/>
    <w:rsid w:val="00845FC8"/>
    <w:rsid w:val="00846189"/>
    <w:rsid w:val="0084629B"/>
    <w:rsid w:val="008463D4"/>
    <w:rsid w:val="00846458"/>
    <w:rsid w:val="0084679B"/>
    <w:rsid w:val="008467DB"/>
    <w:rsid w:val="0084684F"/>
    <w:rsid w:val="008471C5"/>
    <w:rsid w:val="00847345"/>
    <w:rsid w:val="0085028B"/>
    <w:rsid w:val="0085085D"/>
    <w:rsid w:val="008508B0"/>
    <w:rsid w:val="008509DE"/>
    <w:rsid w:val="00850A21"/>
    <w:rsid w:val="00850A3F"/>
    <w:rsid w:val="008511FD"/>
    <w:rsid w:val="0085154D"/>
    <w:rsid w:val="0085154E"/>
    <w:rsid w:val="00851697"/>
    <w:rsid w:val="008517E4"/>
    <w:rsid w:val="00851BC6"/>
    <w:rsid w:val="008522E3"/>
    <w:rsid w:val="0085245E"/>
    <w:rsid w:val="008527DE"/>
    <w:rsid w:val="00852900"/>
    <w:rsid w:val="00852A78"/>
    <w:rsid w:val="00852BFB"/>
    <w:rsid w:val="00852CCB"/>
    <w:rsid w:val="008531F2"/>
    <w:rsid w:val="008532F6"/>
    <w:rsid w:val="008536D0"/>
    <w:rsid w:val="00853883"/>
    <w:rsid w:val="00853A91"/>
    <w:rsid w:val="00853ABD"/>
    <w:rsid w:val="00854006"/>
    <w:rsid w:val="00854033"/>
    <w:rsid w:val="0085408C"/>
    <w:rsid w:val="00854197"/>
    <w:rsid w:val="0085423F"/>
    <w:rsid w:val="0085447C"/>
    <w:rsid w:val="008547E1"/>
    <w:rsid w:val="00854960"/>
    <w:rsid w:val="00854E82"/>
    <w:rsid w:val="00855173"/>
    <w:rsid w:val="00855F4F"/>
    <w:rsid w:val="00855F64"/>
    <w:rsid w:val="00856374"/>
    <w:rsid w:val="008563C8"/>
    <w:rsid w:val="008564D7"/>
    <w:rsid w:val="00856D48"/>
    <w:rsid w:val="00856DD0"/>
    <w:rsid w:val="00856FA2"/>
    <w:rsid w:val="0085704B"/>
    <w:rsid w:val="00857410"/>
    <w:rsid w:val="00857573"/>
    <w:rsid w:val="00857574"/>
    <w:rsid w:val="00857A66"/>
    <w:rsid w:val="00860215"/>
    <w:rsid w:val="008603AA"/>
    <w:rsid w:val="008603D1"/>
    <w:rsid w:val="008604B9"/>
    <w:rsid w:val="0086086E"/>
    <w:rsid w:val="00860B69"/>
    <w:rsid w:val="008610AE"/>
    <w:rsid w:val="0086123F"/>
    <w:rsid w:val="00861253"/>
    <w:rsid w:val="008616F5"/>
    <w:rsid w:val="00861955"/>
    <w:rsid w:val="0086197B"/>
    <w:rsid w:val="00861A78"/>
    <w:rsid w:val="00861C88"/>
    <w:rsid w:val="00861CC8"/>
    <w:rsid w:val="00861D5D"/>
    <w:rsid w:val="00861D61"/>
    <w:rsid w:val="00861E4E"/>
    <w:rsid w:val="00862024"/>
    <w:rsid w:val="00862028"/>
    <w:rsid w:val="00862523"/>
    <w:rsid w:val="008625A4"/>
    <w:rsid w:val="0086266E"/>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7A"/>
    <w:rsid w:val="00864F9F"/>
    <w:rsid w:val="00865197"/>
    <w:rsid w:val="008652CE"/>
    <w:rsid w:val="008654A3"/>
    <w:rsid w:val="0086555D"/>
    <w:rsid w:val="00865706"/>
    <w:rsid w:val="008659B4"/>
    <w:rsid w:val="00865EED"/>
    <w:rsid w:val="00866281"/>
    <w:rsid w:val="008664D2"/>
    <w:rsid w:val="00866509"/>
    <w:rsid w:val="00867336"/>
    <w:rsid w:val="0086746A"/>
    <w:rsid w:val="008675C3"/>
    <w:rsid w:val="008675FE"/>
    <w:rsid w:val="008675FF"/>
    <w:rsid w:val="0086770A"/>
    <w:rsid w:val="00867B07"/>
    <w:rsid w:val="00867D33"/>
    <w:rsid w:val="00867EB6"/>
    <w:rsid w:val="00867F1F"/>
    <w:rsid w:val="00867FBB"/>
    <w:rsid w:val="00870125"/>
    <w:rsid w:val="008701F8"/>
    <w:rsid w:val="00870436"/>
    <w:rsid w:val="008704B1"/>
    <w:rsid w:val="00870559"/>
    <w:rsid w:val="00870BC4"/>
    <w:rsid w:val="00870DA0"/>
    <w:rsid w:val="00870E54"/>
    <w:rsid w:val="0087117E"/>
    <w:rsid w:val="00871354"/>
    <w:rsid w:val="00871567"/>
    <w:rsid w:val="0087166C"/>
    <w:rsid w:val="00871702"/>
    <w:rsid w:val="00871AF9"/>
    <w:rsid w:val="00871E8C"/>
    <w:rsid w:val="00871ECA"/>
    <w:rsid w:val="00872111"/>
    <w:rsid w:val="00872296"/>
    <w:rsid w:val="008726AD"/>
    <w:rsid w:val="00872DE5"/>
    <w:rsid w:val="008731DE"/>
    <w:rsid w:val="008732F0"/>
    <w:rsid w:val="008733D2"/>
    <w:rsid w:val="008735BF"/>
    <w:rsid w:val="0087369B"/>
    <w:rsid w:val="0087388F"/>
    <w:rsid w:val="00873895"/>
    <w:rsid w:val="0087407D"/>
    <w:rsid w:val="008740E4"/>
    <w:rsid w:val="00874574"/>
    <w:rsid w:val="008749B6"/>
    <w:rsid w:val="008755E4"/>
    <w:rsid w:val="008755EE"/>
    <w:rsid w:val="0087585D"/>
    <w:rsid w:val="00875995"/>
    <w:rsid w:val="00875C13"/>
    <w:rsid w:val="00875CD7"/>
    <w:rsid w:val="00875E29"/>
    <w:rsid w:val="00875E99"/>
    <w:rsid w:val="0087604D"/>
    <w:rsid w:val="00876936"/>
    <w:rsid w:val="00876ADB"/>
    <w:rsid w:val="00876CDA"/>
    <w:rsid w:val="00877113"/>
    <w:rsid w:val="008775A7"/>
    <w:rsid w:val="008776E9"/>
    <w:rsid w:val="00877739"/>
    <w:rsid w:val="00877E78"/>
    <w:rsid w:val="008804DF"/>
    <w:rsid w:val="008807E1"/>
    <w:rsid w:val="0088088E"/>
    <w:rsid w:val="00880B4A"/>
    <w:rsid w:val="00880BB9"/>
    <w:rsid w:val="00880DE8"/>
    <w:rsid w:val="00880EB1"/>
    <w:rsid w:val="00881056"/>
    <w:rsid w:val="008812BE"/>
    <w:rsid w:val="00881327"/>
    <w:rsid w:val="00881436"/>
    <w:rsid w:val="00881814"/>
    <w:rsid w:val="008818F4"/>
    <w:rsid w:val="00881AA4"/>
    <w:rsid w:val="00882484"/>
    <w:rsid w:val="00882703"/>
    <w:rsid w:val="0088291F"/>
    <w:rsid w:val="00882CB5"/>
    <w:rsid w:val="00882EA2"/>
    <w:rsid w:val="00882F15"/>
    <w:rsid w:val="00883089"/>
    <w:rsid w:val="008837F0"/>
    <w:rsid w:val="00883B8C"/>
    <w:rsid w:val="00883DA0"/>
    <w:rsid w:val="00883ECF"/>
    <w:rsid w:val="00883EEF"/>
    <w:rsid w:val="0088402F"/>
    <w:rsid w:val="00884488"/>
    <w:rsid w:val="008847A3"/>
    <w:rsid w:val="00884901"/>
    <w:rsid w:val="0088498B"/>
    <w:rsid w:val="00884BB6"/>
    <w:rsid w:val="00884C0F"/>
    <w:rsid w:val="00885355"/>
    <w:rsid w:val="00885587"/>
    <w:rsid w:val="00885865"/>
    <w:rsid w:val="0088588B"/>
    <w:rsid w:val="00885AF3"/>
    <w:rsid w:val="00885F19"/>
    <w:rsid w:val="00886128"/>
    <w:rsid w:val="008863BF"/>
    <w:rsid w:val="008868F4"/>
    <w:rsid w:val="00886932"/>
    <w:rsid w:val="00886AE1"/>
    <w:rsid w:val="00886E08"/>
    <w:rsid w:val="00887226"/>
    <w:rsid w:val="00887419"/>
    <w:rsid w:val="008876FE"/>
    <w:rsid w:val="00887CAD"/>
    <w:rsid w:val="00887F61"/>
    <w:rsid w:val="00890463"/>
    <w:rsid w:val="0089068D"/>
    <w:rsid w:val="00890A2B"/>
    <w:rsid w:val="00891167"/>
    <w:rsid w:val="00891191"/>
    <w:rsid w:val="008912FD"/>
    <w:rsid w:val="008913D6"/>
    <w:rsid w:val="00891685"/>
    <w:rsid w:val="00891739"/>
    <w:rsid w:val="00891B89"/>
    <w:rsid w:val="00891D00"/>
    <w:rsid w:val="008920F8"/>
    <w:rsid w:val="00892317"/>
    <w:rsid w:val="00892612"/>
    <w:rsid w:val="008926A0"/>
    <w:rsid w:val="008926D8"/>
    <w:rsid w:val="00892754"/>
    <w:rsid w:val="0089292A"/>
    <w:rsid w:val="0089293D"/>
    <w:rsid w:val="00892ADC"/>
    <w:rsid w:val="00892BE8"/>
    <w:rsid w:val="00892CF6"/>
    <w:rsid w:val="00893203"/>
    <w:rsid w:val="00893593"/>
    <w:rsid w:val="008935C1"/>
    <w:rsid w:val="00893CE0"/>
    <w:rsid w:val="00893D18"/>
    <w:rsid w:val="00893D37"/>
    <w:rsid w:val="00893F5D"/>
    <w:rsid w:val="0089487D"/>
    <w:rsid w:val="00894BB8"/>
    <w:rsid w:val="00894C8C"/>
    <w:rsid w:val="00895771"/>
    <w:rsid w:val="00896546"/>
    <w:rsid w:val="008965DB"/>
    <w:rsid w:val="00896701"/>
    <w:rsid w:val="008968F4"/>
    <w:rsid w:val="008969D5"/>
    <w:rsid w:val="00896A09"/>
    <w:rsid w:val="00896AB0"/>
    <w:rsid w:val="00896F07"/>
    <w:rsid w:val="0089710B"/>
    <w:rsid w:val="0089711B"/>
    <w:rsid w:val="00897212"/>
    <w:rsid w:val="00897D61"/>
    <w:rsid w:val="008A0416"/>
    <w:rsid w:val="008A07A2"/>
    <w:rsid w:val="008A0AB7"/>
    <w:rsid w:val="008A0DBE"/>
    <w:rsid w:val="008A0E0E"/>
    <w:rsid w:val="008A0FAC"/>
    <w:rsid w:val="008A11C4"/>
    <w:rsid w:val="008A12A5"/>
    <w:rsid w:val="008A12F4"/>
    <w:rsid w:val="008A1314"/>
    <w:rsid w:val="008A1458"/>
    <w:rsid w:val="008A14B7"/>
    <w:rsid w:val="008A14D1"/>
    <w:rsid w:val="008A19EF"/>
    <w:rsid w:val="008A1BD6"/>
    <w:rsid w:val="008A1BE5"/>
    <w:rsid w:val="008A1F4C"/>
    <w:rsid w:val="008A1F6B"/>
    <w:rsid w:val="008A247A"/>
    <w:rsid w:val="008A2883"/>
    <w:rsid w:val="008A2F0A"/>
    <w:rsid w:val="008A2F83"/>
    <w:rsid w:val="008A3101"/>
    <w:rsid w:val="008A3766"/>
    <w:rsid w:val="008A3934"/>
    <w:rsid w:val="008A3D94"/>
    <w:rsid w:val="008A3F5E"/>
    <w:rsid w:val="008A3FF3"/>
    <w:rsid w:val="008A4248"/>
    <w:rsid w:val="008A42C8"/>
    <w:rsid w:val="008A4586"/>
    <w:rsid w:val="008A4781"/>
    <w:rsid w:val="008A47D9"/>
    <w:rsid w:val="008A4D38"/>
    <w:rsid w:val="008A4E3A"/>
    <w:rsid w:val="008A5628"/>
    <w:rsid w:val="008A5723"/>
    <w:rsid w:val="008A578E"/>
    <w:rsid w:val="008A5AF6"/>
    <w:rsid w:val="008A5E17"/>
    <w:rsid w:val="008A6054"/>
    <w:rsid w:val="008A61F4"/>
    <w:rsid w:val="008A62D0"/>
    <w:rsid w:val="008A63BB"/>
    <w:rsid w:val="008A65AA"/>
    <w:rsid w:val="008A665B"/>
    <w:rsid w:val="008A6740"/>
    <w:rsid w:val="008A67CB"/>
    <w:rsid w:val="008A6C71"/>
    <w:rsid w:val="008A7464"/>
    <w:rsid w:val="008A7503"/>
    <w:rsid w:val="008A788B"/>
    <w:rsid w:val="008A79B1"/>
    <w:rsid w:val="008A7A0B"/>
    <w:rsid w:val="008B0287"/>
    <w:rsid w:val="008B0452"/>
    <w:rsid w:val="008B04A8"/>
    <w:rsid w:val="008B09A2"/>
    <w:rsid w:val="008B0EE1"/>
    <w:rsid w:val="008B0F11"/>
    <w:rsid w:val="008B1257"/>
    <w:rsid w:val="008B145F"/>
    <w:rsid w:val="008B15B9"/>
    <w:rsid w:val="008B19B2"/>
    <w:rsid w:val="008B19D6"/>
    <w:rsid w:val="008B1C7C"/>
    <w:rsid w:val="008B1FF3"/>
    <w:rsid w:val="008B3516"/>
    <w:rsid w:val="008B3575"/>
    <w:rsid w:val="008B38DF"/>
    <w:rsid w:val="008B48B4"/>
    <w:rsid w:val="008B494D"/>
    <w:rsid w:val="008B4AF2"/>
    <w:rsid w:val="008B4BA6"/>
    <w:rsid w:val="008B4C8F"/>
    <w:rsid w:val="008B4DB1"/>
    <w:rsid w:val="008B5103"/>
    <w:rsid w:val="008B5304"/>
    <w:rsid w:val="008B537E"/>
    <w:rsid w:val="008B5471"/>
    <w:rsid w:val="008B563D"/>
    <w:rsid w:val="008B596A"/>
    <w:rsid w:val="008B59AF"/>
    <w:rsid w:val="008B5C79"/>
    <w:rsid w:val="008B5D79"/>
    <w:rsid w:val="008B5FC9"/>
    <w:rsid w:val="008B5FE9"/>
    <w:rsid w:val="008B6073"/>
    <w:rsid w:val="008B61E6"/>
    <w:rsid w:val="008B6573"/>
    <w:rsid w:val="008B6A8F"/>
    <w:rsid w:val="008B6DD2"/>
    <w:rsid w:val="008B711B"/>
    <w:rsid w:val="008B739C"/>
    <w:rsid w:val="008B7414"/>
    <w:rsid w:val="008B7906"/>
    <w:rsid w:val="008B793A"/>
    <w:rsid w:val="008C019A"/>
    <w:rsid w:val="008C025D"/>
    <w:rsid w:val="008C044B"/>
    <w:rsid w:val="008C0D30"/>
    <w:rsid w:val="008C116D"/>
    <w:rsid w:val="008C15F7"/>
    <w:rsid w:val="008C16FA"/>
    <w:rsid w:val="008C1A20"/>
    <w:rsid w:val="008C1E8C"/>
    <w:rsid w:val="008C1F28"/>
    <w:rsid w:val="008C21FA"/>
    <w:rsid w:val="008C23A8"/>
    <w:rsid w:val="008C243C"/>
    <w:rsid w:val="008C245B"/>
    <w:rsid w:val="008C2B2C"/>
    <w:rsid w:val="008C2D72"/>
    <w:rsid w:val="008C2DCD"/>
    <w:rsid w:val="008C2E05"/>
    <w:rsid w:val="008C2E30"/>
    <w:rsid w:val="008C39A8"/>
    <w:rsid w:val="008C3B91"/>
    <w:rsid w:val="008C3C31"/>
    <w:rsid w:val="008C3C48"/>
    <w:rsid w:val="008C3CB3"/>
    <w:rsid w:val="008C3F1E"/>
    <w:rsid w:val="008C420E"/>
    <w:rsid w:val="008C44C5"/>
    <w:rsid w:val="008C45FE"/>
    <w:rsid w:val="008C48DF"/>
    <w:rsid w:val="008C4C37"/>
    <w:rsid w:val="008C4D7D"/>
    <w:rsid w:val="008C56E4"/>
    <w:rsid w:val="008C59D7"/>
    <w:rsid w:val="008C5A37"/>
    <w:rsid w:val="008C6880"/>
    <w:rsid w:val="008C6BC2"/>
    <w:rsid w:val="008C6F5B"/>
    <w:rsid w:val="008C6F73"/>
    <w:rsid w:val="008C7117"/>
    <w:rsid w:val="008C7A22"/>
    <w:rsid w:val="008C7B74"/>
    <w:rsid w:val="008D007C"/>
    <w:rsid w:val="008D03EF"/>
    <w:rsid w:val="008D0663"/>
    <w:rsid w:val="008D08A5"/>
    <w:rsid w:val="008D0FCA"/>
    <w:rsid w:val="008D1176"/>
    <w:rsid w:val="008D1498"/>
    <w:rsid w:val="008D174B"/>
    <w:rsid w:val="008D195D"/>
    <w:rsid w:val="008D1A3E"/>
    <w:rsid w:val="008D1B0A"/>
    <w:rsid w:val="008D1B4D"/>
    <w:rsid w:val="008D1BCD"/>
    <w:rsid w:val="008D1CD9"/>
    <w:rsid w:val="008D1E8F"/>
    <w:rsid w:val="008D1F31"/>
    <w:rsid w:val="008D215D"/>
    <w:rsid w:val="008D2CFB"/>
    <w:rsid w:val="008D2F69"/>
    <w:rsid w:val="008D3221"/>
    <w:rsid w:val="008D331E"/>
    <w:rsid w:val="008D34CD"/>
    <w:rsid w:val="008D3516"/>
    <w:rsid w:val="008D35EB"/>
    <w:rsid w:val="008D378E"/>
    <w:rsid w:val="008D3AAF"/>
    <w:rsid w:val="008D3FAF"/>
    <w:rsid w:val="008D4055"/>
    <w:rsid w:val="008D42E8"/>
    <w:rsid w:val="008D4420"/>
    <w:rsid w:val="008D45C5"/>
    <w:rsid w:val="008D48A5"/>
    <w:rsid w:val="008D4DDD"/>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7F2"/>
    <w:rsid w:val="008D787A"/>
    <w:rsid w:val="008D7D29"/>
    <w:rsid w:val="008D7E1C"/>
    <w:rsid w:val="008D7E66"/>
    <w:rsid w:val="008D7EB4"/>
    <w:rsid w:val="008D7F7C"/>
    <w:rsid w:val="008E0023"/>
    <w:rsid w:val="008E02B6"/>
    <w:rsid w:val="008E04D7"/>
    <w:rsid w:val="008E0587"/>
    <w:rsid w:val="008E05C2"/>
    <w:rsid w:val="008E0810"/>
    <w:rsid w:val="008E0A0A"/>
    <w:rsid w:val="008E0C54"/>
    <w:rsid w:val="008E0EC0"/>
    <w:rsid w:val="008E0F7B"/>
    <w:rsid w:val="008E111D"/>
    <w:rsid w:val="008E113B"/>
    <w:rsid w:val="008E1302"/>
    <w:rsid w:val="008E1321"/>
    <w:rsid w:val="008E1700"/>
    <w:rsid w:val="008E1BFE"/>
    <w:rsid w:val="008E1CCD"/>
    <w:rsid w:val="008E2144"/>
    <w:rsid w:val="008E22AE"/>
    <w:rsid w:val="008E29E7"/>
    <w:rsid w:val="008E2AC5"/>
    <w:rsid w:val="008E2B55"/>
    <w:rsid w:val="008E2BD3"/>
    <w:rsid w:val="008E2BE6"/>
    <w:rsid w:val="008E3015"/>
    <w:rsid w:val="008E34D2"/>
    <w:rsid w:val="008E3808"/>
    <w:rsid w:val="008E3809"/>
    <w:rsid w:val="008E3FEB"/>
    <w:rsid w:val="008E4032"/>
    <w:rsid w:val="008E404A"/>
    <w:rsid w:val="008E4167"/>
    <w:rsid w:val="008E42C0"/>
    <w:rsid w:val="008E44A0"/>
    <w:rsid w:val="008E5272"/>
    <w:rsid w:val="008E54C2"/>
    <w:rsid w:val="008E5A3A"/>
    <w:rsid w:val="008E649E"/>
    <w:rsid w:val="008E6C77"/>
    <w:rsid w:val="008E6D71"/>
    <w:rsid w:val="008E6E1B"/>
    <w:rsid w:val="008E6EA0"/>
    <w:rsid w:val="008E6FD7"/>
    <w:rsid w:val="008E74DF"/>
    <w:rsid w:val="008E750D"/>
    <w:rsid w:val="008E75B3"/>
    <w:rsid w:val="008E789E"/>
    <w:rsid w:val="008E78F0"/>
    <w:rsid w:val="008E7D7B"/>
    <w:rsid w:val="008F0017"/>
    <w:rsid w:val="008F00E7"/>
    <w:rsid w:val="008F016E"/>
    <w:rsid w:val="008F029B"/>
    <w:rsid w:val="008F032F"/>
    <w:rsid w:val="008F06E8"/>
    <w:rsid w:val="008F0841"/>
    <w:rsid w:val="008F0B26"/>
    <w:rsid w:val="008F0E2B"/>
    <w:rsid w:val="008F0FC5"/>
    <w:rsid w:val="008F10DE"/>
    <w:rsid w:val="008F1382"/>
    <w:rsid w:val="008F1D25"/>
    <w:rsid w:val="008F1DA8"/>
    <w:rsid w:val="008F1ED4"/>
    <w:rsid w:val="008F22C2"/>
    <w:rsid w:val="008F243A"/>
    <w:rsid w:val="008F25E1"/>
    <w:rsid w:val="008F2914"/>
    <w:rsid w:val="008F299A"/>
    <w:rsid w:val="008F2BA7"/>
    <w:rsid w:val="008F2C5D"/>
    <w:rsid w:val="008F2D62"/>
    <w:rsid w:val="008F31A5"/>
    <w:rsid w:val="008F3204"/>
    <w:rsid w:val="008F3255"/>
    <w:rsid w:val="008F37D9"/>
    <w:rsid w:val="008F381F"/>
    <w:rsid w:val="008F3848"/>
    <w:rsid w:val="008F38F2"/>
    <w:rsid w:val="008F3A1E"/>
    <w:rsid w:val="008F3A91"/>
    <w:rsid w:val="008F3AC7"/>
    <w:rsid w:val="008F3DF6"/>
    <w:rsid w:val="008F420D"/>
    <w:rsid w:val="008F46A7"/>
    <w:rsid w:val="008F4B51"/>
    <w:rsid w:val="008F4D24"/>
    <w:rsid w:val="008F52E0"/>
    <w:rsid w:val="008F58AB"/>
    <w:rsid w:val="008F5BCF"/>
    <w:rsid w:val="008F5CA0"/>
    <w:rsid w:val="008F5CC9"/>
    <w:rsid w:val="008F60F5"/>
    <w:rsid w:val="008F6420"/>
    <w:rsid w:val="008F64D2"/>
    <w:rsid w:val="008F6691"/>
    <w:rsid w:val="008F6E48"/>
    <w:rsid w:val="008F6E70"/>
    <w:rsid w:val="008F712B"/>
    <w:rsid w:val="008F72CD"/>
    <w:rsid w:val="008F787E"/>
    <w:rsid w:val="008F78D9"/>
    <w:rsid w:val="008F78EA"/>
    <w:rsid w:val="008F7977"/>
    <w:rsid w:val="009000AD"/>
    <w:rsid w:val="0090010B"/>
    <w:rsid w:val="00900491"/>
    <w:rsid w:val="009004E6"/>
    <w:rsid w:val="00900577"/>
    <w:rsid w:val="0090076F"/>
    <w:rsid w:val="009008C1"/>
    <w:rsid w:val="00900AA5"/>
    <w:rsid w:val="00900B20"/>
    <w:rsid w:val="009014B2"/>
    <w:rsid w:val="009016E4"/>
    <w:rsid w:val="0090171A"/>
    <w:rsid w:val="00901C26"/>
    <w:rsid w:val="00902084"/>
    <w:rsid w:val="0090212F"/>
    <w:rsid w:val="00902D03"/>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674"/>
    <w:rsid w:val="009049ED"/>
    <w:rsid w:val="00904C56"/>
    <w:rsid w:val="00904C57"/>
    <w:rsid w:val="00904DAD"/>
    <w:rsid w:val="00905AA4"/>
    <w:rsid w:val="00905DAF"/>
    <w:rsid w:val="00905E83"/>
    <w:rsid w:val="00905F67"/>
    <w:rsid w:val="00905F76"/>
    <w:rsid w:val="009060DC"/>
    <w:rsid w:val="009062B3"/>
    <w:rsid w:val="00906622"/>
    <w:rsid w:val="00906931"/>
    <w:rsid w:val="00906A7F"/>
    <w:rsid w:val="00906D97"/>
    <w:rsid w:val="00906E85"/>
    <w:rsid w:val="00907417"/>
    <w:rsid w:val="00907618"/>
    <w:rsid w:val="00907625"/>
    <w:rsid w:val="00907EFB"/>
    <w:rsid w:val="00907FA1"/>
    <w:rsid w:val="00910177"/>
    <w:rsid w:val="0091040E"/>
    <w:rsid w:val="009108DA"/>
    <w:rsid w:val="009108E7"/>
    <w:rsid w:val="00910BB9"/>
    <w:rsid w:val="00910BC0"/>
    <w:rsid w:val="00910C63"/>
    <w:rsid w:val="00910C8D"/>
    <w:rsid w:val="00910CE6"/>
    <w:rsid w:val="00911097"/>
    <w:rsid w:val="0091141C"/>
    <w:rsid w:val="00911454"/>
    <w:rsid w:val="00911558"/>
    <w:rsid w:val="0091175F"/>
    <w:rsid w:val="0091177F"/>
    <w:rsid w:val="009117D0"/>
    <w:rsid w:val="009118A2"/>
    <w:rsid w:val="00911ADC"/>
    <w:rsid w:val="00911AE8"/>
    <w:rsid w:val="00911F33"/>
    <w:rsid w:val="0091201B"/>
    <w:rsid w:val="009125A9"/>
    <w:rsid w:val="009127D8"/>
    <w:rsid w:val="00912AE4"/>
    <w:rsid w:val="00912B71"/>
    <w:rsid w:val="00912E6C"/>
    <w:rsid w:val="00912F07"/>
    <w:rsid w:val="00912F53"/>
    <w:rsid w:val="00913852"/>
    <w:rsid w:val="00913A01"/>
    <w:rsid w:val="00913BD3"/>
    <w:rsid w:val="00913C22"/>
    <w:rsid w:val="009145FA"/>
    <w:rsid w:val="009147CB"/>
    <w:rsid w:val="00914858"/>
    <w:rsid w:val="00914B43"/>
    <w:rsid w:val="00915007"/>
    <w:rsid w:val="00915080"/>
    <w:rsid w:val="00915521"/>
    <w:rsid w:val="00915B09"/>
    <w:rsid w:val="009164F3"/>
    <w:rsid w:val="0091697E"/>
    <w:rsid w:val="00916CFE"/>
    <w:rsid w:val="00916E3B"/>
    <w:rsid w:val="009170F5"/>
    <w:rsid w:val="009171B4"/>
    <w:rsid w:val="009173AF"/>
    <w:rsid w:val="00917471"/>
    <w:rsid w:val="00917525"/>
    <w:rsid w:val="0091770A"/>
    <w:rsid w:val="009177C4"/>
    <w:rsid w:val="00917A78"/>
    <w:rsid w:val="00917AB0"/>
    <w:rsid w:val="00917AC3"/>
    <w:rsid w:val="00917DC3"/>
    <w:rsid w:val="00917EA8"/>
    <w:rsid w:val="009204D7"/>
    <w:rsid w:val="00920A56"/>
    <w:rsid w:val="00920A76"/>
    <w:rsid w:val="00920F19"/>
    <w:rsid w:val="00920F85"/>
    <w:rsid w:val="009211DB"/>
    <w:rsid w:val="0092137D"/>
    <w:rsid w:val="009214D2"/>
    <w:rsid w:val="0092176A"/>
    <w:rsid w:val="00921C82"/>
    <w:rsid w:val="00921D24"/>
    <w:rsid w:val="00921ED9"/>
    <w:rsid w:val="00922DC1"/>
    <w:rsid w:val="00922E59"/>
    <w:rsid w:val="00923446"/>
    <w:rsid w:val="0092345B"/>
    <w:rsid w:val="009234F3"/>
    <w:rsid w:val="00923616"/>
    <w:rsid w:val="0092380E"/>
    <w:rsid w:val="00923DEF"/>
    <w:rsid w:val="0092427C"/>
    <w:rsid w:val="00924406"/>
    <w:rsid w:val="00924436"/>
    <w:rsid w:val="0092457B"/>
    <w:rsid w:val="00924916"/>
    <w:rsid w:val="009250A2"/>
    <w:rsid w:val="0092513D"/>
    <w:rsid w:val="009252B6"/>
    <w:rsid w:val="00925431"/>
    <w:rsid w:val="00925439"/>
    <w:rsid w:val="009254BE"/>
    <w:rsid w:val="009255A7"/>
    <w:rsid w:val="0092561B"/>
    <w:rsid w:val="00925779"/>
    <w:rsid w:val="009259FB"/>
    <w:rsid w:val="0092601C"/>
    <w:rsid w:val="0092608C"/>
    <w:rsid w:val="0092622D"/>
    <w:rsid w:val="0092629F"/>
    <w:rsid w:val="00926816"/>
    <w:rsid w:val="00926B32"/>
    <w:rsid w:val="00926F1C"/>
    <w:rsid w:val="0092702B"/>
    <w:rsid w:val="009272A9"/>
    <w:rsid w:val="00927460"/>
    <w:rsid w:val="009274DA"/>
    <w:rsid w:val="00927652"/>
    <w:rsid w:val="0092776E"/>
    <w:rsid w:val="0092786A"/>
    <w:rsid w:val="009278E5"/>
    <w:rsid w:val="00927CC3"/>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964"/>
    <w:rsid w:val="00932AFF"/>
    <w:rsid w:val="00932EFB"/>
    <w:rsid w:val="00932F92"/>
    <w:rsid w:val="009337F9"/>
    <w:rsid w:val="0093394C"/>
    <w:rsid w:val="00933B7E"/>
    <w:rsid w:val="0093402F"/>
    <w:rsid w:val="0093418E"/>
    <w:rsid w:val="009341E8"/>
    <w:rsid w:val="00934967"/>
    <w:rsid w:val="00934F39"/>
    <w:rsid w:val="00934F9D"/>
    <w:rsid w:val="00934FD7"/>
    <w:rsid w:val="00935070"/>
    <w:rsid w:val="00935615"/>
    <w:rsid w:val="00935A30"/>
    <w:rsid w:val="00935B51"/>
    <w:rsid w:val="00935E66"/>
    <w:rsid w:val="00936013"/>
    <w:rsid w:val="00936545"/>
    <w:rsid w:val="00936898"/>
    <w:rsid w:val="00936B4E"/>
    <w:rsid w:val="0093710A"/>
    <w:rsid w:val="0093722D"/>
    <w:rsid w:val="009375D6"/>
    <w:rsid w:val="009376E3"/>
    <w:rsid w:val="00937AA4"/>
    <w:rsid w:val="00937B3C"/>
    <w:rsid w:val="00937BF3"/>
    <w:rsid w:val="00937C87"/>
    <w:rsid w:val="00937C9E"/>
    <w:rsid w:val="00937E3E"/>
    <w:rsid w:val="009400D9"/>
    <w:rsid w:val="00940156"/>
    <w:rsid w:val="0094020D"/>
    <w:rsid w:val="0094028A"/>
    <w:rsid w:val="009404A5"/>
    <w:rsid w:val="00940A93"/>
    <w:rsid w:val="00940C53"/>
    <w:rsid w:val="00940D02"/>
    <w:rsid w:val="00940EA9"/>
    <w:rsid w:val="0094120C"/>
    <w:rsid w:val="00941446"/>
    <w:rsid w:val="00941CAD"/>
    <w:rsid w:val="00941D22"/>
    <w:rsid w:val="00941E4D"/>
    <w:rsid w:val="0094244E"/>
    <w:rsid w:val="009424F0"/>
    <w:rsid w:val="00942911"/>
    <w:rsid w:val="00942B42"/>
    <w:rsid w:val="00942DA4"/>
    <w:rsid w:val="0094301D"/>
    <w:rsid w:val="00943294"/>
    <w:rsid w:val="00943385"/>
    <w:rsid w:val="009436B5"/>
    <w:rsid w:val="00943807"/>
    <w:rsid w:val="00943EAF"/>
    <w:rsid w:val="00943F79"/>
    <w:rsid w:val="00943FF9"/>
    <w:rsid w:val="00943FFA"/>
    <w:rsid w:val="00944065"/>
    <w:rsid w:val="009443C8"/>
    <w:rsid w:val="009447A8"/>
    <w:rsid w:val="00944A9A"/>
    <w:rsid w:val="00944EF1"/>
    <w:rsid w:val="009450EC"/>
    <w:rsid w:val="009451A8"/>
    <w:rsid w:val="0094520C"/>
    <w:rsid w:val="009455C1"/>
    <w:rsid w:val="00945F73"/>
    <w:rsid w:val="00946021"/>
    <w:rsid w:val="009461DF"/>
    <w:rsid w:val="0094635E"/>
    <w:rsid w:val="0094696E"/>
    <w:rsid w:val="00946CDF"/>
    <w:rsid w:val="00946E6C"/>
    <w:rsid w:val="00946F1D"/>
    <w:rsid w:val="00947132"/>
    <w:rsid w:val="009472E1"/>
    <w:rsid w:val="0094734E"/>
    <w:rsid w:val="00947370"/>
    <w:rsid w:val="0094747D"/>
    <w:rsid w:val="00947598"/>
    <w:rsid w:val="009475BE"/>
    <w:rsid w:val="0094775F"/>
    <w:rsid w:val="009478C2"/>
    <w:rsid w:val="00947A10"/>
    <w:rsid w:val="00947B5D"/>
    <w:rsid w:val="00947BAA"/>
    <w:rsid w:val="00947D19"/>
    <w:rsid w:val="00947D6A"/>
    <w:rsid w:val="00947DB1"/>
    <w:rsid w:val="009501FC"/>
    <w:rsid w:val="00950241"/>
    <w:rsid w:val="009502CD"/>
    <w:rsid w:val="009508F1"/>
    <w:rsid w:val="00950C29"/>
    <w:rsid w:val="00950EB4"/>
    <w:rsid w:val="00951324"/>
    <w:rsid w:val="009515E8"/>
    <w:rsid w:val="009515F0"/>
    <w:rsid w:val="00951997"/>
    <w:rsid w:val="00951A2C"/>
    <w:rsid w:val="00951BB7"/>
    <w:rsid w:val="00951E9F"/>
    <w:rsid w:val="00951EC1"/>
    <w:rsid w:val="0095208A"/>
    <w:rsid w:val="00952803"/>
    <w:rsid w:val="009528D6"/>
    <w:rsid w:val="00952EE0"/>
    <w:rsid w:val="009530B5"/>
    <w:rsid w:val="00953726"/>
    <w:rsid w:val="0095377B"/>
    <w:rsid w:val="009539BC"/>
    <w:rsid w:val="00953A16"/>
    <w:rsid w:val="00953D49"/>
    <w:rsid w:val="00953F07"/>
    <w:rsid w:val="00953F7C"/>
    <w:rsid w:val="0095446F"/>
    <w:rsid w:val="009544F1"/>
    <w:rsid w:val="009547BE"/>
    <w:rsid w:val="00954A42"/>
    <w:rsid w:val="00954B8B"/>
    <w:rsid w:val="009550AE"/>
    <w:rsid w:val="0095563C"/>
    <w:rsid w:val="00955754"/>
    <w:rsid w:val="0095576B"/>
    <w:rsid w:val="009559BA"/>
    <w:rsid w:val="00955B69"/>
    <w:rsid w:val="00955E15"/>
    <w:rsid w:val="009562A6"/>
    <w:rsid w:val="0095690D"/>
    <w:rsid w:val="00956A91"/>
    <w:rsid w:val="00956AC2"/>
    <w:rsid w:val="00956BBD"/>
    <w:rsid w:val="00956E49"/>
    <w:rsid w:val="00956EEC"/>
    <w:rsid w:val="00956F28"/>
    <w:rsid w:val="00957253"/>
    <w:rsid w:val="009572F4"/>
    <w:rsid w:val="0095750B"/>
    <w:rsid w:val="00957592"/>
    <w:rsid w:val="009579BB"/>
    <w:rsid w:val="00957CA1"/>
    <w:rsid w:val="0096057A"/>
    <w:rsid w:val="009608E3"/>
    <w:rsid w:val="00960AD1"/>
    <w:rsid w:val="00960D19"/>
    <w:rsid w:val="00961278"/>
    <w:rsid w:val="0096134E"/>
    <w:rsid w:val="009615FC"/>
    <w:rsid w:val="0096164D"/>
    <w:rsid w:val="0096195E"/>
    <w:rsid w:val="00961F83"/>
    <w:rsid w:val="00962268"/>
    <w:rsid w:val="009625A5"/>
    <w:rsid w:val="0096284C"/>
    <w:rsid w:val="00962909"/>
    <w:rsid w:val="00962A29"/>
    <w:rsid w:val="00962CAE"/>
    <w:rsid w:val="00962D2A"/>
    <w:rsid w:val="00962D96"/>
    <w:rsid w:val="00962E18"/>
    <w:rsid w:val="009631D5"/>
    <w:rsid w:val="009631E7"/>
    <w:rsid w:val="009632A3"/>
    <w:rsid w:val="00963414"/>
    <w:rsid w:val="00963477"/>
    <w:rsid w:val="009635B0"/>
    <w:rsid w:val="0096378A"/>
    <w:rsid w:val="00963822"/>
    <w:rsid w:val="00963995"/>
    <w:rsid w:val="00963BEB"/>
    <w:rsid w:val="00963E59"/>
    <w:rsid w:val="00963FA0"/>
    <w:rsid w:val="00964106"/>
    <w:rsid w:val="00964687"/>
    <w:rsid w:val="00964BB5"/>
    <w:rsid w:val="00964C91"/>
    <w:rsid w:val="00964EC8"/>
    <w:rsid w:val="00964F50"/>
    <w:rsid w:val="009656A5"/>
    <w:rsid w:val="009656D1"/>
    <w:rsid w:val="00965792"/>
    <w:rsid w:val="009661A8"/>
    <w:rsid w:val="0096637E"/>
    <w:rsid w:val="009665A9"/>
    <w:rsid w:val="0096660C"/>
    <w:rsid w:val="0096681B"/>
    <w:rsid w:val="00966A54"/>
    <w:rsid w:val="00966AD7"/>
    <w:rsid w:val="00966B1E"/>
    <w:rsid w:val="00966B27"/>
    <w:rsid w:val="009670B0"/>
    <w:rsid w:val="009671DA"/>
    <w:rsid w:val="0096789C"/>
    <w:rsid w:val="00967A50"/>
    <w:rsid w:val="00967A5C"/>
    <w:rsid w:val="00967AC6"/>
    <w:rsid w:val="00967B36"/>
    <w:rsid w:val="00967F01"/>
    <w:rsid w:val="0097001B"/>
    <w:rsid w:val="00970261"/>
    <w:rsid w:val="009703AD"/>
    <w:rsid w:val="0097055F"/>
    <w:rsid w:val="009706FB"/>
    <w:rsid w:val="009707B1"/>
    <w:rsid w:val="0097082E"/>
    <w:rsid w:val="009709B6"/>
    <w:rsid w:val="00970A9A"/>
    <w:rsid w:val="00970C4D"/>
    <w:rsid w:val="00970C53"/>
    <w:rsid w:val="00970C8D"/>
    <w:rsid w:val="00971014"/>
    <w:rsid w:val="0097128F"/>
    <w:rsid w:val="009713F5"/>
    <w:rsid w:val="0097144F"/>
    <w:rsid w:val="009716EA"/>
    <w:rsid w:val="00971863"/>
    <w:rsid w:val="00971B2B"/>
    <w:rsid w:val="00971B6C"/>
    <w:rsid w:val="00971C97"/>
    <w:rsid w:val="00972741"/>
    <w:rsid w:val="00972A97"/>
    <w:rsid w:val="00972B96"/>
    <w:rsid w:val="00973043"/>
    <w:rsid w:val="0097331B"/>
    <w:rsid w:val="0097360D"/>
    <w:rsid w:val="00973713"/>
    <w:rsid w:val="009737A4"/>
    <w:rsid w:val="009737B0"/>
    <w:rsid w:val="009739CA"/>
    <w:rsid w:val="009739FA"/>
    <w:rsid w:val="00973E6E"/>
    <w:rsid w:val="00974040"/>
    <w:rsid w:val="009740E7"/>
    <w:rsid w:val="009743B0"/>
    <w:rsid w:val="009744AB"/>
    <w:rsid w:val="00974567"/>
    <w:rsid w:val="00974B99"/>
    <w:rsid w:val="00974DE8"/>
    <w:rsid w:val="00974F49"/>
    <w:rsid w:val="009751E6"/>
    <w:rsid w:val="00975331"/>
    <w:rsid w:val="00975549"/>
    <w:rsid w:val="00975826"/>
    <w:rsid w:val="00975914"/>
    <w:rsid w:val="00975C11"/>
    <w:rsid w:val="00975E78"/>
    <w:rsid w:val="00975EE7"/>
    <w:rsid w:val="00975F62"/>
    <w:rsid w:val="0097639B"/>
    <w:rsid w:val="0097665C"/>
    <w:rsid w:val="0097680F"/>
    <w:rsid w:val="00976892"/>
    <w:rsid w:val="009769D8"/>
    <w:rsid w:val="00976C6C"/>
    <w:rsid w:val="00976D03"/>
    <w:rsid w:val="00976EC5"/>
    <w:rsid w:val="00976F20"/>
    <w:rsid w:val="00976FAE"/>
    <w:rsid w:val="009778D5"/>
    <w:rsid w:val="00977945"/>
    <w:rsid w:val="00977B90"/>
    <w:rsid w:val="00977BA9"/>
    <w:rsid w:val="00977C52"/>
    <w:rsid w:val="00977EFA"/>
    <w:rsid w:val="0098008C"/>
    <w:rsid w:val="0098027C"/>
    <w:rsid w:val="0098036B"/>
    <w:rsid w:val="00980831"/>
    <w:rsid w:val="0098090A"/>
    <w:rsid w:val="00980A68"/>
    <w:rsid w:val="00980B85"/>
    <w:rsid w:val="0098121E"/>
    <w:rsid w:val="0098180D"/>
    <w:rsid w:val="0098184D"/>
    <w:rsid w:val="00981A98"/>
    <w:rsid w:val="00981B40"/>
    <w:rsid w:val="00981C82"/>
    <w:rsid w:val="00981DD2"/>
    <w:rsid w:val="00981DF0"/>
    <w:rsid w:val="0098216B"/>
    <w:rsid w:val="009824AB"/>
    <w:rsid w:val="00982C15"/>
    <w:rsid w:val="00982C88"/>
    <w:rsid w:val="00983002"/>
    <w:rsid w:val="009831E7"/>
    <w:rsid w:val="009832BB"/>
    <w:rsid w:val="00983437"/>
    <w:rsid w:val="00983535"/>
    <w:rsid w:val="00983B3B"/>
    <w:rsid w:val="00983F39"/>
    <w:rsid w:val="009842A7"/>
    <w:rsid w:val="0098441B"/>
    <w:rsid w:val="00984901"/>
    <w:rsid w:val="00985115"/>
    <w:rsid w:val="00985820"/>
    <w:rsid w:val="009858F2"/>
    <w:rsid w:val="00985B67"/>
    <w:rsid w:val="00985CAB"/>
    <w:rsid w:val="00985DE7"/>
    <w:rsid w:val="00985DF9"/>
    <w:rsid w:val="0098632B"/>
    <w:rsid w:val="00986580"/>
    <w:rsid w:val="009865E7"/>
    <w:rsid w:val="0098662C"/>
    <w:rsid w:val="00986F4A"/>
    <w:rsid w:val="00986F97"/>
    <w:rsid w:val="00987896"/>
    <w:rsid w:val="00987898"/>
    <w:rsid w:val="009879BF"/>
    <w:rsid w:val="00987DCF"/>
    <w:rsid w:val="00990A45"/>
    <w:rsid w:val="00990A8B"/>
    <w:rsid w:val="00990B55"/>
    <w:rsid w:val="009912B3"/>
    <w:rsid w:val="009914A9"/>
    <w:rsid w:val="00991618"/>
    <w:rsid w:val="00991856"/>
    <w:rsid w:val="00991C9B"/>
    <w:rsid w:val="00991D82"/>
    <w:rsid w:val="00992057"/>
    <w:rsid w:val="0099224F"/>
    <w:rsid w:val="0099244C"/>
    <w:rsid w:val="0099284D"/>
    <w:rsid w:val="00992C09"/>
    <w:rsid w:val="0099303B"/>
    <w:rsid w:val="0099303C"/>
    <w:rsid w:val="00993062"/>
    <w:rsid w:val="0099321C"/>
    <w:rsid w:val="00993376"/>
    <w:rsid w:val="00993657"/>
    <w:rsid w:val="00993A93"/>
    <w:rsid w:val="00993B78"/>
    <w:rsid w:val="00993F67"/>
    <w:rsid w:val="00994100"/>
    <w:rsid w:val="0099447E"/>
    <w:rsid w:val="0099448E"/>
    <w:rsid w:val="00994889"/>
    <w:rsid w:val="009949E2"/>
    <w:rsid w:val="00994A4F"/>
    <w:rsid w:val="00994B1A"/>
    <w:rsid w:val="00994B76"/>
    <w:rsid w:val="00994E65"/>
    <w:rsid w:val="0099516F"/>
    <w:rsid w:val="00995913"/>
    <w:rsid w:val="009959F7"/>
    <w:rsid w:val="00995B11"/>
    <w:rsid w:val="009961D5"/>
    <w:rsid w:val="00996952"/>
    <w:rsid w:val="00996BC9"/>
    <w:rsid w:val="00996D7A"/>
    <w:rsid w:val="0099716F"/>
    <w:rsid w:val="00997A82"/>
    <w:rsid w:val="00997CE8"/>
    <w:rsid w:val="00997E8C"/>
    <w:rsid w:val="009A01C4"/>
    <w:rsid w:val="009A0288"/>
    <w:rsid w:val="009A041A"/>
    <w:rsid w:val="009A046F"/>
    <w:rsid w:val="009A05C5"/>
    <w:rsid w:val="009A06EC"/>
    <w:rsid w:val="009A091D"/>
    <w:rsid w:val="009A1016"/>
    <w:rsid w:val="009A187E"/>
    <w:rsid w:val="009A2178"/>
    <w:rsid w:val="009A24A8"/>
    <w:rsid w:val="009A2764"/>
    <w:rsid w:val="009A2A46"/>
    <w:rsid w:val="009A3133"/>
    <w:rsid w:val="009A35B8"/>
    <w:rsid w:val="009A35DA"/>
    <w:rsid w:val="009A35F4"/>
    <w:rsid w:val="009A36FB"/>
    <w:rsid w:val="009A3917"/>
    <w:rsid w:val="009A403C"/>
    <w:rsid w:val="009A40C7"/>
    <w:rsid w:val="009A45C3"/>
    <w:rsid w:val="009A485A"/>
    <w:rsid w:val="009A4DA3"/>
    <w:rsid w:val="009A5067"/>
    <w:rsid w:val="009A50E8"/>
    <w:rsid w:val="009A538E"/>
    <w:rsid w:val="009A53FB"/>
    <w:rsid w:val="009A5621"/>
    <w:rsid w:val="009A59DE"/>
    <w:rsid w:val="009A5A23"/>
    <w:rsid w:val="009A5B93"/>
    <w:rsid w:val="009A5C8E"/>
    <w:rsid w:val="009A5EF9"/>
    <w:rsid w:val="009A6032"/>
    <w:rsid w:val="009A6300"/>
    <w:rsid w:val="009A6856"/>
    <w:rsid w:val="009A70C4"/>
    <w:rsid w:val="009A724F"/>
    <w:rsid w:val="009A7277"/>
    <w:rsid w:val="009A75F6"/>
    <w:rsid w:val="009A7773"/>
    <w:rsid w:val="009A7845"/>
    <w:rsid w:val="009A7882"/>
    <w:rsid w:val="009A7A8D"/>
    <w:rsid w:val="009A7C11"/>
    <w:rsid w:val="009B0506"/>
    <w:rsid w:val="009B07B6"/>
    <w:rsid w:val="009B084D"/>
    <w:rsid w:val="009B0FE2"/>
    <w:rsid w:val="009B10E6"/>
    <w:rsid w:val="009B145D"/>
    <w:rsid w:val="009B29C3"/>
    <w:rsid w:val="009B3458"/>
    <w:rsid w:val="009B3C7D"/>
    <w:rsid w:val="009B4078"/>
    <w:rsid w:val="009B4A0D"/>
    <w:rsid w:val="009B4EC3"/>
    <w:rsid w:val="009B4FFD"/>
    <w:rsid w:val="009B535B"/>
    <w:rsid w:val="009B5C66"/>
    <w:rsid w:val="009B5E6A"/>
    <w:rsid w:val="009B6152"/>
    <w:rsid w:val="009B626A"/>
    <w:rsid w:val="009B65D5"/>
    <w:rsid w:val="009B65F1"/>
    <w:rsid w:val="009B671A"/>
    <w:rsid w:val="009B676A"/>
    <w:rsid w:val="009B6FB5"/>
    <w:rsid w:val="009B7067"/>
    <w:rsid w:val="009B7075"/>
    <w:rsid w:val="009B707B"/>
    <w:rsid w:val="009B769A"/>
    <w:rsid w:val="009B79C1"/>
    <w:rsid w:val="009B7A62"/>
    <w:rsid w:val="009B7BA7"/>
    <w:rsid w:val="009B7EA4"/>
    <w:rsid w:val="009B7F1D"/>
    <w:rsid w:val="009B7F69"/>
    <w:rsid w:val="009C0389"/>
    <w:rsid w:val="009C0426"/>
    <w:rsid w:val="009C0593"/>
    <w:rsid w:val="009C061D"/>
    <w:rsid w:val="009C07DC"/>
    <w:rsid w:val="009C121D"/>
    <w:rsid w:val="009C1584"/>
    <w:rsid w:val="009C1789"/>
    <w:rsid w:val="009C1E35"/>
    <w:rsid w:val="009C1EB2"/>
    <w:rsid w:val="009C2000"/>
    <w:rsid w:val="009C2028"/>
    <w:rsid w:val="009C20E9"/>
    <w:rsid w:val="009C22B0"/>
    <w:rsid w:val="009C2381"/>
    <w:rsid w:val="009C23C3"/>
    <w:rsid w:val="009C2427"/>
    <w:rsid w:val="009C24DF"/>
    <w:rsid w:val="009C2869"/>
    <w:rsid w:val="009C28E2"/>
    <w:rsid w:val="009C2907"/>
    <w:rsid w:val="009C2DE3"/>
    <w:rsid w:val="009C3095"/>
    <w:rsid w:val="009C3337"/>
    <w:rsid w:val="009C3384"/>
    <w:rsid w:val="009C3698"/>
    <w:rsid w:val="009C38FE"/>
    <w:rsid w:val="009C399A"/>
    <w:rsid w:val="009C39B4"/>
    <w:rsid w:val="009C3A5A"/>
    <w:rsid w:val="009C3AD9"/>
    <w:rsid w:val="009C454F"/>
    <w:rsid w:val="009C45B7"/>
    <w:rsid w:val="009C46A3"/>
    <w:rsid w:val="009C48A0"/>
    <w:rsid w:val="009C49FE"/>
    <w:rsid w:val="009C4AEA"/>
    <w:rsid w:val="009C5395"/>
    <w:rsid w:val="009C53A8"/>
    <w:rsid w:val="009C5629"/>
    <w:rsid w:val="009C57E2"/>
    <w:rsid w:val="009C5CEB"/>
    <w:rsid w:val="009C63DB"/>
    <w:rsid w:val="009C6459"/>
    <w:rsid w:val="009C6D4D"/>
    <w:rsid w:val="009C6DFF"/>
    <w:rsid w:val="009C6E0C"/>
    <w:rsid w:val="009C6EA2"/>
    <w:rsid w:val="009C70E7"/>
    <w:rsid w:val="009C70F2"/>
    <w:rsid w:val="009C71D0"/>
    <w:rsid w:val="009C7203"/>
    <w:rsid w:val="009C776B"/>
    <w:rsid w:val="009C7AC8"/>
    <w:rsid w:val="009C7B7F"/>
    <w:rsid w:val="009D0247"/>
    <w:rsid w:val="009D0428"/>
    <w:rsid w:val="009D059A"/>
    <w:rsid w:val="009D06A4"/>
    <w:rsid w:val="009D0777"/>
    <w:rsid w:val="009D0F67"/>
    <w:rsid w:val="009D1084"/>
    <w:rsid w:val="009D1113"/>
    <w:rsid w:val="009D119B"/>
    <w:rsid w:val="009D144B"/>
    <w:rsid w:val="009D1525"/>
    <w:rsid w:val="009D162C"/>
    <w:rsid w:val="009D18CF"/>
    <w:rsid w:val="009D1945"/>
    <w:rsid w:val="009D253F"/>
    <w:rsid w:val="009D2557"/>
    <w:rsid w:val="009D29CC"/>
    <w:rsid w:val="009D2A7A"/>
    <w:rsid w:val="009D2B0B"/>
    <w:rsid w:val="009D2C17"/>
    <w:rsid w:val="009D2C37"/>
    <w:rsid w:val="009D304E"/>
    <w:rsid w:val="009D3097"/>
    <w:rsid w:val="009D34CB"/>
    <w:rsid w:val="009D3787"/>
    <w:rsid w:val="009D37D7"/>
    <w:rsid w:val="009D392D"/>
    <w:rsid w:val="009D3AB3"/>
    <w:rsid w:val="009D3AE8"/>
    <w:rsid w:val="009D3B60"/>
    <w:rsid w:val="009D3BF6"/>
    <w:rsid w:val="009D3C31"/>
    <w:rsid w:val="009D3DDC"/>
    <w:rsid w:val="009D3E4D"/>
    <w:rsid w:val="009D3FC7"/>
    <w:rsid w:val="009D4044"/>
    <w:rsid w:val="009D4354"/>
    <w:rsid w:val="009D4626"/>
    <w:rsid w:val="009D51A4"/>
    <w:rsid w:val="009D531A"/>
    <w:rsid w:val="009D533B"/>
    <w:rsid w:val="009D54A8"/>
    <w:rsid w:val="009D56FB"/>
    <w:rsid w:val="009D5819"/>
    <w:rsid w:val="009D59DF"/>
    <w:rsid w:val="009D5E31"/>
    <w:rsid w:val="009D5EB1"/>
    <w:rsid w:val="009D6009"/>
    <w:rsid w:val="009D62E6"/>
    <w:rsid w:val="009D66D5"/>
    <w:rsid w:val="009D6AAB"/>
    <w:rsid w:val="009D6E70"/>
    <w:rsid w:val="009D6F0B"/>
    <w:rsid w:val="009D7013"/>
    <w:rsid w:val="009D7087"/>
    <w:rsid w:val="009D7125"/>
    <w:rsid w:val="009D7138"/>
    <w:rsid w:val="009D762F"/>
    <w:rsid w:val="009D764C"/>
    <w:rsid w:val="009D772C"/>
    <w:rsid w:val="009D77D8"/>
    <w:rsid w:val="009D7AE4"/>
    <w:rsid w:val="009D7CF4"/>
    <w:rsid w:val="009E03E1"/>
    <w:rsid w:val="009E06F5"/>
    <w:rsid w:val="009E0876"/>
    <w:rsid w:val="009E08A0"/>
    <w:rsid w:val="009E08F3"/>
    <w:rsid w:val="009E0C86"/>
    <w:rsid w:val="009E0E6D"/>
    <w:rsid w:val="009E0EC3"/>
    <w:rsid w:val="009E0F58"/>
    <w:rsid w:val="009E0F6C"/>
    <w:rsid w:val="009E1272"/>
    <w:rsid w:val="009E12D1"/>
    <w:rsid w:val="009E142F"/>
    <w:rsid w:val="009E1457"/>
    <w:rsid w:val="009E16BD"/>
    <w:rsid w:val="009E17D9"/>
    <w:rsid w:val="009E1A10"/>
    <w:rsid w:val="009E20A2"/>
    <w:rsid w:val="009E20FD"/>
    <w:rsid w:val="009E240D"/>
    <w:rsid w:val="009E2966"/>
    <w:rsid w:val="009E2AAD"/>
    <w:rsid w:val="009E2C8F"/>
    <w:rsid w:val="009E2E64"/>
    <w:rsid w:val="009E2FA8"/>
    <w:rsid w:val="009E3351"/>
    <w:rsid w:val="009E33B5"/>
    <w:rsid w:val="009E3469"/>
    <w:rsid w:val="009E35A0"/>
    <w:rsid w:val="009E3879"/>
    <w:rsid w:val="009E38F8"/>
    <w:rsid w:val="009E3910"/>
    <w:rsid w:val="009E3986"/>
    <w:rsid w:val="009E3A3B"/>
    <w:rsid w:val="009E3B91"/>
    <w:rsid w:val="009E3E64"/>
    <w:rsid w:val="009E4297"/>
    <w:rsid w:val="009E43F2"/>
    <w:rsid w:val="009E4881"/>
    <w:rsid w:val="009E4D25"/>
    <w:rsid w:val="009E4D2C"/>
    <w:rsid w:val="009E4F14"/>
    <w:rsid w:val="009E4FD1"/>
    <w:rsid w:val="009E514A"/>
    <w:rsid w:val="009E51E9"/>
    <w:rsid w:val="009E5A9A"/>
    <w:rsid w:val="009E5C07"/>
    <w:rsid w:val="009E5C31"/>
    <w:rsid w:val="009E5D99"/>
    <w:rsid w:val="009E5F9D"/>
    <w:rsid w:val="009E60E2"/>
    <w:rsid w:val="009E69B8"/>
    <w:rsid w:val="009E6D57"/>
    <w:rsid w:val="009E71BB"/>
    <w:rsid w:val="009E72EF"/>
    <w:rsid w:val="009E7424"/>
    <w:rsid w:val="009E78E3"/>
    <w:rsid w:val="009E7ACB"/>
    <w:rsid w:val="009E7CF7"/>
    <w:rsid w:val="009E7F1A"/>
    <w:rsid w:val="009F0398"/>
    <w:rsid w:val="009F05ED"/>
    <w:rsid w:val="009F0984"/>
    <w:rsid w:val="009F1127"/>
    <w:rsid w:val="009F1540"/>
    <w:rsid w:val="009F1639"/>
    <w:rsid w:val="009F1654"/>
    <w:rsid w:val="009F177F"/>
    <w:rsid w:val="009F1BF4"/>
    <w:rsid w:val="009F1C24"/>
    <w:rsid w:val="009F20E7"/>
    <w:rsid w:val="009F217C"/>
    <w:rsid w:val="009F21BB"/>
    <w:rsid w:val="009F23D6"/>
    <w:rsid w:val="009F23FA"/>
    <w:rsid w:val="009F287E"/>
    <w:rsid w:val="009F2A29"/>
    <w:rsid w:val="009F2AB3"/>
    <w:rsid w:val="009F2AE2"/>
    <w:rsid w:val="009F2E21"/>
    <w:rsid w:val="009F3183"/>
    <w:rsid w:val="009F32A2"/>
    <w:rsid w:val="009F32FB"/>
    <w:rsid w:val="009F3BA8"/>
    <w:rsid w:val="009F3E94"/>
    <w:rsid w:val="009F4320"/>
    <w:rsid w:val="009F4505"/>
    <w:rsid w:val="009F45BE"/>
    <w:rsid w:val="009F45D1"/>
    <w:rsid w:val="009F4837"/>
    <w:rsid w:val="009F4925"/>
    <w:rsid w:val="009F495A"/>
    <w:rsid w:val="009F4A01"/>
    <w:rsid w:val="009F4A6A"/>
    <w:rsid w:val="009F4C32"/>
    <w:rsid w:val="009F4D2A"/>
    <w:rsid w:val="009F4E6C"/>
    <w:rsid w:val="009F5383"/>
    <w:rsid w:val="009F5481"/>
    <w:rsid w:val="009F553C"/>
    <w:rsid w:val="009F5668"/>
    <w:rsid w:val="009F5675"/>
    <w:rsid w:val="009F5ACF"/>
    <w:rsid w:val="009F5AFE"/>
    <w:rsid w:val="009F5D9F"/>
    <w:rsid w:val="009F5F66"/>
    <w:rsid w:val="009F5F90"/>
    <w:rsid w:val="009F6040"/>
    <w:rsid w:val="009F6263"/>
    <w:rsid w:val="009F62E8"/>
    <w:rsid w:val="009F67CD"/>
    <w:rsid w:val="009F6AD4"/>
    <w:rsid w:val="009F6BE2"/>
    <w:rsid w:val="009F6C30"/>
    <w:rsid w:val="009F6C41"/>
    <w:rsid w:val="009F6D0C"/>
    <w:rsid w:val="009F70F7"/>
    <w:rsid w:val="009F73AC"/>
    <w:rsid w:val="009F73BA"/>
    <w:rsid w:val="009F742E"/>
    <w:rsid w:val="009F7491"/>
    <w:rsid w:val="009F749D"/>
    <w:rsid w:val="009F7535"/>
    <w:rsid w:val="009F7768"/>
    <w:rsid w:val="009F77E7"/>
    <w:rsid w:val="009F7B14"/>
    <w:rsid w:val="009F7CD1"/>
    <w:rsid w:val="00A000F3"/>
    <w:rsid w:val="00A00355"/>
    <w:rsid w:val="00A00409"/>
    <w:rsid w:val="00A006F9"/>
    <w:rsid w:val="00A006FC"/>
    <w:rsid w:val="00A0083B"/>
    <w:rsid w:val="00A00A0F"/>
    <w:rsid w:val="00A00D27"/>
    <w:rsid w:val="00A0105E"/>
    <w:rsid w:val="00A0106C"/>
    <w:rsid w:val="00A01077"/>
    <w:rsid w:val="00A01284"/>
    <w:rsid w:val="00A015BD"/>
    <w:rsid w:val="00A016FD"/>
    <w:rsid w:val="00A01F5B"/>
    <w:rsid w:val="00A01FA3"/>
    <w:rsid w:val="00A02472"/>
    <w:rsid w:val="00A027F7"/>
    <w:rsid w:val="00A0281E"/>
    <w:rsid w:val="00A02B29"/>
    <w:rsid w:val="00A02E2F"/>
    <w:rsid w:val="00A0335A"/>
    <w:rsid w:val="00A033EE"/>
    <w:rsid w:val="00A0381F"/>
    <w:rsid w:val="00A03C3A"/>
    <w:rsid w:val="00A03E30"/>
    <w:rsid w:val="00A041B1"/>
    <w:rsid w:val="00A0482B"/>
    <w:rsid w:val="00A0494D"/>
    <w:rsid w:val="00A04A4D"/>
    <w:rsid w:val="00A04A5D"/>
    <w:rsid w:val="00A04BB2"/>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2DA"/>
    <w:rsid w:val="00A104C4"/>
    <w:rsid w:val="00A10A6F"/>
    <w:rsid w:val="00A10AE2"/>
    <w:rsid w:val="00A10E19"/>
    <w:rsid w:val="00A117DD"/>
    <w:rsid w:val="00A11B1F"/>
    <w:rsid w:val="00A11CDA"/>
    <w:rsid w:val="00A11D28"/>
    <w:rsid w:val="00A128C6"/>
    <w:rsid w:val="00A12D2A"/>
    <w:rsid w:val="00A12DB1"/>
    <w:rsid w:val="00A12DDA"/>
    <w:rsid w:val="00A12F4D"/>
    <w:rsid w:val="00A13103"/>
    <w:rsid w:val="00A1317C"/>
    <w:rsid w:val="00A132EB"/>
    <w:rsid w:val="00A1343A"/>
    <w:rsid w:val="00A13518"/>
    <w:rsid w:val="00A13743"/>
    <w:rsid w:val="00A13774"/>
    <w:rsid w:val="00A1388F"/>
    <w:rsid w:val="00A14053"/>
    <w:rsid w:val="00A1423F"/>
    <w:rsid w:val="00A1454B"/>
    <w:rsid w:val="00A146A1"/>
    <w:rsid w:val="00A146DC"/>
    <w:rsid w:val="00A14CBA"/>
    <w:rsid w:val="00A14CF8"/>
    <w:rsid w:val="00A14D39"/>
    <w:rsid w:val="00A15294"/>
    <w:rsid w:val="00A15519"/>
    <w:rsid w:val="00A1593F"/>
    <w:rsid w:val="00A159FE"/>
    <w:rsid w:val="00A15BCA"/>
    <w:rsid w:val="00A15C06"/>
    <w:rsid w:val="00A15C60"/>
    <w:rsid w:val="00A165A4"/>
    <w:rsid w:val="00A166EF"/>
    <w:rsid w:val="00A16959"/>
    <w:rsid w:val="00A16AC4"/>
    <w:rsid w:val="00A16C3F"/>
    <w:rsid w:val="00A170E2"/>
    <w:rsid w:val="00A17167"/>
    <w:rsid w:val="00A175C7"/>
    <w:rsid w:val="00A17E1D"/>
    <w:rsid w:val="00A17E2C"/>
    <w:rsid w:val="00A17FB8"/>
    <w:rsid w:val="00A17FB9"/>
    <w:rsid w:val="00A2016D"/>
    <w:rsid w:val="00A20223"/>
    <w:rsid w:val="00A20374"/>
    <w:rsid w:val="00A204F7"/>
    <w:rsid w:val="00A205ED"/>
    <w:rsid w:val="00A2061F"/>
    <w:rsid w:val="00A2093E"/>
    <w:rsid w:val="00A20D3B"/>
    <w:rsid w:val="00A20E4F"/>
    <w:rsid w:val="00A20FC4"/>
    <w:rsid w:val="00A21433"/>
    <w:rsid w:val="00A215A8"/>
    <w:rsid w:val="00A215BC"/>
    <w:rsid w:val="00A21740"/>
    <w:rsid w:val="00A21A92"/>
    <w:rsid w:val="00A21B22"/>
    <w:rsid w:val="00A21C20"/>
    <w:rsid w:val="00A21F50"/>
    <w:rsid w:val="00A2215A"/>
    <w:rsid w:val="00A222E4"/>
    <w:rsid w:val="00A226F4"/>
    <w:rsid w:val="00A227D2"/>
    <w:rsid w:val="00A22885"/>
    <w:rsid w:val="00A22903"/>
    <w:rsid w:val="00A22A02"/>
    <w:rsid w:val="00A22DD6"/>
    <w:rsid w:val="00A233A0"/>
    <w:rsid w:val="00A234F0"/>
    <w:rsid w:val="00A23954"/>
    <w:rsid w:val="00A23D21"/>
    <w:rsid w:val="00A24051"/>
    <w:rsid w:val="00A244D5"/>
    <w:rsid w:val="00A249C8"/>
    <w:rsid w:val="00A24D15"/>
    <w:rsid w:val="00A24D48"/>
    <w:rsid w:val="00A24D51"/>
    <w:rsid w:val="00A24DCA"/>
    <w:rsid w:val="00A25052"/>
    <w:rsid w:val="00A255CF"/>
    <w:rsid w:val="00A2565C"/>
    <w:rsid w:val="00A25824"/>
    <w:rsid w:val="00A25AE3"/>
    <w:rsid w:val="00A25D95"/>
    <w:rsid w:val="00A25F9E"/>
    <w:rsid w:val="00A2687E"/>
    <w:rsid w:val="00A26A4C"/>
    <w:rsid w:val="00A26CB5"/>
    <w:rsid w:val="00A26D54"/>
    <w:rsid w:val="00A26DA7"/>
    <w:rsid w:val="00A270D1"/>
    <w:rsid w:val="00A278FF"/>
    <w:rsid w:val="00A27B2C"/>
    <w:rsid w:val="00A27FC7"/>
    <w:rsid w:val="00A30544"/>
    <w:rsid w:val="00A30EBE"/>
    <w:rsid w:val="00A30FEB"/>
    <w:rsid w:val="00A312F3"/>
    <w:rsid w:val="00A3145C"/>
    <w:rsid w:val="00A315CA"/>
    <w:rsid w:val="00A317DB"/>
    <w:rsid w:val="00A31D6A"/>
    <w:rsid w:val="00A32303"/>
    <w:rsid w:val="00A32843"/>
    <w:rsid w:val="00A32C23"/>
    <w:rsid w:val="00A32FB4"/>
    <w:rsid w:val="00A334AA"/>
    <w:rsid w:val="00A340AD"/>
    <w:rsid w:val="00A343AD"/>
    <w:rsid w:val="00A344F3"/>
    <w:rsid w:val="00A3489C"/>
    <w:rsid w:val="00A350D0"/>
    <w:rsid w:val="00A35532"/>
    <w:rsid w:val="00A35CE3"/>
    <w:rsid w:val="00A35D88"/>
    <w:rsid w:val="00A36157"/>
    <w:rsid w:val="00A362D7"/>
    <w:rsid w:val="00A363B7"/>
    <w:rsid w:val="00A36826"/>
    <w:rsid w:val="00A36A53"/>
    <w:rsid w:val="00A36AA7"/>
    <w:rsid w:val="00A36B4B"/>
    <w:rsid w:val="00A36C81"/>
    <w:rsid w:val="00A36CED"/>
    <w:rsid w:val="00A36D3C"/>
    <w:rsid w:val="00A36FAE"/>
    <w:rsid w:val="00A37853"/>
    <w:rsid w:val="00A37C00"/>
    <w:rsid w:val="00A37E61"/>
    <w:rsid w:val="00A408BB"/>
    <w:rsid w:val="00A40A12"/>
    <w:rsid w:val="00A40F0F"/>
    <w:rsid w:val="00A40F81"/>
    <w:rsid w:val="00A40FC8"/>
    <w:rsid w:val="00A410DF"/>
    <w:rsid w:val="00A41309"/>
    <w:rsid w:val="00A419B4"/>
    <w:rsid w:val="00A41A51"/>
    <w:rsid w:val="00A41B9E"/>
    <w:rsid w:val="00A41CC3"/>
    <w:rsid w:val="00A41D29"/>
    <w:rsid w:val="00A41D4E"/>
    <w:rsid w:val="00A420A3"/>
    <w:rsid w:val="00A4242D"/>
    <w:rsid w:val="00A427CE"/>
    <w:rsid w:val="00A42D04"/>
    <w:rsid w:val="00A42DD7"/>
    <w:rsid w:val="00A42E19"/>
    <w:rsid w:val="00A430C4"/>
    <w:rsid w:val="00A4338E"/>
    <w:rsid w:val="00A4372A"/>
    <w:rsid w:val="00A43AAD"/>
    <w:rsid w:val="00A43D72"/>
    <w:rsid w:val="00A442D2"/>
    <w:rsid w:val="00A44858"/>
    <w:rsid w:val="00A44983"/>
    <w:rsid w:val="00A449C0"/>
    <w:rsid w:val="00A44BE3"/>
    <w:rsid w:val="00A44F26"/>
    <w:rsid w:val="00A44FD0"/>
    <w:rsid w:val="00A458C2"/>
    <w:rsid w:val="00A45A9E"/>
    <w:rsid w:val="00A45CCE"/>
    <w:rsid w:val="00A45E73"/>
    <w:rsid w:val="00A46534"/>
    <w:rsid w:val="00A46678"/>
    <w:rsid w:val="00A46AA4"/>
    <w:rsid w:val="00A46D17"/>
    <w:rsid w:val="00A46D4E"/>
    <w:rsid w:val="00A46D66"/>
    <w:rsid w:val="00A46F49"/>
    <w:rsid w:val="00A46F99"/>
    <w:rsid w:val="00A46FE5"/>
    <w:rsid w:val="00A472E7"/>
    <w:rsid w:val="00A4746D"/>
    <w:rsid w:val="00A47503"/>
    <w:rsid w:val="00A476B2"/>
    <w:rsid w:val="00A476B7"/>
    <w:rsid w:val="00A47958"/>
    <w:rsid w:val="00A47F0E"/>
    <w:rsid w:val="00A503D8"/>
    <w:rsid w:val="00A50A63"/>
    <w:rsid w:val="00A50B29"/>
    <w:rsid w:val="00A50C53"/>
    <w:rsid w:val="00A50D77"/>
    <w:rsid w:val="00A50DD6"/>
    <w:rsid w:val="00A50F8D"/>
    <w:rsid w:val="00A519D8"/>
    <w:rsid w:val="00A51A59"/>
    <w:rsid w:val="00A51CE9"/>
    <w:rsid w:val="00A51E65"/>
    <w:rsid w:val="00A51F5E"/>
    <w:rsid w:val="00A521DE"/>
    <w:rsid w:val="00A52603"/>
    <w:rsid w:val="00A52662"/>
    <w:rsid w:val="00A52692"/>
    <w:rsid w:val="00A5291A"/>
    <w:rsid w:val="00A52D40"/>
    <w:rsid w:val="00A52DDD"/>
    <w:rsid w:val="00A53595"/>
    <w:rsid w:val="00A53782"/>
    <w:rsid w:val="00A539AD"/>
    <w:rsid w:val="00A53A5F"/>
    <w:rsid w:val="00A53A98"/>
    <w:rsid w:val="00A53BAF"/>
    <w:rsid w:val="00A53CE8"/>
    <w:rsid w:val="00A54110"/>
    <w:rsid w:val="00A54504"/>
    <w:rsid w:val="00A5459A"/>
    <w:rsid w:val="00A545D4"/>
    <w:rsid w:val="00A5477B"/>
    <w:rsid w:val="00A54A17"/>
    <w:rsid w:val="00A54D97"/>
    <w:rsid w:val="00A54E8E"/>
    <w:rsid w:val="00A55083"/>
    <w:rsid w:val="00A551B6"/>
    <w:rsid w:val="00A55683"/>
    <w:rsid w:val="00A55922"/>
    <w:rsid w:val="00A55B1D"/>
    <w:rsid w:val="00A55D3E"/>
    <w:rsid w:val="00A55DB7"/>
    <w:rsid w:val="00A55E31"/>
    <w:rsid w:val="00A55EE3"/>
    <w:rsid w:val="00A55F49"/>
    <w:rsid w:val="00A56065"/>
    <w:rsid w:val="00A560AA"/>
    <w:rsid w:val="00A567E7"/>
    <w:rsid w:val="00A56A21"/>
    <w:rsid w:val="00A56B0F"/>
    <w:rsid w:val="00A56E8B"/>
    <w:rsid w:val="00A5709A"/>
    <w:rsid w:val="00A570B9"/>
    <w:rsid w:val="00A57226"/>
    <w:rsid w:val="00A574F6"/>
    <w:rsid w:val="00A575B1"/>
    <w:rsid w:val="00A57717"/>
    <w:rsid w:val="00A57DC9"/>
    <w:rsid w:val="00A57DE4"/>
    <w:rsid w:val="00A57F07"/>
    <w:rsid w:val="00A57FD9"/>
    <w:rsid w:val="00A60375"/>
    <w:rsid w:val="00A6077C"/>
    <w:rsid w:val="00A60786"/>
    <w:rsid w:val="00A607FB"/>
    <w:rsid w:val="00A61210"/>
    <w:rsid w:val="00A6129C"/>
    <w:rsid w:val="00A614C9"/>
    <w:rsid w:val="00A6163A"/>
    <w:rsid w:val="00A61739"/>
    <w:rsid w:val="00A61BF5"/>
    <w:rsid w:val="00A61F9E"/>
    <w:rsid w:val="00A62AA4"/>
    <w:rsid w:val="00A62C6E"/>
    <w:rsid w:val="00A62D5B"/>
    <w:rsid w:val="00A62FB9"/>
    <w:rsid w:val="00A63480"/>
    <w:rsid w:val="00A634EE"/>
    <w:rsid w:val="00A63582"/>
    <w:rsid w:val="00A63715"/>
    <w:rsid w:val="00A637FB"/>
    <w:rsid w:val="00A639D4"/>
    <w:rsid w:val="00A63D87"/>
    <w:rsid w:val="00A63E49"/>
    <w:rsid w:val="00A64442"/>
    <w:rsid w:val="00A6473C"/>
    <w:rsid w:val="00A64854"/>
    <w:rsid w:val="00A64A7E"/>
    <w:rsid w:val="00A6555A"/>
    <w:rsid w:val="00A65BB7"/>
    <w:rsid w:val="00A65C44"/>
    <w:rsid w:val="00A65C9B"/>
    <w:rsid w:val="00A65D20"/>
    <w:rsid w:val="00A65E91"/>
    <w:rsid w:val="00A664B7"/>
    <w:rsid w:val="00A666C8"/>
    <w:rsid w:val="00A66C30"/>
    <w:rsid w:val="00A66DD1"/>
    <w:rsid w:val="00A670F1"/>
    <w:rsid w:val="00A67575"/>
    <w:rsid w:val="00A67704"/>
    <w:rsid w:val="00A67A53"/>
    <w:rsid w:val="00A67AB4"/>
    <w:rsid w:val="00A702B9"/>
    <w:rsid w:val="00A7055A"/>
    <w:rsid w:val="00A70604"/>
    <w:rsid w:val="00A709BF"/>
    <w:rsid w:val="00A70A29"/>
    <w:rsid w:val="00A70C2E"/>
    <w:rsid w:val="00A70E8B"/>
    <w:rsid w:val="00A70FA0"/>
    <w:rsid w:val="00A71043"/>
    <w:rsid w:val="00A71717"/>
    <w:rsid w:val="00A718B1"/>
    <w:rsid w:val="00A71D17"/>
    <w:rsid w:val="00A71E2D"/>
    <w:rsid w:val="00A721E3"/>
    <w:rsid w:val="00A72242"/>
    <w:rsid w:val="00A7297F"/>
    <w:rsid w:val="00A729A2"/>
    <w:rsid w:val="00A731FA"/>
    <w:rsid w:val="00A73583"/>
    <w:rsid w:val="00A735D2"/>
    <w:rsid w:val="00A7375F"/>
    <w:rsid w:val="00A737B6"/>
    <w:rsid w:val="00A7392B"/>
    <w:rsid w:val="00A74026"/>
    <w:rsid w:val="00A74088"/>
    <w:rsid w:val="00A74288"/>
    <w:rsid w:val="00A74615"/>
    <w:rsid w:val="00A746B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ADD"/>
    <w:rsid w:val="00A76B8E"/>
    <w:rsid w:val="00A76D8C"/>
    <w:rsid w:val="00A76E2E"/>
    <w:rsid w:val="00A7704B"/>
    <w:rsid w:val="00A7704F"/>
    <w:rsid w:val="00A77191"/>
    <w:rsid w:val="00A77649"/>
    <w:rsid w:val="00A77756"/>
    <w:rsid w:val="00A77793"/>
    <w:rsid w:val="00A80109"/>
    <w:rsid w:val="00A80278"/>
    <w:rsid w:val="00A804AC"/>
    <w:rsid w:val="00A8071E"/>
    <w:rsid w:val="00A807C9"/>
    <w:rsid w:val="00A80B42"/>
    <w:rsid w:val="00A80E9B"/>
    <w:rsid w:val="00A80EFA"/>
    <w:rsid w:val="00A814E4"/>
    <w:rsid w:val="00A81BEB"/>
    <w:rsid w:val="00A81CA9"/>
    <w:rsid w:val="00A81D1F"/>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AAB"/>
    <w:rsid w:val="00A83D29"/>
    <w:rsid w:val="00A84436"/>
    <w:rsid w:val="00A84825"/>
    <w:rsid w:val="00A84969"/>
    <w:rsid w:val="00A84A19"/>
    <w:rsid w:val="00A84AD5"/>
    <w:rsid w:val="00A84B91"/>
    <w:rsid w:val="00A84C53"/>
    <w:rsid w:val="00A84C94"/>
    <w:rsid w:val="00A84E12"/>
    <w:rsid w:val="00A85227"/>
    <w:rsid w:val="00A85586"/>
    <w:rsid w:val="00A85968"/>
    <w:rsid w:val="00A85A04"/>
    <w:rsid w:val="00A86064"/>
    <w:rsid w:val="00A8606B"/>
    <w:rsid w:val="00A864CB"/>
    <w:rsid w:val="00A86664"/>
    <w:rsid w:val="00A86802"/>
    <w:rsid w:val="00A8702A"/>
    <w:rsid w:val="00A87118"/>
    <w:rsid w:val="00A8735D"/>
    <w:rsid w:val="00A873D2"/>
    <w:rsid w:val="00A87646"/>
    <w:rsid w:val="00A87710"/>
    <w:rsid w:val="00A87728"/>
    <w:rsid w:val="00A878FD"/>
    <w:rsid w:val="00A87ACE"/>
    <w:rsid w:val="00A87C2B"/>
    <w:rsid w:val="00A87D28"/>
    <w:rsid w:val="00A87D49"/>
    <w:rsid w:val="00A87FFB"/>
    <w:rsid w:val="00A900F6"/>
    <w:rsid w:val="00A901C1"/>
    <w:rsid w:val="00A901D9"/>
    <w:rsid w:val="00A901FC"/>
    <w:rsid w:val="00A903FF"/>
    <w:rsid w:val="00A904E0"/>
    <w:rsid w:val="00A907E2"/>
    <w:rsid w:val="00A908BC"/>
    <w:rsid w:val="00A90AF0"/>
    <w:rsid w:val="00A90C5D"/>
    <w:rsid w:val="00A91291"/>
    <w:rsid w:val="00A913C2"/>
    <w:rsid w:val="00A91435"/>
    <w:rsid w:val="00A91716"/>
    <w:rsid w:val="00A917D5"/>
    <w:rsid w:val="00A91A8B"/>
    <w:rsid w:val="00A91B98"/>
    <w:rsid w:val="00A92476"/>
    <w:rsid w:val="00A9248E"/>
    <w:rsid w:val="00A92789"/>
    <w:rsid w:val="00A92AEF"/>
    <w:rsid w:val="00A92D6E"/>
    <w:rsid w:val="00A92E0A"/>
    <w:rsid w:val="00A92F2E"/>
    <w:rsid w:val="00A93226"/>
    <w:rsid w:val="00A936A5"/>
    <w:rsid w:val="00A936F7"/>
    <w:rsid w:val="00A93740"/>
    <w:rsid w:val="00A937A9"/>
    <w:rsid w:val="00A937BF"/>
    <w:rsid w:val="00A9381A"/>
    <w:rsid w:val="00A93C3E"/>
    <w:rsid w:val="00A93CC1"/>
    <w:rsid w:val="00A93E37"/>
    <w:rsid w:val="00A93F97"/>
    <w:rsid w:val="00A94676"/>
    <w:rsid w:val="00A946B4"/>
    <w:rsid w:val="00A94724"/>
    <w:rsid w:val="00A9473F"/>
    <w:rsid w:val="00A94FCF"/>
    <w:rsid w:val="00A95085"/>
    <w:rsid w:val="00A951D7"/>
    <w:rsid w:val="00A952CC"/>
    <w:rsid w:val="00A957B7"/>
    <w:rsid w:val="00A959AF"/>
    <w:rsid w:val="00A95BC8"/>
    <w:rsid w:val="00A95D6C"/>
    <w:rsid w:val="00A95E13"/>
    <w:rsid w:val="00A95EDE"/>
    <w:rsid w:val="00A9600E"/>
    <w:rsid w:val="00A96428"/>
    <w:rsid w:val="00A9672A"/>
    <w:rsid w:val="00A967CC"/>
    <w:rsid w:val="00A96859"/>
    <w:rsid w:val="00A96B8B"/>
    <w:rsid w:val="00A96CC8"/>
    <w:rsid w:val="00A96D2A"/>
    <w:rsid w:val="00A96DF9"/>
    <w:rsid w:val="00A96EDD"/>
    <w:rsid w:val="00A97186"/>
    <w:rsid w:val="00A97342"/>
    <w:rsid w:val="00A979E1"/>
    <w:rsid w:val="00A97BA2"/>
    <w:rsid w:val="00A97D26"/>
    <w:rsid w:val="00AA0928"/>
    <w:rsid w:val="00AA0B30"/>
    <w:rsid w:val="00AA14FF"/>
    <w:rsid w:val="00AA156C"/>
    <w:rsid w:val="00AA15B6"/>
    <w:rsid w:val="00AA162A"/>
    <w:rsid w:val="00AA181C"/>
    <w:rsid w:val="00AA1A79"/>
    <w:rsid w:val="00AA1F4E"/>
    <w:rsid w:val="00AA2697"/>
    <w:rsid w:val="00AA27B4"/>
    <w:rsid w:val="00AA27ED"/>
    <w:rsid w:val="00AA2801"/>
    <w:rsid w:val="00AA2830"/>
    <w:rsid w:val="00AA2C1B"/>
    <w:rsid w:val="00AA2C62"/>
    <w:rsid w:val="00AA2F19"/>
    <w:rsid w:val="00AA36A7"/>
    <w:rsid w:val="00AA36B5"/>
    <w:rsid w:val="00AA39C0"/>
    <w:rsid w:val="00AA3AA6"/>
    <w:rsid w:val="00AA3EFA"/>
    <w:rsid w:val="00AA43A8"/>
    <w:rsid w:val="00AA44B1"/>
    <w:rsid w:val="00AA459B"/>
    <w:rsid w:val="00AA4CDB"/>
    <w:rsid w:val="00AA4D20"/>
    <w:rsid w:val="00AA4DA6"/>
    <w:rsid w:val="00AA4E0D"/>
    <w:rsid w:val="00AA549B"/>
    <w:rsid w:val="00AA5520"/>
    <w:rsid w:val="00AA562E"/>
    <w:rsid w:val="00AA5671"/>
    <w:rsid w:val="00AA5BA7"/>
    <w:rsid w:val="00AA6141"/>
    <w:rsid w:val="00AA69E8"/>
    <w:rsid w:val="00AA6B36"/>
    <w:rsid w:val="00AA6CF9"/>
    <w:rsid w:val="00AA7795"/>
    <w:rsid w:val="00AB047E"/>
    <w:rsid w:val="00AB068A"/>
    <w:rsid w:val="00AB0B2B"/>
    <w:rsid w:val="00AB0FE1"/>
    <w:rsid w:val="00AB18D8"/>
    <w:rsid w:val="00AB1AE5"/>
    <w:rsid w:val="00AB1B5F"/>
    <w:rsid w:val="00AB1EA2"/>
    <w:rsid w:val="00AB2276"/>
    <w:rsid w:val="00AB2721"/>
    <w:rsid w:val="00AB2786"/>
    <w:rsid w:val="00AB2870"/>
    <w:rsid w:val="00AB2895"/>
    <w:rsid w:val="00AB2D0D"/>
    <w:rsid w:val="00AB3018"/>
    <w:rsid w:val="00AB3225"/>
    <w:rsid w:val="00AB3C04"/>
    <w:rsid w:val="00AB3DFB"/>
    <w:rsid w:val="00AB3E79"/>
    <w:rsid w:val="00AB4367"/>
    <w:rsid w:val="00AB4374"/>
    <w:rsid w:val="00AB4559"/>
    <w:rsid w:val="00AB4675"/>
    <w:rsid w:val="00AB48DD"/>
    <w:rsid w:val="00AB492B"/>
    <w:rsid w:val="00AB4975"/>
    <w:rsid w:val="00AB4BC6"/>
    <w:rsid w:val="00AB529C"/>
    <w:rsid w:val="00AB56B5"/>
    <w:rsid w:val="00AB5780"/>
    <w:rsid w:val="00AB59DC"/>
    <w:rsid w:val="00AB5ABB"/>
    <w:rsid w:val="00AB5DD5"/>
    <w:rsid w:val="00AB5E2E"/>
    <w:rsid w:val="00AB5E98"/>
    <w:rsid w:val="00AB5FBC"/>
    <w:rsid w:val="00AB609B"/>
    <w:rsid w:val="00AB618E"/>
    <w:rsid w:val="00AB6601"/>
    <w:rsid w:val="00AB6631"/>
    <w:rsid w:val="00AB67BB"/>
    <w:rsid w:val="00AB7245"/>
    <w:rsid w:val="00AB7255"/>
    <w:rsid w:val="00AB7494"/>
    <w:rsid w:val="00AB7509"/>
    <w:rsid w:val="00AB7AD2"/>
    <w:rsid w:val="00AB7B13"/>
    <w:rsid w:val="00AB7C36"/>
    <w:rsid w:val="00AB7DE9"/>
    <w:rsid w:val="00AB7F75"/>
    <w:rsid w:val="00AC0003"/>
    <w:rsid w:val="00AC0761"/>
    <w:rsid w:val="00AC0D31"/>
    <w:rsid w:val="00AC0EDF"/>
    <w:rsid w:val="00AC10C7"/>
    <w:rsid w:val="00AC137E"/>
    <w:rsid w:val="00AC1543"/>
    <w:rsid w:val="00AC1A93"/>
    <w:rsid w:val="00AC1D6E"/>
    <w:rsid w:val="00AC1DE4"/>
    <w:rsid w:val="00AC25A1"/>
    <w:rsid w:val="00AC2629"/>
    <w:rsid w:val="00AC2768"/>
    <w:rsid w:val="00AC314D"/>
    <w:rsid w:val="00AC32C7"/>
    <w:rsid w:val="00AC33B0"/>
    <w:rsid w:val="00AC3410"/>
    <w:rsid w:val="00AC34A2"/>
    <w:rsid w:val="00AC35F4"/>
    <w:rsid w:val="00AC3972"/>
    <w:rsid w:val="00AC3A78"/>
    <w:rsid w:val="00AC3B4E"/>
    <w:rsid w:val="00AC3D03"/>
    <w:rsid w:val="00AC3F4D"/>
    <w:rsid w:val="00AC3F94"/>
    <w:rsid w:val="00AC4171"/>
    <w:rsid w:val="00AC4278"/>
    <w:rsid w:val="00AC42E7"/>
    <w:rsid w:val="00AC4405"/>
    <w:rsid w:val="00AC4CEC"/>
    <w:rsid w:val="00AC5125"/>
    <w:rsid w:val="00AC5418"/>
    <w:rsid w:val="00AC559B"/>
    <w:rsid w:val="00AC572C"/>
    <w:rsid w:val="00AC598C"/>
    <w:rsid w:val="00AC5EEA"/>
    <w:rsid w:val="00AC60AD"/>
    <w:rsid w:val="00AC61C5"/>
    <w:rsid w:val="00AC64D7"/>
    <w:rsid w:val="00AC668C"/>
    <w:rsid w:val="00AC670A"/>
    <w:rsid w:val="00AC695B"/>
    <w:rsid w:val="00AC6D61"/>
    <w:rsid w:val="00AC7215"/>
    <w:rsid w:val="00AC7833"/>
    <w:rsid w:val="00AC797A"/>
    <w:rsid w:val="00AC7A2A"/>
    <w:rsid w:val="00AC7A42"/>
    <w:rsid w:val="00AC7BE0"/>
    <w:rsid w:val="00AC7D39"/>
    <w:rsid w:val="00AC7EB4"/>
    <w:rsid w:val="00AD00BE"/>
    <w:rsid w:val="00AD070D"/>
    <w:rsid w:val="00AD0760"/>
    <w:rsid w:val="00AD0884"/>
    <w:rsid w:val="00AD105A"/>
    <w:rsid w:val="00AD176E"/>
    <w:rsid w:val="00AD193C"/>
    <w:rsid w:val="00AD19D3"/>
    <w:rsid w:val="00AD19D8"/>
    <w:rsid w:val="00AD1BD2"/>
    <w:rsid w:val="00AD2136"/>
    <w:rsid w:val="00AD21E5"/>
    <w:rsid w:val="00AD2215"/>
    <w:rsid w:val="00AD2589"/>
    <w:rsid w:val="00AD29D3"/>
    <w:rsid w:val="00AD2AD3"/>
    <w:rsid w:val="00AD2BFB"/>
    <w:rsid w:val="00AD2D8D"/>
    <w:rsid w:val="00AD330C"/>
    <w:rsid w:val="00AD3489"/>
    <w:rsid w:val="00AD360F"/>
    <w:rsid w:val="00AD370F"/>
    <w:rsid w:val="00AD3819"/>
    <w:rsid w:val="00AD3887"/>
    <w:rsid w:val="00AD3EBB"/>
    <w:rsid w:val="00AD3F49"/>
    <w:rsid w:val="00AD49B1"/>
    <w:rsid w:val="00AD4A59"/>
    <w:rsid w:val="00AD4C07"/>
    <w:rsid w:val="00AD537C"/>
    <w:rsid w:val="00AD5765"/>
    <w:rsid w:val="00AD5AD4"/>
    <w:rsid w:val="00AD60CC"/>
    <w:rsid w:val="00AD61D3"/>
    <w:rsid w:val="00AD63B0"/>
    <w:rsid w:val="00AD6802"/>
    <w:rsid w:val="00AD6A5F"/>
    <w:rsid w:val="00AD6B2B"/>
    <w:rsid w:val="00AD6CBA"/>
    <w:rsid w:val="00AD749F"/>
    <w:rsid w:val="00AD781F"/>
    <w:rsid w:val="00AE00E4"/>
    <w:rsid w:val="00AE01C5"/>
    <w:rsid w:val="00AE01F2"/>
    <w:rsid w:val="00AE04E4"/>
    <w:rsid w:val="00AE07E4"/>
    <w:rsid w:val="00AE0DC5"/>
    <w:rsid w:val="00AE0E29"/>
    <w:rsid w:val="00AE111B"/>
    <w:rsid w:val="00AE1364"/>
    <w:rsid w:val="00AE1C3A"/>
    <w:rsid w:val="00AE1CED"/>
    <w:rsid w:val="00AE1DCD"/>
    <w:rsid w:val="00AE28F0"/>
    <w:rsid w:val="00AE29C0"/>
    <w:rsid w:val="00AE2A56"/>
    <w:rsid w:val="00AE2C72"/>
    <w:rsid w:val="00AE2F50"/>
    <w:rsid w:val="00AE2F6D"/>
    <w:rsid w:val="00AE3458"/>
    <w:rsid w:val="00AE364C"/>
    <w:rsid w:val="00AE3AC3"/>
    <w:rsid w:val="00AE3C87"/>
    <w:rsid w:val="00AE3CBB"/>
    <w:rsid w:val="00AE3ED5"/>
    <w:rsid w:val="00AE448F"/>
    <w:rsid w:val="00AE45B6"/>
    <w:rsid w:val="00AE467F"/>
    <w:rsid w:val="00AE4A08"/>
    <w:rsid w:val="00AE4ED9"/>
    <w:rsid w:val="00AE51F0"/>
    <w:rsid w:val="00AE559A"/>
    <w:rsid w:val="00AE5889"/>
    <w:rsid w:val="00AE5A11"/>
    <w:rsid w:val="00AE5C13"/>
    <w:rsid w:val="00AE62B8"/>
    <w:rsid w:val="00AE62ED"/>
    <w:rsid w:val="00AE6412"/>
    <w:rsid w:val="00AE65F1"/>
    <w:rsid w:val="00AE6708"/>
    <w:rsid w:val="00AE6868"/>
    <w:rsid w:val="00AE6A05"/>
    <w:rsid w:val="00AE6A0F"/>
    <w:rsid w:val="00AE6E3B"/>
    <w:rsid w:val="00AE70C3"/>
    <w:rsid w:val="00AE71CD"/>
    <w:rsid w:val="00AE7205"/>
    <w:rsid w:val="00AE728E"/>
    <w:rsid w:val="00AE7471"/>
    <w:rsid w:val="00AE7A88"/>
    <w:rsid w:val="00AF0235"/>
    <w:rsid w:val="00AF0617"/>
    <w:rsid w:val="00AF093B"/>
    <w:rsid w:val="00AF0F17"/>
    <w:rsid w:val="00AF10B6"/>
    <w:rsid w:val="00AF1251"/>
    <w:rsid w:val="00AF1338"/>
    <w:rsid w:val="00AF151F"/>
    <w:rsid w:val="00AF176B"/>
    <w:rsid w:val="00AF1ABC"/>
    <w:rsid w:val="00AF1B4F"/>
    <w:rsid w:val="00AF2152"/>
    <w:rsid w:val="00AF21B2"/>
    <w:rsid w:val="00AF24FE"/>
    <w:rsid w:val="00AF296F"/>
    <w:rsid w:val="00AF2AEE"/>
    <w:rsid w:val="00AF302B"/>
    <w:rsid w:val="00AF35AF"/>
    <w:rsid w:val="00AF37B6"/>
    <w:rsid w:val="00AF38C5"/>
    <w:rsid w:val="00AF3CDD"/>
    <w:rsid w:val="00AF3E34"/>
    <w:rsid w:val="00AF3FF1"/>
    <w:rsid w:val="00AF4273"/>
    <w:rsid w:val="00AF42C5"/>
    <w:rsid w:val="00AF45CC"/>
    <w:rsid w:val="00AF496A"/>
    <w:rsid w:val="00AF4A23"/>
    <w:rsid w:val="00AF4BDD"/>
    <w:rsid w:val="00AF4C92"/>
    <w:rsid w:val="00AF4EAE"/>
    <w:rsid w:val="00AF531E"/>
    <w:rsid w:val="00AF53F1"/>
    <w:rsid w:val="00AF549A"/>
    <w:rsid w:val="00AF5A9F"/>
    <w:rsid w:val="00AF5BEC"/>
    <w:rsid w:val="00AF5EAE"/>
    <w:rsid w:val="00AF5F00"/>
    <w:rsid w:val="00AF5F5A"/>
    <w:rsid w:val="00AF6470"/>
    <w:rsid w:val="00AF6EC8"/>
    <w:rsid w:val="00AF6F66"/>
    <w:rsid w:val="00AF6FE2"/>
    <w:rsid w:val="00AF717F"/>
    <w:rsid w:val="00AF7187"/>
    <w:rsid w:val="00AF722C"/>
    <w:rsid w:val="00AF73C9"/>
    <w:rsid w:val="00AF7443"/>
    <w:rsid w:val="00AF758C"/>
    <w:rsid w:val="00AF78DB"/>
    <w:rsid w:val="00AF7D50"/>
    <w:rsid w:val="00AF7E9C"/>
    <w:rsid w:val="00AF7F80"/>
    <w:rsid w:val="00B001DD"/>
    <w:rsid w:val="00B006C4"/>
    <w:rsid w:val="00B006DF"/>
    <w:rsid w:val="00B00966"/>
    <w:rsid w:val="00B00EEE"/>
    <w:rsid w:val="00B01D5C"/>
    <w:rsid w:val="00B01F86"/>
    <w:rsid w:val="00B02097"/>
    <w:rsid w:val="00B02206"/>
    <w:rsid w:val="00B022C3"/>
    <w:rsid w:val="00B0264A"/>
    <w:rsid w:val="00B02666"/>
    <w:rsid w:val="00B029C8"/>
    <w:rsid w:val="00B02A27"/>
    <w:rsid w:val="00B02D06"/>
    <w:rsid w:val="00B02F65"/>
    <w:rsid w:val="00B03108"/>
    <w:rsid w:val="00B031D1"/>
    <w:rsid w:val="00B03731"/>
    <w:rsid w:val="00B03799"/>
    <w:rsid w:val="00B03A6D"/>
    <w:rsid w:val="00B03D2A"/>
    <w:rsid w:val="00B04023"/>
    <w:rsid w:val="00B040D7"/>
    <w:rsid w:val="00B04465"/>
    <w:rsid w:val="00B049D7"/>
    <w:rsid w:val="00B04B1A"/>
    <w:rsid w:val="00B050D7"/>
    <w:rsid w:val="00B050DF"/>
    <w:rsid w:val="00B05248"/>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70BC"/>
    <w:rsid w:val="00B07310"/>
    <w:rsid w:val="00B07948"/>
    <w:rsid w:val="00B07D1D"/>
    <w:rsid w:val="00B07D4D"/>
    <w:rsid w:val="00B07F2A"/>
    <w:rsid w:val="00B07FB3"/>
    <w:rsid w:val="00B10646"/>
    <w:rsid w:val="00B10981"/>
    <w:rsid w:val="00B109C9"/>
    <w:rsid w:val="00B10D05"/>
    <w:rsid w:val="00B10EC0"/>
    <w:rsid w:val="00B11307"/>
    <w:rsid w:val="00B116A9"/>
    <w:rsid w:val="00B11773"/>
    <w:rsid w:val="00B11887"/>
    <w:rsid w:val="00B11DF4"/>
    <w:rsid w:val="00B11F98"/>
    <w:rsid w:val="00B1230E"/>
    <w:rsid w:val="00B12322"/>
    <w:rsid w:val="00B123C6"/>
    <w:rsid w:val="00B12668"/>
    <w:rsid w:val="00B126D8"/>
    <w:rsid w:val="00B12875"/>
    <w:rsid w:val="00B12886"/>
    <w:rsid w:val="00B13092"/>
    <w:rsid w:val="00B1335E"/>
    <w:rsid w:val="00B13376"/>
    <w:rsid w:val="00B133A3"/>
    <w:rsid w:val="00B134FD"/>
    <w:rsid w:val="00B13BDA"/>
    <w:rsid w:val="00B13C9F"/>
    <w:rsid w:val="00B13D10"/>
    <w:rsid w:val="00B1403A"/>
    <w:rsid w:val="00B1462F"/>
    <w:rsid w:val="00B14651"/>
    <w:rsid w:val="00B149AC"/>
    <w:rsid w:val="00B14A55"/>
    <w:rsid w:val="00B14AE4"/>
    <w:rsid w:val="00B14D49"/>
    <w:rsid w:val="00B152B8"/>
    <w:rsid w:val="00B15738"/>
    <w:rsid w:val="00B15C27"/>
    <w:rsid w:val="00B15E8F"/>
    <w:rsid w:val="00B15FC3"/>
    <w:rsid w:val="00B16042"/>
    <w:rsid w:val="00B16273"/>
    <w:rsid w:val="00B1628B"/>
    <w:rsid w:val="00B16694"/>
    <w:rsid w:val="00B16739"/>
    <w:rsid w:val="00B16813"/>
    <w:rsid w:val="00B16D51"/>
    <w:rsid w:val="00B171BA"/>
    <w:rsid w:val="00B17780"/>
    <w:rsid w:val="00B179DE"/>
    <w:rsid w:val="00B17BFE"/>
    <w:rsid w:val="00B17C02"/>
    <w:rsid w:val="00B17CFB"/>
    <w:rsid w:val="00B17F78"/>
    <w:rsid w:val="00B204BE"/>
    <w:rsid w:val="00B20544"/>
    <w:rsid w:val="00B205D3"/>
    <w:rsid w:val="00B205E7"/>
    <w:rsid w:val="00B207F9"/>
    <w:rsid w:val="00B2093C"/>
    <w:rsid w:val="00B20946"/>
    <w:rsid w:val="00B20951"/>
    <w:rsid w:val="00B20BBB"/>
    <w:rsid w:val="00B21474"/>
    <w:rsid w:val="00B21533"/>
    <w:rsid w:val="00B216D9"/>
    <w:rsid w:val="00B2184B"/>
    <w:rsid w:val="00B219F6"/>
    <w:rsid w:val="00B21A75"/>
    <w:rsid w:val="00B22154"/>
    <w:rsid w:val="00B2250C"/>
    <w:rsid w:val="00B226EB"/>
    <w:rsid w:val="00B2275B"/>
    <w:rsid w:val="00B22976"/>
    <w:rsid w:val="00B22DE8"/>
    <w:rsid w:val="00B231C5"/>
    <w:rsid w:val="00B2342B"/>
    <w:rsid w:val="00B235F3"/>
    <w:rsid w:val="00B2371C"/>
    <w:rsid w:val="00B2374F"/>
    <w:rsid w:val="00B23815"/>
    <w:rsid w:val="00B23933"/>
    <w:rsid w:val="00B2396C"/>
    <w:rsid w:val="00B23ACF"/>
    <w:rsid w:val="00B23BA0"/>
    <w:rsid w:val="00B23F21"/>
    <w:rsid w:val="00B24234"/>
    <w:rsid w:val="00B242AA"/>
    <w:rsid w:val="00B242B6"/>
    <w:rsid w:val="00B244B7"/>
    <w:rsid w:val="00B245E3"/>
    <w:rsid w:val="00B24881"/>
    <w:rsid w:val="00B24CC9"/>
    <w:rsid w:val="00B24F33"/>
    <w:rsid w:val="00B2507C"/>
    <w:rsid w:val="00B25269"/>
    <w:rsid w:val="00B25505"/>
    <w:rsid w:val="00B25809"/>
    <w:rsid w:val="00B259E7"/>
    <w:rsid w:val="00B25B4C"/>
    <w:rsid w:val="00B25BFE"/>
    <w:rsid w:val="00B2642B"/>
    <w:rsid w:val="00B2677E"/>
    <w:rsid w:val="00B26F62"/>
    <w:rsid w:val="00B27160"/>
    <w:rsid w:val="00B272F9"/>
    <w:rsid w:val="00B2778A"/>
    <w:rsid w:val="00B2791A"/>
    <w:rsid w:val="00B27C8E"/>
    <w:rsid w:val="00B27D38"/>
    <w:rsid w:val="00B27F2A"/>
    <w:rsid w:val="00B27F84"/>
    <w:rsid w:val="00B30058"/>
    <w:rsid w:val="00B30754"/>
    <w:rsid w:val="00B308EF"/>
    <w:rsid w:val="00B30957"/>
    <w:rsid w:val="00B309AE"/>
    <w:rsid w:val="00B31142"/>
    <w:rsid w:val="00B312DC"/>
    <w:rsid w:val="00B3193C"/>
    <w:rsid w:val="00B31F18"/>
    <w:rsid w:val="00B31F1E"/>
    <w:rsid w:val="00B321D1"/>
    <w:rsid w:val="00B321E7"/>
    <w:rsid w:val="00B32374"/>
    <w:rsid w:val="00B323EB"/>
    <w:rsid w:val="00B32616"/>
    <w:rsid w:val="00B32714"/>
    <w:rsid w:val="00B3282B"/>
    <w:rsid w:val="00B330F5"/>
    <w:rsid w:val="00B3311F"/>
    <w:rsid w:val="00B3324E"/>
    <w:rsid w:val="00B333D1"/>
    <w:rsid w:val="00B33504"/>
    <w:rsid w:val="00B337DA"/>
    <w:rsid w:val="00B33878"/>
    <w:rsid w:val="00B34CB8"/>
    <w:rsid w:val="00B34D0A"/>
    <w:rsid w:val="00B34D40"/>
    <w:rsid w:val="00B34EB7"/>
    <w:rsid w:val="00B34EC9"/>
    <w:rsid w:val="00B352E6"/>
    <w:rsid w:val="00B356AA"/>
    <w:rsid w:val="00B35776"/>
    <w:rsid w:val="00B35BD2"/>
    <w:rsid w:val="00B35C37"/>
    <w:rsid w:val="00B36447"/>
    <w:rsid w:val="00B36689"/>
    <w:rsid w:val="00B366FA"/>
    <w:rsid w:val="00B36C07"/>
    <w:rsid w:val="00B36D95"/>
    <w:rsid w:val="00B36D99"/>
    <w:rsid w:val="00B36ED7"/>
    <w:rsid w:val="00B37B07"/>
    <w:rsid w:val="00B37D09"/>
    <w:rsid w:val="00B40A57"/>
    <w:rsid w:val="00B40F4A"/>
    <w:rsid w:val="00B416AF"/>
    <w:rsid w:val="00B41947"/>
    <w:rsid w:val="00B41D87"/>
    <w:rsid w:val="00B420A8"/>
    <w:rsid w:val="00B423C2"/>
    <w:rsid w:val="00B428F2"/>
    <w:rsid w:val="00B42906"/>
    <w:rsid w:val="00B42ACA"/>
    <w:rsid w:val="00B4309D"/>
    <w:rsid w:val="00B4327A"/>
    <w:rsid w:val="00B43750"/>
    <w:rsid w:val="00B43768"/>
    <w:rsid w:val="00B439B5"/>
    <w:rsid w:val="00B43A73"/>
    <w:rsid w:val="00B43CFD"/>
    <w:rsid w:val="00B43E13"/>
    <w:rsid w:val="00B440B7"/>
    <w:rsid w:val="00B44282"/>
    <w:rsid w:val="00B442ED"/>
    <w:rsid w:val="00B44307"/>
    <w:rsid w:val="00B445C8"/>
    <w:rsid w:val="00B448DD"/>
    <w:rsid w:val="00B44E9B"/>
    <w:rsid w:val="00B44ED7"/>
    <w:rsid w:val="00B45288"/>
    <w:rsid w:val="00B4544B"/>
    <w:rsid w:val="00B45633"/>
    <w:rsid w:val="00B45953"/>
    <w:rsid w:val="00B459E6"/>
    <w:rsid w:val="00B45C94"/>
    <w:rsid w:val="00B461EF"/>
    <w:rsid w:val="00B46239"/>
    <w:rsid w:val="00B467A9"/>
    <w:rsid w:val="00B46870"/>
    <w:rsid w:val="00B46A87"/>
    <w:rsid w:val="00B46EA8"/>
    <w:rsid w:val="00B46FF9"/>
    <w:rsid w:val="00B47056"/>
    <w:rsid w:val="00B47257"/>
    <w:rsid w:val="00B47306"/>
    <w:rsid w:val="00B4736E"/>
    <w:rsid w:val="00B4739F"/>
    <w:rsid w:val="00B473E4"/>
    <w:rsid w:val="00B4757B"/>
    <w:rsid w:val="00B478F3"/>
    <w:rsid w:val="00B47B4F"/>
    <w:rsid w:val="00B50063"/>
    <w:rsid w:val="00B50248"/>
    <w:rsid w:val="00B502AD"/>
    <w:rsid w:val="00B50C19"/>
    <w:rsid w:val="00B50D5E"/>
    <w:rsid w:val="00B50E66"/>
    <w:rsid w:val="00B50EFC"/>
    <w:rsid w:val="00B5116C"/>
    <w:rsid w:val="00B51170"/>
    <w:rsid w:val="00B51598"/>
    <w:rsid w:val="00B51652"/>
    <w:rsid w:val="00B51691"/>
    <w:rsid w:val="00B519E6"/>
    <w:rsid w:val="00B523C2"/>
    <w:rsid w:val="00B524E9"/>
    <w:rsid w:val="00B52551"/>
    <w:rsid w:val="00B527C5"/>
    <w:rsid w:val="00B52955"/>
    <w:rsid w:val="00B52BC3"/>
    <w:rsid w:val="00B52CA7"/>
    <w:rsid w:val="00B53583"/>
    <w:rsid w:val="00B53655"/>
    <w:rsid w:val="00B536F9"/>
    <w:rsid w:val="00B5376A"/>
    <w:rsid w:val="00B53A80"/>
    <w:rsid w:val="00B53BB5"/>
    <w:rsid w:val="00B53C2F"/>
    <w:rsid w:val="00B53E4C"/>
    <w:rsid w:val="00B5406D"/>
    <w:rsid w:val="00B543C6"/>
    <w:rsid w:val="00B54709"/>
    <w:rsid w:val="00B547B1"/>
    <w:rsid w:val="00B549A7"/>
    <w:rsid w:val="00B5504E"/>
    <w:rsid w:val="00B553AB"/>
    <w:rsid w:val="00B557C2"/>
    <w:rsid w:val="00B55805"/>
    <w:rsid w:val="00B55961"/>
    <w:rsid w:val="00B55ADA"/>
    <w:rsid w:val="00B55F95"/>
    <w:rsid w:val="00B56380"/>
    <w:rsid w:val="00B5644E"/>
    <w:rsid w:val="00B5660D"/>
    <w:rsid w:val="00B56998"/>
    <w:rsid w:val="00B56CE9"/>
    <w:rsid w:val="00B572B1"/>
    <w:rsid w:val="00B577C1"/>
    <w:rsid w:val="00B579B7"/>
    <w:rsid w:val="00B57B15"/>
    <w:rsid w:val="00B57D52"/>
    <w:rsid w:val="00B57EFD"/>
    <w:rsid w:val="00B603B1"/>
    <w:rsid w:val="00B606B8"/>
    <w:rsid w:val="00B61095"/>
    <w:rsid w:val="00B61586"/>
    <w:rsid w:val="00B61C4C"/>
    <w:rsid w:val="00B61D7A"/>
    <w:rsid w:val="00B61D7F"/>
    <w:rsid w:val="00B61D8E"/>
    <w:rsid w:val="00B61FF1"/>
    <w:rsid w:val="00B6288E"/>
    <w:rsid w:val="00B628C1"/>
    <w:rsid w:val="00B62DBE"/>
    <w:rsid w:val="00B632CE"/>
    <w:rsid w:val="00B63DE2"/>
    <w:rsid w:val="00B63E0F"/>
    <w:rsid w:val="00B641BF"/>
    <w:rsid w:val="00B649FC"/>
    <w:rsid w:val="00B64B83"/>
    <w:rsid w:val="00B64E84"/>
    <w:rsid w:val="00B64F0B"/>
    <w:rsid w:val="00B64F41"/>
    <w:rsid w:val="00B656C3"/>
    <w:rsid w:val="00B6588A"/>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E76"/>
    <w:rsid w:val="00B66F5A"/>
    <w:rsid w:val="00B671AE"/>
    <w:rsid w:val="00B67425"/>
    <w:rsid w:val="00B67489"/>
    <w:rsid w:val="00B6752A"/>
    <w:rsid w:val="00B678EB"/>
    <w:rsid w:val="00B67965"/>
    <w:rsid w:val="00B67EB9"/>
    <w:rsid w:val="00B70234"/>
    <w:rsid w:val="00B7035F"/>
    <w:rsid w:val="00B70715"/>
    <w:rsid w:val="00B708D5"/>
    <w:rsid w:val="00B70ADE"/>
    <w:rsid w:val="00B70AEE"/>
    <w:rsid w:val="00B70B5E"/>
    <w:rsid w:val="00B70BAA"/>
    <w:rsid w:val="00B70DF1"/>
    <w:rsid w:val="00B70F2C"/>
    <w:rsid w:val="00B70FC1"/>
    <w:rsid w:val="00B7148B"/>
    <w:rsid w:val="00B71515"/>
    <w:rsid w:val="00B716D6"/>
    <w:rsid w:val="00B717BA"/>
    <w:rsid w:val="00B71C23"/>
    <w:rsid w:val="00B71E36"/>
    <w:rsid w:val="00B71E52"/>
    <w:rsid w:val="00B722BF"/>
    <w:rsid w:val="00B7247F"/>
    <w:rsid w:val="00B72AFC"/>
    <w:rsid w:val="00B72B2C"/>
    <w:rsid w:val="00B73034"/>
    <w:rsid w:val="00B73052"/>
    <w:rsid w:val="00B73DB4"/>
    <w:rsid w:val="00B74290"/>
    <w:rsid w:val="00B7446D"/>
    <w:rsid w:val="00B74570"/>
    <w:rsid w:val="00B7490A"/>
    <w:rsid w:val="00B74CC7"/>
    <w:rsid w:val="00B74E34"/>
    <w:rsid w:val="00B751C4"/>
    <w:rsid w:val="00B75688"/>
    <w:rsid w:val="00B756D1"/>
    <w:rsid w:val="00B75824"/>
    <w:rsid w:val="00B75850"/>
    <w:rsid w:val="00B7590E"/>
    <w:rsid w:val="00B7625B"/>
    <w:rsid w:val="00B7634D"/>
    <w:rsid w:val="00B76675"/>
    <w:rsid w:val="00B7698A"/>
    <w:rsid w:val="00B76B06"/>
    <w:rsid w:val="00B7743A"/>
    <w:rsid w:val="00B774CF"/>
    <w:rsid w:val="00B776FC"/>
    <w:rsid w:val="00B777D5"/>
    <w:rsid w:val="00B778A5"/>
    <w:rsid w:val="00B77AEA"/>
    <w:rsid w:val="00B80040"/>
    <w:rsid w:val="00B80348"/>
    <w:rsid w:val="00B804CA"/>
    <w:rsid w:val="00B80628"/>
    <w:rsid w:val="00B807B9"/>
    <w:rsid w:val="00B80824"/>
    <w:rsid w:val="00B80AEA"/>
    <w:rsid w:val="00B80D62"/>
    <w:rsid w:val="00B812FA"/>
    <w:rsid w:val="00B8138A"/>
    <w:rsid w:val="00B8159B"/>
    <w:rsid w:val="00B81C0A"/>
    <w:rsid w:val="00B82106"/>
    <w:rsid w:val="00B82162"/>
    <w:rsid w:val="00B824C1"/>
    <w:rsid w:val="00B825B8"/>
    <w:rsid w:val="00B82B1D"/>
    <w:rsid w:val="00B82E4E"/>
    <w:rsid w:val="00B82FAD"/>
    <w:rsid w:val="00B831B2"/>
    <w:rsid w:val="00B83567"/>
    <w:rsid w:val="00B83781"/>
    <w:rsid w:val="00B8384D"/>
    <w:rsid w:val="00B83919"/>
    <w:rsid w:val="00B83BB6"/>
    <w:rsid w:val="00B83EA9"/>
    <w:rsid w:val="00B84238"/>
    <w:rsid w:val="00B8439D"/>
    <w:rsid w:val="00B8450B"/>
    <w:rsid w:val="00B84578"/>
    <w:rsid w:val="00B847DC"/>
    <w:rsid w:val="00B849B2"/>
    <w:rsid w:val="00B84C7F"/>
    <w:rsid w:val="00B85111"/>
    <w:rsid w:val="00B85480"/>
    <w:rsid w:val="00B856F4"/>
    <w:rsid w:val="00B859DC"/>
    <w:rsid w:val="00B85BD1"/>
    <w:rsid w:val="00B85E32"/>
    <w:rsid w:val="00B8605C"/>
    <w:rsid w:val="00B860DA"/>
    <w:rsid w:val="00B86231"/>
    <w:rsid w:val="00B86258"/>
    <w:rsid w:val="00B86311"/>
    <w:rsid w:val="00B86535"/>
    <w:rsid w:val="00B86BB8"/>
    <w:rsid w:val="00B86DFE"/>
    <w:rsid w:val="00B870A4"/>
    <w:rsid w:val="00B872D0"/>
    <w:rsid w:val="00B87301"/>
    <w:rsid w:val="00B873AB"/>
    <w:rsid w:val="00B87636"/>
    <w:rsid w:val="00B878F5"/>
    <w:rsid w:val="00B906AF"/>
    <w:rsid w:val="00B90ACF"/>
    <w:rsid w:val="00B911B2"/>
    <w:rsid w:val="00B913D9"/>
    <w:rsid w:val="00B914CF"/>
    <w:rsid w:val="00B91563"/>
    <w:rsid w:val="00B9175C"/>
    <w:rsid w:val="00B917EE"/>
    <w:rsid w:val="00B91892"/>
    <w:rsid w:val="00B91F70"/>
    <w:rsid w:val="00B91FDF"/>
    <w:rsid w:val="00B92126"/>
    <w:rsid w:val="00B9237A"/>
    <w:rsid w:val="00B9262F"/>
    <w:rsid w:val="00B928F4"/>
    <w:rsid w:val="00B93596"/>
    <w:rsid w:val="00B93748"/>
    <w:rsid w:val="00B93B44"/>
    <w:rsid w:val="00B9490D"/>
    <w:rsid w:val="00B949CE"/>
    <w:rsid w:val="00B949DB"/>
    <w:rsid w:val="00B94ABD"/>
    <w:rsid w:val="00B94B44"/>
    <w:rsid w:val="00B94EDB"/>
    <w:rsid w:val="00B9502A"/>
    <w:rsid w:val="00B95383"/>
    <w:rsid w:val="00B9580F"/>
    <w:rsid w:val="00B95A34"/>
    <w:rsid w:val="00B95B3E"/>
    <w:rsid w:val="00B96007"/>
    <w:rsid w:val="00B96159"/>
    <w:rsid w:val="00B96257"/>
    <w:rsid w:val="00B96365"/>
    <w:rsid w:val="00B9641B"/>
    <w:rsid w:val="00B9644D"/>
    <w:rsid w:val="00B96F04"/>
    <w:rsid w:val="00B96F79"/>
    <w:rsid w:val="00B970DA"/>
    <w:rsid w:val="00B971D7"/>
    <w:rsid w:val="00B976A6"/>
    <w:rsid w:val="00B97EDA"/>
    <w:rsid w:val="00BA052E"/>
    <w:rsid w:val="00BA0533"/>
    <w:rsid w:val="00BA07AF"/>
    <w:rsid w:val="00BA081A"/>
    <w:rsid w:val="00BA08DD"/>
    <w:rsid w:val="00BA0962"/>
    <w:rsid w:val="00BA0AF9"/>
    <w:rsid w:val="00BA0BDB"/>
    <w:rsid w:val="00BA0C56"/>
    <w:rsid w:val="00BA0D14"/>
    <w:rsid w:val="00BA0EBD"/>
    <w:rsid w:val="00BA146A"/>
    <w:rsid w:val="00BA157D"/>
    <w:rsid w:val="00BA1B72"/>
    <w:rsid w:val="00BA1B9D"/>
    <w:rsid w:val="00BA1EA1"/>
    <w:rsid w:val="00BA21FD"/>
    <w:rsid w:val="00BA2356"/>
    <w:rsid w:val="00BA24EB"/>
    <w:rsid w:val="00BA26E1"/>
    <w:rsid w:val="00BA2799"/>
    <w:rsid w:val="00BA2810"/>
    <w:rsid w:val="00BA2AE2"/>
    <w:rsid w:val="00BA3016"/>
    <w:rsid w:val="00BA36DD"/>
    <w:rsid w:val="00BA3EBB"/>
    <w:rsid w:val="00BA3F20"/>
    <w:rsid w:val="00BA4449"/>
    <w:rsid w:val="00BA458E"/>
    <w:rsid w:val="00BA5180"/>
    <w:rsid w:val="00BA5499"/>
    <w:rsid w:val="00BA55DC"/>
    <w:rsid w:val="00BA56EB"/>
    <w:rsid w:val="00BA574D"/>
    <w:rsid w:val="00BA5C07"/>
    <w:rsid w:val="00BA5EA6"/>
    <w:rsid w:val="00BA6348"/>
    <w:rsid w:val="00BA6670"/>
    <w:rsid w:val="00BA6A26"/>
    <w:rsid w:val="00BA6A9B"/>
    <w:rsid w:val="00BA6CAB"/>
    <w:rsid w:val="00BA719D"/>
    <w:rsid w:val="00BA7546"/>
    <w:rsid w:val="00BB04E4"/>
    <w:rsid w:val="00BB0745"/>
    <w:rsid w:val="00BB08BE"/>
    <w:rsid w:val="00BB09EA"/>
    <w:rsid w:val="00BB0A09"/>
    <w:rsid w:val="00BB0C2B"/>
    <w:rsid w:val="00BB0C7A"/>
    <w:rsid w:val="00BB10D5"/>
    <w:rsid w:val="00BB10E8"/>
    <w:rsid w:val="00BB1452"/>
    <w:rsid w:val="00BB161E"/>
    <w:rsid w:val="00BB1A96"/>
    <w:rsid w:val="00BB1AA6"/>
    <w:rsid w:val="00BB1D14"/>
    <w:rsid w:val="00BB1FC3"/>
    <w:rsid w:val="00BB1FF6"/>
    <w:rsid w:val="00BB242F"/>
    <w:rsid w:val="00BB2672"/>
    <w:rsid w:val="00BB2E0A"/>
    <w:rsid w:val="00BB31BC"/>
    <w:rsid w:val="00BB33C6"/>
    <w:rsid w:val="00BB3A39"/>
    <w:rsid w:val="00BB3E37"/>
    <w:rsid w:val="00BB4041"/>
    <w:rsid w:val="00BB4939"/>
    <w:rsid w:val="00BB4AFE"/>
    <w:rsid w:val="00BB4BE3"/>
    <w:rsid w:val="00BB51E2"/>
    <w:rsid w:val="00BB531F"/>
    <w:rsid w:val="00BB5507"/>
    <w:rsid w:val="00BB5550"/>
    <w:rsid w:val="00BB58FA"/>
    <w:rsid w:val="00BB5B87"/>
    <w:rsid w:val="00BB5BE7"/>
    <w:rsid w:val="00BB5E87"/>
    <w:rsid w:val="00BB5F43"/>
    <w:rsid w:val="00BB64CB"/>
    <w:rsid w:val="00BB658C"/>
    <w:rsid w:val="00BB6835"/>
    <w:rsid w:val="00BB685D"/>
    <w:rsid w:val="00BB691E"/>
    <w:rsid w:val="00BB698E"/>
    <w:rsid w:val="00BB6B59"/>
    <w:rsid w:val="00BB6FCE"/>
    <w:rsid w:val="00BB7444"/>
    <w:rsid w:val="00BB76D9"/>
    <w:rsid w:val="00BB7B82"/>
    <w:rsid w:val="00BB7C29"/>
    <w:rsid w:val="00BC05E3"/>
    <w:rsid w:val="00BC0A0B"/>
    <w:rsid w:val="00BC0AAB"/>
    <w:rsid w:val="00BC0D2B"/>
    <w:rsid w:val="00BC0D36"/>
    <w:rsid w:val="00BC13C1"/>
    <w:rsid w:val="00BC1453"/>
    <w:rsid w:val="00BC14E6"/>
    <w:rsid w:val="00BC1530"/>
    <w:rsid w:val="00BC1682"/>
    <w:rsid w:val="00BC168E"/>
    <w:rsid w:val="00BC1898"/>
    <w:rsid w:val="00BC1960"/>
    <w:rsid w:val="00BC1C56"/>
    <w:rsid w:val="00BC241A"/>
    <w:rsid w:val="00BC24C1"/>
    <w:rsid w:val="00BC25F9"/>
    <w:rsid w:val="00BC26DD"/>
    <w:rsid w:val="00BC2D61"/>
    <w:rsid w:val="00BC2DBA"/>
    <w:rsid w:val="00BC2F00"/>
    <w:rsid w:val="00BC30A0"/>
    <w:rsid w:val="00BC312D"/>
    <w:rsid w:val="00BC3242"/>
    <w:rsid w:val="00BC336F"/>
    <w:rsid w:val="00BC37D0"/>
    <w:rsid w:val="00BC3C5B"/>
    <w:rsid w:val="00BC3EE1"/>
    <w:rsid w:val="00BC42A7"/>
    <w:rsid w:val="00BC42AC"/>
    <w:rsid w:val="00BC437F"/>
    <w:rsid w:val="00BC4A4C"/>
    <w:rsid w:val="00BC4A64"/>
    <w:rsid w:val="00BC4EC3"/>
    <w:rsid w:val="00BC519E"/>
    <w:rsid w:val="00BC5CEA"/>
    <w:rsid w:val="00BC60A8"/>
    <w:rsid w:val="00BC64B4"/>
    <w:rsid w:val="00BC67F7"/>
    <w:rsid w:val="00BC6893"/>
    <w:rsid w:val="00BC6DA8"/>
    <w:rsid w:val="00BC715B"/>
    <w:rsid w:val="00BC7161"/>
    <w:rsid w:val="00BC7394"/>
    <w:rsid w:val="00BC762C"/>
    <w:rsid w:val="00BC76ED"/>
    <w:rsid w:val="00BC77B9"/>
    <w:rsid w:val="00BC78BB"/>
    <w:rsid w:val="00BC7B7D"/>
    <w:rsid w:val="00BD04F3"/>
    <w:rsid w:val="00BD07E3"/>
    <w:rsid w:val="00BD0A1E"/>
    <w:rsid w:val="00BD0D3E"/>
    <w:rsid w:val="00BD0E44"/>
    <w:rsid w:val="00BD109B"/>
    <w:rsid w:val="00BD1211"/>
    <w:rsid w:val="00BD14A5"/>
    <w:rsid w:val="00BD1955"/>
    <w:rsid w:val="00BD198A"/>
    <w:rsid w:val="00BD1CB1"/>
    <w:rsid w:val="00BD1D14"/>
    <w:rsid w:val="00BD1FF3"/>
    <w:rsid w:val="00BD228F"/>
    <w:rsid w:val="00BD2563"/>
    <w:rsid w:val="00BD26A8"/>
    <w:rsid w:val="00BD280B"/>
    <w:rsid w:val="00BD2B5B"/>
    <w:rsid w:val="00BD313C"/>
    <w:rsid w:val="00BD3401"/>
    <w:rsid w:val="00BD3866"/>
    <w:rsid w:val="00BD396E"/>
    <w:rsid w:val="00BD39BE"/>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A03"/>
    <w:rsid w:val="00BD6D0A"/>
    <w:rsid w:val="00BD710D"/>
    <w:rsid w:val="00BD7166"/>
    <w:rsid w:val="00BD73A2"/>
    <w:rsid w:val="00BD76EB"/>
    <w:rsid w:val="00BD7734"/>
    <w:rsid w:val="00BD775E"/>
    <w:rsid w:val="00BD77BA"/>
    <w:rsid w:val="00BD7819"/>
    <w:rsid w:val="00BD7A23"/>
    <w:rsid w:val="00BD7A76"/>
    <w:rsid w:val="00BD7AF1"/>
    <w:rsid w:val="00BD7EB9"/>
    <w:rsid w:val="00BE037B"/>
    <w:rsid w:val="00BE0A14"/>
    <w:rsid w:val="00BE1367"/>
    <w:rsid w:val="00BE190D"/>
    <w:rsid w:val="00BE1972"/>
    <w:rsid w:val="00BE1AEC"/>
    <w:rsid w:val="00BE1EBC"/>
    <w:rsid w:val="00BE249C"/>
    <w:rsid w:val="00BE267A"/>
    <w:rsid w:val="00BE2A1C"/>
    <w:rsid w:val="00BE2BC4"/>
    <w:rsid w:val="00BE3770"/>
    <w:rsid w:val="00BE4033"/>
    <w:rsid w:val="00BE452B"/>
    <w:rsid w:val="00BE4861"/>
    <w:rsid w:val="00BE49C0"/>
    <w:rsid w:val="00BE4F89"/>
    <w:rsid w:val="00BE563C"/>
    <w:rsid w:val="00BE5818"/>
    <w:rsid w:val="00BE5975"/>
    <w:rsid w:val="00BE5D3E"/>
    <w:rsid w:val="00BE5FCB"/>
    <w:rsid w:val="00BE5FDF"/>
    <w:rsid w:val="00BE60BD"/>
    <w:rsid w:val="00BE62AF"/>
    <w:rsid w:val="00BE63DF"/>
    <w:rsid w:val="00BE63E6"/>
    <w:rsid w:val="00BE66AF"/>
    <w:rsid w:val="00BE6726"/>
    <w:rsid w:val="00BE6953"/>
    <w:rsid w:val="00BE6B89"/>
    <w:rsid w:val="00BE6B9D"/>
    <w:rsid w:val="00BE7588"/>
    <w:rsid w:val="00BE77D0"/>
    <w:rsid w:val="00BF031C"/>
    <w:rsid w:val="00BF03DD"/>
    <w:rsid w:val="00BF09AD"/>
    <w:rsid w:val="00BF0A1A"/>
    <w:rsid w:val="00BF0AF5"/>
    <w:rsid w:val="00BF0C3F"/>
    <w:rsid w:val="00BF10A5"/>
    <w:rsid w:val="00BF1386"/>
    <w:rsid w:val="00BF14B2"/>
    <w:rsid w:val="00BF14B4"/>
    <w:rsid w:val="00BF1892"/>
    <w:rsid w:val="00BF1ED0"/>
    <w:rsid w:val="00BF21CE"/>
    <w:rsid w:val="00BF2D1A"/>
    <w:rsid w:val="00BF2E4D"/>
    <w:rsid w:val="00BF3186"/>
    <w:rsid w:val="00BF31D0"/>
    <w:rsid w:val="00BF323F"/>
    <w:rsid w:val="00BF3487"/>
    <w:rsid w:val="00BF3B66"/>
    <w:rsid w:val="00BF3C3D"/>
    <w:rsid w:val="00BF4194"/>
    <w:rsid w:val="00BF4326"/>
    <w:rsid w:val="00BF476D"/>
    <w:rsid w:val="00BF4827"/>
    <w:rsid w:val="00BF48A8"/>
    <w:rsid w:val="00BF49D9"/>
    <w:rsid w:val="00BF4CEA"/>
    <w:rsid w:val="00BF503F"/>
    <w:rsid w:val="00BF5350"/>
    <w:rsid w:val="00BF5360"/>
    <w:rsid w:val="00BF547A"/>
    <w:rsid w:val="00BF56DA"/>
    <w:rsid w:val="00BF5D10"/>
    <w:rsid w:val="00BF5F5B"/>
    <w:rsid w:val="00BF61DD"/>
    <w:rsid w:val="00BF6929"/>
    <w:rsid w:val="00BF6F9D"/>
    <w:rsid w:val="00BF706F"/>
    <w:rsid w:val="00BF7528"/>
    <w:rsid w:val="00BF7B7D"/>
    <w:rsid w:val="00C000BF"/>
    <w:rsid w:val="00C003D8"/>
    <w:rsid w:val="00C005EF"/>
    <w:rsid w:val="00C007B9"/>
    <w:rsid w:val="00C00FE4"/>
    <w:rsid w:val="00C01248"/>
    <w:rsid w:val="00C01260"/>
    <w:rsid w:val="00C012ED"/>
    <w:rsid w:val="00C01806"/>
    <w:rsid w:val="00C01841"/>
    <w:rsid w:val="00C01A3D"/>
    <w:rsid w:val="00C01B83"/>
    <w:rsid w:val="00C01D2F"/>
    <w:rsid w:val="00C020B5"/>
    <w:rsid w:val="00C021A7"/>
    <w:rsid w:val="00C021FA"/>
    <w:rsid w:val="00C029DD"/>
    <w:rsid w:val="00C02B4B"/>
    <w:rsid w:val="00C03037"/>
    <w:rsid w:val="00C03449"/>
    <w:rsid w:val="00C03774"/>
    <w:rsid w:val="00C03C27"/>
    <w:rsid w:val="00C04605"/>
    <w:rsid w:val="00C0463C"/>
    <w:rsid w:val="00C049FD"/>
    <w:rsid w:val="00C04A23"/>
    <w:rsid w:val="00C04ACD"/>
    <w:rsid w:val="00C04DD0"/>
    <w:rsid w:val="00C04E1D"/>
    <w:rsid w:val="00C04EF9"/>
    <w:rsid w:val="00C0553E"/>
    <w:rsid w:val="00C0570B"/>
    <w:rsid w:val="00C05857"/>
    <w:rsid w:val="00C05C70"/>
    <w:rsid w:val="00C06302"/>
    <w:rsid w:val="00C06BDE"/>
    <w:rsid w:val="00C06BF2"/>
    <w:rsid w:val="00C06DAB"/>
    <w:rsid w:val="00C07011"/>
    <w:rsid w:val="00C07107"/>
    <w:rsid w:val="00C07921"/>
    <w:rsid w:val="00C07D16"/>
    <w:rsid w:val="00C105C1"/>
    <w:rsid w:val="00C105C7"/>
    <w:rsid w:val="00C1081E"/>
    <w:rsid w:val="00C1096E"/>
    <w:rsid w:val="00C10B65"/>
    <w:rsid w:val="00C10B98"/>
    <w:rsid w:val="00C10C0C"/>
    <w:rsid w:val="00C11443"/>
    <w:rsid w:val="00C115DC"/>
    <w:rsid w:val="00C115F5"/>
    <w:rsid w:val="00C11869"/>
    <w:rsid w:val="00C118D8"/>
    <w:rsid w:val="00C11988"/>
    <w:rsid w:val="00C122F5"/>
    <w:rsid w:val="00C123A7"/>
    <w:rsid w:val="00C125CB"/>
    <w:rsid w:val="00C1261A"/>
    <w:rsid w:val="00C127CD"/>
    <w:rsid w:val="00C12C3D"/>
    <w:rsid w:val="00C13110"/>
    <w:rsid w:val="00C134CF"/>
    <w:rsid w:val="00C1352A"/>
    <w:rsid w:val="00C138EF"/>
    <w:rsid w:val="00C13FAF"/>
    <w:rsid w:val="00C140D7"/>
    <w:rsid w:val="00C141A2"/>
    <w:rsid w:val="00C141F8"/>
    <w:rsid w:val="00C142C4"/>
    <w:rsid w:val="00C142FE"/>
    <w:rsid w:val="00C14699"/>
    <w:rsid w:val="00C14852"/>
    <w:rsid w:val="00C14AD8"/>
    <w:rsid w:val="00C14C10"/>
    <w:rsid w:val="00C14E51"/>
    <w:rsid w:val="00C15045"/>
    <w:rsid w:val="00C1536D"/>
    <w:rsid w:val="00C1545D"/>
    <w:rsid w:val="00C15556"/>
    <w:rsid w:val="00C15AB6"/>
    <w:rsid w:val="00C15B8F"/>
    <w:rsid w:val="00C15C5D"/>
    <w:rsid w:val="00C15EDE"/>
    <w:rsid w:val="00C1617F"/>
    <w:rsid w:val="00C161D9"/>
    <w:rsid w:val="00C16443"/>
    <w:rsid w:val="00C16569"/>
    <w:rsid w:val="00C165F1"/>
    <w:rsid w:val="00C166E8"/>
    <w:rsid w:val="00C1672F"/>
    <w:rsid w:val="00C1679C"/>
    <w:rsid w:val="00C16AB2"/>
    <w:rsid w:val="00C16AD2"/>
    <w:rsid w:val="00C16CB5"/>
    <w:rsid w:val="00C16F56"/>
    <w:rsid w:val="00C170C8"/>
    <w:rsid w:val="00C17299"/>
    <w:rsid w:val="00C176AB"/>
    <w:rsid w:val="00C17733"/>
    <w:rsid w:val="00C17927"/>
    <w:rsid w:val="00C17AF1"/>
    <w:rsid w:val="00C17B1D"/>
    <w:rsid w:val="00C17EA9"/>
    <w:rsid w:val="00C17F2B"/>
    <w:rsid w:val="00C204A6"/>
    <w:rsid w:val="00C20717"/>
    <w:rsid w:val="00C2097B"/>
    <w:rsid w:val="00C20A49"/>
    <w:rsid w:val="00C20B83"/>
    <w:rsid w:val="00C20BD1"/>
    <w:rsid w:val="00C20D08"/>
    <w:rsid w:val="00C20EA9"/>
    <w:rsid w:val="00C21208"/>
    <w:rsid w:val="00C21551"/>
    <w:rsid w:val="00C21825"/>
    <w:rsid w:val="00C2189B"/>
    <w:rsid w:val="00C21B12"/>
    <w:rsid w:val="00C21BA5"/>
    <w:rsid w:val="00C22695"/>
    <w:rsid w:val="00C2269C"/>
    <w:rsid w:val="00C22A42"/>
    <w:rsid w:val="00C22FF5"/>
    <w:rsid w:val="00C2306D"/>
    <w:rsid w:val="00C230E2"/>
    <w:rsid w:val="00C236FF"/>
    <w:rsid w:val="00C2378D"/>
    <w:rsid w:val="00C23A94"/>
    <w:rsid w:val="00C23B2C"/>
    <w:rsid w:val="00C23B78"/>
    <w:rsid w:val="00C23FCF"/>
    <w:rsid w:val="00C24330"/>
    <w:rsid w:val="00C2447B"/>
    <w:rsid w:val="00C248D6"/>
    <w:rsid w:val="00C249D5"/>
    <w:rsid w:val="00C24C16"/>
    <w:rsid w:val="00C24E3E"/>
    <w:rsid w:val="00C251CC"/>
    <w:rsid w:val="00C25468"/>
    <w:rsid w:val="00C2596D"/>
    <w:rsid w:val="00C26441"/>
    <w:rsid w:val="00C26976"/>
    <w:rsid w:val="00C269AB"/>
    <w:rsid w:val="00C26A15"/>
    <w:rsid w:val="00C26BBA"/>
    <w:rsid w:val="00C26FC0"/>
    <w:rsid w:val="00C272DE"/>
    <w:rsid w:val="00C27452"/>
    <w:rsid w:val="00C275CF"/>
    <w:rsid w:val="00C275DD"/>
    <w:rsid w:val="00C2768F"/>
    <w:rsid w:val="00C277C7"/>
    <w:rsid w:val="00C279A4"/>
    <w:rsid w:val="00C279FD"/>
    <w:rsid w:val="00C27B02"/>
    <w:rsid w:val="00C27C1E"/>
    <w:rsid w:val="00C27EB6"/>
    <w:rsid w:val="00C27F43"/>
    <w:rsid w:val="00C27F79"/>
    <w:rsid w:val="00C30016"/>
    <w:rsid w:val="00C3002E"/>
    <w:rsid w:val="00C30729"/>
    <w:rsid w:val="00C30795"/>
    <w:rsid w:val="00C30BBB"/>
    <w:rsid w:val="00C30CDB"/>
    <w:rsid w:val="00C30D4E"/>
    <w:rsid w:val="00C31135"/>
    <w:rsid w:val="00C313FA"/>
    <w:rsid w:val="00C313FE"/>
    <w:rsid w:val="00C31683"/>
    <w:rsid w:val="00C316E6"/>
    <w:rsid w:val="00C3185F"/>
    <w:rsid w:val="00C31B69"/>
    <w:rsid w:val="00C31D84"/>
    <w:rsid w:val="00C31E8B"/>
    <w:rsid w:val="00C31EA4"/>
    <w:rsid w:val="00C3219F"/>
    <w:rsid w:val="00C321B6"/>
    <w:rsid w:val="00C32358"/>
    <w:rsid w:val="00C324A3"/>
    <w:rsid w:val="00C32782"/>
    <w:rsid w:val="00C32F17"/>
    <w:rsid w:val="00C33317"/>
    <w:rsid w:val="00C33434"/>
    <w:rsid w:val="00C33452"/>
    <w:rsid w:val="00C33605"/>
    <w:rsid w:val="00C33663"/>
    <w:rsid w:val="00C33B89"/>
    <w:rsid w:val="00C34072"/>
    <w:rsid w:val="00C347D0"/>
    <w:rsid w:val="00C34A02"/>
    <w:rsid w:val="00C34B37"/>
    <w:rsid w:val="00C34DCD"/>
    <w:rsid w:val="00C34F57"/>
    <w:rsid w:val="00C35200"/>
    <w:rsid w:val="00C352DB"/>
    <w:rsid w:val="00C35401"/>
    <w:rsid w:val="00C3545F"/>
    <w:rsid w:val="00C355B4"/>
    <w:rsid w:val="00C355E6"/>
    <w:rsid w:val="00C35874"/>
    <w:rsid w:val="00C3596D"/>
    <w:rsid w:val="00C3632F"/>
    <w:rsid w:val="00C363B3"/>
    <w:rsid w:val="00C3655B"/>
    <w:rsid w:val="00C368D5"/>
    <w:rsid w:val="00C36AC9"/>
    <w:rsid w:val="00C36FC5"/>
    <w:rsid w:val="00C37125"/>
    <w:rsid w:val="00C3720B"/>
    <w:rsid w:val="00C37469"/>
    <w:rsid w:val="00C3763A"/>
    <w:rsid w:val="00C4006C"/>
    <w:rsid w:val="00C4009F"/>
    <w:rsid w:val="00C4028A"/>
    <w:rsid w:val="00C40420"/>
    <w:rsid w:val="00C404C9"/>
    <w:rsid w:val="00C4051A"/>
    <w:rsid w:val="00C4051F"/>
    <w:rsid w:val="00C4069C"/>
    <w:rsid w:val="00C40CAD"/>
    <w:rsid w:val="00C40D9C"/>
    <w:rsid w:val="00C40FA1"/>
    <w:rsid w:val="00C412E5"/>
    <w:rsid w:val="00C4137B"/>
    <w:rsid w:val="00C41445"/>
    <w:rsid w:val="00C4153C"/>
    <w:rsid w:val="00C421AD"/>
    <w:rsid w:val="00C425EA"/>
    <w:rsid w:val="00C4268F"/>
    <w:rsid w:val="00C42B48"/>
    <w:rsid w:val="00C42BBE"/>
    <w:rsid w:val="00C42CE7"/>
    <w:rsid w:val="00C43187"/>
    <w:rsid w:val="00C4378B"/>
    <w:rsid w:val="00C43AF9"/>
    <w:rsid w:val="00C44705"/>
    <w:rsid w:val="00C4475E"/>
    <w:rsid w:val="00C44AB7"/>
    <w:rsid w:val="00C44D5D"/>
    <w:rsid w:val="00C45365"/>
    <w:rsid w:val="00C454EE"/>
    <w:rsid w:val="00C45719"/>
    <w:rsid w:val="00C45AFB"/>
    <w:rsid w:val="00C45B05"/>
    <w:rsid w:val="00C460B4"/>
    <w:rsid w:val="00C46134"/>
    <w:rsid w:val="00C4615C"/>
    <w:rsid w:val="00C461BD"/>
    <w:rsid w:val="00C461F9"/>
    <w:rsid w:val="00C46275"/>
    <w:rsid w:val="00C4629C"/>
    <w:rsid w:val="00C466FB"/>
    <w:rsid w:val="00C469AE"/>
    <w:rsid w:val="00C469BC"/>
    <w:rsid w:val="00C46C9A"/>
    <w:rsid w:val="00C46E38"/>
    <w:rsid w:val="00C46F07"/>
    <w:rsid w:val="00C470E9"/>
    <w:rsid w:val="00C4710A"/>
    <w:rsid w:val="00C47297"/>
    <w:rsid w:val="00C473F4"/>
    <w:rsid w:val="00C47532"/>
    <w:rsid w:val="00C4753D"/>
    <w:rsid w:val="00C47808"/>
    <w:rsid w:val="00C47A13"/>
    <w:rsid w:val="00C47B8C"/>
    <w:rsid w:val="00C47E21"/>
    <w:rsid w:val="00C501D6"/>
    <w:rsid w:val="00C50252"/>
    <w:rsid w:val="00C50370"/>
    <w:rsid w:val="00C503DC"/>
    <w:rsid w:val="00C5049A"/>
    <w:rsid w:val="00C5070E"/>
    <w:rsid w:val="00C5084C"/>
    <w:rsid w:val="00C50A9A"/>
    <w:rsid w:val="00C50B9E"/>
    <w:rsid w:val="00C50E9D"/>
    <w:rsid w:val="00C5110B"/>
    <w:rsid w:val="00C51A71"/>
    <w:rsid w:val="00C51C2A"/>
    <w:rsid w:val="00C51D36"/>
    <w:rsid w:val="00C524CF"/>
    <w:rsid w:val="00C5280F"/>
    <w:rsid w:val="00C528C1"/>
    <w:rsid w:val="00C52AD8"/>
    <w:rsid w:val="00C52CE7"/>
    <w:rsid w:val="00C52D91"/>
    <w:rsid w:val="00C52F0A"/>
    <w:rsid w:val="00C5330B"/>
    <w:rsid w:val="00C53A2E"/>
    <w:rsid w:val="00C53F01"/>
    <w:rsid w:val="00C54012"/>
    <w:rsid w:val="00C54053"/>
    <w:rsid w:val="00C540A5"/>
    <w:rsid w:val="00C5445F"/>
    <w:rsid w:val="00C5461D"/>
    <w:rsid w:val="00C5472C"/>
    <w:rsid w:val="00C5482C"/>
    <w:rsid w:val="00C54973"/>
    <w:rsid w:val="00C54EF9"/>
    <w:rsid w:val="00C54FB3"/>
    <w:rsid w:val="00C5507B"/>
    <w:rsid w:val="00C5528E"/>
    <w:rsid w:val="00C55C92"/>
    <w:rsid w:val="00C55DA6"/>
    <w:rsid w:val="00C56354"/>
    <w:rsid w:val="00C564AE"/>
    <w:rsid w:val="00C565BF"/>
    <w:rsid w:val="00C567A4"/>
    <w:rsid w:val="00C56889"/>
    <w:rsid w:val="00C568E8"/>
    <w:rsid w:val="00C56B48"/>
    <w:rsid w:val="00C56C94"/>
    <w:rsid w:val="00C56D65"/>
    <w:rsid w:val="00C56E6F"/>
    <w:rsid w:val="00C56F17"/>
    <w:rsid w:val="00C573DB"/>
    <w:rsid w:val="00C5786F"/>
    <w:rsid w:val="00C57C7D"/>
    <w:rsid w:val="00C57D94"/>
    <w:rsid w:val="00C57F2D"/>
    <w:rsid w:val="00C600F5"/>
    <w:rsid w:val="00C60996"/>
    <w:rsid w:val="00C60C56"/>
    <w:rsid w:val="00C60D6A"/>
    <w:rsid w:val="00C61477"/>
    <w:rsid w:val="00C614A3"/>
    <w:rsid w:val="00C614FC"/>
    <w:rsid w:val="00C617AF"/>
    <w:rsid w:val="00C61A95"/>
    <w:rsid w:val="00C61C87"/>
    <w:rsid w:val="00C61DC0"/>
    <w:rsid w:val="00C621EC"/>
    <w:rsid w:val="00C62B8C"/>
    <w:rsid w:val="00C63EB2"/>
    <w:rsid w:val="00C63F89"/>
    <w:rsid w:val="00C63FB9"/>
    <w:rsid w:val="00C64544"/>
    <w:rsid w:val="00C64E8B"/>
    <w:rsid w:val="00C64F08"/>
    <w:rsid w:val="00C64F87"/>
    <w:rsid w:val="00C65070"/>
    <w:rsid w:val="00C652D4"/>
    <w:rsid w:val="00C6531E"/>
    <w:rsid w:val="00C6540D"/>
    <w:rsid w:val="00C65577"/>
    <w:rsid w:val="00C657B0"/>
    <w:rsid w:val="00C65973"/>
    <w:rsid w:val="00C6676F"/>
    <w:rsid w:val="00C6698D"/>
    <w:rsid w:val="00C669DE"/>
    <w:rsid w:val="00C66BA5"/>
    <w:rsid w:val="00C66EC2"/>
    <w:rsid w:val="00C66ECE"/>
    <w:rsid w:val="00C66F25"/>
    <w:rsid w:val="00C66FF4"/>
    <w:rsid w:val="00C67149"/>
    <w:rsid w:val="00C671D7"/>
    <w:rsid w:val="00C67215"/>
    <w:rsid w:val="00C67261"/>
    <w:rsid w:val="00C672C2"/>
    <w:rsid w:val="00C67362"/>
    <w:rsid w:val="00C67375"/>
    <w:rsid w:val="00C67387"/>
    <w:rsid w:val="00C675CE"/>
    <w:rsid w:val="00C705F9"/>
    <w:rsid w:val="00C706ED"/>
    <w:rsid w:val="00C70825"/>
    <w:rsid w:val="00C7091D"/>
    <w:rsid w:val="00C7095B"/>
    <w:rsid w:val="00C70B3D"/>
    <w:rsid w:val="00C70F76"/>
    <w:rsid w:val="00C715B6"/>
    <w:rsid w:val="00C71618"/>
    <w:rsid w:val="00C71743"/>
    <w:rsid w:val="00C717F5"/>
    <w:rsid w:val="00C71AF3"/>
    <w:rsid w:val="00C7211B"/>
    <w:rsid w:val="00C72196"/>
    <w:rsid w:val="00C722E1"/>
    <w:rsid w:val="00C72847"/>
    <w:rsid w:val="00C72A87"/>
    <w:rsid w:val="00C72B59"/>
    <w:rsid w:val="00C72DD5"/>
    <w:rsid w:val="00C7338D"/>
    <w:rsid w:val="00C73816"/>
    <w:rsid w:val="00C73E62"/>
    <w:rsid w:val="00C742B6"/>
    <w:rsid w:val="00C749A2"/>
    <w:rsid w:val="00C7509F"/>
    <w:rsid w:val="00C75FC8"/>
    <w:rsid w:val="00C762B9"/>
    <w:rsid w:val="00C76609"/>
    <w:rsid w:val="00C76673"/>
    <w:rsid w:val="00C766E6"/>
    <w:rsid w:val="00C7678F"/>
    <w:rsid w:val="00C76849"/>
    <w:rsid w:val="00C76CF8"/>
    <w:rsid w:val="00C76D3F"/>
    <w:rsid w:val="00C76E22"/>
    <w:rsid w:val="00C76F6F"/>
    <w:rsid w:val="00C77048"/>
    <w:rsid w:val="00C77264"/>
    <w:rsid w:val="00C77463"/>
    <w:rsid w:val="00C775CC"/>
    <w:rsid w:val="00C77679"/>
    <w:rsid w:val="00C776E9"/>
    <w:rsid w:val="00C777C2"/>
    <w:rsid w:val="00C803A2"/>
    <w:rsid w:val="00C8083D"/>
    <w:rsid w:val="00C80B69"/>
    <w:rsid w:val="00C80CF9"/>
    <w:rsid w:val="00C81A7C"/>
    <w:rsid w:val="00C81F21"/>
    <w:rsid w:val="00C81FD6"/>
    <w:rsid w:val="00C8209B"/>
    <w:rsid w:val="00C82394"/>
    <w:rsid w:val="00C824C8"/>
    <w:rsid w:val="00C82BE2"/>
    <w:rsid w:val="00C82D18"/>
    <w:rsid w:val="00C82DB7"/>
    <w:rsid w:val="00C82DC4"/>
    <w:rsid w:val="00C82E5F"/>
    <w:rsid w:val="00C82E91"/>
    <w:rsid w:val="00C82F9F"/>
    <w:rsid w:val="00C83A0C"/>
    <w:rsid w:val="00C83B4D"/>
    <w:rsid w:val="00C84009"/>
    <w:rsid w:val="00C840C9"/>
    <w:rsid w:val="00C84440"/>
    <w:rsid w:val="00C84483"/>
    <w:rsid w:val="00C84574"/>
    <w:rsid w:val="00C84875"/>
    <w:rsid w:val="00C84C7B"/>
    <w:rsid w:val="00C84CC9"/>
    <w:rsid w:val="00C84FC0"/>
    <w:rsid w:val="00C851F0"/>
    <w:rsid w:val="00C855E3"/>
    <w:rsid w:val="00C85E79"/>
    <w:rsid w:val="00C85FCE"/>
    <w:rsid w:val="00C86215"/>
    <w:rsid w:val="00C864F7"/>
    <w:rsid w:val="00C866E9"/>
    <w:rsid w:val="00C86F66"/>
    <w:rsid w:val="00C86FAB"/>
    <w:rsid w:val="00C87190"/>
    <w:rsid w:val="00C874C7"/>
    <w:rsid w:val="00C876AC"/>
    <w:rsid w:val="00C8770E"/>
    <w:rsid w:val="00C87D72"/>
    <w:rsid w:val="00C9013C"/>
    <w:rsid w:val="00C90176"/>
    <w:rsid w:val="00C9043B"/>
    <w:rsid w:val="00C905C0"/>
    <w:rsid w:val="00C907D4"/>
    <w:rsid w:val="00C90977"/>
    <w:rsid w:val="00C909A5"/>
    <w:rsid w:val="00C90B65"/>
    <w:rsid w:val="00C90D38"/>
    <w:rsid w:val="00C916AF"/>
    <w:rsid w:val="00C91D64"/>
    <w:rsid w:val="00C91D65"/>
    <w:rsid w:val="00C921AD"/>
    <w:rsid w:val="00C92EC9"/>
    <w:rsid w:val="00C9346E"/>
    <w:rsid w:val="00C93F7C"/>
    <w:rsid w:val="00C9494A"/>
    <w:rsid w:val="00C94B6D"/>
    <w:rsid w:val="00C950EF"/>
    <w:rsid w:val="00C95358"/>
    <w:rsid w:val="00C953C7"/>
    <w:rsid w:val="00C959DE"/>
    <w:rsid w:val="00C95AA4"/>
    <w:rsid w:val="00C95CFF"/>
    <w:rsid w:val="00C96064"/>
    <w:rsid w:val="00C960A2"/>
    <w:rsid w:val="00C96142"/>
    <w:rsid w:val="00C9619F"/>
    <w:rsid w:val="00C968FC"/>
    <w:rsid w:val="00C96A95"/>
    <w:rsid w:val="00C96BA4"/>
    <w:rsid w:val="00C96DF0"/>
    <w:rsid w:val="00C970FB"/>
    <w:rsid w:val="00C9739D"/>
    <w:rsid w:val="00C97512"/>
    <w:rsid w:val="00C975A3"/>
    <w:rsid w:val="00C978C5"/>
    <w:rsid w:val="00C97C25"/>
    <w:rsid w:val="00C97D06"/>
    <w:rsid w:val="00CA0144"/>
    <w:rsid w:val="00CA0312"/>
    <w:rsid w:val="00CA067F"/>
    <w:rsid w:val="00CA06C8"/>
    <w:rsid w:val="00CA0828"/>
    <w:rsid w:val="00CA0956"/>
    <w:rsid w:val="00CA0AD7"/>
    <w:rsid w:val="00CA0BD6"/>
    <w:rsid w:val="00CA0E10"/>
    <w:rsid w:val="00CA0E6A"/>
    <w:rsid w:val="00CA0E8D"/>
    <w:rsid w:val="00CA0F7F"/>
    <w:rsid w:val="00CA16D9"/>
    <w:rsid w:val="00CA1939"/>
    <w:rsid w:val="00CA1D0F"/>
    <w:rsid w:val="00CA205E"/>
    <w:rsid w:val="00CA20CE"/>
    <w:rsid w:val="00CA232F"/>
    <w:rsid w:val="00CA23B3"/>
    <w:rsid w:val="00CA2451"/>
    <w:rsid w:val="00CA2623"/>
    <w:rsid w:val="00CA26C8"/>
    <w:rsid w:val="00CA286A"/>
    <w:rsid w:val="00CA2980"/>
    <w:rsid w:val="00CA2A19"/>
    <w:rsid w:val="00CA2A6C"/>
    <w:rsid w:val="00CA2B5C"/>
    <w:rsid w:val="00CA33AD"/>
    <w:rsid w:val="00CA37EC"/>
    <w:rsid w:val="00CA3A3A"/>
    <w:rsid w:val="00CA3B69"/>
    <w:rsid w:val="00CA3F57"/>
    <w:rsid w:val="00CA42BA"/>
    <w:rsid w:val="00CA432D"/>
    <w:rsid w:val="00CA47F5"/>
    <w:rsid w:val="00CA4878"/>
    <w:rsid w:val="00CA4901"/>
    <w:rsid w:val="00CA5060"/>
    <w:rsid w:val="00CA5489"/>
    <w:rsid w:val="00CA5605"/>
    <w:rsid w:val="00CA5610"/>
    <w:rsid w:val="00CA56DF"/>
    <w:rsid w:val="00CA570C"/>
    <w:rsid w:val="00CA578C"/>
    <w:rsid w:val="00CA5D27"/>
    <w:rsid w:val="00CA5D28"/>
    <w:rsid w:val="00CA60C8"/>
    <w:rsid w:val="00CA64D8"/>
    <w:rsid w:val="00CA6543"/>
    <w:rsid w:val="00CA699D"/>
    <w:rsid w:val="00CA75BA"/>
    <w:rsid w:val="00CA7623"/>
    <w:rsid w:val="00CA796C"/>
    <w:rsid w:val="00CB014F"/>
    <w:rsid w:val="00CB0310"/>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887"/>
    <w:rsid w:val="00CB29C9"/>
    <w:rsid w:val="00CB2CF5"/>
    <w:rsid w:val="00CB2D26"/>
    <w:rsid w:val="00CB2E59"/>
    <w:rsid w:val="00CB306D"/>
    <w:rsid w:val="00CB3331"/>
    <w:rsid w:val="00CB378E"/>
    <w:rsid w:val="00CB390D"/>
    <w:rsid w:val="00CB3C1D"/>
    <w:rsid w:val="00CB4030"/>
    <w:rsid w:val="00CB425D"/>
    <w:rsid w:val="00CB434C"/>
    <w:rsid w:val="00CB45D2"/>
    <w:rsid w:val="00CB4619"/>
    <w:rsid w:val="00CB463C"/>
    <w:rsid w:val="00CB4A4C"/>
    <w:rsid w:val="00CB4F10"/>
    <w:rsid w:val="00CB508C"/>
    <w:rsid w:val="00CB50D2"/>
    <w:rsid w:val="00CB5114"/>
    <w:rsid w:val="00CB5699"/>
    <w:rsid w:val="00CB57EE"/>
    <w:rsid w:val="00CB583C"/>
    <w:rsid w:val="00CB5C68"/>
    <w:rsid w:val="00CB617A"/>
    <w:rsid w:val="00CB640A"/>
    <w:rsid w:val="00CB668B"/>
    <w:rsid w:val="00CB68CD"/>
    <w:rsid w:val="00CB6BD8"/>
    <w:rsid w:val="00CB6DFB"/>
    <w:rsid w:val="00CB6EA6"/>
    <w:rsid w:val="00CB777B"/>
    <w:rsid w:val="00CB79CB"/>
    <w:rsid w:val="00CB7DEF"/>
    <w:rsid w:val="00CB7E5C"/>
    <w:rsid w:val="00CC0063"/>
    <w:rsid w:val="00CC02D6"/>
    <w:rsid w:val="00CC052C"/>
    <w:rsid w:val="00CC05D3"/>
    <w:rsid w:val="00CC07DA"/>
    <w:rsid w:val="00CC0969"/>
    <w:rsid w:val="00CC0C8E"/>
    <w:rsid w:val="00CC100F"/>
    <w:rsid w:val="00CC1133"/>
    <w:rsid w:val="00CC1303"/>
    <w:rsid w:val="00CC1724"/>
    <w:rsid w:val="00CC172F"/>
    <w:rsid w:val="00CC1816"/>
    <w:rsid w:val="00CC19D0"/>
    <w:rsid w:val="00CC1C33"/>
    <w:rsid w:val="00CC27A3"/>
    <w:rsid w:val="00CC29DC"/>
    <w:rsid w:val="00CC2D03"/>
    <w:rsid w:val="00CC2E17"/>
    <w:rsid w:val="00CC3049"/>
    <w:rsid w:val="00CC32C4"/>
    <w:rsid w:val="00CC359E"/>
    <w:rsid w:val="00CC36B2"/>
    <w:rsid w:val="00CC3754"/>
    <w:rsid w:val="00CC3F6E"/>
    <w:rsid w:val="00CC3FA6"/>
    <w:rsid w:val="00CC40C7"/>
    <w:rsid w:val="00CC4147"/>
    <w:rsid w:val="00CC422F"/>
    <w:rsid w:val="00CC47C2"/>
    <w:rsid w:val="00CC48B1"/>
    <w:rsid w:val="00CC4A7F"/>
    <w:rsid w:val="00CC4A90"/>
    <w:rsid w:val="00CC4C2A"/>
    <w:rsid w:val="00CC4CBD"/>
    <w:rsid w:val="00CC4FEF"/>
    <w:rsid w:val="00CC5656"/>
    <w:rsid w:val="00CC5670"/>
    <w:rsid w:val="00CC56B8"/>
    <w:rsid w:val="00CC578B"/>
    <w:rsid w:val="00CC58BD"/>
    <w:rsid w:val="00CC58C9"/>
    <w:rsid w:val="00CC5D22"/>
    <w:rsid w:val="00CC6964"/>
    <w:rsid w:val="00CC6B9E"/>
    <w:rsid w:val="00CC6BDB"/>
    <w:rsid w:val="00CC6C9D"/>
    <w:rsid w:val="00CC7286"/>
    <w:rsid w:val="00CC7C61"/>
    <w:rsid w:val="00CD002B"/>
    <w:rsid w:val="00CD0193"/>
    <w:rsid w:val="00CD02CF"/>
    <w:rsid w:val="00CD0449"/>
    <w:rsid w:val="00CD0883"/>
    <w:rsid w:val="00CD0B08"/>
    <w:rsid w:val="00CD0B82"/>
    <w:rsid w:val="00CD0F15"/>
    <w:rsid w:val="00CD0FA7"/>
    <w:rsid w:val="00CD1360"/>
    <w:rsid w:val="00CD1468"/>
    <w:rsid w:val="00CD1609"/>
    <w:rsid w:val="00CD19C5"/>
    <w:rsid w:val="00CD19CD"/>
    <w:rsid w:val="00CD1CF5"/>
    <w:rsid w:val="00CD1F7D"/>
    <w:rsid w:val="00CD23DF"/>
    <w:rsid w:val="00CD25E0"/>
    <w:rsid w:val="00CD2631"/>
    <w:rsid w:val="00CD2835"/>
    <w:rsid w:val="00CD2D51"/>
    <w:rsid w:val="00CD2F17"/>
    <w:rsid w:val="00CD2FE3"/>
    <w:rsid w:val="00CD35B7"/>
    <w:rsid w:val="00CD375B"/>
    <w:rsid w:val="00CD37E3"/>
    <w:rsid w:val="00CD38BF"/>
    <w:rsid w:val="00CD3B47"/>
    <w:rsid w:val="00CD3DA6"/>
    <w:rsid w:val="00CD4021"/>
    <w:rsid w:val="00CD413D"/>
    <w:rsid w:val="00CD4204"/>
    <w:rsid w:val="00CD432E"/>
    <w:rsid w:val="00CD43CD"/>
    <w:rsid w:val="00CD47BE"/>
    <w:rsid w:val="00CD4A6B"/>
    <w:rsid w:val="00CD4A9E"/>
    <w:rsid w:val="00CD4AD5"/>
    <w:rsid w:val="00CD4F34"/>
    <w:rsid w:val="00CD5308"/>
    <w:rsid w:val="00CD5475"/>
    <w:rsid w:val="00CD5760"/>
    <w:rsid w:val="00CD5C68"/>
    <w:rsid w:val="00CD5E26"/>
    <w:rsid w:val="00CD64C4"/>
    <w:rsid w:val="00CD6A9B"/>
    <w:rsid w:val="00CD6EA2"/>
    <w:rsid w:val="00CD6EB0"/>
    <w:rsid w:val="00CD719C"/>
    <w:rsid w:val="00CD7276"/>
    <w:rsid w:val="00CD72D4"/>
    <w:rsid w:val="00CD7356"/>
    <w:rsid w:val="00CD7B15"/>
    <w:rsid w:val="00CD7BA6"/>
    <w:rsid w:val="00CD7C22"/>
    <w:rsid w:val="00CD7CEF"/>
    <w:rsid w:val="00CD7D84"/>
    <w:rsid w:val="00CE0119"/>
    <w:rsid w:val="00CE01B2"/>
    <w:rsid w:val="00CE047A"/>
    <w:rsid w:val="00CE0B9C"/>
    <w:rsid w:val="00CE0C7F"/>
    <w:rsid w:val="00CE0D57"/>
    <w:rsid w:val="00CE11F2"/>
    <w:rsid w:val="00CE130B"/>
    <w:rsid w:val="00CE13CB"/>
    <w:rsid w:val="00CE1509"/>
    <w:rsid w:val="00CE1620"/>
    <w:rsid w:val="00CE17A0"/>
    <w:rsid w:val="00CE19B0"/>
    <w:rsid w:val="00CE1BF7"/>
    <w:rsid w:val="00CE1C4C"/>
    <w:rsid w:val="00CE1ED6"/>
    <w:rsid w:val="00CE21EF"/>
    <w:rsid w:val="00CE2218"/>
    <w:rsid w:val="00CE229A"/>
    <w:rsid w:val="00CE2510"/>
    <w:rsid w:val="00CE263E"/>
    <w:rsid w:val="00CE2986"/>
    <w:rsid w:val="00CE2AD8"/>
    <w:rsid w:val="00CE2BBF"/>
    <w:rsid w:val="00CE2ED0"/>
    <w:rsid w:val="00CE303A"/>
    <w:rsid w:val="00CE3293"/>
    <w:rsid w:val="00CE32AF"/>
    <w:rsid w:val="00CE35EC"/>
    <w:rsid w:val="00CE3747"/>
    <w:rsid w:val="00CE382D"/>
    <w:rsid w:val="00CE3A9A"/>
    <w:rsid w:val="00CE3DCA"/>
    <w:rsid w:val="00CE45CD"/>
    <w:rsid w:val="00CE484E"/>
    <w:rsid w:val="00CE48D0"/>
    <w:rsid w:val="00CE4B5F"/>
    <w:rsid w:val="00CE4BEB"/>
    <w:rsid w:val="00CE51C2"/>
    <w:rsid w:val="00CE552D"/>
    <w:rsid w:val="00CE5D50"/>
    <w:rsid w:val="00CE5DFC"/>
    <w:rsid w:val="00CE5FA7"/>
    <w:rsid w:val="00CE637D"/>
    <w:rsid w:val="00CE6442"/>
    <w:rsid w:val="00CE696E"/>
    <w:rsid w:val="00CE70C6"/>
    <w:rsid w:val="00CE7129"/>
    <w:rsid w:val="00CE72FF"/>
    <w:rsid w:val="00CE752D"/>
    <w:rsid w:val="00CE755B"/>
    <w:rsid w:val="00CE757A"/>
    <w:rsid w:val="00CE7581"/>
    <w:rsid w:val="00CE79C1"/>
    <w:rsid w:val="00CE7EEA"/>
    <w:rsid w:val="00CF044F"/>
    <w:rsid w:val="00CF0470"/>
    <w:rsid w:val="00CF07B9"/>
    <w:rsid w:val="00CF08DE"/>
    <w:rsid w:val="00CF0C69"/>
    <w:rsid w:val="00CF0CA5"/>
    <w:rsid w:val="00CF0D08"/>
    <w:rsid w:val="00CF0D1D"/>
    <w:rsid w:val="00CF0E53"/>
    <w:rsid w:val="00CF1A20"/>
    <w:rsid w:val="00CF1BFA"/>
    <w:rsid w:val="00CF1F1D"/>
    <w:rsid w:val="00CF1F71"/>
    <w:rsid w:val="00CF202D"/>
    <w:rsid w:val="00CF2038"/>
    <w:rsid w:val="00CF22D6"/>
    <w:rsid w:val="00CF23DD"/>
    <w:rsid w:val="00CF252F"/>
    <w:rsid w:val="00CF2659"/>
    <w:rsid w:val="00CF270E"/>
    <w:rsid w:val="00CF29BC"/>
    <w:rsid w:val="00CF2AAF"/>
    <w:rsid w:val="00CF2D1D"/>
    <w:rsid w:val="00CF2DF2"/>
    <w:rsid w:val="00CF2E61"/>
    <w:rsid w:val="00CF31A1"/>
    <w:rsid w:val="00CF39F8"/>
    <w:rsid w:val="00CF3D5E"/>
    <w:rsid w:val="00CF41CA"/>
    <w:rsid w:val="00CF42E2"/>
    <w:rsid w:val="00CF45CF"/>
    <w:rsid w:val="00CF4927"/>
    <w:rsid w:val="00CF495C"/>
    <w:rsid w:val="00CF49A0"/>
    <w:rsid w:val="00CF4AD1"/>
    <w:rsid w:val="00CF4BB4"/>
    <w:rsid w:val="00CF5267"/>
    <w:rsid w:val="00CF569C"/>
    <w:rsid w:val="00CF5817"/>
    <w:rsid w:val="00CF588F"/>
    <w:rsid w:val="00CF6065"/>
    <w:rsid w:val="00CF610F"/>
    <w:rsid w:val="00CF61AB"/>
    <w:rsid w:val="00CF64FC"/>
    <w:rsid w:val="00CF6874"/>
    <w:rsid w:val="00CF6974"/>
    <w:rsid w:val="00CF6C57"/>
    <w:rsid w:val="00CF6F0A"/>
    <w:rsid w:val="00CF70A8"/>
    <w:rsid w:val="00CF7238"/>
    <w:rsid w:val="00CF739B"/>
    <w:rsid w:val="00CF749F"/>
    <w:rsid w:val="00CF77A2"/>
    <w:rsid w:val="00CF7E51"/>
    <w:rsid w:val="00CF7FE2"/>
    <w:rsid w:val="00D00178"/>
    <w:rsid w:val="00D001CE"/>
    <w:rsid w:val="00D00612"/>
    <w:rsid w:val="00D006FB"/>
    <w:rsid w:val="00D008E1"/>
    <w:rsid w:val="00D009EF"/>
    <w:rsid w:val="00D00C08"/>
    <w:rsid w:val="00D00E8D"/>
    <w:rsid w:val="00D0149E"/>
    <w:rsid w:val="00D0151A"/>
    <w:rsid w:val="00D01EE6"/>
    <w:rsid w:val="00D021D9"/>
    <w:rsid w:val="00D022BA"/>
    <w:rsid w:val="00D02CAE"/>
    <w:rsid w:val="00D02D44"/>
    <w:rsid w:val="00D0320B"/>
    <w:rsid w:val="00D035C1"/>
    <w:rsid w:val="00D0387C"/>
    <w:rsid w:val="00D03B88"/>
    <w:rsid w:val="00D03DDD"/>
    <w:rsid w:val="00D03EF2"/>
    <w:rsid w:val="00D042BB"/>
    <w:rsid w:val="00D044F0"/>
    <w:rsid w:val="00D04A41"/>
    <w:rsid w:val="00D04A9E"/>
    <w:rsid w:val="00D04AA5"/>
    <w:rsid w:val="00D04B8B"/>
    <w:rsid w:val="00D04E7E"/>
    <w:rsid w:val="00D04EA3"/>
    <w:rsid w:val="00D04FAA"/>
    <w:rsid w:val="00D05235"/>
    <w:rsid w:val="00D05278"/>
    <w:rsid w:val="00D05374"/>
    <w:rsid w:val="00D054D6"/>
    <w:rsid w:val="00D05A38"/>
    <w:rsid w:val="00D05BF9"/>
    <w:rsid w:val="00D05C5B"/>
    <w:rsid w:val="00D05DF5"/>
    <w:rsid w:val="00D05E0E"/>
    <w:rsid w:val="00D05E0F"/>
    <w:rsid w:val="00D05FA8"/>
    <w:rsid w:val="00D06021"/>
    <w:rsid w:val="00D060D1"/>
    <w:rsid w:val="00D0614E"/>
    <w:rsid w:val="00D0626A"/>
    <w:rsid w:val="00D06303"/>
    <w:rsid w:val="00D06BF8"/>
    <w:rsid w:val="00D073A1"/>
    <w:rsid w:val="00D07573"/>
    <w:rsid w:val="00D07A63"/>
    <w:rsid w:val="00D07B32"/>
    <w:rsid w:val="00D07C05"/>
    <w:rsid w:val="00D103AE"/>
    <w:rsid w:val="00D1044C"/>
    <w:rsid w:val="00D10475"/>
    <w:rsid w:val="00D1069F"/>
    <w:rsid w:val="00D1076E"/>
    <w:rsid w:val="00D10A32"/>
    <w:rsid w:val="00D11718"/>
    <w:rsid w:val="00D119D2"/>
    <w:rsid w:val="00D11B10"/>
    <w:rsid w:val="00D11B9C"/>
    <w:rsid w:val="00D11C62"/>
    <w:rsid w:val="00D128DD"/>
    <w:rsid w:val="00D13026"/>
    <w:rsid w:val="00D13396"/>
    <w:rsid w:val="00D13719"/>
    <w:rsid w:val="00D13969"/>
    <w:rsid w:val="00D13B3A"/>
    <w:rsid w:val="00D13E93"/>
    <w:rsid w:val="00D13F71"/>
    <w:rsid w:val="00D14285"/>
    <w:rsid w:val="00D142CF"/>
    <w:rsid w:val="00D143DB"/>
    <w:rsid w:val="00D145D8"/>
    <w:rsid w:val="00D14CA4"/>
    <w:rsid w:val="00D14F2E"/>
    <w:rsid w:val="00D14FFE"/>
    <w:rsid w:val="00D15139"/>
    <w:rsid w:val="00D154D3"/>
    <w:rsid w:val="00D15EA7"/>
    <w:rsid w:val="00D16137"/>
    <w:rsid w:val="00D1620F"/>
    <w:rsid w:val="00D16235"/>
    <w:rsid w:val="00D162AC"/>
    <w:rsid w:val="00D164D9"/>
    <w:rsid w:val="00D16648"/>
    <w:rsid w:val="00D168E0"/>
    <w:rsid w:val="00D16A21"/>
    <w:rsid w:val="00D16B1E"/>
    <w:rsid w:val="00D16EC7"/>
    <w:rsid w:val="00D170DE"/>
    <w:rsid w:val="00D17389"/>
    <w:rsid w:val="00D17438"/>
    <w:rsid w:val="00D1752A"/>
    <w:rsid w:val="00D17C3C"/>
    <w:rsid w:val="00D17CD2"/>
    <w:rsid w:val="00D17DC4"/>
    <w:rsid w:val="00D20041"/>
    <w:rsid w:val="00D20327"/>
    <w:rsid w:val="00D20380"/>
    <w:rsid w:val="00D20417"/>
    <w:rsid w:val="00D20441"/>
    <w:rsid w:val="00D2047E"/>
    <w:rsid w:val="00D209EE"/>
    <w:rsid w:val="00D21520"/>
    <w:rsid w:val="00D21A8B"/>
    <w:rsid w:val="00D21DF5"/>
    <w:rsid w:val="00D21E23"/>
    <w:rsid w:val="00D21F36"/>
    <w:rsid w:val="00D225CF"/>
    <w:rsid w:val="00D2295B"/>
    <w:rsid w:val="00D2296F"/>
    <w:rsid w:val="00D22A57"/>
    <w:rsid w:val="00D22B1D"/>
    <w:rsid w:val="00D22BB9"/>
    <w:rsid w:val="00D22DC8"/>
    <w:rsid w:val="00D23308"/>
    <w:rsid w:val="00D233DF"/>
    <w:rsid w:val="00D23584"/>
    <w:rsid w:val="00D235C4"/>
    <w:rsid w:val="00D236E1"/>
    <w:rsid w:val="00D23AE0"/>
    <w:rsid w:val="00D23B3A"/>
    <w:rsid w:val="00D23BB5"/>
    <w:rsid w:val="00D23BEA"/>
    <w:rsid w:val="00D24225"/>
    <w:rsid w:val="00D24343"/>
    <w:rsid w:val="00D246E7"/>
    <w:rsid w:val="00D24833"/>
    <w:rsid w:val="00D24AE3"/>
    <w:rsid w:val="00D24BE3"/>
    <w:rsid w:val="00D25176"/>
    <w:rsid w:val="00D25661"/>
    <w:rsid w:val="00D25B91"/>
    <w:rsid w:val="00D25DA8"/>
    <w:rsid w:val="00D25EBE"/>
    <w:rsid w:val="00D263AF"/>
    <w:rsid w:val="00D264B9"/>
    <w:rsid w:val="00D2678F"/>
    <w:rsid w:val="00D26856"/>
    <w:rsid w:val="00D268CB"/>
    <w:rsid w:val="00D26949"/>
    <w:rsid w:val="00D26AA5"/>
    <w:rsid w:val="00D26ABB"/>
    <w:rsid w:val="00D26DF4"/>
    <w:rsid w:val="00D26E23"/>
    <w:rsid w:val="00D26E8D"/>
    <w:rsid w:val="00D270DC"/>
    <w:rsid w:val="00D2710F"/>
    <w:rsid w:val="00D27A40"/>
    <w:rsid w:val="00D27BF3"/>
    <w:rsid w:val="00D27D0F"/>
    <w:rsid w:val="00D30137"/>
    <w:rsid w:val="00D305C4"/>
    <w:rsid w:val="00D30670"/>
    <w:rsid w:val="00D306DC"/>
    <w:rsid w:val="00D3071E"/>
    <w:rsid w:val="00D3074C"/>
    <w:rsid w:val="00D308C6"/>
    <w:rsid w:val="00D30BEF"/>
    <w:rsid w:val="00D30EC3"/>
    <w:rsid w:val="00D30EDA"/>
    <w:rsid w:val="00D312F9"/>
    <w:rsid w:val="00D314E8"/>
    <w:rsid w:val="00D314ED"/>
    <w:rsid w:val="00D3164E"/>
    <w:rsid w:val="00D31695"/>
    <w:rsid w:val="00D31A26"/>
    <w:rsid w:val="00D321B3"/>
    <w:rsid w:val="00D322CE"/>
    <w:rsid w:val="00D32586"/>
    <w:rsid w:val="00D32881"/>
    <w:rsid w:val="00D3288C"/>
    <w:rsid w:val="00D32D76"/>
    <w:rsid w:val="00D32D88"/>
    <w:rsid w:val="00D3300A"/>
    <w:rsid w:val="00D331EC"/>
    <w:rsid w:val="00D33313"/>
    <w:rsid w:val="00D335FF"/>
    <w:rsid w:val="00D338C7"/>
    <w:rsid w:val="00D33C10"/>
    <w:rsid w:val="00D33CDA"/>
    <w:rsid w:val="00D33D23"/>
    <w:rsid w:val="00D33F6E"/>
    <w:rsid w:val="00D34002"/>
    <w:rsid w:val="00D3441E"/>
    <w:rsid w:val="00D3461E"/>
    <w:rsid w:val="00D34D32"/>
    <w:rsid w:val="00D34F14"/>
    <w:rsid w:val="00D35085"/>
    <w:rsid w:val="00D35173"/>
    <w:rsid w:val="00D351EC"/>
    <w:rsid w:val="00D3554A"/>
    <w:rsid w:val="00D35A1C"/>
    <w:rsid w:val="00D35EDB"/>
    <w:rsid w:val="00D36094"/>
    <w:rsid w:val="00D3616E"/>
    <w:rsid w:val="00D3648B"/>
    <w:rsid w:val="00D3658F"/>
    <w:rsid w:val="00D3693A"/>
    <w:rsid w:val="00D36DB4"/>
    <w:rsid w:val="00D36DE3"/>
    <w:rsid w:val="00D36E76"/>
    <w:rsid w:val="00D37023"/>
    <w:rsid w:val="00D37351"/>
    <w:rsid w:val="00D37396"/>
    <w:rsid w:val="00D37791"/>
    <w:rsid w:val="00D37891"/>
    <w:rsid w:val="00D37ED7"/>
    <w:rsid w:val="00D4009B"/>
    <w:rsid w:val="00D403DB"/>
    <w:rsid w:val="00D404A0"/>
    <w:rsid w:val="00D4065F"/>
    <w:rsid w:val="00D40723"/>
    <w:rsid w:val="00D4121F"/>
    <w:rsid w:val="00D415E4"/>
    <w:rsid w:val="00D41715"/>
    <w:rsid w:val="00D41A9D"/>
    <w:rsid w:val="00D41D24"/>
    <w:rsid w:val="00D41DC6"/>
    <w:rsid w:val="00D426EA"/>
    <w:rsid w:val="00D428F0"/>
    <w:rsid w:val="00D42B86"/>
    <w:rsid w:val="00D42B8C"/>
    <w:rsid w:val="00D42F40"/>
    <w:rsid w:val="00D43463"/>
    <w:rsid w:val="00D4355E"/>
    <w:rsid w:val="00D43622"/>
    <w:rsid w:val="00D43968"/>
    <w:rsid w:val="00D439E5"/>
    <w:rsid w:val="00D43AC6"/>
    <w:rsid w:val="00D43D36"/>
    <w:rsid w:val="00D43F80"/>
    <w:rsid w:val="00D43F96"/>
    <w:rsid w:val="00D44005"/>
    <w:rsid w:val="00D44483"/>
    <w:rsid w:val="00D4459E"/>
    <w:rsid w:val="00D4460F"/>
    <w:rsid w:val="00D44663"/>
    <w:rsid w:val="00D4470B"/>
    <w:rsid w:val="00D44748"/>
    <w:rsid w:val="00D44D87"/>
    <w:rsid w:val="00D44F65"/>
    <w:rsid w:val="00D450EA"/>
    <w:rsid w:val="00D451CB"/>
    <w:rsid w:val="00D4541E"/>
    <w:rsid w:val="00D455C7"/>
    <w:rsid w:val="00D459F5"/>
    <w:rsid w:val="00D45B81"/>
    <w:rsid w:val="00D45D6C"/>
    <w:rsid w:val="00D46779"/>
    <w:rsid w:val="00D4693E"/>
    <w:rsid w:val="00D46D07"/>
    <w:rsid w:val="00D46DC2"/>
    <w:rsid w:val="00D4737F"/>
    <w:rsid w:val="00D476D8"/>
    <w:rsid w:val="00D479D0"/>
    <w:rsid w:val="00D47AE5"/>
    <w:rsid w:val="00D47D89"/>
    <w:rsid w:val="00D47FD5"/>
    <w:rsid w:val="00D5005C"/>
    <w:rsid w:val="00D50176"/>
    <w:rsid w:val="00D501D7"/>
    <w:rsid w:val="00D50321"/>
    <w:rsid w:val="00D5047D"/>
    <w:rsid w:val="00D506EB"/>
    <w:rsid w:val="00D50702"/>
    <w:rsid w:val="00D50987"/>
    <w:rsid w:val="00D50A5B"/>
    <w:rsid w:val="00D50C50"/>
    <w:rsid w:val="00D50EF1"/>
    <w:rsid w:val="00D50F61"/>
    <w:rsid w:val="00D514DD"/>
    <w:rsid w:val="00D51587"/>
    <w:rsid w:val="00D51614"/>
    <w:rsid w:val="00D519BE"/>
    <w:rsid w:val="00D51C11"/>
    <w:rsid w:val="00D51DAB"/>
    <w:rsid w:val="00D51DEC"/>
    <w:rsid w:val="00D51FB2"/>
    <w:rsid w:val="00D521F4"/>
    <w:rsid w:val="00D52879"/>
    <w:rsid w:val="00D52A02"/>
    <w:rsid w:val="00D52DE6"/>
    <w:rsid w:val="00D53163"/>
    <w:rsid w:val="00D5376B"/>
    <w:rsid w:val="00D53806"/>
    <w:rsid w:val="00D538B9"/>
    <w:rsid w:val="00D53B0C"/>
    <w:rsid w:val="00D53BDC"/>
    <w:rsid w:val="00D53C8C"/>
    <w:rsid w:val="00D53EFA"/>
    <w:rsid w:val="00D543A3"/>
    <w:rsid w:val="00D54441"/>
    <w:rsid w:val="00D5459F"/>
    <w:rsid w:val="00D54B18"/>
    <w:rsid w:val="00D54BF0"/>
    <w:rsid w:val="00D54C72"/>
    <w:rsid w:val="00D54E04"/>
    <w:rsid w:val="00D54EA4"/>
    <w:rsid w:val="00D54EC1"/>
    <w:rsid w:val="00D55261"/>
    <w:rsid w:val="00D55336"/>
    <w:rsid w:val="00D555D0"/>
    <w:rsid w:val="00D557C9"/>
    <w:rsid w:val="00D55A1F"/>
    <w:rsid w:val="00D55B69"/>
    <w:rsid w:val="00D55C49"/>
    <w:rsid w:val="00D55D49"/>
    <w:rsid w:val="00D55D82"/>
    <w:rsid w:val="00D56177"/>
    <w:rsid w:val="00D563A7"/>
    <w:rsid w:val="00D564E0"/>
    <w:rsid w:val="00D56713"/>
    <w:rsid w:val="00D56754"/>
    <w:rsid w:val="00D56B69"/>
    <w:rsid w:val="00D56BE2"/>
    <w:rsid w:val="00D56DDC"/>
    <w:rsid w:val="00D56FD0"/>
    <w:rsid w:val="00D575DC"/>
    <w:rsid w:val="00D57D49"/>
    <w:rsid w:val="00D600B6"/>
    <w:rsid w:val="00D602D6"/>
    <w:rsid w:val="00D60690"/>
    <w:rsid w:val="00D608DC"/>
    <w:rsid w:val="00D609E1"/>
    <w:rsid w:val="00D60CC8"/>
    <w:rsid w:val="00D60DF8"/>
    <w:rsid w:val="00D61024"/>
    <w:rsid w:val="00D610EF"/>
    <w:rsid w:val="00D61872"/>
    <w:rsid w:val="00D619C9"/>
    <w:rsid w:val="00D61BCD"/>
    <w:rsid w:val="00D62297"/>
    <w:rsid w:val="00D623E5"/>
    <w:rsid w:val="00D62533"/>
    <w:rsid w:val="00D6278E"/>
    <w:rsid w:val="00D62B24"/>
    <w:rsid w:val="00D62F82"/>
    <w:rsid w:val="00D633AB"/>
    <w:rsid w:val="00D6369A"/>
    <w:rsid w:val="00D637BA"/>
    <w:rsid w:val="00D63AC5"/>
    <w:rsid w:val="00D63C3D"/>
    <w:rsid w:val="00D63E53"/>
    <w:rsid w:val="00D640DB"/>
    <w:rsid w:val="00D648DD"/>
    <w:rsid w:val="00D64AE6"/>
    <w:rsid w:val="00D64BEA"/>
    <w:rsid w:val="00D64CC4"/>
    <w:rsid w:val="00D64D25"/>
    <w:rsid w:val="00D64F1B"/>
    <w:rsid w:val="00D6501B"/>
    <w:rsid w:val="00D6506D"/>
    <w:rsid w:val="00D65151"/>
    <w:rsid w:val="00D653F5"/>
    <w:rsid w:val="00D65FD8"/>
    <w:rsid w:val="00D66185"/>
    <w:rsid w:val="00D66189"/>
    <w:rsid w:val="00D664B6"/>
    <w:rsid w:val="00D6686B"/>
    <w:rsid w:val="00D66D37"/>
    <w:rsid w:val="00D66DE7"/>
    <w:rsid w:val="00D670B9"/>
    <w:rsid w:val="00D6753A"/>
    <w:rsid w:val="00D67637"/>
    <w:rsid w:val="00D67F33"/>
    <w:rsid w:val="00D70030"/>
    <w:rsid w:val="00D70345"/>
    <w:rsid w:val="00D703F6"/>
    <w:rsid w:val="00D70527"/>
    <w:rsid w:val="00D707E9"/>
    <w:rsid w:val="00D70953"/>
    <w:rsid w:val="00D70BEB"/>
    <w:rsid w:val="00D70C6D"/>
    <w:rsid w:val="00D71733"/>
    <w:rsid w:val="00D717F5"/>
    <w:rsid w:val="00D71911"/>
    <w:rsid w:val="00D71933"/>
    <w:rsid w:val="00D71BCC"/>
    <w:rsid w:val="00D71D2B"/>
    <w:rsid w:val="00D723B6"/>
    <w:rsid w:val="00D7256E"/>
    <w:rsid w:val="00D725A3"/>
    <w:rsid w:val="00D72B10"/>
    <w:rsid w:val="00D72F68"/>
    <w:rsid w:val="00D7328F"/>
    <w:rsid w:val="00D73681"/>
    <w:rsid w:val="00D736E3"/>
    <w:rsid w:val="00D7376F"/>
    <w:rsid w:val="00D73903"/>
    <w:rsid w:val="00D73928"/>
    <w:rsid w:val="00D739F1"/>
    <w:rsid w:val="00D743C8"/>
    <w:rsid w:val="00D7447E"/>
    <w:rsid w:val="00D759E7"/>
    <w:rsid w:val="00D75DB4"/>
    <w:rsid w:val="00D75E68"/>
    <w:rsid w:val="00D76084"/>
    <w:rsid w:val="00D76670"/>
    <w:rsid w:val="00D766C9"/>
    <w:rsid w:val="00D76C48"/>
    <w:rsid w:val="00D76D35"/>
    <w:rsid w:val="00D76DEA"/>
    <w:rsid w:val="00D76E63"/>
    <w:rsid w:val="00D76ECC"/>
    <w:rsid w:val="00D771C3"/>
    <w:rsid w:val="00D771E3"/>
    <w:rsid w:val="00D77213"/>
    <w:rsid w:val="00D77773"/>
    <w:rsid w:val="00D77B82"/>
    <w:rsid w:val="00D8005B"/>
    <w:rsid w:val="00D80899"/>
    <w:rsid w:val="00D80D11"/>
    <w:rsid w:val="00D80F80"/>
    <w:rsid w:val="00D8145C"/>
    <w:rsid w:val="00D815C1"/>
    <w:rsid w:val="00D81A2F"/>
    <w:rsid w:val="00D8274B"/>
    <w:rsid w:val="00D83327"/>
    <w:rsid w:val="00D83337"/>
    <w:rsid w:val="00D83903"/>
    <w:rsid w:val="00D83B52"/>
    <w:rsid w:val="00D83D28"/>
    <w:rsid w:val="00D83E03"/>
    <w:rsid w:val="00D84024"/>
    <w:rsid w:val="00D84180"/>
    <w:rsid w:val="00D847A7"/>
    <w:rsid w:val="00D84A77"/>
    <w:rsid w:val="00D85008"/>
    <w:rsid w:val="00D850B0"/>
    <w:rsid w:val="00D851E3"/>
    <w:rsid w:val="00D855AA"/>
    <w:rsid w:val="00D8569B"/>
    <w:rsid w:val="00D857CD"/>
    <w:rsid w:val="00D85900"/>
    <w:rsid w:val="00D85ABF"/>
    <w:rsid w:val="00D85C90"/>
    <w:rsid w:val="00D86235"/>
    <w:rsid w:val="00D862CD"/>
    <w:rsid w:val="00D8672D"/>
    <w:rsid w:val="00D86861"/>
    <w:rsid w:val="00D86994"/>
    <w:rsid w:val="00D86B05"/>
    <w:rsid w:val="00D86E45"/>
    <w:rsid w:val="00D86F62"/>
    <w:rsid w:val="00D86FE9"/>
    <w:rsid w:val="00D870ED"/>
    <w:rsid w:val="00D87535"/>
    <w:rsid w:val="00D876B3"/>
    <w:rsid w:val="00D879B4"/>
    <w:rsid w:val="00D87CA7"/>
    <w:rsid w:val="00D90605"/>
    <w:rsid w:val="00D907B1"/>
    <w:rsid w:val="00D908C4"/>
    <w:rsid w:val="00D90B5A"/>
    <w:rsid w:val="00D90FD6"/>
    <w:rsid w:val="00D913CB"/>
    <w:rsid w:val="00D913E4"/>
    <w:rsid w:val="00D91569"/>
    <w:rsid w:val="00D91CED"/>
    <w:rsid w:val="00D91EA9"/>
    <w:rsid w:val="00D920F3"/>
    <w:rsid w:val="00D92108"/>
    <w:rsid w:val="00D921E1"/>
    <w:rsid w:val="00D92243"/>
    <w:rsid w:val="00D9230D"/>
    <w:rsid w:val="00D92340"/>
    <w:rsid w:val="00D929BA"/>
    <w:rsid w:val="00D931B1"/>
    <w:rsid w:val="00D93408"/>
    <w:rsid w:val="00D93459"/>
    <w:rsid w:val="00D938BF"/>
    <w:rsid w:val="00D93A05"/>
    <w:rsid w:val="00D93DA4"/>
    <w:rsid w:val="00D941E6"/>
    <w:rsid w:val="00D94572"/>
    <w:rsid w:val="00D948AB"/>
    <w:rsid w:val="00D94CE9"/>
    <w:rsid w:val="00D95451"/>
    <w:rsid w:val="00D959E8"/>
    <w:rsid w:val="00D96192"/>
    <w:rsid w:val="00D965BF"/>
    <w:rsid w:val="00D96608"/>
    <w:rsid w:val="00D967BC"/>
    <w:rsid w:val="00D969C8"/>
    <w:rsid w:val="00D96C2E"/>
    <w:rsid w:val="00D96EEC"/>
    <w:rsid w:val="00D97282"/>
    <w:rsid w:val="00D97329"/>
    <w:rsid w:val="00D9732C"/>
    <w:rsid w:val="00D979A3"/>
    <w:rsid w:val="00D97AA9"/>
    <w:rsid w:val="00D97CC7"/>
    <w:rsid w:val="00D97EA3"/>
    <w:rsid w:val="00DA0800"/>
    <w:rsid w:val="00DA12EC"/>
    <w:rsid w:val="00DA13B8"/>
    <w:rsid w:val="00DA143B"/>
    <w:rsid w:val="00DA1822"/>
    <w:rsid w:val="00DA1954"/>
    <w:rsid w:val="00DA1B72"/>
    <w:rsid w:val="00DA1D52"/>
    <w:rsid w:val="00DA249B"/>
    <w:rsid w:val="00DA24A3"/>
    <w:rsid w:val="00DA2508"/>
    <w:rsid w:val="00DA2669"/>
    <w:rsid w:val="00DA275A"/>
    <w:rsid w:val="00DA2B22"/>
    <w:rsid w:val="00DA2CD7"/>
    <w:rsid w:val="00DA2D90"/>
    <w:rsid w:val="00DA31A5"/>
    <w:rsid w:val="00DA349F"/>
    <w:rsid w:val="00DA3823"/>
    <w:rsid w:val="00DA3AE1"/>
    <w:rsid w:val="00DA3B8F"/>
    <w:rsid w:val="00DA3D63"/>
    <w:rsid w:val="00DA3E24"/>
    <w:rsid w:val="00DA41D0"/>
    <w:rsid w:val="00DA42BB"/>
    <w:rsid w:val="00DA449A"/>
    <w:rsid w:val="00DA4BCE"/>
    <w:rsid w:val="00DA4C23"/>
    <w:rsid w:val="00DA502F"/>
    <w:rsid w:val="00DA52B4"/>
    <w:rsid w:val="00DA538C"/>
    <w:rsid w:val="00DA5759"/>
    <w:rsid w:val="00DA5966"/>
    <w:rsid w:val="00DA5BBF"/>
    <w:rsid w:val="00DA6354"/>
    <w:rsid w:val="00DA662F"/>
    <w:rsid w:val="00DA6A6E"/>
    <w:rsid w:val="00DA6EF4"/>
    <w:rsid w:val="00DA6FB6"/>
    <w:rsid w:val="00DA70C1"/>
    <w:rsid w:val="00DA7157"/>
    <w:rsid w:val="00DA7160"/>
    <w:rsid w:val="00DA7246"/>
    <w:rsid w:val="00DA72F4"/>
    <w:rsid w:val="00DA773B"/>
    <w:rsid w:val="00DA773C"/>
    <w:rsid w:val="00DA7C8A"/>
    <w:rsid w:val="00DA7FA5"/>
    <w:rsid w:val="00DB0062"/>
    <w:rsid w:val="00DB00EB"/>
    <w:rsid w:val="00DB0903"/>
    <w:rsid w:val="00DB09A0"/>
    <w:rsid w:val="00DB0E2D"/>
    <w:rsid w:val="00DB1199"/>
    <w:rsid w:val="00DB169A"/>
    <w:rsid w:val="00DB18C6"/>
    <w:rsid w:val="00DB18CA"/>
    <w:rsid w:val="00DB19AB"/>
    <w:rsid w:val="00DB1C77"/>
    <w:rsid w:val="00DB1E79"/>
    <w:rsid w:val="00DB263E"/>
    <w:rsid w:val="00DB2ACB"/>
    <w:rsid w:val="00DB2B53"/>
    <w:rsid w:val="00DB2B95"/>
    <w:rsid w:val="00DB2BF5"/>
    <w:rsid w:val="00DB2CE9"/>
    <w:rsid w:val="00DB3122"/>
    <w:rsid w:val="00DB31A1"/>
    <w:rsid w:val="00DB3C95"/>
    <w:rsid w:val="00DB4165"/>
    <w:rsid w:val="00DB41E1"/>
    <w:rsid w:val="00DB438F"/>
    <w:rsid w:val="00DB4632"/>
    <w:rsid w:val="00DB4BBE"/>
    <w:rsid w:val="00DB4FF4"/>
    <w:rsid w:val="00DB53D8"/>
    <w:rsid w:val="00DB5660"/>
    <w:rsid w:val="00DB5B01"/>
    <w:rsid w:val="00DB6318"/>
    <w:rsid w:val="00DB6CAD"/>
    <w:rsid w:val="00DB6F1F"/>
    <w:rsid w:val="00DB6FEE"/>
    <w:rsid w:val="00DB773A"/>
    <w:rsid w:val="00DB7831"/>
    <w:rsid w:val="00DB79BB"/>
    <w:rsid w:val="00DB79D0"/>
    <w:rsid w:val="00DB79D4"/>
    <w:rsid w:val="00DB7AEB"/>
    <w:rsid w:val="00DB7E14"/>
    <w:rsid w:val="00DC0884"/>
    <w:rsid w:val="00DC0A3C"/>
    <w:rsid w:val="00DC0AF4"/>
    <w:rsid w:val="00DC0B90"/>
    <w:rsid w:val="00DC1096"/>
    <w:rsid w:val="00DC10BE"/>
    <w:rsid w:val="00DC111A"/>
    <w:rsid w:val="00DC140A"/>
    <w:rsid w:val="00DC145A"/>
    <w:rsid w:val="00DC1962"/>
    <w:rsid w:val="00DC1CFA"/>
    <w:rsid w:val="00DC1E5D"/>
    <w:rsid w:val="00DC21ED"/>
    <w:rsid w:val="00DC2D7F"/>
    <w:rsid w:val="00DC2E3D"/>
    <w:rsid w:val="00DC2EE6"/>
    <w:rsid w:val="00DC3574"/>
    <w:rsid w:val="00DC36CD"/>
    <w:rsid w:val="00DC3E82"/>
    <w:rsid w:val="00DC401F"/>
    <w:rsid w:val="00DC4133"/>
    <w:rsid w:val="00DC4439"/>
    <w:rsid w:val="00DC44F2"/>
    <w:rsid w:val="00DC4610"/>
    <w:rsid w:val="00DC4852"/>
    <w:rsid w:val="00DC5086"/>
    <w:rsid w:val="00DC54FB"/>
    <w:rsid w:val="00DC55EC"/>
    <w:rsid w:val="00DC5CDB"/>
    <w:rsid w:val="00DC609C"/>
    <w:rsid w:val="00DC61BC"/>
    <w:rsid w:val="00DC6476"/>
    <w:rsid w:val="00DC6782"/>
    <w:rsid w:val="00DC6D69"/>
    <w:rsid w:val="00DC6D8B"/>
    <w:rsid w:val="00DC6DED"/>
    <w:rsid w:val="00DC6EAA"/>
    <w:rsid w:val="00DC6F70"/>
    <w:rsid w:val="00DC7133"/>
    <w:rsid w:val="00DC749C"/>
    <w:rsid w:val="00DC78DA"/>
    <w:rsid w:val="00DC7F3B"/>
    <w:rsid w:val="00DD0075"/>
    <w:rsid w:val="00DD0E4E"/>
    <w:rsid w:val="00DD0FD6"/>
    <w:rsid w:val="00DD1348"/>
    <w:rsid w:val="00DD1994"/>
    <w:rsid w:val="00DD1DD2"/>
    <w:rsid w:val="00DD1F10"/>
    <w:rsid w:val="00DD242E"/>
    <w:rsid w:val="00DD2575"/>
    <w:rsid w:val="00DD28D0"/>
    <w:rsid w:val="00DD2B71"/>
    <w:rsid w:val="00DD2CC5"/>
    <w:rsid w:val="00DD2E84"/>
    <w:rsid w:val="00DD2EA6"/>
    <w:rsid w:val="00DD2F83"/>
    <w:rsid w:val="00DD31E2"/>
    <w:rsid w:val="00DD3882"/>
    <w:rsid w:val="00DD390C"/>
    <w:rsid w:val="00DD3B2B"/>
    <w:rsid w:val="00DD3D6D"/>
    <w:rsid w:val="00DD3DB8"/>
    <w:rsid w:val="00DD3E0A"/>
    <w:rsid w:val="00DD43E0"/>
    <w:rsid w:val="00DD48E8"/>
    <w:rsid w:val="00DD4929"/>
    <w:rsid w:val="00DD4B43"/>
    <w:rsid w:val="00DD4E3A"/>
    <w:rsid w:val="00DD4EC8"/>
    <w:rsid w:val="00DD4F26"/>
    <w:rsid w:val="00DD4F32"/>
    <w:rsid w:val="00DD5165"/>
    <w:rsid w:val="00DD52DD"/>
    <w:rsid w:val="00DD53A3"/>
    <w:rsid w:val="00DD5C37"/>
    <w:rsid w:val="00DD5E1B"/>
    <w:rsid w:val="00DD5FC1"/>
    <w:rsid w:val="00DD618F"/>
    <w:rsid w:val="00DD61A2"/>
    <w:rsid w:val="00DD690E"/>
    <w:rsid w:val="00DD6931"/>
    <w:rsid w:val="00DD69BA"/>
    <w:rsid w:val="00DD69FA"/>
    <w:rsid w:val="00DD6DA5"/>
    <w:rsid w:val="00DD6E4F"/>
    <w:rsid w:val="00DD7396"/>
    <w:rsid w:val="00DD79B2"/>
    <w:rsid w:val="00DD79E4"/>
    <w:rsid w:val="00DD7F2A"/>
    <w:rsid w:val="00DE0242"/>
    <w:rsid w:val="00DE04A6"/>
    <w:rsid w:val="00DE05BD"/>
    <w:rsid w:val="00DE06D5"/>
    <w:rsid w:val="00DE07F4"/>
    <w:rsid w:val="00DE0D35"/>
    <w:rsid w:val="00DE0D5F"/>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E7"/>
    <w:rsid w:val="00DE3ABB"/>
    <w:rsid w:val="00DE3BDA"/>
    <w:rsid w:val="00DE3CD7"/>
    <w:rsid w:val="00DE3F55"/>
    <w:rsid w:val="00DE421C"/>
    <w:rsid w:val="00DE4521"/>
    <w:rsid w:val="00DE4576"/>
    <w:rsid w:val="00DE4923"/>
    <w:rsid w:val="00DE4B61"/>
    <w:rsid w:val="00DE4C5A"/>
    <w:rsid w:val="00DE4CBC"/>
    <w:rsid w:val="00DE507C"/>
    <w:rsid w:val="00DE50EF"/>
    <w:rsid w:val="00DE51CA"/>
    <w:rsid w:val="00DE5247"/>
    <w:rsid w:val="00DE53CA"/>
    <w:rsid w:val="00DE55D0"/>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C83"/>
    <w:rsid w:val="00DE6EC8"/>
    <w:rsid w:val="00DE7213"/>
    <w:rsid w:val="00DE757F"/>
    <w:rsid w:val="00DE7824"/>
    <w:rsid w:val="00DE7936"/>
    <w:rsid w:val="00DE795B"/>
    <w:rsid w:val="00DE7CBC"/>
    <w:rsid w:val="00DF0240"/>
    <w:rsid w:val="00DF0278"/>
    <w:rsid w:val="00DF04CF"/>
    <w:rsid w:val="00DF0518"/>
    <w:rsid w:val="00DF0ACB"/>
    <w:rsid w:val="00DF0BD0"/>
    <w:rsid w:val="00DF0F9F"/>
    <w:rsid w:val="00DF10DE"/>
    <w:rsid w:val="00DF1264"/>
    <w:rsid w:val="00DF16B1"/>
    <w:rsid w:val="00DF174B"/>
    <w:rsid w:val="00DF1848"/>
    <w:rsid w:val="00DF1AB5"/>
    <w:rsid w:val="00DF1E31"/>
    <w:rsid w:val="00DF20EF"/>
    <w:rsid w:val="00DF2C78"/>
    <w:rsid w:val="00DF31CC"/>
    <w:rsid w:val="00DF33CB"/>
    <w:rsid w:val="00DF3664"/>
    <w:rsid w:val="00DF3778"/>
    <w:rsid w:val="00DF3C3D"/>
    <w:rsid w:val="00DF3D1B"/>
    <w:rsid w:val="00DF41FC"/>
    <w:rsid w:val="00DF4437"/>
    <w:rsid w:val="00DF4454"/>
    <w:rsid w:val="00DF49FF"/>
    <w:rsid w:val="00DF4EDD"/>
    <w:rsid w:val="00DF5017"/>
    <w:rsid w:val="00DF5602"/>
    <w:rsid w:val="00DF56B5"/>
    <w:rsid w:val="00DF56ED"/>
    <w:rsid w:val="00DF60CD"/>
    <w:rsid w:val="00DF6203"/>
    <w:rsid w:val="00DF6674"/>
    <w:rsid w:val="00DF67C4"/>
    <w:rsid w:val="00DF6994"/>
    <w:rsid w:val="00DF6A2C"/>
    <w:rsid w:val="00DF6F14"/>
    <w:rsid w:val="00DF7101"/>
    <w:rsid w:val="00DF735A"/>
    <w:rsid w:val="00DF7746"/>
    <w:rsid w:val="00DF799A"/>
    <w:rsid w:val="00DF7D11"/>
    <w:rsid w:val="00DF7E79"/>
    <w:rsid w:val="00DF7F43"/>
    <w:rsid w:val="00E00118"/>
    <w:rsid w:val="00E002F1"/>
    <w:rsid w:val="00E0048B"/>
    <w:rsid w:val="00E00538"/>
    <w:rsid w:val="00E0055E"/>
    <w:rsid w:val="00E005AD"/>
    <w:rsid w:val="00E00991"/>
    <w:rsid w:val="00E00D07"/>
    <w:rsid w:val="00E011AA"/>
    <w:rsid w:val="00E01691"/>
    <w:rsid w:val="00E01716"/>
    <w:rsid w:val="00E0181F"/>
    <w:rsid w:val="00E01BBA"/>
    <w:rsid w:val="00E01C5B"/>
    <w:rsid w:val="00E01EC3"/>
    <w:rsid w:val="00E01EFF"/>
    <w:rsid w:val="00E020C7"/>
    <w:rsid w:val="00E02523"/>
    <w:rsid w:val="00E02549"/>
    <w:rsid w:val="00E02941"/>
    <w:rsid w:val="00E02A32"/>
    <w:rsid w:val="00E02ADB"/>
    <w:rsid w:val="00E02B43"/>
    <w:rsid w:val="00E02E8A"/>
    <w:rsid w:val="00E03059"/>
    <w:rsid w:val="00E03258"/>
    <w:rsid w:val="00E03845"/>
    <w:rsid w:val="00E03913"/>
    <w:rsid w:val="00E04181"/>
    <w:rsid w:val="00E043D5"/>
    <w:rsid w:val="00E046A4"/>
    <w:rsid w:val="00E0489F"/>
    <w:rsid w:val="00E04DF4"/>
    <w:rsid w:val="00E04E0C"/>
    <w:rsid w:val="00E052A1"/>
    <w:rsid w:val="00E0586A"/>
    <w:rsid w:val="00E05877"/>
    <w:rsid w:val="00E05981"/>
    <w:rsid w:val="00E05A4B"/>
    <w:rsid w:val="00E05A8C"/>
    <w:rsid w:val="00E05B1F"/>
    <w:rsid w:val="00E05BBA"/>
    <w:rsid w:val="00E060B8"/>
    <w:rsid w:val="00E06176"/>
    <w:rsid w:val="00E06288"/>
    <w:rsid w:val="00E064CC"/>
    <w:rsid w:val="00E06773"/>
    <w:rsid w:val="00E068A1"/>
    <w:rsid w:val="00E06B47"/>
    <w:rsid w:val="00E06C3F"/>
    <w:rsid w:val="00E06DDF"/>
    <w:rsid w:val="00E06FFF"/>
    <w:rsid w:val="00E071A8"/>
    <w:rsid w:val="00E078FD"/>
    <w:rsid w:val="00E0799C"/>
    <w:rsid w:val="00E07BF4"/>
    <w:rsid w:val="00E07D52"/>
    <w:rsid w:val="00E07DEA"/>
    <w:rsid w:val="00E101BC"/>
    <w:rsid w:val="00E101E5"/>
    <w:rsid w:val="00E104CE"/>
    <w:rsid w:val="00E106B4"/>
    <w:rsid w:val="00E1089A"/>
    <w:rsid w:val="00E11662"/>
    <w:rsid w:val="00E11752"/>
    <w:rsid w:val="00E11FBC"/>
    <w:rsid w:val="00E121A9"/>
    <w:rsid w:val="00E12BD1"/>
    <w:rsid w:val="00E12F93"/>
    <w:rsid w:val="00E1386E"/>
    <w:rsid w:val="00E1395C"/>
    <w:rsid w:val="00E13B92"/>
    <w:rsid w:val="00E13CCB"/>
    <w:rsid w:val="00E13F8A"/>
    <w:rsid w:val="00E14042"/>
    <w:rsid w:val="00E1429A"/>
    <w:rsid w:val="00E14E34"/>
    <w:rsid w:val="00E15194"/>
    <w:rsid w:val="00E153AB"/>
    <w:rsid w:val="00E158C3"/>
    <w:rsid w:val="00E15D94"/>
    <w:rsid w:val="00E16080"/>
    <w:rsid w:val="00E161FA"/>
    <w:rsid w:val="00E16380"/>
    <w:rsid w:val="00E16460"/>
    <w:rsid w:val="00E1684B"/>
    <w:rsid w:val="00E16966"/>
    <w:rsid w:val="00E16AE5"/>
    <w:rsid w:val="00E16FA2"/>
    <w:rsid w:val="00E16FB1"/>
    <w:rsid w:val="00E1736C"/>
    <w:rsid w:val="00E173E1"/>
    <w:rsid w:val="00E17490"/>
    <w:rsid w:val="00E174E9"/>
    <w:rsid w:val="00E1773F"/>
    <w:rsid w:val="00E17761"/>
    <w:rsid w:val="00E179D8"/>
    <w:rsid w:val="00E17BAE"/>
    <w:rsid w:val="00E17BDE"/>
    <w:rsid w:val="00E17BF8"/>
    <w:rsid w:val="00E17D94"/>
    <w:rsid w:val="00E20093"/>
    <w:rsid w:val="00E2023A"/>
    <w:rsid w:val="00E2091B"/>
    <w:rsid w:val="00E20D1A"/>
    <w:rsid w:val="00E20D2C"/>
    <w:rsid w:val="00E20F11"/>
    <w:rsid w:val="00E21606"/>
    <w:rsid w:val="00E21A07"/>
    <w:rsid w:val="00E21CFB"/>
    <w:rsid w:val="00E21E5C"/>
    <w:rsid w:val="00E21EA8"/>
    <w:rsid w:val="00E22336"/>
    <w:rsid w:val="00E225E2"/>
    <w:rsid w:val="00E2282D"/>
    <w:rsid w:val="00E22B51"/>
    <w:rsid w:val="00E23135"/>
    <w:rsid w:val="00E232C4"/>
    <w:rsid w:val="00E23400"/>
    <w:rsid w:val="00E2350C"/>
    <w:rsid w:val="00E23B13"/>
    <w:rsid w:val="00E23CD7"/>
    <w:rsid w:val="00E23DD5"/>
    <w:rsid w:val="00E240E6"/>
    <w:rsid w:val="00E24414"/>
    <w:rsid w:val="00E24493"/>
    <w:rsid w:val="00E245A0"/>
    <w:rsid w:val="00E24D6D"/>
    <w:rsid w:val="00E25398"/>
    <w:rsid w:val="00E25A3B"/>
    <w:rsid w:val="00E25AAC"/>
    <w:rsid w:val="00E25BB6"/>
    <w:rsid w:val="00E25C88"/>
    <w:rsid w:val="00E25E40"/>
    <w:rsid w:val="00E25F20"/>
    <w:rsid w:val="00E25FAC"/>
    <w:rsid w:val="00E26403"/>
    <w:rsid w:val="00E267BA"/>
    <w:rsid w:val="00E26DC6"/>
    <w:rsid w:val="00E26DEF"/>
    <w:rsid w:val="00E27189"/>
    <w:rsid w:val="00E27529"/>
    <w:rsid w:val="00E279DE"/>
    <w:rsid w:val="00E27F48"/>
    <w:rsid w:val="00E27FE9"/>
    <w:rsid w:val="00E30391"/>
    <w:rsid w:val="00E304A7"/>
    <w:rsid w:val="00E304AA"/>
    <w:rsid w:val="00E308C3"/>
    <w:rsid w:val="00E30A84"/>
    <w:rsid w:val="00E30CE9"/>
    <w:rsid w:val="00E30D96"/>
    <w:rsid w:val="00E30F6B"/>
    <w:rsid w:val="00E310F2"/>
    <w:rsid w:val="00E3125E"/>
    <w:rsid w:val="00E312B2"/>
    <w:rsid w:val="00E3145A"/>
    <w:rsid w:val="00E315C6"/>
    <w:rsid w:val="00E31723"/>
    <w:rsid w:val="00E3174D"/>
    <w:rsid w:val="00E317F8"/>
    <w:rsid w:val="00E3183D"/>
    <w:rsid w:val="00E3198D"/>
    <w:rsid w:val="00E31A42"/>
    <w:rsid w:val="00E31A54"/>
    <w:rsid w:val="00E31ACC"/>
    <w:rsid w:val="00E31D49"/>
    <w:rsid w:val="00E32517"/>
    <w:rsid w:val="00E3258D"/>
    <w:rsid w:val="00E32654"/>
    <w:rsid w:val="00E32748"/>
    <w:rsid w:val="00E32BA0"/>
    <w:rsid w:val="00E32E91"/>
    <w:rsid w:val="00E32E9F"/>
    <w:rsid w:val="00E33268"/>
    <w:rsid w:val="00E333F8"/>
    <w:rsid w:val="00E33787"/>
    <w:rsid w:val="00E33E2A"/>
    <w:rsid w:val="00E33FF5"/>
    <w:rsid w:val="00E340F2"/>
    <w:rsid w:val="00E3419C"/>
    <w:rsid w:val="00E3440F"/>
    <w:rsid w:val="00E34703"/>
    <w:rsid w:val="00E349E2"/>
    <w:rsid w:val="00E34C07"/>
    <w:rsid w:val="00E34C72"/>
    <w:rsid w:val="00E34C9E"/>
    <w:rsid w:val="00E3534D"/>
    <w:rsid w:val="00E3536B"/>
    <w:rsid w:val="00E355C0"/>
    <w:rsid w:val="00E355C6"/>
    <w:rsid w:val="00E35616"/>
    <w:rsid w:val="00E35A0F"/>
    <w:rsid w:val="00E35AB7"/>
    <w:rsid w:val="00E35EAE"/>
    <w:rsid w:val="00E3601D"/>
    <w:rsid w:val="00E36431"/>
    <w:rsid w:val="00E364D3"/>
    <w:rsid w:val="00E36B8D"/>
    <w:rsid w:val="00E36D65"/>
    <w:rsid w:val="00E36E63"/>
    <w:rsid w:val="00E372F1"/>
    <w:rsid w:val="00E37332"/>
    <w:rsid w:val="00E37496"/>
    <w:rsid w:val="00E376F9"/>
    <w:rsid w:val="00E37DC1"/>
    <w:rsid w:val="00E40263"/>
    <w:rsid w:val="00E40FBE"/>
    <w:rsid w:val="00E4100A"/>
    <w:rsid w:val="00E4105B"/>
    <w:rsid w:val="00E41097"/>
    <w:rsid w:val="00E4121F"/>
    <w:rsid w:val="00E419F7"/>
    <w:rsid w:val="00E41BDD"/>
    <w:rsid w:val="00E41F47"/>
    <w:rsid w:val="00E420D5"/>
    <w:rsid w:val="00E42762"/>
    <w:rsid w:val="00E42A57"/>
    <w:rsid w:val="00E42A8F"/>
    <w:rsid w:val="00E42C68"/>
    <w:rsid w:val="00E42E7E"/>
    <w:rsid w:val="00E42E8B"/>
    <w:rsid w:val="00E430A1"/>
    <w:rsid w:val="00E434DA"/>
    <w:rsid w:val="00E43960"/>
    <w:rsid w:val="00E43AA0"/>
    <w:rsid w:val="00E43F93"/>
    <w:rsid w:val="00E449E2"/>
    <w:rsid w:val="00E44A17"/>
    <w:rsid w:val="00E44E97"/>
    <w:rsid w:val="00E45295"/>
    <w:rsid w:val="00E45A6E"/>
    <w:rsid w:val="00E45F39"/>
    <w:rsid w:val="00E46297"/>
    <w:rsid w:val="00E4643C"/>
    <w:rsid w:val="00E464A1"/>
    <w:rsid w:val="00E46949"/>
    <w:rsid w:val="00E46A3C"/>
    <w:rsid w:val="00E46D0A"/>
    <w:rsid w:val="00E46D46"/>
    <w:rsid w:val="00E4701B"/>
    <w:rsid w:val="00E471BD"/>
    <w:rsid w:val="00E474F1"/>
    <w:rsid w:val="00E4786D"/>
    <w:rsid w:val="00E47CE8"/>
    <w:rsid w:val="00E47E0A"/>
    <w:rsid w:val="00E50011"/>
    <w:rsid w:val="00E50525"/>
    <w:rsid w:val="00E50551"/>
    <w:rsid w:val="00E505C0"/>
    <w:rsid w:val="00E505EE"/>
    <w:rsid w:val="00E5064B"/>
    <w:rsid w:val="00E50AB9"/>
    <w:rsid w:val="00E5101A"/>
    <w:rsid w:val="00E51718"/>
    <w:rsid w:val="00E51B27"/>
    <w:rsid w:val="00E51C1F"/>
    <w:rsid w:val="00E51F02"/>
    <w:rsid w:val="00E5269B"/>
    <w:rsid w:val="00E5277B"/>
    <w:rsid w:val="00E52804"/>
    <w:rsid w:val="00E52DE1"/>
    <w:rsid w:val="00E52F10"/>
    <w:rsid w:val="00E52FED"/>
    <w:rsid w:val="00E536E7"/>
    <w:rsid w:val="00E53A55"/>
    <w:rsid w:val="00E53DF3"/>
    <w:rsid w:val="00E5415E"/>
    <w:rsid w:val="00E54725"/>
    <w:rsid w:val="00E5477A"/>
    <w:rsid w:val="00E54831"/>
    <w:rsid w:val="00E549F2"/>
    <w:rsid w:val="00E554D6"/>
    <w:rsid w:val="00E556FD"/>
    <w:rsid w:val="00E557BD"/>
    <w:rsid w:val="00E55A20"/>
    <w:rsid w:val="00E55FB8"/>
    <w:rsid w:val="00E56434"/>
    <w:rsid w:val="00E565F9"/>
    <w:rsid w:val="00E56727"/>
    <w:rsid w:val="00E56896"/>
    <w:rsid w:val="00E56934"/>
    <w:rsid w:val="00E56E47"/>
    <w:rsid w:val="00E5720D"/>
    <w:rsid w:val="00E572B6"/>
    <w:rsid w:val="00E5742C"/>
    <w:rsid w:val="00E578CA"/>
    <w:rsid w:val="00E579CB"/>
    <w:rsid w:val="00E57D5E"/>
    <w:rsid w:val="00E57E98"/>
    <w:rsid w:val="00E60762"/>
    <w:rsid w:val="00E60D3A"/>
    <w:rsid w:val="00E61081"/>
    <w:rsid w:val="00E61167"/>
    <w:rsid w:val="00E6129E"/>
    <w:rsid w:val="00E614A3"/>
    <w:rsid w:val="00E61A72"/>
    <w:rsid w:val="00E61DAB"/>
    <w:rsid w:val="00E626A2"/>
    <w:rsid w:val="00E62E99"/>
    <w:rsid w:val="00E6360E"/>
    <w:rsid w:val="00E6385D"/>
    <w:rsid w:val="00E638EE"/>
    <w:rsid w:val="00E63A60"/>
    <w:rsid w:val="00E63AB1"/>
    <w:rsid w:val="00E63BB3"/>
    <w:rsid w:val="00E63C6D"/>
    <w:rsid w:val="00E64173"/>
    <w:rsid w:val="00E642F6"/>
    <w:rsid w:val="00E643B9"/>
    <w:rsid w:val="00E643CB"/>
    <w:rsid w:val="00E64445"/>
    <w:rsid w:val="00E6454B"/>
    <w:rsid w:val="00E646D7"/>
    <w:rsid w:val="00E64E21"/>
    <w:rsid w:val="00E64EB7"/>
    <w:rsid w:val="00E6517E"/>
    <w:rsid w:val="00E65277"/>
    <w:rsid w:val="00E652AA"/>
    <w:rsid w:val="00E654E3"/>
    <w:rsid w:val="00E655EE"/>
    <w:rsid w:val="00E6588C"/>
    <w:rsid w:val="00E65D20"/>
    <w:rsid w:val="00E65D54"/>
    <w:rsid w:val="00E661A2"/>
    <w:rsid w:val="00E662B8"/>
    <w:rsid w:val="00E66411"/>
    <w:rsid w:val="00E667D3"/>
    <w:rsid w:val="00E668E5"/>
    <w:rsid w:val="00E669A5"/>
    <w:rsid w:val="00E66BDF"/>
    <w:rsid w:val="00E671DD"/>
    <w:rsid w:val="00E671DF"/>
    <w:rsid w:val="00E673BC"/>
    <w:rsid w:val="00E674B5"/>
    <w:rsid w:val="00E67911"/>
    <w:rsid w:val="00E67914"/>
    <w:rsid w:val="00E67A97"/>
    <w:rsid w:val="00E67C15"/>
    <w:rsid w:val="00E67F99"/>
    <w:rsid w:val="00E700C0"/>
    <w:rsid w:val="00E7046E"/>
    <w:rsid w:val="00E7083F"/>
    <w:rsid w:val="00E70A9E"/>
    <w:rsid w:val="00E70BE5"/>
    <w:rsid w:val="00E70CE4"/>
    <w:rsid w:val="00E70FEE"/>
    <w:rsid w:val="00E71136"/>
    <w:rsid w:val="00E711E6"/>
    <w:rsid w:val="00E71684"/>
    <w:rsid w:val="00E717A1"/>
    <w:rsid w:val="00E71CD8"/>
    <w:rsid w:val="00E71D0C"/>
    <w:rsid w:val="00E71EDA"/>
    <w:rsid w:val="00E71EE7"/>
    <w:rsid w:val="00E7250D"/>
    <w:rsid w:val="00E728BF"/>
    <w:rsid w:val="00E72AA6"/>
    <w:rsid w:val="00E72D29"/>
    <w:rsid w:val="00E72DB2"/>
    <w:rsid w:val="00E72ED9"/>
    <w:rsid w:val="00E72FA3"/>
    <w:rsid w:val="00E72FAB"/>
    <w:rsid w:val="00E7303F"/>
    <w:rsid w:val="00E7313C"/>
    <w:rsid w:val="00E73248"/>
    <w:rsid w:val="00E734A1"/>
    <w:rsid w:val="00E7386A"/>
    <w:rsid w:val="00E73872"/>
    <w:rsid w:val="00E738D0"/>
    <w:rsid w:val="00E73B15"/>
    <w:rsid w:val="00E73F6C"/>
    <w:rsid w:val="00E7404E"/>
    <w:rsid w:val="00E74070"/>
    <w:rsid w:val="00E7411D"/>
    <w:rsid w:val="00E74298"/>
    <w:rsid w:val="00E7430A"/>
    <w:rsid w:val="00E747D2"/>
    <w:rsid w:val="00E747E4"/>
    <w:rsid w:val="00E748D0"/>
    <w:rsid w:val="00E74F3F"/>
    <w:rsid w:val="00E75209"/>
    <w:rsid w:val="00E75273"/>
    <w:rsid w:val="00E75278"/>
    <w:rsid w:val="00E7527D"/>
    <w:rsid w:val="00E7542A"/>
    <w:rsid w:val="00E754A0"/>
    <w:rsid w:val="00E75A41"/>
    <w:rsid w:val="00E75CC8"/>
    <w:rsid w:val="00E75D3D"/>
    <w:rsid w:val="00E76337"/>
    <w:rsid w:val="00E778A9"/>
    <w:rsid w:val="00E77B98"/>
    <w:rsid w:val="00E77C21"/>
    <w:rsid w:val="00E77D00"/>
    <w:rsid w:val="00E77DB9"/>
    <w:rsid w:val="00E8028F"/>
    <w:rsid w:val="00E80372"/>
    <w:rsid w:val="00E813A1"/>
    <w:rsid w:val="00E816C4"/>
    <w:rsid w:val="00E81749"/>
    <w:rsid w:val="00E81870"/>
    <w:rsid w:val="00E81A31"/>
    <w:rsid w:val="00E82159"/>
    <w:rsid w:val="00E82B48"/>
    <w:rsid w:val="00E82D39"/>
    <w:rsid w:val="00E82F57"/>
    <w:rsid w:val="00E83095"/>
    <w:rsid w:val="00E830D2"/>
    <w:rsid w:val="00E8356A"/>
    <w:rsid w:val="00E8358C"/>
    <w:rsid w:val="00E83AD5"/>
    <w:rsid w:val="00E83E56"/>
    <w:rsid w:val="00E83FF7"/>
    <w:rsid w:val="00E8407D"/>
    <w:rsid w:val="00E840C4"/>
    <w:rsid w:val="00E841B9"/>
    <w:rsid w:val="00E841D7"/>
    <w:rsid w:val="00E84D6B"/>
    <w:rsid w:val="00E84D72"/>
    <w:rsid w:val="00E85261"/>
    <w:rsid w:val="00E8537E"/>
    <w:rsid w:val="00E856FF"/>
    <w:rsid w:val="00E857C6"/>
    <w:rsid w:val="00E85C20"/>
    <w:rsid w:val="00E85C4E"/>
    <w:rsid w:val="00E85C7C"/>
    <w:rsid w:val="00E85D55"/>
    <w:rsid w:val="00E861E8"/>
    <w:rsid w:val="00E86446"/>
    <w:rsid w:val="00E867DC"/>
    <w:rsid w:val="00E86A57"/>
    <w:rsid w:val="00E86BC6"/>
    <w:rsid w:val="00E86C69"/>
    <w:rsid w:val="00E86ECD"/>
    <w:rsid w:val="00E87311"/>
    <w:rsid w:val="00E8739D"/>
    <w:rsid w:val="00E87809"/>
    <w:rsid w:val="00E878C4"/>
    <w:rsid w:val="00E87945"/>
    <w:rsid w:val="00E87D54"/>
    <w:rsid w:val="00E901A3"/>
    <w:rsid w:val="00E901AD"/>
    <w:rsid w:val="00E90475"/>
    <w:rsid w:val="00E904A8"/>
    <w:rsid w:val="00E90AE3"/>
    <w:rsid w:val="00E90F6F"/>
    <w:rsid w:val="00E90FBD"/>
    <w:rsid w:val="00E916BD"/>
    <w:rsid w:val="00E91850"/>
    <w:rsid w:val="00E91B01"/>
    <w:rsid w:val="00E91F86"/>
    <w:rsid w:val="00E922A6"/>
    <w:rsid w:val="00E923AF"/>
    <w:rsid w:val="00E927C8"/>
    <w:rsid w:val="00E9296F"/>
    <w:rsid w:val="00E92A18"/>
    <w:rsid w:val="00E92B52"/>
    <w:rsid w:val="00E92C12"/>
    <w:rsid w:val="00E92CA9"/>
    <w:rsid w:val="00E92E9B"/>
    <w:rsid w:val="00E93129"/>
    <w:rsid w:val="00E9354B"/>
    <w:rsid w:val="00E93889"/>
    <w:rsid w:val="00E93DE0"/>
    <w:rsid w:val="00E9400F"/>
    <w:rsid w:val="00E940BA"/>
    <w:rsid w:val="00E94129"/>
    <w:rsid w:val="00E9439F"/>
    <w:rsid w:val="00E94634"/>
    <w:rsid w:val="00E94764"/>
    <w:rsid w:val="00E94C96"/>
    <w:rsid w:val="00E94FE2"/>
    <w:rsid w:val="00E9511F"/>
    <w:rsid w:val="00E95919"/>
    <w:rsid w:val="00E95B91"/>
    <w:rsid w:val="00E9607E"/>
    <w:rsid w:val="00E9610D"/>
    <w:rsid w:val="00E96271"/>
    <w:rsid w:val="00E963A4"/>
    <w:rsid w:val="00E96545"/>
    <w:rsid w:val="00E965BF"/>
    <w:rsid w:val="00E9691E"/>
    <w:rsid w:val="00E96CDF"/>
    <w:rsid w:val="00E9733F"/>
    <w:rsid w:val="00E97916"/>
    <w:rsid w:val="00E9794A"/>
    <w:rsid w:val="00E97F81"/>
    <w:rsid w:val="00EA0CEE"/>
    <w:rsid w:val="00EA0FED"/>
    <w:rsid w:val="00EA193E"/>
    <w:rsid w:val="00EA1B06"/>
    <w:rsid w:val="00EA1CB3"/>
    <w:rsid w:val="00EA1E60"/>
    <w:rsid w:val="00EA1EDF"/>
    <w:rsid w:val="00EA21B3"/>
    <w:rsid w:val="00EA2248"/>
    <w:rsid w:val="00EA22C4"/>
    <w:rsid w:val="00EA2320"/>
    <w:rsid w:val="00EA24C1"/>
    <w:rsid w:val="00EA258B"/>
    <w:rsid w:val="00EA2836"/>
    <w:rsid w:val="00EA2A4B"/>
    <w:rsid w:val="00EA3004"/>
    <w:rsid w:val="00EA30C4"/>
    <w:rsid w:val="00EA37E3"/>
    <w:rsid w:val="00EA3824"/>
    <w:rsid w:val="00EA391A"/>
    <w:rsid w:val="00EA3DA1"/>
    <w:rsid w:val="00EA3F65"/>
    <w:rsid w:val="00EA3F84"/>
    <w:rsid w:val="00EA421F"/>
    <w:rsid w:val="00EA4838"/>
    <w:rsid w:val="00EA488F"/>
    <w:rsid w:val="00EA5713"/>
    <w:rsid w:val="00EA5805"/>
    <w:rsid w:val="00EA585A"/>
    <w:rsid w:val="00EA5D4C"/>
    <w:rsid w:val="00EA5F52"/>
    <w:rsid w:val="00EA652E"/>
    <w:rsid w:val="00EA6C1B"/>
    <w:rsid w:val="00EA6C91"/>
    <w:rsid w:val="00EA7311"/>
    <w:rsid w:val="00EA737D"/>
    <w:rsid w:val="00EA742A"/>
    <w:rsid w:val="00EA747D"/>
    <w:rsid w:val="00EA751C"/>
    <w:rsid w:val="00EA7641"/>
    <w:rsid w:val="00EA77B0"/>
    <w:rsid w:val="00EA7BFF"/>
    <w:rsid w:val="00EA7C30"/>
    <w:rsid w:val="00EB010F"/>
    <w:rsid w:val="00EB0341"/>
    <w:rsid w:val="00EB0548"/>
    <w:rsid w:val="00EB065C"/>
    <w:rsid w:val="00EB07D0"/>
    <w:rsid w:val="00EB098F"/>
    <w:rsid w:val="00EB0B1D"/>
    <w:rsid w:val="00EB0BD0"/>
    <w:rsid w:val="00EB0D3A"/>
    <w:rsid w:val="00EB109C"/>
    <w:rsid w:val="00EB122E"/>
    <w:rsid w:val="00EB1320"/>
    <w:rsid w:val="00EB13E8"/>
    <w:rsid w:val="00EB1596"/>
    <w:rsid w:val="00EB194A"/>
    <w:rsid w:val="00EB196F"/>
    <w:rsid w:val="00EB1CEF"/>
    <w:rsid w:val="00EB1FD7"/>
    <w:rsid w:val="00EB2BF2"/>
    <w:rsid w:val="00EB2F03"/>
    <w:rsid w:val="00EB2FB5"/>
    <w:rsid w:val="00EB3476"/>
    <w:rsid w:val="00EB382B"/>
    <w:rsid w:val="00EB3979"/>
    <w:rsid w:val="00EB3D0C"/>
    <w:rsid w:val="00EB3DBF"/>
    <w:rsid w:val="00EB3E37"/>
    <w:rsid w:val="00EB3F10"/>
    <w:rsid w:val="00EB3F23"/>
    <w:rsid w:val="00EB4259"/>
    <w:rsid w:val="00EB43EA"/>
    <w:rsid w:val="00EB4ABD"/>
    <w:rsid w:val="00EB4D1C"/>
    <w:rsid w:val="00EB4D37"/>
    <w:rsid w:val="00EB51FB"/>
    <w:rsid w:val="00EB56D6"/>
    <w:rsid w:val="00EB58CB"/>
    <w:rsid w:val="00EB5CE4"/>
    <w:rsid w:val="00EB5FA5"/>
    <w:rsid w:val="00EB6092"/>
    <w:rsid w:val="00EB6613"/>
    <w:rsid w:val="00EB67CF"/>
    <w:rsid w:val="00EB6976"/>
    <w:rsid w:val="00EB6A2F"/>
    <w:rsid w:val="00EB6CB3"/>
    <w:rsid w:val="00EB6D93"/>
    <w:rsid w:val="00EB739E"/>
    <w:rsid w:val="00EB74DF"/>
    <w:rsid w:val="00EB76D4"/>
    <w:rsid w:val="00EB7935"/>
    <w:rsid w:val="00EB7D2E"/>
    <w:rsid w:val="00EB7E25"/>
    <w:rsid w:val="00EC0051"/>
    <w:rsid w:val="00EC0478"/>
    <w:rsid w:val="00EC0811"/>
    <w:rsid w:val="00EC08B8"/>
    <w:rsid w:val="00EC0B59"/>
    <w:rsid w:val="00EC0E6F"/>
    <w:rsid w:val="00EC0F47"/>
    <w:rsid w:val="00EC1049"/>
    <w:rsid w:val="00EC1779"/>
    <w:rsid w:val="00EC180B"/>
    <w:rsid w:val="00EC1BB8"/>
    <w:rsid w:val="00EC1CAE"/>
    <w:rsid w:val="00EC1CE4"/>
    <w:rsid w:val="00EC20A7"/>
    <w:rsid w:val="00EC24EC"/>
    <w:rsid w:val="00EC2533"/>
    <w:rsid w:val="00EC36C4"/>
    <w:rsid w:val="00EC3A6C"/>
    <w:rsid w:val="00EC3B9B"/>
    <w:rsid w:val="00EC3C11"/>
    <w:rsid w:val="00EC4019"/>
    <w:rsid w:val="00EC44EA"/>
    <w:rsid w:val="00EC46B2"/>
    <w:rsid w:val="00EC4AC7"/>
    <w:rsid w:val="00EC4BA6"/>
    <w:rsid w:val="00EC4C9D"/>
    <w:rsid w:val="00EC4D33"/>
    <w:rsid w:val="00EC512C"/>
    <w:rsid w:val="00EC5526"/>
    <w:rsid w:val="00EC55DE"/>
    <w:rsid w:val="00EC57E6"/>
    <w:rsid w:val="00EC5847"/>
    <w:rsid w:val="00EC5A55"/>
    <w:rsid w:val="00EC6132"/>
    <w:rsid w:val="00EC6260"/>
    <w:rsid w:val="00EC62F6"/>
    <w:rsid w:val="00EC6398"/>
    <w:rsid w:val="00EC6926"/>
    <w:rsid w:val="00EC6BD2"/>
    <w:rsid w:val="00EC6BF8"/>
    <w:rsid w:val="00EC6EDE"/>
    <w:rsid w:val="00EC71DD"/>
    <w:rsid w:val="00EC72AE"/>
    <w:rsid w:val="00EC7584"/>
    <w:rsid w:val="00EC7970"/>
    <w:rsid w:val="00EC7AC5"/>
    <w:rsid w:val="00EC7B7D"/>
    <w:rsid w:val="00EC7CBB"/>
    <w:rsid w:val="00EC7DF6"/>
    <w:rsid w:val="00ED05B5"/>
    <w:rsid w:val="00ED061A"/>
    <w:rsid w:val="00ED0766"/>
    <w:rsid w:val="00ED07FF"/>
    <w:rsid w:val="00ED0814"/>
    <w:rsid w:val="00ED0A99"/>
    <w:rsid w:val="00ED0E1C"/>
    <w:rsid w:val="00ED11A1"/>
    <w:rsid w:val="00ED11FA"/>
    <w:rsid w:val="00ED15AF"/>
    <w:rsid w:val="00ED1708"/>
    <w:rsid w:val="00ED17C4"/>
    <w:rsid w:val="00ED1AAE"/>
    <w:rsid w:val="00ED1DB4"/>
    <w:rsid w:val="00ED2026"/>
    <w:rsid w:val="00ED206C"/>
    <w:rsid w:val="00ED235B"/>
    <w:rsid w:val="00ED2402"/>
    <w:rsid w:val="00ED2424"/>
    <w:rsid w:val="00ED2707"/>
    <w:rsid w:val="00ED2907"/>
    <w:rsid w:val="00ED2AD2"/>
    <w:rsid w:val="00ED3413"/>
    <w:rsid w:val="00ED3854"/>
    <w:rsid w:val="00ED3A32"/>
    <w:rsid w:val="00ED3D49"/>
    <w:rsid w:val="00ED40B2"/>
    <w:rsid w:val="00ED4173"/>
    <w:rsid w:val="00ED440D"/>
    <w:rsid w:val="00ED446E"/>
    <w:rsid w:val="00ED46F4"/>
    <w:rsid w:val="00ED4742"/>
    <w:rsid w:val="00ED4D9A"/>
    <w:rsid w:val="00ED599C"/>
    <w:rsid w:val="00ED5A25"/>
    <w:rsid w:val="00ED5E65"/>
    <w:rsid w:val="00ED62AD"/>
    <w:rsid w:val="00ED64D6"/>
    <w:rsid w:val="00ED67FE"/>
    <w:rsid w:val="00ED6AC1"/>
    <w:rsid w:val="00ED6C9B"/>
    <w:rsid w:val="00ED6D4C"/>
    <w:rsid w:val="00ED704D"/>
    <w:rsid w:val="00ED76EF"/>
    <w:rsid w:val="00ED79B9"/>
    <w:rsid w:val="00ED7D9F"/>
    <w:rsid w:val="00EE00D1"/>
    <w:rsid w:val="00EE01FE"/>
    <w:rsid w:val="00EE0287"/>
    <w:rsid w:val="00EE035B"/>
    <w:rsid w:val="00EE0519"/>
    <w:rsid w:val="00EE0645"/>
    <w:rsid w:val="00EE07F9"/>
    <w:rsid w:val="00EE0A78"/>
    <w:rsid w:val="00EE0BCD"/>
    <w:rsid w:val="00EE0DEB"/>
    <w:rsid w:val="00EE0EEC"/>
    <w:rsid w:val="00EE125B"/>
    <w:rsid w:val="00EE1437"/>
    <w:rsid w:val="00EE1A92"/>
    <w:rsid w:val="00EE1FB7"/>
    <w:rsid w:val="00EE20C4"/>
    <w:rsid w:val="00EE2111"/>
    <w:rsid w:val="00EE22D2"/>
    <w:rsid w:val="00EE2CC0"/>
    <w:rsid w:val="00EE2F75"/>
    <w:rsid w:val="00EE305A"/>
    <w:rsid w:val="00EE3119"/>
    <w:rsid w:val="00EE3140"/>
    <w:rsid w:val="00EE344D"/>
    <w:rsid w:val="00EE3576"/>
    <w:rsid w:val="00EE379E"/>
    <w:rsid w:val="00EE3992"/>
    <w:rsid w:val="00EE3AF4"/>
    <w:rsid w:val="00EE3D1B"/>
    <w:rsid w:val="00EE3ED6"/>
    <w:rsid w:val="00EE4176"/>
    <w:rsid w:val="00EE454A"/>
    <w:rsid w:val="00EE4611"/>
    <w:rsid w:val="00EE489B"/>
    <w:rsid w:val="00EE49F4"/>
    <w:rsid w:val="00EE4AFB"/>
    <w:rsid w:val="00EE4E34"/>
    <w:rsid w:val="00EE4F0C"/>
    <w:rsid w:val="00EE4FFF"/>
    <w:rsid w:val="00EE5107"/>
    <w:rsid w:val="00EE52A0"/>
    <w:rsid w:val="00EE5538"/>
    <w:rsid w:val="00EE5683"/>
    <w:rsid w:val="00EE5A28"/>
    <w:rsid w:val="00EE5B93"/>
    <w:rsid w:val="00EE6167"/>
    <w:rsid w:val="00EE61B4"/>
    <w:rsid w:val="00EE62BC"/>
    <w:rsid w:val="00EE6419"/>
    <w:rsid w:val="00EE64E6"/>
    <w:rsid w:val="00EE66C6"/>
    <w:rsid w:val="00EE6FCF"/>
    <w:rsid w:val="00EE70AC"/>
    <w:rsid w:val="00EE7233"/>
    <w:rsid w:val="00EE78E8"/>
    <w:rsid w:val="00EE7BFA"/>
    <w:rsid w:val="00EE7F86"/>
    <w:rsid w:val="00EE7FE6"/>
    <w:rsid w:val="00EF05BB"/>
    <w:rsid w:val="00EF07B7"/>
    <w:rsid w:val="00EF0BF5"/>
    <w:rsid w:val="00EF0C4F"/>
    <w:rsid w:val="00EF0D61"/>
    <w:rsid w:val="00EF0DCC"/>
    <w:rsid w:val="00EF0F35"/>
    <w:rsid w:val="00EF0FBE"/>
    <w:rsid w:val="00EF10B7"/>
    <w:rsid w:val="00EF1212"/>
    <w:rsid w:val="00EF1339"/>
    <w:rsid w:val="00EF1C0C"/>
    <w:rsid w:val="00EF2014"/>
    <w:rsid w:val="00EF2244"/>
    <w:rsid w:val="00EF2506"/>
    <w:rsid w:val="00EF278D"/>
    <w:rsid w:val="00EF2A67"/>
    <w:rsid w:val="00EF2AD7"/>
    <w:rsid w:val="00EF35B4"/>
    <w:rsid w:val="00EF3671"/>
    <w:rsid w:val="00EF380F"/>
    <w:rsid w:val="00EF38FC"/>
    <w:rsid w:val="00EF4100"/>
    <w:rsid w:val="00EF43C3"/>
    <w:rsid w:val="00EF4428"/>
    <w:rsid w:val="00EF44ED"/>
    <w:rsid w:val="00EF499B"/>
    <w:rsid w:val="00EF4B3C"/>
    <w:rsid w:val="00EF4B5C"/>
    <w:rsid w:val="00EF4C23"/>
    <w:rsid w:val="00EF5454"/>
    <w:rsid w:val="00EF5645"/>
    <w:rsid w:val="00EF5650"/>
    <w:rsid w:val="00EF5E61"/>
    <w:rsid w:val="00EF634F"/>
    <w:rsid w:val="00EF6679"/>
    <w:rsid w:val="00EF6BF1"/>
    <w:rsid w:val="00EF6D79"/>
    <w:rsid w:val="00EF6DA6"/>
    <w:rsid w:val="00EF6DFD"/>
    <w:rsid w:val="00EF6F98"/>
    <w:rsid w:val="00EF6FB2"/>
    <w:rsid w:val="00EF7037"/>
    <w:rsid w:val="00EF714D"/>
    <w:rsid w:val="00EF744F"/>
    <w:rsid w:val="00EF76D1"/>
    <w:rsid w:val="00EF78CA"/>
    <w:rsid w:val="00EF7E2F"/>
    <w:rsid w:val="00F002CD"/>
    <w:rsid w:val="00F0035A"/>
    <w:rsid w:val="00F006F5"/>
    <w:rsid w:val="00F0073B"/>
    <w:rsid w:val="00F00A4B"/>
    <w:rsid w:val="00F00A53"/>
    <w:rsid w:val="00F01150"/>
    <w:rsid w:val="00F01234"/>
    <w:rsid w:val="00F01A12"/>
    <w:rsid w:val="00F01FA9"/>
    <w:rsid w:val="00F02DDC"/>
    <w:rsid w:val="00F0314B"/>
    <w:rsid w:val="00F031EB"/>
    <w:rsid w:val="00F032A1"/>
    <w:rsid w:val="00F03A11"/>
    <w:rsid w:val="00F03A2A"/>
    <w:rsid w:val="00F03A31"/>
    <w:rsid w:val="00F03BA1"/>
    <w:rsid w:val="00F03E6C"/>
    <w:rsid w:val="00F04443"/>
    <w:rsid w:val="00F04453"/>
    <w:rsid w:val="00F047E9"/>
    <w:rsid w:val="00F04AD2"/>
    <w:rsid w:val="00F04BEA"/>
    <w:rsid w:val="00F04BF0"/>
    <w:rsid w:val="00F04CBB"/>
    <w:rsid w:val="00F04FB5"/>
    <w:rsid w:val="00F051EE"/>
    <w:rsid w:val="00F05760"/>
    <w:rsid w:val="00F0585A"/>
    <w:rsid w:val="00F05977"/>
    <w:rsid w:val="00F05A97"/>
    <w:rsid w:val="00F063AB"/>
    <w:rsid w:val="00F0658E"/>
    <w:rsid w:val="00F076E7"/>
    <w:rsid w:val="00F078EC"/>
    <w:rsid w:val="00F07948"/>
    <w:rsid w:val="00F1004A"/>
    <w:rsid w:val="00F10253"/>
    <w:rsid w:val="00F10638"/>
    <w:rsid w:val="00F10670"/>
    <w:rsid w:val="00F10B52"/>
    <w:rsid w:val="00F10BA3"/>
    <w:rsid w:val="00F10F80"/>
    <w:rsid w:val="00F110BB"/>
    <w:rsid w:val="00F1113E"/>
    <w:rsid w:val="00F11423"/>
    <w:rsid w:val="00F114C1"/>
    <w:rsid w:val="00F1150E"/>
    <w:rsid w:val="00F115F7"/>
    <w:rsid w:val="00F1161D"/>
    <w:rsid w:val="00F1170A"/>
    <w:rsid w:val="00F1197F"/>
    <w:rsid w:val="00F11B30"/>
    <w:rsid w:val="00F11B4A"/>
    <w:rsid w:val="00F11BC5"/>
    <w:rsid w:val="00F11C9E"/>
    <w:rsid w:val="00F11CC1"/>
    <w:rsid w:val="00F11D75"/>
    <w:rsid w:val="00F11F0D"/>
    <w:rsid w:val="00F1212E"/>
    <w:rsid w:val="00F12647"/>
    <w:rsid w:val="00F128E2"/>
    <w:rsid w:val="00F12AD6"/>
    <w:rsid w:val="00F12C86"/>
    <w:rsid w:val="00F12F73"/>
    <w:rsid w:val="00F13172"/>
    <w:rsid w:val="00F131FB"/>
    <w:rsid w:val="00F133C0"/>
    <w:rsid w:val="00F136EB"/>
    <w:rsid w:val="00F13862"/>
    <w:rsid w:val="00F138BC"/>
    <w:rsid w:val="00F13930"/>
    <w:rsid w:val="00F139EE"/>
    <w:rsid w:val="00F13B2E"/>
    <w:rsid w:val="00F13D4D"/>
    <w:rsid w:val="00F1461B"/>
    <w:rsid w:val="00F146C6"/>
    <w:rsid w:val="00F14877"/>
    <w:rsid w:val="00F149D9"/>
    <w:rsid w:val="00F14BE0"/>
    <w:rsid w:val="00F14DEE"/>
    <w:rsid w:val="00F14EC1"/>
    <w:rsid w:val="00F14F0C"/>
    <w:rsid w:val="00F14F56"/>
    <w:rsid w:val="00F14F78"/>
    <w:rsid w:val="00F155EC"/>
    <w:rsid w:val="00F1597F"/>
    <w:rsid w:val="00F159C6"/>
    <w:rsid w:val="00F15A6D"/>
    <w:rsid w:val="00F15AB3"/>
    <w:rsid w:val="00F15B66"/>
    <w:rsid w:val="00F15E5A"/>
    <w:rsid w:val="00F15FB9"/>
    <w:rsid w:val="00F162FC"/>
    <w:rsid w:val="00F16479"/>
    <w:rsid w:val="00F164DC"/>
    <w:rsid w:val="00F16568"/>
    <w:rsid w:val="00F165B9"/>
    <w:rsid w:val="00F1690D"/>
    <w:rsid w:val="00F16991"/>
    <w:rsid w:val="00F16A7B"/>
    <w:rsid w:val="00F16AF4"/>
    <w:rsid w:val="00F16D04"/>
    <w:rsid w:val="00F16F47"/>
    <w:rsid w:val="00F16F71"/>
    <w:rsid w:val="00F17086"/>
    <w:rsid w:val="00F170D7"/>
    <w:rsid w:val="00F17131"/>
    <w:rsid w:val="00F172B1"/>
    <w:rsid w:val="00F17A0E"/>
    <w:rsid w:val="00F17CB1"/>
    <w:rsid w:val="00F2001F"/>
    <w:rsid w:val="00F200D6"/>
    <w:rsid w:val="00F201DE"/>
    <w:rsid w:val="00F204FD"/>
    <w:rsid w:val="00F20868"/>
    <w:rsid w:val="00F20AF6"/>
    <w:rsid w:val="00F20BD9"/>
    <w:rsid w:val="00F2112F"/>
    <w:rsid w:val="00F215CF"/>
    <w:rsid w:val="00F21839"/>
    <w:rsid w:val="00F21AAB"/>
    <w:rsid w:val="00F21E18"/>
    <w:rsid w:val="00F21EA9"/>
    <w:rsid w:val="00F21F0D"/>
    <w:rsid w:val="00F220E9"/>
    <w:rsid w:val="00F222AC"/>
    <w:rsid w:val="00F22375"/>
    <w:rsid w:val="00F2252F"/>
    <w:rsid w:val="00F225A2"/>
    <w:rsid w:val="00F225AB"/>
    <w:rsid w:val="00F22E38"/>
    <w:rsid w:val="00F230EE"/>
    <w:rsid w:val="00F2318A"/>
    <w:rsid w:val="00F2328B"/>
    <w:rsid w:val="00F23AE5"/>
    <w:rsid w:val="00F23C2D"/>
    <w:rsid w:val="00F23D60"/>
    <w:rsid w:val="00F24072"/>
    <w:rsid w:val="00F242A1"/>
    <w:rsid w:val="00F24A54"/>
    <w:rsid w:val="00F24C5F"/>
    <w:rsid w:val="00F25047"/>
    <w:rsid w:val="00F251CA"/>
    <w:rsid w:val="00F25338"/>
    <w:rsid w:val="00F257BC"/>
    <w:rsid w:val="00F25A6E"/>
    <w:rsid w:val="00F25FF6"/>
    <w:rsid w:val="00F26099"/>
    <w:rsid w:val="00F261CD"/>
    <w:rsid w:val="00F26305"/>
    <w:rsid w:val="00F26397"/>
    <w:rsid w:val="00F26629"/>
    <w:rsid w:val="00F26A42"/>
    <w:rsid w:val="00F26E10"/>
    <w:rsid w:val="00F26E8D"/>
    <w:rsid w:val="00F26EA5"/>
    <w:rsid w:val="00F2725B"/>
    <w:rsid w:val="00F2782A"/>
    <w:rsid w:val="00F27C9F"/>
    <w:rsid w:val="00F300DB"/>
    <w:rsid w:val="00F305C8"/>
    <w:rsid w:val="00F307C6"/>
    <w:rsid w:val="00F30917"/>
    <w:rsid w:val="00F30932"/>
    <w:rsid w:val="00F30BEB"/>
    <w:rsid w:val="00F30BEF"/>
    <w:rsid w:val="00F30DAC"/>
    <w:rsid w:val="00F30DE3"/>
    <w:rsid w:val="00F310AD"/>
    <w:rsid w:val="00F310F9"/>
    <w:rsid w:val="00F313E5"/>
    <w:rsid w:val="00F316B2"/>
    <w:rsid w:val="00F319BF"/>
    <w:rsid w:val="00F31A6B"/>
    <w:rsid w:val="00F31C1D"/>
    <w:rsid w:val="00F31C94"/>
    <w:rsid w:val="00F31F0A"/>
    <w:rsid w:val="00F31FF8"/>
    <w:rsid w:val="00F320CB"/>
    <w:rsid w:val="00F321D0"/>
    <w:rsid w:val="00F32292"/>
    <w:rsid w:val="00F32733"/>
    <w:rsid w:val="00F32C8E"/>
    <w:rsid w:val="00F32F65"/>
    <w:rsid w:val="00F32FC3"/>
    <w:rsid w:val="00F3317D"/>
    <w:rsid w:val="00F331AE"/>
    <w:rsid w:val="00F33302"/>
    <w:rsid w:val="00F336CD"/>
    <w:rsid w:val="00F337A8"/>
    <w:rsid w:val="00F33D11"/>
    <w:rsid w:val="00F33F0C"/>
    <w:rsid w:val="00F347F6"/>
    <w:rsid w:val="00F348E7"/>
    <w:rsid w:val="00F34930"/>
    <w:rsid w:val="00F34AAF"/>
    <w:rsid w:val="00F34C60"/>
    <w:rsid w:val="00F352FE"/>
    <w:rsid w:val="00F3549A"/>
    <w:rsid w:val="00F355B7"/>
    <w:rsid w:val="00F3590E"/>
    <w:rsid w:val="00F35B8A"/>
    <w:rsid w:val="00F35F5D"/>
    <w:rsid w:val="00F360AA"/>
    <w:rsid w:val="00F3628E"/>
    <w:rsid w:val="00F36330"/>
    <w:rsid w:val="00F3633D"/>
    <w:rsid w:val="00F36937"/>
    <w:rsid w:val="00F36952"/>
    <w:rsid w:val="00F36B30"/>
    <w:rsid w:val="00F36C4C"/>
    <w:rsid w:val="00F36DE6"/>
    <w:rsid w:val="00F3719D"/>
    <w:rsid w:val="00F375F7"/>
    <w:rsid w:val="00F37658"/>
    <w:rsid w:val="00F379F0"/>
    <w:rsid w:val="00F37C85"/>
    <w:rsid w:val="00F37CC3"/>
    <w:rsid w:val="00F4008A"/>
    <w:rsid w:val="00F4038B"/>
    <w:rsid w:val="00F40448"/>
    <w:rsid w:val="00F40492"/>
    <w:rsid w:val="00F404BD"/>
    <w:rsid w:val="00F404CE"/>
    <w:rsid w:val="00F4053F"/>
    <w:rsid w:val="00F40DFE"/>
    <w:rsid w:val="00F41125"/>
    <w:rsid w:val="00F413A3"/>
    <w:rsid w:val="00F413F9"/>
    <w:rsid w:val="00F415F4"/>
    <w:rsid w:val="00F41ED2"/>
    <w:rsid w:val="00F41FA4"/>
    <w:rsid w:val="00F4289B"/>
    <w:rsid w:val="00F42BB5"/>
    <w:rsid w:val="00F42DE4"/>
    <w:rsid w:val="00F42EB6"/>
    <w:rsid w:val="00F433C6"/>
    <w:rsid w:val="00F43715"/>
    <w:rsid w:val="00F43A51"/>
    <w:rsid w:val="00F43EE7"/>
    <w:rsid w:val="00F43F31"/>
    <w:rsid w:val="00F44051"/>
    <w:rsid w:val="00F44236"/>
    <w:rsid w:val="00F4471F"/>
    <w:rsid w:val="00F4495F"/>
    <w:rsid w:val="00F44A4B"/>
    <w:rsid w:val="00F44C77"/>
    <w:rsid w:val="00F45006"/>
    <w:rsid w:val="00F45097"/>
    <w:rsid w:val="00F45114"/>
    <w:rsid w:val="00F45266"/>
    <w:rsid w:val="00F454C2"/>
    <w:rsid w:val="00F455C3"/>
    <w:rsid w:val="00F45680"/>
    <w:rsid w:val="00F45D52"/>
    <w:rsid w:val="00F461DB"/>
    <w:rsid w:val="00F46249"/>
    <w:rsid w:val="00F469DF"/>
    <w:rsid w:val="00F46D80"/>
    <w:rsid w:val="00F46EA7"/>
    <w:rsid w:val="00F46FAD"/>
    <w:rsid w:val="00F46FAE"/>
    <w:rsid w:val="00F46FF6"/>
    <w:rsid w:val="00F474FC"/>
    <w:rsid w:val="00F4751D"/>
    <w:rsid w:val="00F4767C"/>
    <w:rsid w:val="00F479DD"/>
    <w:rsid w:val="00F47A70"/>
    <w:rsid w:val="00F47BAA"/>
    <w:rsid w:val="00F50009"/>
    <w:rsid w:val="00F5020E"/>
    <w:rsid w:val="00F50310"/>
    <w:rsid w:val="00F5085E"/>
    <w:rsid w:val="00F50AF0"/>
    <w:rsid w:val="00F50F50"/>
    <w:rsid w:val="00F5102B"/>
    <w:rsid w:val="00F512B7"/>
    <w:rsid w:val="00F51835"/>
    <w:rsid w:val="00F51946"/>
    <w:rsid w:val="00F5198D"/>
    <w:rsid w:val="00F51C36"/>
    <w:rsid w:val="00F52173"/>
    <w:rsid w:val="00F524FC"/>
    <w:rsid w:val="00F52EA9"/>
    <w:rsid w:val="00F52FC4"/>
    <w:rsid w:val="00F53703"/>
    <w:rsid w:val="00F53C25"/>
    <w:rsid w:val="00F53C35"/>
    <w:rsid w:val="00F545CB"/>
    <w:rsid w:val="00F546CC"/>
    <w:rsid w:val="00F547A6"/>
    <w:rsid w:val="00F550F6"/>
    <w:rsid w:val="00F5555C"/>
    <w:rsid w:val="00F558D1"/>
    <w:rsid w:val="00F55A38"/>
    <w:rsid w:val="00F56028"/>
    <w:rsid w:val="00F56117"/>
    <w:rsid w:val="00F56161"/>
    <w:rsid w:val="00F5629E"/>
    <w:rsid w:val="00F56450"/>
    <w:rsid w:val="00F565FA"/>
    <w:rsid w:val="00F56729"/>
    <w:rsid w:val="00F56840"/>
    <w:rsid w:val="00F56857"/>
    <w:rsid w:val="00F56AA6"/>
    <w:rsid w:val="00F56B94"/>
    <w:rsid w:val="00F57057"/>
    <w:rsid w:val="00F5717B"/>
    <w:rsid w:val="00F571D8"/>
    <w:rsid w:val="00F5732F"/>
    <w:rsid w:val="00F573B1"/>
    <w:rsid w:val="00F57772"/>
    <w:rsid w:val="00F57CB4"/>
    <w:rsid w:val="00F57D47"/>
    <w:rsid w:val="00F57FBA"/>
    <w:rsid w:val="00F60913"/>
    <w:rsid w:val="00F60B50"/>
    <w:rsid w:val="00F60E4B"/>
    <w:rsid w:val="00F60F69"/>
    <w:rsid w:val="00F612F9"/>
    <w:rsid w:val="00F613B5"/>
    <w:rsid w:val="00F614BE"/>
    <w:rsid w:val="00F614C2"/>
    <w:rsid w:val="00F614E1"/>
    <w:rsid w:val="00F6185B"/>
    <w:rsid w:val="00F6198B"/>
    <w:rsid w:val="00F61B48"/>
    <w:rsid w:val="00F61B98"/>
    <w:rsid w:val="00F61E2F"/>
    <w:rsid w:val="00F61E63"/>
    <w:rsid w:val="00F622D5"/>
    <w:rsid w:val="00F62399"/>
    <w:rsid w:val="00F623A0"/>
    <w:rsid w:val="00F623B1"/>
    <w:rsid w:val="00F62416"/>
    <w:rsid w:val="00F62763"/>
    <w:rsid w:val="00F6299D"/>
    <w:rsid w:val="00F62CB0"/>
    <w:rsid w:val="00F62FF1"/>
    <w:rsid w:val="00F63005"/>
    <w:rsid w:val="00F632E6"/>
    <w:rsid w:val="00F6359E"/>
    <w:rsid w:val="00F635C4"/>
    <w:rsid w:val="00F63940"/>
    <w:rsid w:val="00F63A42"/>
    <w:rsid w:val="00F63A47"/>
    <w:rsid w:val="00F63A9C"/>
    <w:rsid w:val="00F63BE8"/>
    <w:rsid w:val="00F63E35"/>
    <w:rsid w:val="00F63F29"/>
    <w:rsid w:val="00F641F7"/>
    <w:rsid w:val="00F64280"/>
    <w:rsid w:val="00F64318"/>
    <w:rsid w:val="00F643BE"/>
    <w:rsid w:val="00F6441C"/>
    <w:rsid w:val="00F648F9"/>
    <w:rsid w:val="00F64950"/>
    <w:rsid w:val="00F64A95"/>
    <w:rsid w:val="00F64BDA"/>
    <w:rsid w:val="00F64FB2"/>
    <w:rsid w:val="00F65488"/>
    <w:rsid w:val="00F654A0"/>
    <w:rsid w:val="00F654BE"/>
    <w:rsid w:val="00F65695"/>
    <w:rsid w:val="00F65795"/>
    <w:rsid w:val="00F6584D"/>
    <w:rsid w:val="00F65D62"/>
    <w:rsid w:val="00F6604E"/>
    <w:rsid w:val="00F6633B"/>
    <w:rsid w:val="00F66418"/>
    <w:rsid w:val="00F66761"/>
    <w:rsid w:val="00F667B1"/>
    <w:rsid w:val="00F66908"/>
    <w:rsid w:val="00F66950"/>
    <w:rsid w:val="00F66E47"/>
    <w:rsid w:val="00F672EF"/>
    <w:rsid w:val="00F6736E"/>
    <w:rsid w:val="00F67735"/>
    <w:rsid w:val="00F6773E"/>
    <w:rsid w:val="00F677A8"/>
    <w:rsid w:val="00F67D8B"/>
    <w:rsid w:val="00F67F30"/>
    <w:rsid w:val="00F7014D"/>
    <w:rsid w:val="00F70457"/>
    <w:rsid w:val="00F7046D"/>
    <w:rsid w:val="00F7052C"/>
    <w:rsid w:val="00F706F0"/>
    <w:rsid w:val="00F70ABA"/>
    <w:rsid w:val="00F70CEC"/>
    <w:rsid w:val="00F70F39"/>
    <w:rsid w:val="00F7150C"/>
    <w:rsid w:val="00F71D66"/>
    <w:rsid w:val="00F72254"/>
    <w:rsid w:val="00F72523"/>
    <w:rsid w:val="00F7255F"/>
    <w:rsid w:val="00F72743"/>
    <w:rsid w:val="00F7278B"/>
    <w:rsid w:val="00F728AE"/>
    <w:rsid w:val="00F736FD"/>
    <w:rsid w:val="00F73760"/>
    <w:rsid w:val="00F73A58"/>
    <w:rsid w:val="00F73BE3"/>
    <w:rsid w:val="00F73BE4"/>
    <w:rsid w:val="00F73C39"/>
    <w:rsid w:val="00F73FD5"/>
    <w:rsid w:val="00F7401E"/>
    <w:rsid w:val="00F7422B"/>
    <w:rsid w:val="00F742E6"/>
    <w:rsid w:val="00F7437B"/>
    <w:rsid w:val="00F751A8"/>
    <w:rsid w:val="00F75394"/>
    <w:rsid w:val="00F75433"/>
    <w:rsid w:val="00F754D5"/>
    <w:rsid w:val="00F7558F"/>
    <w:rsid w:val="00F75D72"/>
    <w:rsid w:val="00F75F31"/>
    <w:rsid w:val="00F7616B"/>
    <w:rsid w:val="00F761D3"/>
    <w:rsid w:val="00F7633D"/>
    <w:rsid w:val="00F765B6"/>
    <w:rsid w:val="00F76849"/>
    <w:rsid w:val="00F76BC7"/>
    <w:rsid w:val="00F76D06"/>
    <w:rsid w:val="00F770B3"/>
    <w:rsid w:val="00F77208"/>
    <w:rsid w:val="00F778B0"/>
    <w:rsid w:val="00F77B76"/>
    <w:rsid w:val="00F77C6D"/>
    <w:rsid w:val="00F77ED2"/>
    <w:rsid w:val="00F77F3D"/>
    <w:rsid w:val="00F77F5D"/>
    <w:rsid w:val="00F80058"/>
    <w:rsid w:val="00F80849"/>
    <w:rsid w:val="00F80ABD"/>
    <w:rsid w:val="00F80B74"/>
    <w:rsid w:val="00F80BE1"/>
    <w:rsid w:val="00F80CB4"/>
    <w:rsid w:val="00F80DE4"/>
    <w:rsid w:val="00F8122F"/>
    <w:rsid w:val="00F813B0"/>
    <w:rsid w:val="00F8170F"/>
    <w:rsid w:val="00F8183B"/>
    <w:rsid w:val="00F81C80"/>
    <w:rsid w:val="00F820DE"/>
    <w:rsid w:val="00F820E3"/>
    <w:rsid w:val="00F82115"/>
    <w:rsid w:val="00F82118"/>
    <w:rsid w:val="00F8253E"/>
    <w:rsid w:val="00F827EC"/>
    <w:rsid w:val="00F82813"/>
    <w:rsid w:val="00F828B7"/>
    <w:rsid w:val="00F828DD"/>
    <w:rsid w:val="00F82A55"/>
    <w:rsid w:val="00F82D4F"/>
    <w:rsid w:val="00F82D98"/>
    <w:rsid w:val="00F82E5A"/>
    <w:rsid w:val="00F837AF"/>
    <w:rsid w:val="00F8389F"/>
    <w:rsid w:val="00F83C29"/>
    <w:rsid w:val="00F83FEA"/>
    <w:rsid w:val="00F84149"/>
    <w:rsid w:val="00F84740"/>
    <w:rsid w:val="00F847C5"/>
    <w:rsid w:val="00F84A7E"/>
    <w:rsid w:val="00F84BCC"/>
    <w:rsid w:val="00F84BD3"/>
    <w:rsid w:val="00F85081"/>
    <w:rsid w:val="00F850D0"/>
    <w:rsid w:val="00F8514C"/>
    <w:rsid w:val="00F852A7"/>
    <w:rsid w:val="00F85855"/>
    <w:rsid w:val="00F85C72"/>
    <w:rsid w:val="00F85F80"/>
    <w:rsid w:val="00F8659B"/>
    <w:rsid w:val="00F86B4A"/>
    <w:rsid w:val="00F86CDC"/>
    <w:rsid w:val="00F870F4"/>
    <w:rsid w:val="00F87307"/>
    <w:rsid w:val="00F87365"/>
    <w:rsid w:val="00F875B1"/>
    <w:rsid w:val="00F9017D"/>
    <w:rsid w:val="00F9027F"/>
    <w:rsid w:val="00F90316"/>
    <w:rsid w:val="00F90544"/>
    <w:rsid w:val="00F90919"/>
    <w:rsid w:val="00F90A55"/>
    <w:rsid w:val="00F90B1B"/>
    <w:rsid w:val="00F90D53"/>
    <w:rsid w:val="00F90F2E"/>
    <w:rsid w:val="00F9101B"/>
    <w:rsid w:val="00F91128"/>
    <w:rsid w:val="00F912EA"/>
    <w:rsid w:val="00F91917"/>
    <w:rsid w:val="00F91A80"/>
    <w:rsid w:val="00F91ADA"/>
    <w:rsid w:val="00F91D1E"/>
    <w:rsid w:val="00F91E43"/>
    <w:rsid w:val="00F91F98"/>
    <w:rsid w:val="00F925F8"/>
    <w:rsid w:val="00F926A5"/>
    <w:rsid w:val="00F92AB2"/>
    <w:rsid w:val="00F92AD3"/>
    <w:rsid w:val="00F92C85"/>
    <w:rsid w:val="00F92F16"/>
    <w:rsid w:val="00F93443"/>
    <w:rsid w:val="00F93517"/>
    <w:rsid w:val="00F93866"/>
    <w:rsid w:val="00F9395B"/>
    <w:rsid w:val="00F93A57"/>
    <w:rsid w:val="00F93DAB"/>
    <w:rsid w:val="00F93FF7"/>
    <w:rsid w:val="00F94360"/>
    <w:rsid w:val="00F943B2"/>
    <w:rsid w:val="00F943E6"/>
    <w:rsid w:val="00F94587"/>
    <w:rsid w:val="00F94B2E"/>
    <w:rsid w:val="00F94B32"/>
    <w:rsid w:val="00F94C10"/>
    <w:rsid w:val="00F94D40"/>
    <w:rsid w:val="00F9511D"/>
    <w:rsid w:val="00F958DA"/>
    <w:rsid w:val="00F95BF8"/>
    <w:rsid w:val="00F95C96"/>
    <w:rsid w:val="00F95CB0"/>
    <w:rsid w:val="00F95D39"/>
    <w:rsid w:val="00F95D54"/>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96F"/>
    <w:rsid w:val="00F97C04"/>
    <w:rsid w:val="00F97C55"/>
    <w:rsid w:val="00F97D4D"/>
    <w:rsid w:val="00F97F25"/>
    <w:rsid w:val="00FA00A6"/>
    <w:rsid w:val="00FA00D5"/>
    <w:rsid w:val="00FA01FC"/>
    <w:rsid w:val="00FA0487"/>
    <w:rsid w:val="00FA0673"/>
    <w:rsid w:val="00FA0709"/>
    <w:rsid w:val="00FA076F"/>
    <w:rsid w:val="00FA0971"/>
    <w:rsid w:val="00FA09D3"/>
    <w:rsid w:val="00FA0E4D"/>
    <w:rsid w:val="00FA17AC"/>
    <w:rsid w:val="00FA195A"/>
    <w:rsid w:val="00FA1C77"/>
    <w:rsid w:val="00FA1E0F"/>
    <w:rsid w:val="00FA1ED2"/>
    <w:rsid w:val="00FA2083"/>
    <w:rsid w:val="00FA23C4"/>
    <w:rsid w:val="00FA2B91"/>
    <w:rsid w:val="00FA2E9E"/>
    <w:rsid w:val="00FA326B"/>
    <w:rsid w:val="00FA34EB"/>
    <w:rsid w:val="00FA3563"/>
    <w:rsid w:val="00FA3B3C"/>
    <w:rsid w:val="00FA41A2"/>
    <w:rsid w:val="00FA41B6"/>
    <w:rsid w:val="00FA4487"/>
    <w:rsid w:val="00FA4509"/>
    <w:rsid w:val="00FA47EC"/>
    <w:rsid w:val="00FA4C21"/>
    <w:rsid w:val="00FA4DEA"/>
    <w:rsid w:val="00FA4DFB"/>
    <w:rsid w:val="00FA4EA5"/>
    <w:rsid w:val="00FA520B"/>
    <w:rsid w:val="00FA55A6"/>
    <w:rsid w:val="00FA5736"/>
    <w:rsid w:val="00FA57B3"/>
    <w:rsid w:val="00FA672E"/>
    <w:rsid w:val="00FA67AF"/>
    <w:rsid w:val="00FA6904"/>
    <w:rsid w:val="00FA6A89"/>
    <w:rsid w:val="00FA6D2F"/>
    <w:rsid w:val="00FA7532"/>
    <w:rsid w:val="00FA758F"/>
    <w:rsid w:val="00FA76FF"/>
    <w:rsid w:val="00FA772D"/>
    <w:rsid w:val="00FA78A9"/>
    <w:rsid w:val="00FA78B6"/>
    <w:rsid w:val="00FA79DD"/>
    <w:rsid w:val="00FA7F37"/>
    <w:rsid w:val="00FB0330"/>
    <w:rsid w:val="00FB0708"/>
    <w:rsid w:val="00FB078E"/>
    <w:rsid w:val="00FB0858"/>
    <w:rsid w:val="00FB0F22"/>
    <w:rsid w:val="00FB0F46"/>
    <w:rsid w:val="00FB0FDC"/>
    <w:rsid w:val="00FB14C0"/>
    <w:rsid w:val="00FB1E1B"/>
    <w:rsid w:val="00FB1FB1"/>
    <w:rsid w:val="00FB20C6"/>
    <w:rsid w:val="00FB214C"/>
    <w:rsid w:val="00FB22BE"/>
    <w:rsid w:val="00FB24EA"/>
    <w:rsid w:val="00FB2659"/>
    <w:rsid w:val="00FB309F"/>
    <w:rsid w:val="00FB3137"/>
    <w:rsid w:val="00FB35BB"/>
    <w:rsid w:val="00FB3831"/>
    <w:rsid w:val="00FB3A1D"/>
    <w:rsid w:val="00FB3A54"/>
    <w:rsid w:val="00FB3B16"/>
    <w:rsid w:val="00FB3E3A"/>
    <w:rsid w:val="00FB3E5F"/>
    <w:rsid w:val="00FB4156"/>
    <w:rsid w:val="00FB42B0"/>
    <w:rsid w:val="00FB4651"/>
    <w:rsid w:val="00FB495C"/>
    <w:rsid w:val="00FB4BFD"/>
    <w:rsid w:val="00FB4D3B"/>
    <w:rsid w:val="00FB52BE"/>
    <w:rsid w:val="00FB532B"/>
    <w:rsid w:val="00FB5529"/>
    <w:rsid w:val="00FB59E5"/>
    <w:rsid w:val="00FB5B03"/>
    <w:rsid w:val="00FB6345"/>
    <w:rsid w:val="00FB643C"/>
    <w:rsid w:val="00FB6D0E"/>
    <w:rsid w:val="00FB6DEA"/>
    <w:rsid w:val="00FB7260"/>
    <w:rsid w:val="00FB750A"/>
    <w:rsid w:val="00FB7A11"/>
    <w:rsid w:val="00FB7A14"/>
    <w:rsid w:val="00FB7BCB"/>
    <w:rsid w:val="00FB7E1D"/>
    <w:rsid w:val="00FB7E60"/>
    <w:rsid w:val="00FB7EC4"/>
    <w:rsid w:val="00FC00B6"/>
    <w:rsid w:val="00FC0129"/>
    <w:rsid w:val="00FC0271"/>
    <w:rsid w:val="00FC0296"/>
    <w:rsid w:val="00FC0615"/>
    <w:rsid w:val="00FC0690"/>
    <w:rsid w:val="00FC0A7A"/>
    <w:rsid w:val="00FC0B78"/>
    <w:rsid w:val="00FC0C13"/>
    <w:rsid w:val="00FC109F"/>
    <w:rsid w:val="00FC1DB2"/>
    <w:rsid w:val="00FC1EBA"/>
    <w:rsid w:val="00FC1F08"/>
    <w:rsid w:val="00FC2045"/>
    <w:rsid w:val="00FC2137"/>
    <w:rsid w:val="00FC224C"/>
    <w:rsid w:val="00FC2548"/>
    <w:rsid w:val="00FC2761"/>
    <w:rsid w:val="00FC27DF"/>
    <w:rsid w:val="00FC2E76"/>
    <w:rsid w:val="00FC2FBC"/>
    <w:rsid w:val="00FC30C4"/>
    <w:rsid w:val="00FC3172"/>
    <w:rsid w:val="00FC33B2"/>
    <w:rsid w:val="00FC3509"/>
    <w:rsid w:val="00FC3920"/>
    <w:rsid w:val="00FC40BD"/>
    <w:rsid w:val="00FC4417"/>
    <w:rsid w:val="00FC4494"/>
    <w:rsid w:val="00FC46F6"/>
    <w:rsid w:val="00FC48E6"/>
    <w:rsid w:val="00FC4BE3"/>
    <w:rsid w:val="00FC4C80"/>
    <w:rsid w:val="00FC4DF0"/>
    <w:rsid w:val="00FC4EA4"/>
    <w:rsid w:val="00FC5143"/>
    <w:rsid w:val="00FC5310"/>
    <w:rsid w:val="00FC54C4"/>
    <w:rsid w:val="00FC5733"/>
    <w:rsid w:val="00FC5C32"/>
    <w:rsid w:val="00FC5DDD"/>
    <w:rsid w:val="00FC6037"/>
    <w:rsid w:val="00FC6420"/>
    <w:rsid w:val="00FC6879"/>
    <w:rsid w:val="00FC6A50"/>
    <w:rsid w:val="00FC6F6E"/>
    <w:rsid w:val="00FC7590"/>
    <w:rsid w:val="00FC75E5"/>
    <w:rsid w:val="00FC7ABC"/>
    <w:rsid w:val="00FC7AC2"/>
    <w:rsid w:val="00FC7D7E"/>
    <w:rsid w:val="00FD0000"/>
    <w:rsid w:val="00FD002B"/>
    <w:rsid w:val="00FD03AA"/>
    <w:rsid w:val="00FD0C40"/>
    <w:rsid w:val="00FD0D37"/>
    <w:rsid w:val="00FD0DBC"/>
    <w:rsid w:val="00FD0E41"/>
    <w:rsid w:val="00FD0F51"/>
    <w:rsid w:val="00FD0FD0"/>
    <w:rsid w:val="00FD11A3"/>
    <w:rsid w:val="00FD142E"/>
    <w:rsid w:val="00FD1605"/>
    <w:rsid w:val="00FD1650"/>
    <w:rsid w:val="00FD2111"/>
    <w:rsid w:val="00FD2158"/>
    <w:rsid w:val="00FD23F9"/>
    <w:rsid w:val="00FD2702"/>
    <w:rsid w:val="00FD2AEA"/>
    <w:rsid w:val="00FD2AEE"/>
    <w:rsid w:val="00FD2C3F"/>
    <w:rsid w:val="00FD2E9E"/>
    <w:rsid w:val="00FD3287"/>
    <w:rsid w:val="00FD3792"/>
    <w:rsid w:val="00FD37BA"/>
    <w:rsid w:val="00FD383A"/>
    <w:rsid w:val="00FD38FE"/>
    <w:rsid w:val="00FD3BFE"/>
    <w:rsid w:val="00FD4105"/>
    <w:rsid w:val="00FD472C"/>
    <w:rsid w:val="00FD47C8"/>
    <w:rsid w:val="00FD498A"/>
    <w:rsid w:val="00FD4C41"/>
    <w:rsid w:val="00FD53A5"/>
    <w:rsid w:val="00FD570D"/>
    <w:rsid w:val="00FD572C"/>
    <w:rsid w:val="00FD57C3"/>
    <w:rsid w:val="00FD5808"/>
    <w:rsid w:val="00FD5924"/>
    <w:rsid w:val="00FD6BAD"/>
    <w:rsid w:val="00FD6BF2"/>
    <w:rsid w:val="00FD6D96"/>
    <w:rsid w:val="00FD72E6"/>
    <w:rsid w:val="00FD74AC"/>
    <w:rsid w:val="00FD76C9"/>
    <w:rsid w:val="00FD7EF3"/>
    <w:rsid w:val="00FE0031"/>
    <w:rsid w:val="00FE00AC"/>
    <w:rsid w:val="00FE0207"/>
    <w:rsid w:val="00FE06A6"/>
    <w:rsid w:val="00FE0797"/>
    <w:rsid w:val="00FE08B6"/>
    <w:rsid w:val="00FE0D45"/>
    <w:rsid w:val="00FE136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3381"/>
    <w:rsid w:val="00FE3394"/>
    <w:rsid w:val="00FE3665"/>
    <w:rsid w:val="00FE3A33"/>
    <w:rsid w:val="00FE3A71"/>
    <w:rsid w:val="00FE3A81"/>
    <w:rsid w:val="00FE417C"/>
    <w:rsid w:val="00FE4780"/>
    <w:rsid w:val="00FE49C4"/>
    <w:rsid w:val="00FE4C16"/>
    <w:rsid w:val="00FE4C78"/>
    <w:rsid w:val="00FE4D70"/>
    <w:rsid w:val="00FE5309"/>
    <w:rsid w:val="00FE5441"/>
    <w:rsid w:val="00FE5882"/>
    <w:rsid w:val="00FE5B38"/>
    <w:rsid w:val="00FE5C77"/>
    <w:rsid w:val="00FE6044"/>
    <w:rsid w:val="00FE60D8"/>
    <w:rsid w:val="00FE6165"/>
    <w:rsid w:val="00FE6500"/>
    <w:rsid w:val="00FE6614"/>
    <w:rsid w:val="00FE6F08"/>
    <w:rsid w:val="00FE72FD"/>
    <w:rsid w:val="00FE7EF0"/>
    <w:rsid w:val="00FE7F84"/>
    <w:rsid w:val="00FF0039"/>
    <w:rsid w:val="00FF0662"/>
    <w:rsid w:val="00FF07E8"/>
    <w:rsid w:val="00FF0BFA"/>
    <w:rsid w:val="00FF0CCA"/>
    <w:rsid w:val="00FF0EE5"/>
    <w:rsid w:val="00FF0F76"/>
    <w:rsid w:val="00FF108F"/>
    <w:rsid w:val="00FF1156"/>
    <w:rsid w:val="00FF1949"/>
    <w:rsid w:val="00FF1A90"/>
    <w:rsid w:val="00FF1DC9"/>
    <w:rsid w:val="00FF1E71"/>
    <w:rsid w:val="00FF20AD"/>
    <w:rsid w:val="00FF20D1"/>
    <w:rsid w:val="00FF232C"/>
    <w:rsid w:val="00FF27B6"/>
    <w:rsid w:val="00FF287D"/>
    <w:rsid w:val="00FF2ADE"/>
    <w:rsid w:val="00FF2E6F"/>
    <w:rsid w:val="00FF2E77"/>
    <w:rsid w:val="00FF32CA"/>
    <w:rsid w:val="00FF3305"/>
    <w:rsid w:val="00FF371B"/>
    <w:rsid w:val="00FF3C42"/>
    <w:rsid w:val="00FF3DF4"/>
    <w:rsid w:val="00FF428C"/>
    <w:rsid w:val="00FF4B8E"/>
    <w:rsid w:val="00FF4FAB"/>
    <w:rsid w:val="00FF5150"/>
    <w:rsid w:val="00FF53D0"/>
    <w:rsid w:val="00FF5425"/>
    <w:rsid w:val="00FF552A"/>
    <w:rsid w:val="00FF587E"/>
    <w:rsid w:val="00FF58ED"/>
    <w:rsid w:val="00FF5ACF"/>
    <w:rsid w:val="00FF5FE1"/>
    <w:rsid w:val="00FF63C6"/>
    <w:rsid w:val="00FF6546"/>
    <w:rsid w:val="00FF6895"/>
    <w:rsid w:val="00FF699D"/>
    <w:rsid w:val="00FF69EA"/>
    <w:rsid w:val="00FF6B57"/>
    <w:rsid w:val="00FF6CC8"/>
    <w:rsid w:val="00FF6D7F"/>
    <w:rsid w:val="00FF6EBA"/>
    <w:rsid w:val="00FF6F6A"/>
    <w:rsid w:val="00FF70B2"/>
    <w:rsid w:val="00FF775A"/>
    <w:rsid w:val="00FF78D0"/>
    <w:rsid w:val="00FF79B5"/>
    <w:rsid w:val="00FF7AE9"/>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DA65"/>
  <w15:docId w15:val="{FAEC9915-B9D6-44E9-8909-67A94BADA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58"/>
    <w:pPr>
      <w:spacing w:line="260" w:lineRule="atLeast"/>
    </w:pPr>
    <w:rPr>
      <w:sz w:val="22"/>
      <w:lang w:val="en-GB" w:bidi="ar-SA"/>
    </w:rPr>
  </w:style>
  <w:style w:type="paragraph" w:styleId="Heading1">
    <w:name w:val="heading 1"/>
    <w:basedOn w:val="Heading2"/>
    <w:next w:val="BodyText"/>
    <w:link w:val="Heading1Char"/>
    <w:autoRedefine/>
    <w:uiPriority w:val="9"/>
    <w:qFormat/>
    <w:rsid w:val="00E62E99"/>
    <w:pPr>
      <w:numPr>
        <w:ilvl w:val="0"/>
        <w:numId w:val="14"/>
      </w:numPr>
      <w:tabs>
        <w:tab w:val="clear" w:pos="340"/>
        <w:tab w:val="left" w:pos="90"/>
        <w:tab w:val="num" w:pos="540"/>
      </w:tabs>
      <w:spacing w:before="0" w:after="0" w:line="240" w:lineRule="atLeast"/>
      <w:ind w:left="540" w:right="-27" w:hanging="540"/>
      <w:outlineLvl w:val="0"/>
    </w:pPr>
    <w:rPr>
      <w:bCs/>
      <w:i w:val="0"/>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E62E99"/>
    <w:rPr>
      <w:b/>
      <w:bCs/>
      <w:sz w:val="22"/>
      <w:szCs w:val="22"/>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uiPriority w:val="99"/>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ListNumber5">
    <w:name w:val="List Number 5"/>
    <w:basedOn w:val="Normal"/>
    <w:rsid w:val="001F01D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83579D"/>
    <w:rPr>
      <w:sz w:val="22"/>
      <w:lang w:val="en-GB" w:bidi="ar-SA"/>
    </w:rPr>
  </w:style>
  <w:style w:type="paragraph" w:customStyle="1" w:styleId="TableParagraph">
    <w:name w:val="Table Paragraph"/>
    <w:basedOn w:val="Normal"/>
    <w:uiPriority w:val="1"/>
    <w:qFormat/>
    <w:rsid w:val="00D23BB5"/>
    <w:pPr>
      <w:widowControl w:val="0"/>
      <w:spacing w:line="240" w:lineRule="auto"/>
    </w:pPr>
    <w:rPr>
      <w:rFonts w:ascii="Calibri" w:eastAsia="Calibri" w:hAnsi="Calibri" w:cs="Cordia New"/>
      <w:szCs w:val="22"/>
      <w:lang w:val="en-US"/>
    </w:rPr>
  </w:style>
  <w:style w:type="character" w:styleId="Hyperlink">
    <w:name w:val="Hyperlink"/>
    <w:uiPriority w:val="99"/>
    <w:rsid w:val="00D23BB5"/>
    <w:rPr>
      <w:color w:val="0000FF"/>
      <w:u w:val="single"/>
    </w:rPr>
  </w:style>
  <w:style w:type="paragraph" w:customStyle="1" w:styleId="Pa20">
    <w:name w:val="Pa20"/>
    <w:basedOn w:val="Default"/>
    <w:next w:val="Default"/>
    <w:uiPriority w:val="99"/>
    <w:rsid w:val="00D23B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D23B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D23B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odyText2Char">
    <w:name w:val="Body Text 2 Char"/>
    <w:link w:val="BodyText2"/>
    <w:rsid w:val="008B7906"/>
    <w:rPr>
      <w:sz w:val="22"/>
      <w:lang w:val="en-GB" w:bidi="ar-SA"/>
    </w:rPr>
  </w:style>
  <w:style w:type="paragraph" w:customStyle="1" w:styleId="Pa38">
    <w:name w:val="Pa38"/>
    <w:basedOn w:val="Normal"/>
    <w:next w:val="Normal"/>
    <w:uiPriority w:val="99"/>
    <w:rsid w:val="00B46870"/>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8E0587"/>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ED3A32"/>
    <w:rPr>
      <w:rFonts w:ascii="Calibri" w:eastAsia="Times New Roman" w:hAnsi="Calibri" w:cs="Cordia New"/>
      <w:i/>
      <w:iCs/>
      <w:sz w:val="24"/>
      <w:szCs w:val="30"/>
    </w:rPr>
  </w:style>
  <w:style w:type="character" w:customStyle="1" w:styleId="Heading5Char">
    <w:name w:val="Heading 5 Char"/>
    <w:link w:val="Heading5"/>
    <w:rsid w:val="008D1F31"/>
    <w:rPr>
      <w:sz w:val="22"/>
      <w:lang w:val="en-GB" w:bidi="ar-SA"/>
    </w:rPr>
  </w:style>
  <w:style w:type="paragraph" w:customStyle="1" w:styleId="zKISOffAddress">
    <w:name w:val="zKISOffAddress"/>
    <w:basedOn w:val="Normal"/>
    <w:rsid w:val="00B21474"/>
    <w:pPr>
      <w:framePr w:hSpace="215" w:wrap="around" w:vAnchor="page" w:hAnchor="page" w:x="4282" w:y="1294"/>
      <w:spacing w:line="240" w:lineRule="exact"/>
    </w:pPr>
    <w:rPr>
      <w:rFonts w:ascii="Univers for KPMG Light" w:eastAsia="Times New Roman"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064058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3309238">
      <w:bodyDiv w:val="1"/>
      <w:marLeft w:val="0"/>
      <w:marRight w:val="0"/>
      <w:marTop w:val="0"/>
      <w:marBottom w:val="0"/>
      <w:divBdr>
        <w:top w:val="none" w:sz="0" w:space="0" w:color="auto"/>
        <w:left w:val="none" w:sz="0" w:space="0" w:color="auto"/>
        <w:bottom w:val="none" w:sz="0" w:space="0" w:color="auto"/>
        <w:right w:val="none" w:sz="0" w:space="0" w:color="auto"/>
      </w:divBdr>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78203784">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0000483">
      <w:bodyDiv w:val="1"/>
      <w:marLeft w:val="0"/>
      <w:marRight w:val="0"/>
      <w:marTop w:val="0"/>
      <w:marBottom w:val="0"/>
      <w:divBdr>
        <w:top w:val="none" w:sz="0" w:space="0" w:color="auto"/>
        <w:left w:val="none" w:sz="0" w:space="0" w:color="auto"/>
        <w:bottom w:val="none" w:sz="0" w:space="0" w:color="auto"/>
        <w:right w:val="none" w:sz="0" w:space="0" w:color="auto"/>
      </w:divBdr>
    </w:div>
    <w:div w:id="193033481">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1211481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273569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3080079">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5344726">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4583005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70287229">
      <w:bodyDiv w:val="1"/>
      <w:marLeft w:val="0"/>
      <w:marRight w:val="0"/>
      <w:marTop w:val="0"/>
      <w:marBottom w:val="0"/>
      <w:divBdr>
        <w:top w:val="none" w:sz="0" w:space="0" w:color="auto"/>
        <w:left w:val="none" w:sz="0" w:space="0" w:color="auto"/>
        <w:bottom w:val="none" w:sz="0" w:space="0" w:color="auto"/>
        <w:right w:val="none" w:sz="0" w:space="0" w:color="auto"/>
      </w:divBdr>
    </w:div>
    <w:div w:id="978077697">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020462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8846034">
      <w:bodyDiv w:val="1"/>
      <w:marLeft w:val="0"/>
      <w:marRight w:val="0"/>
      <w:marTop w:val="0"/>
      <w:marBottom w:val="0"/>
      <w:divBdr>
        <w:top w:val="none" w:sz="0" w:space="0" w:color="auto"/>
        <w:left w:val="none" w:sz="0" w:space="0" w:color="auto"/>
        <w:bottom w:val="none" w:sz="0" w:space="0" w:color="auto"/>
        <w:right w:val="none" w:sz="0" w:space="0" w:color="auto"/>
      </w:divBdr>
    </w:div>
    <w:div w:id="1072586279">
      <w:bodyDiv w:val="1"/>
      <w:marLeft w:val="0"/>
      <w:marRight w:val="0"/>
      <w:marTop w:val="0"/>
      <w:marBottom w:val="0"/>
      <w:divBdr>
        <w:top w:val="none" w:sz="0" w:space="0" w:color="auto"/>
        <w:left w:val="none" w:sz="0" w:space="0" w:color="auto"/>
        <w:bottom w:val="none" w:sz="0" w:space="0" w:color="auto"/>
        <w:right w:val="none" w:sz="0" w:space="0" w:color="auto"/>
      </w:divBdr>
    </w:div>
    <w:div w:id="1099252703">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8536027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6670602">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74328622">
      <w:bodyDiv w:val="1"/>
      <w:marLeft w:val="0"/>
      <w:marRight w:val="0"/>
      <w:marTop w:val="0"/>
      <w:marBottom w:val="0"/>
      <w:divBdr>
        <w:top w:val="none" w:sz="0" w:space="0" w:color="auto"/>
        <w:left w:val="none" w:sz="0" w:space="0" w:color="auto"/>
        <w:bottom w:val="none" w:sz="0" w:space="0" w:color="auto"/>
        <w:right w:val="none" w:sz="0" w:space="0" w:color="auto"/>
      </w:divBdr>
    </w:div>
    <w:div w:id="151912662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2096">
      <w:bodyDiv w:val="1"/>
      <w:marLeft w:val="0"/>
      <w:marRight w:val="0"/>
      <w:marTop w:val="0"/>
      <w:marBottom w:val="0"/>
      <w:divBdr>
        <w:top w:val="none" w:sz="0" w:space="0" w:color="auto"/>
        <w:left w:val="none" w:sz="0" w:space="0" w:color="auto"/>
        <w:bottom w:val="none" w:sz="0" w:space="0" w:color="auto"/>
        <w:right w:val="none" w:sz="0" w:space="0" w:color="auto"/>
      </w:divBdr>
    </w:div>
    <w:div w:id="1640526737">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776135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2168780">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28723260">
      <w:bodyDiv w:val="1"/>
      <w:marLeft w:val="0"/>
      <w:marRight w:val="0"/>
      <w:marTop w:val="0"/>
      <w:marBottom w:val="0"/>
      <w:divBdr>
        <w:top w:val="none" w:sz="0" w:space="0" w:color="auto"/>
        <w:left w:val="none" w:sz="0" w:space="0" w:color="auto"/>
        <w:bottom w:val="none" w:sz="0" w:space="0" w:color="auto"/>
        <w:right w:val="none" w:sz="0" w:space="0" w:color="auto"/>
      </w:divBdr>
    </w:div>
    <w:div w:id="177401378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17333776">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783622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76705239">
      <w:bodyDiv w:val="1"/>
      <w:marLeft w:val="0"/>
      <w:marRight w:val="0"/>
      <w:marTop w:val="0"/>
      <w:marBottom w:val="0"/>
      <w:divBdr>
        <w:top w:val="none" w:sz="0" w:space="0" w:color="auto"/>
        <w:left w:val="none" w:sz="0" w:space="0" w:color="auto"/>
        <w:bottom w:val="none" w:sz="0" w:space="0" w:color="auto"/>
        <w:right w:val="none" w:sz="0" w:space="0" w:color="auto"/>
      </w:divBdr>
    </w:div>
    <w:div w:id="20824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D045C7-D6FF-4C06-B294-27617574EE51}">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0EA99-10F7-4D28-9B57-7D60B475BB0F}">
  <ds:schemaRefs>
    <ds:schemaRef ds:uri="http://schemas.microsoft.com/sharepoint/v3/contenttype/forms"/>
  </ds:schemaRefs>
</ds:datastoreItem>
</file>

<file path=customXml/itemProps2.xml><?xml version="1.0" encoding="utf-8"?>
<ds:datastoreItem xmlns:ds="http://schemas.openxmlformats.org/officeDocument/2006/customXml" ds:itemID="{6A856A6D-DDBC-4769-A5B8-123EE3ECD839}">
  <ds:schemaRefs>
    <ds:schemaRef ds:uri="http://schemas.openxmlformats.org/officeDocument/2006/bibliography"/>
  </ds:schemaRefs>
</ds:datastoreItem>
</file>

<file path=customXml/itemProps3.xml><?xml version="1.0" encoding="utf-8"?>
<ds:datastoreItem xmlns:ds="http://schemas.openxmlformats.org/officeDocument/2006/customXml" ds:itemID="{6A8DFF1A-0802-45FD-BF0E-13917CAB715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AA36553-DE49-4E7A-8C1A-8FA4051A7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1</TotalTime>
  <Pages>7</Pages>
  <Words>1841</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12311</CharactersWithSpaces>
  <SharedDoc>false</SharedDoc>
  <HLinks>
    <vt:vector size="12" baseType="variant">
      <vt:variant>
        <vt:i4>262192</vt:i4>
      </vt:variant>
      <vt:variant>
        <vt:i4>-1</vt:i4>
      </vt:variant>
      <vt:variant>
        <vt:i4>1027</vt:i4>
      </vt:variant>
      <vt:variant>
        <vt:i4>4</vt:i4>
      </vt:variant>
      <vt:variant>
        <vt:lpwstr/>
      </vt:variant>
      <vt:variant>
        <vt:lpwstr>_top</vt:lpwstr>
      </vt:variant>
      <vt:variant>
        <vt:i4>262192</vt:i4>
      </vt:variant>
      <vt:variant>
        <vt:i4>-1</vt:i4>
      </vt:variant>
      <vt:variant>
        <vt:i4>1033</vt:i4>
      </vt:variant>
      <vt:variant>
        <vt:i4>4</vt:i4>
      </vt:variant>
      <vt:variant>
        <vt:lpwstr/>
      </vt:variant>
      <vt:variant>
        <vt:lpwstr>_top</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Suttirat Tangnorakul</cp:lastModifiedBy>
  <cp:revision>2</cp:revision>
  <cp:lastPrinted>2026-02-27T02:44:00Z</cp:lastPrinted>
  <dcterms:created xsi:type="dcterms:W3CDTF">2026-02-27T11:42:00Z</dcterms:created>
  <dcterms:modified xsi:type="dcterms:W3CDTF">2026-02-27T11:42:00Z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2022-02-20T07:35:56Z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50e4f58e-8dd0-4294-9455-5befcaef2a35</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ies>
</file>