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25BE2DD8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7E29C88D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29B90157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1F9B56C5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567684BF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519AC83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415242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7367DBF6" w14:textId="24E459A2" w:rsidR="00DF7EA0" w:rsidRPr="00DF7EA0" w:rsidRDefault="006463AF" w:rsidP="00DF7EA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bookmarkStart w:id="1" w:name="_Hlk513040870"/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57149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bookmarkEnd w:id="1"/>
      <w:r w:rsidR="001A56FB" w:rsidRPr="001A56F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อาร์เอสเอ็กซ์วายแซด</w:t>
      </w:r>
      <w:r w:rsidR="001A56F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580879B3" w14:textId="48C9A4BC" w:rsidR="00AD3B26" w:rsidRDefault="00AD3B26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B65D66" w14:textId="37BDA6DB" w:rsidR="00EE1B3D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9693341" w14:textId="77777777" w:rsidR="00EE1B3D" w:rsidRPr="00401138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AEDBCA" w14:textId="7D30EB8D" w:rsidR="006D610F" w:rsidRPr="00DC1188" w:rsidRDefault="006D610F" w:rsidP="00D03AF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605F8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C21DBA" w:rsidRPr="00C21DB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1A56FB" w:rsidRPr="001A56FB">
        <w:rPr>
          <w:rFonts w:ascii="Browallia New" w:hAnsi="Browallia New" w:cs="Browallia New" w:hint="cs"/>
          <w:sz w:val="28"/>
          <w:szCs w:val="28"/>
          <w:cs/>
          <w:lang w:bidi="th-TH"/>
        </w:rPr>
        <w:t>อาร์เอสเอ็กซ์วายแซด</w:t>
      </w:r>
      <w:r w:rsidR="00C21DBA" w:rsidRPr="00C21DBA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57149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021B02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57149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021B02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57149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)</w:t>
      </w:r>
      <w:r w:rsidR="005714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021B02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021B02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A56FB">
        <w:rPr>
          <w:rFonts w:ascii="Browallia New" w:hAnsi="Browallia New" w:cs="Browallia New"/>
          <w:sz w:val="28"/>
          <w:szCs w:val="28"/>
          <w:lang w:bidi="th-TH"/>
        </w:rPr>
        <w:br/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03AFB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F5151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3152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</w:t>
      </w:r>
      <w:r w:rsidR="00D03AFB">
        <w:rPr>
          <w:rFonts w:ascii="Browallia New" w:hAnsi="Browallia New" w:cs="Browallia New"/>
          <w:sz w:val="28"/>
          <w:szCs w:val="28"/>
          <w:lang w:bidi="th-TH"/>
        </w:rPr>
        <w:br/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66362E" w14:textId="0432B3B2" w:rsidR="00C835DC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6506AB" w14:textId="17EF8B74" w:rsidR="00C835DC" w:rsidRDefault="00AB254D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ข้าพเจ้าเห็นว่า</w:t>
      </w:r>
      <w:r w:rsidRPr="00AB254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งบการเงินรวมและเฉพาะบริษัท</w:t>
      </w:r>
      <w:r w:rsidR="000974D0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ข้างต้น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นี้</w:t>
      </w:r>
      <w:r w:rsidR="000974D0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แสดงฐานะการเงินรวมและเฉพาะ</w:t>
      </w:r>
      <w:r w:rsidR="00B425B2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ของ</w:t>
      </w:r>
      <w:r w:rsidR="00156823" w:rsidRPr="0015682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D03AFB" w:rsidRPr="00D03AFB">
        <w:rPr>
          <w:rFonts w:ascii="Browallia New" w:hAnsi="Browallia New" w:cs="Browallia New" w:hint="cs"/>
          <w:sz w:val="28"/>
          <w:szCs w:val="28"/>
          <w:cs/>
          <w:lang w:bidi="th-TH"/>
        </w:rPr>
        <w:t>อาร์เอสเอ็กซ์วายแซด</w:t>
      </w:r>
      <w:r w:rsidR="00156823" w:rsidRPr="0015682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</w:t>
      </w:r>
      <w:r w:rsidR="00EC42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และบริษัทย่อย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94670" w:rsidRPr="00A747CB">
        <w:rPr>
          <w:rFonts w:ascii="Browallia New" w:hAnsi="Browallia New" w:cs="Browallia New"/>
          <w:sz w:val="28"/>
          <w:szCs w:val="28"/>
        </w:rPr>
        <w:t>256</w:t>
      </w:r>
      <w:r w:rsidR="00D03AFB">
        <w:rPr>
          <w:rFonts w:ascii="Browallia New" w:hAnsi="Browallia New" w:cs="Browallia New"/>
          <w:sz w:val="28"/>
          <w:szCs w:val="28"/>
        </w:rPr>
        <w:t>8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3C50043" w14:textId="7E77CFDE" w:rsidR="00D8360E" w:rsidRDefault="00D8360E" w:rsidP="000246D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A89FB0" w14:textId="77777777" w:rsidR="004F728F" w:rsidRPr="000868F7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868F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Pr="000868F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</w:p>
    <w:p w14:paraId="66D6DBEF" w14:textId="77777777" w:rsidR="004F728F" w:rsidRPr="004F728F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6E808B" w14:textId="7110C0A4" w:rsidR="00020C6D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</w:t>
      </w:r>
      <w:r w:rsidR="00C310E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C1CA89" w14:textId="77777777" w:rsidR="00D03AFB" w:rsidRDefault="00D03AFB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5662AE" w14:textId="77777777" w:rsidR="00BB70C4" w:rsidRDefault="00BB70C4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9A286D" w14:textId="77777777" w:rsidR="00BB70C4" w:rsidRDefault="00BB70C4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59BD62" w14:textId="77777777" w:rsidR="00BB70C4" w:rsidRDefault="00BB70C4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A11614" w14:textId="379292C0" w:rsidR="00AB254D" w:rsidRPr="00AC48F3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32A7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FD8F261" w14:textId="77777777" w:rsidR="00AB254D" w:rsidRPr="00996C0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0D7497C" w14:textId="170F1B5A" w:rsidR="00AB254D" w:rsidRPr="00AC48F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ในการตรวจสอบงบการเงินรวมและเฉพาะบริษัทสำหรับ</w:t>
      </w:r>
      <w:r w:rsidR="00435A8B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ปัจจุบัน ข้าพเจ้าได้นำเรื่อ</w:t>
      </w:r>
      <w:r w:rsidR="000868F7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เหล่านี้มา</w:t>
      </w:r>
      <w:r w:rsidR="005E5F48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พิ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C2A2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2AD025" w14:textId="77777777" w:rsidR="00AB254D" w:rsidRPr="00851D8B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B254D" w:rsidRPr="007E1F29" w14:paraId="402CB287" w14:textId="77777777" w:rsidTr="00891177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B7FFAD4" w14:textId="77777777" w:rsidR="00AB254D" w:rsidRPr="007E1F29" w:rsidRDefault="00AB254D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7E1F29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67C65EB8" w14:textId="4290FC79" w:rsidR="00AB254D" w:rsidRPr="007E1F29" w:rsidRDefault="00082236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7E1F2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8C3E57" w:rsidRPr="007E1F29" w14:paraId="56687375" w14:textId="77777777" w:rsidTr="00A062ED">
        <w:tc>
          <w:tcPr>
            <w:tcW w:w="4261" w:type="dxa"/>
          </w:tcPr>
          <w:p w14:paraId="235E7AF4" w14:textId="77777777" w:rsidR="00C66DBF" w:rsidRPr="00F4069C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551FBF65" w14:textId="1A37F329" w:rsidR="00C73F33" w:rsidRDefault="002A7DBF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1F29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การรับรู้รายได้</w:t>
            </w:r>
          </w:p>
          <w:p w14:paraId="56EF80C7" w14:textId="77777777" w:rsidR="00EC30CD" w:rsidRDefault="00EC30CD" w:rsidP="000404E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F5224E0" w14:textId="6B00C9DF" w:rsidR="000404E2" w:rsidRPr="000404E2" w:rsidRDefault="000404E2" w:rsidP="000404E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404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รายได้จากการขายเป็นรายการที่มีสาระสำคัญต่องบการเงิน และเป็นรายการที่ผู้ใช้งบการเงินให้ความสำคัญเพื่อการประเมินผลการดำเนินงานของ</w:t>
            </w:r>
            <w:r w:rsidR="007824F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0404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บริษัท </w:t>
            </w:r>
          </w:p>
          <w:p w14:paraId="2D5D6FA1" w14:textId="77777777" w:rsidR="000404E2" w:rsidRPr="000404E2" w:rsidRDefault="000404E2" w:rsidP="000404E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9B5701E" w14:textId="77777777" w:rsidR="009E1EEB" w:rsidRDefault="000404E2" w:rsidP="000404E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404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ข้าพเจ้าให้ความสำคัญกับเรื่องนี้ เนื่องจากกลุ่มบริษัทมีจำนวนลูกค้าและมีรายการการค้าเป็นจำนวนมาก โดยมีเงื่อนไขทางการค้าที่แตกต่างกัน รวมถึงการพิจารณาจังหวะเวลาในการรับรู้รายได้ตามภาระที่ต้องปฏิบัติ </w:t>
            </w:r>
          </w:p>
          <w:p w14:paraId="34918484" w14:textId="77777777" w:rsidR="009E1EEB" w:rsidRDefault="009E1EEB" w:rsidP="000404E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8AC19F0" w14:textId="284E9C17" w:rsidR="00C5697D" w:rsidRPr="00C55A36" w:rsidRDefault="009E1EEB" w:rsidP="000404E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0404E2" w:rsidRPr="000404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บริษัทได้เปิดเผยนโยบายการบัญชีเกี่ยวกับ</w:t>
            </w:r>
            <w:r w:rsidR="00D62AF9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="000404E2" w:rsidRPr="000404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การรับรู้รายได้</w:t>
            </w:r>
            <w:r w:rsidR="00802E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และรายได้</w:t>
            </w:r>
            <w:r w:rsidR="000404E2" w:rsidRPr="000404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ในหมายเหตุประกอบ</w:t>
            </w:r>
            <w:r w:rsidR="00D62AF9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="000404E2" w:rsidRPr="000404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งบการเงิน</w:t>
            </w:r>
            <w:r w:rsidR="006A173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ข้อ </w:t>
            </w:r>
            <w:r w:rsidR="006A17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4 </w:t>
            </w:r>
            <w:r w:rsidR="006A173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="000238B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0238B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ตามลำดับ</w:t>
            </w:r>
          </w:p>
          <w:p w14:paraId="5D6BF2FD" w14:textId="77777777" w:rsidR="00C5697D" w:rsidRPr="007E1F29" w:rsidRDefault="00C5697D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3B63D9E" w14:textId="77777777" w:rsidR="008C3E57" w:rsidRDefault="00831F49" w:rsidP="00831F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E1F2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</w:p>
          <w:p w14:paraId="2F28537C" w14:textId="54FF55F0" w:rsidR="00C0473C" w:rsidRPr="007E1F29" w:rsidRDefault="00C0473C" w:rsidP="00831F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82" w:type="dxa"/>
          </w:tcPr>
          <w:p w14:paraId="5AFFEE2D" w14:textId="77777777" w:rsidR="00823C4B" w:rsidRPr="00C55A36" w:rsidRDefault="00823C4B" w:rsidP="007A052F">
            <w:pPr>
              <w:pStyle w:val="Default"/>
              <w:jc w:val="thaiDistribute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bidi="th-TH"/>
              </w:rPr>
            </w:pPr>
          </w:p>
          <w:p w14:paraId="1D54724F" w14:textId="77777777" w:rsidR="0026744A" w:rsidRDefault="0026744A" w:rsidP="0026744A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4BD765A" w14:textId="77777777" w:rsidR="0026744A" w:rsidRDefault="0026744A" w:rsidP="0026744A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4C32F13" w14:textId="4BB1F2D3" w:rsidR="00DD1154" w:rsidRDefault="00A0027D" w:rsidP="0026744A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2674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 มีดังนี้</w:t>
            </w:r>
          </w:p>
          <w:p w14:paraId="54DF5A97" w14:textId="77777777" w:rsidR="009A6272" w:rsidRPr="009A6272" w:rsidRDefault="009A6272" w:rsidP="0026744A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08A38ADF" w14:textId="77777777" w:rsidR="00B07B2D" w:rsidRPr="00C55A36" w:rsidRDefault="00741C31" w:rsidP="00C55A36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ทำความเข้าใจถึงลักษณะและประเภทของรายได้ รวมถึงนโยบาย ระบบการควบคุมภายในที่เกี่ยวข้องกับวงจรรายได้ และสุ่มทดสอบการปฏิบัติตามการควบคุมสำคัญที่กลุ่มบริษัทออกแบบไว้ </w:t>
            </w:r>
          </w:p>
          <w:p w14:paraId="673C90E2" w14:textId="6AC6F39F" w:rsidR="00B07B2D" w:rsidRPr="00C55A36" w:rsidRDefault="00741C31" w:rsidP="00C55A36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สุ่มตรวจสอบเอกสารประกอบรายการขายที่เกิดขึ้นกับการบันทึกรายการทางบัญชีในระหว่างปี รวมถึงรายการที่เกิดขึ้นใกล้วัน</w:t>
            </w:r>
            <w:r w:rsidR="00D62AF9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br/>
            </w:r>
            <w:r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สิ้นรอบระยะเวลาบัญชี </w:t>
            </w:r>
          </w:p>
          <w:p w14:paraId="3F1A98EF" w14:textId="77777777" w:rsidR="00B07B2D" w:rsidRPr="00C55A36" w:rsidRDefault="00741C31" w:rsidP="00C55A36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ตรวจสอบใบลดหนี้ที่กลุ่มบริษัทออกภายหลังวันสิ้นรอบระยะเวลาบัญชี </w:t>
            </w:r>
          </w:p>
          <w:p w14:paraId="25B5FFEA" w14:textId="77777777" w:rsidR="00B07B2D" w:rsidRPr="00C55A36" w:rsidRDefault="00741C31" w:rsidP="00C55A36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วิเคราะห์เปรียบเทียบข้อมูลบัญชีของรายได้แบบแยกย่อยเพื่อวิเคราะห์แนวโน้มของความผิดปกติที่อาจเกิดขึ้นของรายการ </w:t>
            </w:r>
          </w:p>
          <w:p w14:paraId="77F37E25" w14:textId="77777777" w:rsidR="00B07B2D" w:rsidRPr="00C55A36" w:rsidRDefault="00741C31" w:rsidP="00C55A36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ทดสอบรายการขายที่บันทึกรายการบัญชีผ่านใบสำคัญทั่วไป</w:t>
            </w:r>
          </w:p>
          <w:p w14:paraId="08D6929A" w14:textId="439AEE75" w:rsidR="00166467" w:rsidRPr="00C55A36" w:rsidRDefault="00741C31" w:rsidP="00C55A36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ประเมินความเพียงพอของการเปิดเผยข้อมูลของกลุ่มบริษัท เกี่ยวกับรายได้จากการขาย</w:t>
            </w:r>
          </w:p>
          <w:p w14:paraId="2AFDAF77" w14:textId="77777777" w:rsidR="008971AF" w:rsidRDefault="008971AF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37678A59" w14:textId="77777777" w:rsidR="00F13AA9" w:rsidRDefault="00F13AA9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3AD4C8B5" w14:textId="77777777" w:rsidR="00F13AA9" w:rsidRDefault="00F13AA9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4A2C97E1" w14:textId="77777777" w:rsidR="00F13AA9" w:rsidRDefault="00F13AA9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3AAF1F95" w14:textId="77777777" w:rsidR="00F13AA9" w:rsidRDefault="00F13AA9" w:rsidP="00D61E02">
            <w:pPr>
              <w:pStyle w:val="Default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1ADC98F5" w14:textId="77777777" w:rsidR="00F13AA9" w:rsidRDefault="00F13AA9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7ACA0064" w14:textId="77777777" w:rsidR="00BB70C4" w:rsidRDefault="00BB70C4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23D55B9B" w14:textId="77777777" w:rsidR="00BB70C4" w:rsidRDefault="00BB70C4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59DEA298" w14:textId="77777777" w:rsidR="00191A8F" w:rsidRDefault="00191A8F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3917857A" w14:textId="190535F4" w:rsidR="00F13AA9" w:rsidRPr="00C55A36" w:rsidRDefault="00F13AA9" w:rsidP="00C55A36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F4069C" w:rsidRPr="007E1F29" w14:paraId="4DCA840E" w14:textId="77777777" w:rsidTr="00C72072">
        <w:tc>
          <w:tcPr>
            <w:tcW w:w="4261" w:type="dxa"/>
          </w:tcPr>
          <w:p w14:paraId="607105DA" w14:textId="77777777" w:rsidR="00191A8F" w:rsidRPr="00375B3C" w:rsidRDefault="00191A8F" w:rsidP="007176F6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14:paraId="699A859B" w14:textId="53A0F202" w:rsidR="007176F6" w:rsidRPr="00B36F73" w:rsidRDefault="00492B36" w:rsidP="007176F6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92B3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0158F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ประเมิน</w:t>
            </w:r>
            <w:r w:rsidR="007176F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Pr="00492B3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ด้อยค่าของ</w:t>
            </w:r>
            <w:r w:rsidR="007176F6" w:rsidRPr="00492B3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4A6AD396" w14:textId="04504884" w:rsidR="00492B36" w:rsidRPr="00492B36" w:rsidRDefault="007176F6" w:rsidP="00492B36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492B36" w:rsidRPr="00492B3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เงินลงทุนในบริษัทย่อ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ย</w:t>
            </w:r>
          </w:p>
          <w:p w14:paraId="0AD2C710" w14:textId="77777777" w:rsidR="006B53AE" w:rsidRDefault="006B53AE" w:rsidP="00C7207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DE7A1D3" w14:textId="4B89ED58" w:rsidR="00566CE9" w:rsidRDefault="00566CE9" w:rsidP="00566CE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E5327D">
              <w:rPr>
                <w:rFonts w:ascii="Browallia New" w:hAnsi="Browallia New" w:cs="Browallia New"/>
                <w:sz w:val="28"/>
                <w:szCs w:val="28"/>
                <w:lang w:bidi="th-TH"/>
              </w:rPr>
              <w:t>8</w:t>
            </w:r>
            <w:r w:rsidRPr="004C3D8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38020C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</w:t>
            </w:r>
            <w:r w:rsidR="0038020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ฐานะ</w:t>
            </w:r>
            <w:r w:rsidR="0038020C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การเงินรวม</w:t>
            </w:r>
            <w:r w:rsidR="00D62AF9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="0038020C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แสดงรายการ</w:t>
            </w:r>
            <w:r w:rsidR="0038020C"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 จำนวน</w:t>
            </w:r>
            <w:r w:rsidR="0038020C" w:rsidRPr="009543A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38020C" w:rsidRPr="001D0AD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385.08 </w:t>
            </w:r>
            <w:r w:rsidR="0038020C" w:rsidRPr="001D0AD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</w:t>
            </w:r>
            <w:r w:rsidR="0038020C"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บาท</w:t>
            </w:r>
            <w:r w:rsidR="0038020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</w:t>
            </w:r>
            <w:r w:rsidR="0038020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ฐานะ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การเงินเฉพาะ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มีเงินลงทุนใน</w:t>
            </w:r>
            <w:r w:rsidR="00D62AF9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  <w:r w:rsidR="0038020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จำนวน </w:t>
            </w:r>
            <w:r w:rsidR="000949E2" w:rsidRPr="00C55A36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="003C5086">
              <w:rPr>
                <w:rFonts w:ascii="Browallia New" w:hAnsi="Browallia New" w:cs="Browallia New"/>
                <w:sz w:val="28"/>
                <w:szCs w:val="28"/>
                <w:lang w:bidi="th-TH"/>
              </w:rPr>
              <w:t>30.72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0E27ABB6" w14:textId="77777777" w:rsidR="003F2F3B" w:rsidRDefault="003F2F3B" w:rsidP="00566CE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EA05D1B" w14:textId="05631C71" w:rsidR="003F2F3B" w:rsidRPr="00AD3A8B" w:rsidRDefault="003F2F3B" w:rsidP="003F2F3B">
            <w:pPr>
              <w:pStyle w:val="Default"/>
              <w:ind w:right="38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ตาม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มาตรฐานการ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รายงานทางการเงิน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กลุ่มบริษัท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ต้องทดสอบการด้อยค่าของค่าความนิยมที่เกิดจากการรวมธุรกิจเป็นประจำทุกปี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และสินทรัพย์อื่น </w:t>
            </w:r>
            <w:r w:rsidR="00D62AF9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br/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(เงินลงทุนในบริษัทย่อย) ที่มีข้อบ่งชี้การด้อยค่า</w:t>
            </w:r>
          </w:p>
          <w:p w14:paraId="7622E554" w14:textId="77777777" w:rsidR="003F2F3B" w:rsidRDefault="003F2F3B" w:rsidP="00566CE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ED83134" w14:textId="77777777" w:rsidR="00D507FE" w:rsidRPr="00191F61" w:rsidRDefault="00D507FE" w:rsidP="00D507F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191F6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ในการทดสอบการด้อยค่า ผู้บริหารต้องใช้ดุลยพินิจ และอาศัยข้อสมมติฐานโดยเฉพาะที่เกี่ยวกับการประมาณการกระแสเงินสดรับและจ่ายในอนาคตที่คาดว่าจะได้รับของ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หน่วยสินทรัพย์ที่ก่อให้เกิดเงินสด และ</w:t>
            </w:r>
            <w:r w:rsidRPr="00191F6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จากการดำเนินงานอย่างต่อเนื่อง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ของ</w:t>
            </w:r>
            <w:r w:rsidRPr="00191F6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บริษัทย่อย ซึ่งมีความซับซ้อน และการใช้อัตราคิดลด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อัตราการเติบโต โครงสร้างเงินทุน ต้นทุนและค่าใช้จ่ายในการดำเนินงาน</w:t>
            </w:r>
            <w:r w:rsidRPr="00191F6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ที่</w:t>
            </w:r>
            <w:r w:rsidRPr="00191F6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อาจเปลี่ยนแปลงไปตามสภาวะเศรษฐกิจ สถานการณ์ตลาดปัจจุบันและความเสี่ยงที่เฉพาะเจาะจง</w:t>
            </w:r>
          </w:p>
          <w:p w14:paraId="3D1CF39D" w14:textId="77777777" w:rsidR="00566CE9" w:rsidRPr="004C3D8F" w:rsidRDefault="00566CE9" w:rsidP="00566CE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524EC03" w14:textId="5F3D8054" w:rsidR="00EE7F9E" w:rsidRPr="00AD3A8B" w:rsidRDefault="00EE7F9E" w:rsidP="00EE7F9E">
            <w:pPr>
              <w:pStyle w:val="Default"/>
              <w:ind w:right="24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191F61">
              <w:rPr>
                <w:rFonts w:ascii="BrowalliaUPC" w:hAnsi="BrowalliaUPC" w:cs="BrowalliaUPC" w:hint="cs"/>
                <w:color w:val="auto"/>
                <w:sz w:val="28"/>
                <w:szCs w:val="28"/>
                <w:cs/>
                <w:lang w:bidi="th-TH"/>
              </w:rPr>
              <w:t>กลุ่มบริษัทได้เปิดเ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ผย</w:t>
            </w:r>
            <w:r w:rsidRPr="00191F61">
              <w:rPr>
                <w:rFonts w:ascii="BrowalliaUPC" w:hAnsi="BrowalliaUPC" w:cs="BrowalliaUPC" w:hint="cs"/>
                <w:color w:val="auto"/>
                <w:sz w:val="28"/>
                <w:szCs w:val="28"/>
                <w:cs/>
                <w:lang w:bidi="th-TH"/>
              </w:rPr>
              <w:t>เกี่ยวกับ</w:t>
            </w:r>
            <w:r>
              <w:rPr>
                <w:rFonts w:ascii="BrowalliaUPC" w:hAnsi="BrowalliaUPC" w:cs="BrowalliaUPC" w:hint="cs"/>
                <w:color w:val="auto"/>
                <w:sz w:val="28"/>
                <w:szCs w:val="28"/>
                <w:cs/>
                <w:lang w:bidi="th-TH"/>
              </w:rPr>
              <w:t>นโยบายการบัญชี สำหรับค่าความนิยมและเงินลงทุนในบริษัทย่อยตาม</w:t>
            </w:r>
            <w:r w:rsidRPr="001D2B47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หมายเหตุประกอบงบการเงินข้อ </w:t>
            </w:r>
            <w:r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4</w:t>
            </w:r>
            <w:r w:rsidRPr="001D2B47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นโยบายการบัญชี - ค่าความนิยม</w:t>
            </w:r>
            <w:r w:rsidRPr="001D2B47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และเงินลงทุนในบริษัทย่อย</w:t>
            </w:r>
            <w:r w:rsidRPr="001D2B47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D62AF9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br/>
            </w:r>
            <w:r w:rsidRPr="001D2B47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ข้อ </w:t>
            </w:r>
            <w:r w:rsidR="0046765F"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5</w:t>
            </w:r>
            <w:r w:rsidRPr="001D2B47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ประมาณการทางบัญชีที่สำคัญ และการใช้วิจารณญาณ </w:t>
            </w:r>
            <w:r w:rsidRPr="001D2B47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ข้อ </w:t>
            </w:r>
            <w:r w:rsidR="00E37C65" w:rsidRPr="00C55A36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Pr="001D2B47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1D2B47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val="en-US" w:bidi="th-TH"/>
              </w:rPr>
              <w:t>เงินลงทุนในบริษัทย่อย</w:t>
            </w:r>
            <w:r w:rsidR="00BA6AE3" w:rsidRPr="001D2B47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</w:t>
            </w:r>
            <w:r w:rsidR="00D62AF9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1D2B47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414BECB8" w14:textId="77777777" w:rsidR="00A5040A" w:rsidRDefault="00A5040A" w:rsidP="00C7207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B3AA98A" w14:textId="3B4579C1" w:rsidR="00A5040A" w:rsidRPr="007E1F29" w:rsidRDefault="00A5040A" w:rsidP="00C7207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82" w:type="dxa"/>
          </w:tcPr>
          <w:p w14:paraId="59440B40" w14:textId="77777777" w:rsidR="00284C2E" w:rsidRPr="00375B3C" w:rsidRDefault="00284C2E" w:rsidP="00360BA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66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511E1648" w14:textId="77777777" w:rsidR="00360BAA" w:rsidRDefault="00360BAA" w:rsidP="00360BA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6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0D507A0" w14:textId="77777777" w:rsidR="00F37B93" w:rsidRDefault="00F37B93" w:rsidP="00360BA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6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D8555A3" w14:textId="77777777" w:rsidR="00375B3C" w:rsidRPr="00D62AF9" w:rsidRDefault="00375B3C" w:rsidP="00D97B7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1F62BE73" w14:textId="7A3EFD38" w:rsidR="00D97B71" w:rsidRDefault="00D97B71" w:rsidP="00D97B7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มีดังนี้</w:t>
            </w:r>
          </w:p>
          <w:p w14:paraId="12B4B945" w14:textId="77777777" w:rsidR="006C0A30" w:rsidRDefault="006C0A30" w:rsidP="006C0A30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ทำความเข้าใจข้อมูลเกี่ยวกับประมาณการกระแสเงินสด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รับและจ่าย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ในอนาคต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วิธีการจัดทำประมาณการ ที่จัดทำโดยผู้บริหารของ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กลุ่มบริษัท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ตรวจสอบกับผลการดำเนินงานในปัจจุบันและในอดีต</w:t>
            </w:r>
          </w:p>
          <w:p w14:paraId="7E8AAC5E" w14:textId="4646DBDD" w:rsidR="00AE41F4" w:rsidRDefault="00AE41F4" w:rsidP="006C0A30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สอบถามผู้บริหารในเชิงทดสอบเพื่อประเมินเกี่ยวกับความสมเหตุสมผลของวิธีการและ</w:t>
            </w:r>
            <w:r w:rsidR="00D62AF9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br/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ข้อสมมติฐานที่สำคัญของข้อมูลในประมาณการกระแสเงินสด</w:t>
            </w:r>
          </w:p>
          <w:p w14:paraId="7DC08F22" w14:textId="2E531FCB" w:rsidR="0050553D" w:rsidRPr="00B06948" w:rsidRDefault="0050553D" w:rsidP="0050553D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B06948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ประเมินความเหมาะสมของอัตราคิดลดที่ใช้</w:t>
            </w:r>
            <w:r w:rsidR="00B44AD2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ในการคำนวณ</w:t>
            </w:r>
            <w:r w:rsidR="008B7C03" w:rsidRPr="00BE39B3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 w:rsidR="00BE39B3" w:rsidRPr="00BE39B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ที่จะได้รับในอนาคต</w:t>
            </w:r>
            <w:r w:rsidRPr="00B06948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และทดสอบการคำนวณของอัตราดังกล่าว </w:t>
            </w:r>
          </w:p>
          <w:p w14:paraId="5F177DE5" w14:textId="276D8BB2" w:rsidR="00DE4A34" w:rsidRPr="003760E3" w:rsidRDefault="00DE4A34" w:rsidP="00DE4A34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87726E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ทดสอบการคำนวณตัวเลขสำคัญที่ได้จากการประมาณ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การตามข้อสมมติฐาน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ข้างต้น </w:t>
            </w:r>
            <w:r w:rsidR="00D62AF9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br/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เพื่อคำนวณมูล</w:t>
            </w:r>
            <w:r w:rsidRPr="0087726E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ค่าที่คาดว่า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จะได้รับคืน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และเปรียบเทียบกับมูลค่าตามบัญชี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</w:p>
          <w:p w14:paraId="2345A86A" w14:textId="77777777" w:rsidR="00DE4A34" w:rsidRPr="007A215B" w:rsidRDefault="00DE4A34" w:rsidP="00DE4A34">
            <w:pPr>
              <w:pStyle w:val="Default"/>
              <w:numPr>
                <w:ilvl w:val="0"/>
                <w:numId w:val="27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ค่าความนิยมและเงินลงทุนในบริษัทย่อย</w:t>
            </w:r>
          </w:p>
          <w:p w14:paraId="0708B468" w14:textId="77777777" w:rsidR="0050553D" w:rsidRDefault="0050553D" w:rsidP="00DE4A34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3EDD6077" w14:textId="0A563CDA" w:rsidR="00360BAA" w:rsidRPr="007E1F29" w:rsidRDefault="00360BAA" w:rsidP="005B089A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</w:tbl>
    <w:p w14:paraId="5B4D73DE" w14:textId="77777777" w:rsidR="00DE638C" w:rsidRDefault="00DE638C" w:rsidP="002E315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5E6946B" w14:textId="77777777" w:rsidR="007A052F" w:rsidRDefault="007A052F" w:rsidP="0016646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0074724" w14:textId="77777777" w:rsidR="006A33EF" w:rsidRDefault="006A33EF" w:rsidP="0016646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61F357" w14:textId="77777777" w:rsidR="007A052F" w:rsidRDefault="007A052F" w:rsidP="0016646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CB6E789" w14:textId="77777777" w:rsidR="00BB70C4" w:rsidRDefault="00BB70C4" w:rsidP="0016646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CA1F6DE" w14:textId="77777777" w:rsidR="00BB70C4" w:rsidRDefault="00BB70C4" w:rsidP="0016646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1DF484" w14:textId="5349F5A7" w:rsidR="00166467" w:rsidRPr="002E3156" w:rsidRDefault="00166467" w:rsidP="0016646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2E315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</w:t>
      </w:r>
      <w:r w:rsidRPr="002E315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มูลและเหตุการณ์ที่เน้น</w:t>
      </w:r>
    </w:p>
    <w:p w14:paraId="5C3A2246" w14:textId="77777777" w:rsidR="00166467" w:rsidRPr="00A042A0" w:rsidRDefault="00166467" w:rsidP="0016646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D41CBB8" w14:textId="4FF05B54" w:rsidR="00166467" w:rsidRPr="00C55A36" w:rsidRDefault="00166467" w:rsidP="001664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5A36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Pr="00C55A36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C55A36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ซึ่งได้อธิบายถึงผลกระทบจากการที่บริษัทย่อย ได้เข้าซื้อทรัพย์สินจากบริษัทแห่งหนึ่ง และเป็นไปตามคำนิยามของธุรกิจตามมาตรฐานรายงานทางการเงิน นอกจากนี้ผู้ซื้อ ผู้ขายและบริษัทใหญ่นั้นอยู่ภายใต้การควบคุมกิจการโดยกลุ่มบุคคลเดียวกัน การทำรายการดังกล่าวจึงถือเป็นการรวมธุรกิจภายใต้การควบคุมเดียวกัน บริษัทได้มีการปรับปรุงงบการเงิน</w:t>
      </w:r>
      <w:r w:rsidR="00D62AF9">
        <w:rPr>
          <w:rFonts w:ascii="Browallia New" w:hAnsi="Browallia New" w:cs="Browallia New"/>
          <w:sz w:val="28"/>
          <w:szCs w:val="28"/>
          <w:lang w:bidi="th-TH"/>
        </w:rPr>
        <w:br/>
      </w:r>
      <w:r w:rsidRPr="00C55A36">
        <w:rPr>
          <w:rFonts w:ascii="Browallia New" w:hAnsi="Browallia New" w:cs="Browallia New"/>
          <w:sz w:val="28"/>
          <w:szCs w:val="28"/>
          <w:cs/>
          <w:lang w:bidi="th-TH"/>
        </w:rPr>
        <w:t>เพื่อวัตถุประสงค์ในการเปรียบเทียบตามที่กล่าวไว้ในหมายเหตุประกอบงบการเงิน ทั้งนี้ ข้าพเจ้าไม่ได้แสดงความเห็นอย่างมีเงื่อนไขในเรื่องนี้</w:t>
      </w:r>
    </w:p>
    <w:p w14:paraId="779CE8D3" w14:textId="77777777" w:rsidR="00DE638C" w:rsidRDefault="00DE638C" w:rsidP="002E315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32D30CB" w14:textId="77777777" w:rsidR="003A4017" w:rsidRPr="00544978" w:rsidRDefault="003A4017" w:rsidP="003A401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54497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47B59358" w14:textId="77777777" w:rsidR="003A4017" w:rsidRPr="00544978" w:rsidRDefault="003A4017" w:rsidP="003A4017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</w:p>
    <w:p w14:paraId="1BE26845" w14:textId="2E32DF05" w:rsidR="003A4017" w:rsidRPr="00C52AD4" w:rsidRDefault="003A4017" w:rsidP="003A4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งบการเงินรวมและเฉพาะบริษัทของ</w:t>
      </w:r>
      <w:r w:rsidRPr="0054497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Pr="00D03AF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อาร์เอสเอ็กซ์วายแซด</w:t>
      </w:r>
      <w:r w:rsidRPr="0054497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Pr="00544978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544978">
        <w:rPr>
          <w:rFonts w:ascii="Browallia New" w:eastAsia="Calibri" w:hAnsi="Browallia New" w:cs="Browallia New"/>
          <w:sz w:val="28"/>
          <w:szCs w:val="28"/>
          <w:lang w:bidi="th-TH"/>
        </w:rPr>
        <w:t xml:space="preserve"> 31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0E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5F70E2">
        <w:rPr>
          <w:rFonts w:ascii="Browallia New" w:eastAsia="Calibri" w:hAnsi="Browallia New" w:cs="Browallia New"/>
          <w:sz w:val="28"/>
          <w:szCs w:val="28"/>
          <w:lang w:bidi="th-TH"/>
        </w:rPr>
        <w:t>2567</w:t>
      </w: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ที่แสดงเป็นข้อมูลเปรียบเทียบตรวจสอบโดยผู้สอบบัญชีอื่นซึ่งแสดงความเห็นอย่างไม่มีเงื่อนไข</w:t>
      </w:r>
      <w:r w:rsidR="00A10A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และมีวรรค</w:t>
      </w:r>
      <w:r w:rsidR="008926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ข้อมูลและเหตุการณ์ที่เน้น เรื่องการซื้อกิจการของบริษัท</w:t>
      </w:r>
      <w:r w:rsidR="00AE7F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ย่</w:t>
      </w:r>
      <w:r w:rsidR="008926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</w:t>
      </w:r>
      <w:r w:rsidR="00AE7F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ตามรายงาน</w:t>
      </w:r>
      <w:r w:rsidR="000126F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ลงวันที่ </w:t>
      </w:r>
      <w:r w:rsidRPr="00544978">
        <w:rPr>
          <w:rFonts w:ascii="Browallia New" w:eastAsia="Calibri" w:hAnsi="Browallia New" w:cs="Browallia New"/>
          <w:sz w:val="28"/>
          <w:szCs w:val="28"/>
          <w:lang w:bidi="th-TH"/>
        </w:rPr>
        <w:t>2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>8</w:t>
      </w: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C52AD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Pr="00C52AD4">
        <w:rPr>
          <w:rFonts w:ascii="Browallia New" w:eastAsia="Calibri" w:hAnsi="Browallia New" w:cs="Browallia New"/>
          <w:sz w:val="28"/>
          <w:szCs w:val="28"/>
          <w:lang w:bidi="th-TH"/>
        </w:rPr>
        <w:t>256</w:t>
      </w:r>
      <w:r w:rsidRPr="00C52AD4">
        <w:rPr>
          <w:rFonts w:ascii="Browallia New" w:eastAsia="Calibri" w:hAnsi="Browallia New" w:cs="Browallia New"/>
          <w:sz w:val="28"/>
          <w:szCs w:val="28"/>
          <w:lang w:val="en-US" w:bidi="th-TH"/>
        </w:rPr>
        <w:t>8</w:t>
      </w:r>
    </w:p>
    <w:p w14:paraId="14A71E38" w14:textId="77777777" w:rsidR="003A4017" w:rsidRPr="00C55A36" w:rsidRDefault="003A4017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177410E9" w14:textId="0BE5985C" w:rsidR="00D80697" w:rsidRPr="000868F7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7AC5FCF1" w14:textId="77777777" w:rsidR="006200D1" w:rsidRDefault="006200D1" w:rsidP="006200D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E84D6FE" w14:textId="337ED82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938BC0A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092CFE2" w14:textId="18C52F2E" w:rsidR="007573B3" w:rsidRPr="008D4D4F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ไม่ครอบคลุมถึงข้อมูลอื่น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และข้าพเจ้าไม่ได้ให้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ความเชื่อมั่นต่อข้อมูลอื่น</w:t>
      </w:r>
    </w:p>
    <w:p w14:paraId="6B3DDB81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F1ACBDD" w14:textId="4E93E17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BC26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คือการอ่านและพิจารณาว่าข้อมูลอื่นมีความขัดแย้งที่มีสาระสำคัญกับงบการเงินรวมและเฉพาะ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020BBBA0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7CCDE97" w14:textId="214D7856" w:rsidR="000868F7" w:rsidRDefault="007573B3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ข้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าพเจ้าต้องสื่อสารเรื่องดังกล่าวกับคณะกรรมการตรวจสอบ </w:t>
      </w:r>
    </w:p>
    <w:p w14:paraId="2233D736" w14:textId="77777777" w:rsidR="00683840" w:rsidRDefault="00683840" w:rsidP="001C6D4B">
      <w:pPr>
        <w:snapToGrid w:val="0"/>
        <w:spacing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487C2B31" w14:textId="77777777" w:rsidR="007A052F" w:rsidRDefault="007A052F" w:rsidP="001C6D4B">
      <w:pPr>
        <w:snapToGrid w:val="0"/>
        <w:spacing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130FC740" w14:textId="77777777" w:rsidR="007A052F" w:rsidRDefault="007A052F" w:rsidP="001C6D4B">
      <w:pPr>
        <w:snapToGrid w:val="0"/>
        <w:spacing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64D2E181" w14:textId="77777777" w:rsidR="00BB70C4" w:rsidRDefault="00BB70C4" w:rsidP="001C6D4B">
      <w:pPr>
        <w:snapToGrid w:val="0"/>
        <w:spacing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7630E07D" w14:textId="77777777" w:rsidR="00BB70C4" w:rsidRDefault="00BB70C4" w:rsidP="001C6D4B">
      <w:pPr>
        <w:snapToGrid w:val="0"/>
        <w:spacing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084848CE" w14:textId="77777777" w:rsidR="007A052F" w:rsidRDefault="007A052F" w:rsidP="001C6D4B">
      <w:pPr>
        <w:snapToGrid w:val="0"/>
        <w:spacing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684446BA" w14:textId="77777777" w:rsidR="007A052F" w:rsidRDefault="007A052F" w:rsidP="001C6D4B">
      <w:pPr>
        <w:snapToGrid w:val="0"/>
        <w:spacing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67EE5EA3" w14:textId="27B446DA" w:rsidR="007573B3" w:rsidRPr="00683840" w:rsidRDefault="007573B3" w:rsidP="007573B3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</w:pPr>
      <w:r w:rsidRPr="00683840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ความรับผิดชอบของกรรมการต่องบการเงินรวมและเฉพาะบริษัท</w:t>
      </w:r>
      <w:r w:rsidRPr="00683840"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  <w:t xml:space="preserve"> </w:t>
      </w:r>
    </w:p>
    <w:p w14:paraId="3EB1931E" w14:textId="77777777" w:rsidR="007573B3" w:rsidRPr="000868F7" w:rsidRDefault="007573B3" w:rsidP="007573B3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CF4A02"/>
          <w:sz w:val="28"/>
          <w:szCs w:val="28"/>
          <w:rtl/>
        </w:rPr>
      </w:pPr>
    </w:p>
    <w:p w14:paraId="03D2A354" w14:textId="1B6B9112" w:rsidR="007573B3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C9FA3B5" w14:textId="77777777" w:rsidR="001A1CA8" w:rsidRPr="000868F7" w:rsidRDefault="001A1CA8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FA5894" w14:textId="292C2B70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 กรรมการรับผิดชอบในการประเมินความสามารถของกลุ่ม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ตามความเหมาะสม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0C24F771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1355D15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0634146D" w14:textId="77777777" w:rsidR="001C6D4B" w:rsidRDefault="001C6D4B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3C4B1A2" w14:textId="030C5B7A" w:rsidR="007573B3" w:rsidRPr="000868F7" w:rsidRDefault="007573B3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</w:t>
      </w:r>
      <w:r w:rsidR="001F5132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ะ</w:t>
      </w: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บริษัท</w:t>
      </w:r>
    </w:p>
    <w:p w14:paraId="0BDF7AA8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7713A9A" w14:textId="395B70C2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DE1E8EE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EB1DB24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09E1D" w14:textId="77777777" w:rsidR="007573B3" w:rsidRPr="001C6D4B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5C2E948D" w14:textId="7B2A5B82" w:rsidR="007573B3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ความเสี่ยง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D66A532" w14:textId="77777777" w:rsidR="00BB70C4" w:rsidRDefault="00BB70C4" w:rsidP="00BB70C4">
      <w:pPr>
        <w:pStyle w:val="ListParagraph"/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212D9" w14:textId="77777777" w:rsidR="00BB70C4" w:rsidRPr="000868F7" w:rsidRDefault="00BB70C4" w:rsidP="00BB70C4">
      <w:pPr>
        <w:pStyle w:val="ListParagraph"/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</w:p>
    <w:p w14:paraId="0205D326" w14:textId="533C4A43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เพื</w:t>
      </w:r>
      <w:r w:rsidR="00006B66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่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อออกแบบวิธีการตรวจสอบที่เหมาะสมกับสถานการณ์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790D3B22" w14:textId="6FDA9A6E" w:rsidR="007573B3" w:rsidRPr="00C55A36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</w:t>
      </w:r>
      <w:r w:rsidR="00AB60C2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ทางบัญชี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และการเปิดเ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ผย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ข้อมูลที่เกี่ยวข้องซึ่งจัดทำขึ้นโดยกรรมการ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BA28443" w14:textId="77777777" w:rsidR="007573B3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ที่ได้รับ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บริษัทที่เกี่ยวข้อง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อย่างไรก็ตาม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74B8AA05" w14:textId="5EA16C8A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ประเมินการนำเสนอ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โครงสร้างและเนื้อหาของงบการเงินรวมและเฉพา</w:t>
      </w:r>
      <w:r w:rsidR="001F5132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โดยรวม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แสดงรายการ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6B5F7E0C" w14:textId="7CFB322B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2389A233" w14:textId="7369FEAF" w:rsidR="005054BA" w:rsidRDefault="005054BA" w:rsidP="007573B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hAnsi="Browallia New" w:cs="Browallia New"/>
          <w:color w:val="000000"/>
          <w:sz w:val="28"/>
          <w:szCs w:val="28"/>
          <w:lang w:bidi="th-TH"/>
        </w:rPr>
        <w:br w:type="page"/>
      </w:r>
    </w:p>
    <w:p w14:paraId="6CFC2769" w14:textId="4BC0A6EA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080C69B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74FEBAC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DE6C857" w14:textId="3506F1E4" w:rsidR="00F00461" w:rsidRDefault="00F00461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123383" w14:textId="037FE2AC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72721B8" w14:textId="33458FF9" w:rsidR="00F62576" w:rsidRDefault="00F62576" w:rsidP="007573B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10E50" w14:textId="77777777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1E622B" w14:textId="77777777" w:rsidR="000126F5" w:rsidRDefault="000126F5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908C83" w14:textId="496B4D63" w:rsidR="002C36DF" w:rsidRPr="00071BAB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val="en-US"/>
        </w:rPr>
      </w:pPr>
    </w:p>
    <w:p w14:paraId="59F3A6F4" w14:textId="77777777" w:rsidR="00B5601D" w:rsidRDefault="00B5601D" w:rsidP="00B5601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307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0307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0307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0307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358C152" w14:textId="77777777" w:rsidR="00B5601D" w:rsidRPr="008D7F95" w:rsidRDefault="00B5601D" w:rsidP="00B5601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D7F9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8B639CA" w14:textId="2EFD4919" w:rsidR="00142624" w:rsidRDefault="00B5601D" w:rsidP="00B5601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D7F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0A636522" w14:textId="77777777" w:rsidR="00E773ED" w:rsidRPr="00401138" w:rsidRDefault="00E773E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67A90B95" w:rsidR="00D15EA5" w:rsidRPr="00256D85" w:rsidRDefault="00315ED5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315ED5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6259F1" w:rsidRPr="00315ED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650B" w:rsidRPr="00315E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D931C3" w:rsidRPr="00315ED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315ED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B5601D" w:rsidRPr="00315ED5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256D85" w:rsidSect="009324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9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48E86" w14:textId="77777777" w:rsidR="00DA2C80" w:rsidRDefault="00DA2C80">
      <w:r>
        <w:separator/>
      </w:r>
    </w:p>
  </w:endnote>
  <w:endnote w:type="continuationSeparator" w:id="0">
    <w:p w14:paraId="48A974D2" w14:textId="77777777" w:rsidR="00DA2C80" w:rsidRDefault="00DA2C80">
      <w:r>
        <w:continuationSeparator/>
      </w:r>
    </w:p>
  </w:endnote>
  <w:endnote w:type="continuationNotice" w:id="1">
    <w:p w14:paraId="429A3B11" w14:textId="77777777" w:rsidR="00DA2C80" w:rsidRDefault="00DA2C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D5E25" w14:textId="77777777" w:rsidR="00DA2C80" w:rsidRDefault="00DA2C80">
      <w:bookmarkStart w:id="0" w:name="_Hlk482348182"/>
      <w:bookmarkEnd w:id="0"/>
      <w:r>
        <w:separator/>
      </w:r>
    </w:p>
  </w:footnote>
  <w:footnote w:type="continuationSeparator" w:id="0">
    <w:p w14:paraId="2DDFB24C" w14:textId="77777777" w:rsidR="00DA2C80" w:rsidRDefault="00DA2C80">
      <w:r>
        <w:continuationSeparator/>
      </w:r>
    </w:p>
  </w:footnote>
  <w:footnote w:type="continuationNotice" w:id="1">
    <w:p w14:paraId="01CDFD92" w14:textId="77777777" w:rsidR="00DA2C80" w:rsidRDefault="00DA2C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3A80810A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7B458E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FD644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5796C"/>
    <w:multiLevelType w:val="hybridMultilevel"/>
    <w:tmpl w:val="0ED4565A"/>
    <w:lvl w:ilvl="0" w:tplc="485EB838">
      <w:numFmt w:val="bullet"/>
      <w:lvlText w:val="-"/>
      <w:lvlJc w:val="left"/>
      <w:pPr>
        <w:ind w:left="745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7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2" w15:restartNumberingAfterBreak="0">
    <w:nsid w:val="1A933704"/>
    <w:multiLevelType w:val="multilevel"/>
    <w:tmpl w:val="8460F8B0"/>
    <w:numStyleLink w:val="GTTableBullets"/>
  </w:abstractNum>
  <w:abstractNum w:abstractNumId="13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5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2340AB7"/>
    <w:multiLevelType w:val="hybridMultilevel"/>
    <w:tmpl w:val="DE2A737C"/>
    <w:lvl w:ilvl="0" w:tplc="E744DFB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6B0633D"/>
    <w:multiLevelType w:val="hybridMultilevel"/>
    <w:tmpl w:val="BE126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63074FC3"/>
    <w:multiLevelType w:val="hybridMultilevel"/>
    <w:tmpl w:val="CED2D662"/>
    <w:lvl w:ilvl="0" w:tplc="206C5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A7EC5"/>
    <w:multiLevelType w:val="hybridMultilevel"/>
    <w:tmpl w:val="CA68B462"/>
    <w:lvl w:ilvl="0" w:tplc="9E84C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 w16cid:durableId="1918511884">
    <w:abstractNumId w:val="3"/>
  </w:num>
  <w:num w:numId="2" w16cid:durableId="2108844078">
    <w:abstractNumId w:val="2"/>
  </w:num>
  <w:num w:numId="3" w16cid:durableId="696083744">
    <w:abstractNumId w:val="1"/>
  </w:num>
  <w:num w:numId="4" w16cid:durableId="637953165">
    <w:abstractNumId w:val="0"/>
  </w:num>
  <w:num w:numId="5" w16cid:durableId="1626304407">
    <w:abstractNumId w:val="11"/>
  </w:num>
  <w:num w:numId="6" w16cid:durableId="1245064437">
    <w:abstractNumId w:val="7"/>
  </w:num>
  <w:num w:numId="7" w16cid:durableId="1585265847">
    <w:abstractNumId w:val="17"/>
  </w:num>
  <w:num w:numId="8" w16cid:durableId="1557201956">
    <w:abstractNumId w:val="26"/>
  </w:num>
  <w:num w:numId="9" w16cid:durableId="338047740">
    <w:abstractNumId w:val="22"/>
  </w:num>
  <w:num w:numId="10" w16cid:durableId="1923945615">
    <w:abstractNumId w:val="20"/>
  </w:num>
  <w:num w:numId="11" w16cid:durableId="952327701">
    <w:abstractNumId w:val="4"/>
  </w:num>
  <w:num w:numId="12" w16cid:durableId="12656645">
    <w:abstractNumId w:val="14"/>
  </w:num>
  <w:num w:numId="13" w16cid:durableId="418255713">
    <w:abstractNumId w:val="12"/>
  </w:num>
  <w:num w:numId="14" w16cid:durableId="500893360">
    <w:abstractNumId w:val="25"/>
  </w:num>
  <w:num w:numId="15" w16cid:durableId="484903167">
    <w:abstractNumId w:val="10"/>
  </w:num>
  <w:num w:numId="16" w16cid:durableId="933830209">
    <w:abstractNumId w:val="15"/>
  </w:num>
  <w:num w:numId="17" w16cid:durableId="211619376">
    <w:abstractNumId w:val="16"/>
  </w:num>
  <w:num w:numId="18" w16cid:durableId="742871113">
    <w:abstractNumId w:val="5"/>
  </w:num>
  <w:num w:numId="19" w16cid:durableId="1489785560">
    <w:abstractNumId w:val="8"/>
  </w:num>
  <w:num w:numId="20" w16cid:durableId="1395589911">
    <w:abstractNumId w:val="13"/>
  </w:num>
  <w:num w:numId="21" w16cid:durableId="784422162">
    <w:abstractNumId w:val="19"/>
  </w:num>
  <w:num w:numId="22" w16cid:durableId="1122503734">
    <w:abstractNumId w:val="24"/>
  </w:num>
  <w:num w:numId="23" w16cid:durableId="989677408">
    <w:abstractNumId w:val="18"/>
  </w:num>
  <w:num w:numId="24" w16cid:durableId="1891721958">
    <w:abstractNumId w:val="21"/>
  </w:num>
  <w:num w:numId="25" w16cid:durableId="398673157">
    <w:abstractNumId w:val="6"/>
  </w:num>
  <w:num w:numId="26" w16cid:durableId="1029381195">
    <w:abstractNumId w:val="9"/>
  </w:num>
  <w:num w:numId="27" w16cid:durableId="845172860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1106"/>
    <w:rsid w:val="00002D0C"/>
    <w:rsid w:val="00002D3E"/>
    <w:rsid w:val="000034F7"/>
    <w:rsid w:val="00004B8D"/>
    <w:rsid w:val="00006B66"/>
    <w:rsid w:val="00007774"/>
    <w:rsid w:val="000126F5"/>
    <w:rsid w:val="00014EFA"/>
    <w:rsid w:val="000158F8"/>
    <w:rsid w:val="000162B0"/>
    <w:rsid w:val="00020293"/>
    <w:rsid w:val="00020C6D"/>
    <w:rsid w:val="00021702"/>
    <w:rsid w:val="00021B02"/>
    <w:rsid w:val="00021D7F"/>
    <w:rsid w:val="00022359"/>
    <w:rsid w:val="000228F5"/>
    <w:rsid w:val="00022E58"/>
    <w:rsid w:val="00022FF0"/>
    <w:rsid w:val="000238B2"/>
    <w:rsid w:val="000246D5"/>
    <w:rsid w:val="00024D1C"/>
    <w:rsid w:val="00025004"/>
    <w:rsid w:val="0003023B"/>
    <w:rsid w:val="00031D17"/>
    <w:rsid w:val="00032022"/>
    <w:rsid w:val="000341A8"/>
    <w:rsid w:val="00035786"/>
    <w:rsid w:val="000404E2"/>
    <w:rsid w:val="00043B98"/>
    <w:rsid w:val="00044ACE"/>
    <w:rsid w:val="0004550E"/>
    <w:rsid w:val="00047BEB"/>
    <w:rsid w:val="000511EC"/>
    <w:rsid w:val="00052614"/>
    <w:rsid w:val="00055689"/>
    <w:rsid w:val="00055CAD"/>
    <w:rsid w:val="00056FDA"/>
    <w:rsid w:val="0006119E"/>
    <w:rsid w:val="0006266F"/>
    <w:rsid w:val="000653DD"/>
    <w:rsid w:val="00065E1B"/>
    <w:rsid w:val="00067A2B"/>
    <w:rsid w:val="00067CCE"/>
    <w:rsid w:val="00071BAB"/>
    <w:rsid w:val="000723F7"/>
    <w:rsid w:val="00074485"/>
    <w:rsid w:val="00075D2B"/>
    <w:rsid w:val="0007723B"/>
    <w:rsid w:val="00080552"/>
    <w:rsid w:val="00082236"/>
    <w:rsid w:val="000828F1"/>
    <w:rsid w:val="000829D9"/>
    <w:rsid w:val="00082F59"/>
    <w:rsid w:val="000847C0"/>
    <w:rsid w:val="00084DB3"/>
    <w:rsid w:val="00085577"/>
    <w:rsid w:val="000868F7"/>
    <w:rsid w:val="00087062"/>
    <w:rsid w:val="000875D8"/>
    <w:rsid w:val="00091508"/>
    <w:rsid w:val="000920AA"/>
    <w:rsid w:val="00094333"/>
    <w:rsid w:val="000949E2"/>
    <w:rsid w:val="00094B65"/>
    <w:rsid w:val="00096EF2"/>
    <w:rsid w:val="00097083"/>
    <w:rsid w:val="000974C1"/>
    <w:rsid w:val="000974D0"/>
    <w:rsid w:val="00097FAB"/>
    <w:rsid w:val="000A2759"/>
    <w:rsid w:val="000A3C98"/>
    <w:rsid w:val="000A3EF7"/>
    <w:rsid w:val="000A439F"/>
    <w:rsid w:val="000A5857"/>
    <w:rsid w:val="000A6253"/>
    <w:rsid w:val="000B3971"/>
    <w:rsid w:val="000B65E3"/>
    <w:rsid w:val="000B7090"/>
    <w:rsid w:val="000C2481"/>
    <w:rsid w:val="000C4F4F"/>
    <w:rsid w:val="000D3E7D"/>
    <w:rsid w:val="000D5BF5"/>
    <w:rsid w:val="000E52CE"/>
    <w:rsid w:val="000F3AAB"/>
    <w:rsid w:val="000F404E"/>
    <w:rsid w:val="000F63D0"/>
    <w:rsid w:val="000F6B28"/>
    <w:rsid w:val="000F6E25"/>
    <w:rsid w:val="001011DF"/>
    <w:rsid w:val="00101A99"/>
    <w:rsid w:val="001054FB"/>
    <w:rsid w:val="001104D8"/>
    <w:rsid w:val="00112B69"/>
    <w:rsid w:val="00113F18"/>
    <w:rsid w:val="00114930"/>
    <w:rsid w:val="00114EDC"/>
    <w:rsid w:val="00115350"/>
    <w:rsid w:val="00117913"/>
    <w:rsid w:val="00122242"/>
    <w:rsid w:val="00123FDB"/>
    <w:rsid w:val="00124A9A"/>
    <w:rsid w:val="00127366"/>
    <w:rsid w:val="001316D3"/>
    <w:rsid w:val="00135793"/>
    <w:rsid w:val="00137B23"/>
    <w:rsid w:val="0014007D"/>
    <w:rsid w:val="00140630"/>
    <w:rsid w:val="00140641"/>
    <w:rsid w:val="00142624"/>
    <w:rsid w:val="00142760"/>
    <w:rsid w:val="00142E5B"/>
    <w:rsid w:val="0014390F"/>
    <w:rsid w:val="0014478A"/>
    <w:rsid w:val="00144BDB"/>
    <w:rsid w:val="00144FDA"/>
    <w:rsid w:val="001460CE"/>
    <w:rsid w:val="00146598"/>
    <w:rsid w:val="00147188"/>
    <w:rsid w:val="00151EC3"/>
    <w:rsid w:val="00151EE9"/>
    <w:rsid w:val="00153610"/>
    <w:rsid w:val="001554CD"/>
    <w:rsid w:val="00155A91"/>
    <w:rsid w:val="00156823"/>
    <w:rsid w:val="00157A99"/>
    <w:rsid w:val="00160224"/>
    <w:rsid w:val="00160D01"/>
    <w:rsid w:val="00160FC1"/>
    <w:rsid w:val="001613E2"/>
    <w:rsid w:val="00161651"/>
    <w:rsid w:val="00163A85"/>
    <w:rsid w:val="0016459D"/>
    <w:rsid w:val="00166467"/>
    <w:rsid w:val="00167017"/>
    <w:rsid w:val="0016775F"/>
    <w:rsid w:val="0017278D"/>
    <w:rsid w:val="001729B7"/>
    <w:rsid w:val="0017479B"/>
    <w:rsid w:val="00174D84"/>
    <w:rsid w:val="00175E5A"/>
    <w:rsid w:val="0018068F"/>
    <w:rsid w:val="00182334"/>
    <w:rsid w:val="00182F9F"/>
    <w:rsid w:val="00183CA9"/>
    <w:rsid w:val="00184803"/>
    <w:rsid w:val="001867F8"/>
    <w:rsid w:val="001902C7"/>
    <w:rsid w:val="00191A8F"/>
    <w:rsid w:val="00191BC7"/>
    <w:rsid w:val="0019210D"/>
    <w:rsid w:val="001929ED"/>
    <w:rsid w:val="00192FC7"/>
    <w:rsid w:val="00193A27"/>
    <w:rsid w:val="00193A33"/>
    <w:rsid w:val="001950D2"/>
    <w:rsid w:val="001A122F"/>
    <w:rsid w:val="001A1CA8"/>
    <w:rsid w:val="001A3BFB"/>
    <w:rsid w:val="001A3C20"/>
    <w:rsid w:val="001A3CE4"/>
    <w:rsid w:val="001A56FB"/>
    <w:rsid w:val="001B198C"/>
    <w:rsid w:val="001B4277"/>
    <w:rsid w:val="001B4671"/>
    <w:rsid w:val="001B7036"/>
    <w:rsid w:val="001B7388"/>
    <w:rsid w:val="001C0443"/>
    <w:rsid w:val="001C08C1"/>
    <w:rsid w:val="001C2D56"/>
    <w:rsid w:val="001C3E07"/>
    <w:rsid w:val="001C6D4B"/>
    <w:rsid w:val="001C76E8"/>
    <w:rsid w:val="001C7C80"/>
    <w:rsid w:val="001D071F"/>
    <w:rsid w:val="001D0AD7"/>
    <w:rsid w:val="001D2302"/>
    <w:rsid w:val="001D2B47"/>
    <w:rsid w:val="001D49E1"/>
    <w:rsid w:val="001D584B"/>
    <w:rsid w:val="001D7A77"/>
    <w:rsid w:val="001D7BB3"/>
    <w:rsid w:val="001D7D8F"/>
    <w:rsid w:val="001E12A6"/>
    <w:rsid w:val="001E2246"/>
    <w:rsid w:val="001E2637"/>
    <w:rsid w:val="001E498F"/>
    <w:rsid w:val="001E5272"/>
    <w:rsid w:val="001E7183"/>
    <w:rsid w:val="001E727A"/>
    <w:rsid w:val="001F0748"/>
    <w:rsid w:val="001F21D4"/>
    <w:rsid w:val="001F2960"/>
    <w:rsid w:val="001F3C5A"/>
    <w:rsid w:val="001F49CA"/>
    <w:rsid w:val="001F5132"/>
    <w:rsid w:val="001F574E"/>
    <w:rsid w:val="002042AC"/>
    <w:rsid w:val="00211C83"/>
    <w:rsid w:val="002136C4"/>
    <w:rsid w:val="00215EA5"/>
    <w:rsid w:val="002164D0"/>
    <w:rsid w:val="002204D5"/>
    <w:rsid w:val="00223F7C"/>
    <w:rsid w:val="002249FD"/>
    <w:rsid w:val="0022518C"/>
    <w:rsid w:val="00225603"/>
    <w:rsid w:val="00226333"/>
    <w:rsid w:val="00227B64"/>
    <w:rsid w:val="00230AD0"/>
    <w:rsid w:val="00232335"/>
    <w:rsid w:val="00233AF2"/>
    <w:rsid w:val="00237721"/>
    <w:rsid w:val="00237A7E"/>
    <w:rsid w:val="00241F16"/>
    <w:rsid w:val="00245911"/>
    <w:rsid w:val="0024691D"/>
    <w:rsid w:val="00247969"/>
    <w:rsid w:val="00254078"/>
    <w:rsid w:val="00255052"/>
    <w:rsid w:val="00255FEA"/>
    <w:rsid w:val="00256D85"/>
    <w:rsid w:val="002609FD"/>
    <w:rsid w:val="0026182A"/>
    <w:rsid w:val="002670D5"/>
    <w:rsid w:val="0026744A"/>
    <w:rsid w:val="0027017E"/>
    <w:rsid w:val="0027066C"/>
    <w:rsid w:val="00275DFF"/>
    <w:rsid w:val="00276857"/>
    <w:rsid w:val="002771D0"/>
    <w:rsid w:val="002779CC"/>
    <w:rsid w:val="00277EBE"/>
    <w:rsid w:val="00281DDB"/>
    <w:rsid w:val="00281F1E"/>
    <w:rsid w:val="002838FB"/>
    <w:rsid w:val="00284C2E"/>
    <w:rsid w:val="00285249"/>
    <w:rsid w:val="00290F59"/>
    <w:rsid w:val="00293398"/>
    <w:rsid w:val="00296739"/>
    <w:rsid w:val="00297D2D"/>
    <w:rsid w:val="002A0300"/>
    <w:rsid w:val="002A0EF8"/>
    <w:rsid w:val="002A252E"/>
    <w:rsid w:val="002A6226"/>
    <w:rsid w:val="002A7DBF"/>
    <w:rsid w:val="002B0BF8"/>
    <w:rsid w:val="002B3F41"/>
    <w:rsid w:val="002B40F5"/>
    <w:rsid w:val="002B4B35"/>
    <w:rsid w:val="002B4E46"/>
    <w:rsid w:val="002B5A4A"/>
    <w:rsid w:val="002B5B49"/>
    <w:rsid w:val="002B744A"/>
    <w:rsid w:val="002C0169"/>
    <w:rsid w:val="002C2ABB"/>
    <w:rsid w:val="002C36DF"/>
    <w:rsid w:val="002C5AF1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156"/>
    <w:rsid w:val="002E3374"/>
    <w:rsid w:val="002E4B6C"/>
    <w:rsid w:val="002E7E6B"/>
    <w:rsid w:val="002E7F1E"/>
    <w:rsid w:val="002F12A3"/>
    <w:rsid w:val="002F1401"/>
    <w:rsid w:val="002F2081"/>
    <w:rsid w:val="002F2DEB"/>
    <w:rsid w:val="002F337A"/>
    <w:rsid w:val="002F3903"/>
    <w:rsid w:val="002F4A52"/>
    <w:rsid w:val="002F6875"/>
    <w:rsid w:val="002F72F6"/>
    <w:rsid w:val="002F731F"/>
    <w:rsid w:val="002F76A4"/>
    <w:rsid w:val="002F7B9B"/>
    <w:rsid w:val="002F7D90"/>
    <w:rsid w:val="0030026A"/>
    <w:rsid w:val="00301343"/>
    <w:rsid w:val="00301542"/>
    <w:rsid w:val="0030292B"/>
    <w:rsid w:val="00305173"/>
    <w:rsid w:val="00310A20"/>
    <w:rsid w:val="00313784"/>
    <w:rsid w:val="00315203"/>
    <w:rsid w:val="00315ED5"/>
    <w:rsid w:val="0031696D"/>
    <w:rsid w:val="0031728A"/>
    <w:rsid w:val="00317F82"/>
    <w:rsid w:val="0032133B"/>
    <w:rsid w:val="003214EC"/>
    <w:rsid w:val="00321802"/>
    <w:rsid w:val="00321A76"/>
    <w:rsid w:val="00321CF1"/>
    <w:rsid w:val="003255CD"/>
    <w:rsid w:val="003304A5"/>
    <w:rsid w:val="003355BE"/>
    <w:rsid w:val="00335E5B"/>
    <w:rsid w:val="003372D4"/>
    <w:rsid w:val="003372DE"/>
    <w:rsid w:val="00337ECD"/>
    <w:rsid w:val="0034149A"/>
    <w:rsid w:val="00342105"/>
    <w:rsid w:val="00342F99"/>
    <w:rsid w:val="00344FA8"/>
    <w:rsid w:val="00350AAB"/>
    <w:rsid w:val="00351CCF"/>
    <w:rsid w:val="00351FC2"/>
    <w:rsid w:val="00352351"/>
    <w:rsid w:val="003535EA"/>
    <w:rsid w:val="00354220"/>
    <w:rsid w:val="003543B2"/>
    <w:rsid w:val="003544E4"/>
    <w:rsid w:val="00354A67"/>
    <w:rsid w:val="00354F5D"/>
    <w:rsid w:val="00355317"/>
    <w:rsid w:val="00356F17"/>
    <w:rsid w:val="003604C2"/>
    <w:rsid w:val="00360BAA"/>
    <w:rsid w:val="003629EC"/>
    <w:rsid w:val="00363BA3"/>
    <w:rsid w:val="00365ECE"/>
    <w:rsid w:val="003668CC"/>
    <w:rsid w:val="0037348C"/>
    <w:rsid w:val="003744DA"/>
    <w:rsid w:val="003745AB"/>
    <w:rsid w:val="00374C72"/>
    <w:rsid w:val="00375B3C"/>
    <w:rsid w:val="00376F94"/>
    <w:rsid w:val="00376F98"/>
    <w:rsid w:val="0038020C"/>
    <w:rsid w:val="00380B74"/>
    <w:rsid w:val="00382157"/>
    <w:rsid w:val="00384904"/>
    <w:rsid w:val="00384A7A"/>
    <w:rsid w:val="00387BBC"/>
    <w:rsid w:val="00387CD2"/>
    <w:rsid w:val="00387E08"/>
    <w:rsid w:val="003921A0"/>
    <w:rsid w:val="00394F0E"/>
    <w:rsid w:val="003A0463"/>
    <w:rsid w:val="003A0698"/>
    <w:rsid w:val="003A34D4"/>
    <w:rsid w:val="003A4017"/>
    <w:rsid w:val="003A45B4"/>
    <w:rsid w:val="003A46D5"/>
    <w:rsid w:val="003A6FD5"/>
    <w:rsid w:val="003B0169"/>
    <w:rsid w:val="003B2C8C"/>
    <w:rsid w:val="003B452D"/>
    <w:rsid w:val="003B4CCD"/>
    <w:rsid w:val="003B4DED"/>
    <w:rsid w:val="003B6BC7"/>
    <w:rsid w:val="003C003E"/>
    <w:rsid w:val="003C08B4"/>
    <w:rsid w:val="003C12C5"/>
    <w:rsid w:val="003C27EF"/>
    <w:rsid w:val="003C2A2C"/>
    <w:rsid w:val="003C2D91"/>
    <w:rsid w:val="003C32E9"/>
    <w:rsid w:val="003C3898"/>
    <w:rsid w:val="003C5086"/>
    <w:rsid w:val="003D2605"/>
    <w:rsid w:val="003D64D6"/>
    <w:rsid w:val="003E034A"/>
    <w:rsid w:val="003E3E21"/>
    <w:rsid w:val="003E5510"/>
    <w:rsid w:val="003E5C59"/>
    <w:rsid w:val="003F0B5A"/>
    <w:rsid w:val="003F1162"/>
    <w:rsid w:val="003F1EED"/>
    <w:rsid w:val="003F2F3B"/>
    <w:rsid w:val="003F42D7"/>
    <w:rsid w:val="003F5A96"/>
    <w:rsid w:val="00400D19"/>
    <w:rsid w:val="00401138"/>
    <w:rsid w:val="00402B40"/>
    <w:rsid w:val="00402C7F"/>
    <w:rsid w:val="00405A5A"/>
    <w:rsid w:val="00410B4C"/>
    <w:rsid w:val="004112CD"/>
    <w:rsid w:val="00412FCF"/>
    <w:rsid w:val="0041333F"/>
    <w:rsid w:val="0041412C"/>
    <w:rsid w:val="00416281"/>
    <w:rsid w:val="00417856"/>
    <w:rsid w:val="00421271"/>
    <w:rsid w:val="00421A47"/>
    <w:rsid w:val="00422353"/>
    <w:rsid w:val="004225FF"/>
    <w:rsid w:val="00423357"/>
    <w:rsid w:val="00426915"/>
    <w:rsid w:val="00426E8A"/>
    <w:rsid w:val="0042777A"/>
    <w:rsid w:val="00433F63"/>
    <w:rsid w:val="004348A8"/>
    <w:rsid w:val="00435788"/>
    <w:rsid w:val="004359E6"/>
    <w:rsid w:val="00435A8B"/>
    <w:rsid w:val="00436F29"/>
    <w:rsid w:val="00443CE3"/>
    <w:rsid w:val="00445CF8"/>
    <w:rsid w:val="00446E9D"/>
    <w:rsid w:val="00447B73"/>
    <w:rsid w:val="00450E50"/>
    <w:rsid w:val="0045183D"/>
    <w:rsid w:val="00452E7B"/>
    <w:rsid w:val="00453099"/>
    <w:rsid w:val="004546FA"/>
    <w:rsid w:val="00454EF0"/>
    <w:rsid w:val="00456A76"/>
    <w:rsid w:val="00456B04"/>
    <w:rsid w:val="00456EA9"/>
    <w:rsid w:val="00462BCB"/>
    <w:rsid w:val="00463364"/>
    <w:rsid w:val="0046673A"/>
    <w:rsid w:val="0046765F"/>
    <w:rsid w:val="00471AC1"/>
    <w:rsid w:val="00472E10"/>
    <w:rsid w:val="004748F7"/>
    <w:rsid w:val="004806BB"/>
    <w:rsid w:val="004809B0"/>
    <w:rsid w:val="00481FE7"/>
    <w:rsid w:val="00483F68"/>
    <w:rsid w:val="00484825"/>
    <w:rsid w:val="0048532C"/>
    <w:rsid w:val="00485760"/>
    <w:rsid w:val="00485C11"/>
    <w:rsid w:val="00487E39"/>
    <w:rsid w:val="0049103F"/>
    <w:rsid w:val="00492B36"/>
    <w:rsid w:val="00494670"/>
    <w:rsid w:val="00497DF5"/>
    <w:rsid w:val="004A0DFE"/>
    <w:rsid w:val="004A1941"/>
    <w:rsid w:val="004A3C62"/>
    <w:rsid w:val="004B19BF"/>
    <w:rsid w:val="004B3F58"/>
    <w:rsid w:val="004C0971"/>
    <w:rsid w:val="004C0C25"/>
    <w:rsid w:val="004C2111"/>
    <w:rsid w:val="004C37B8"/>
    <w:rsid w:val="004C3ECC"/>
    <w:rsid w:val="004C4106"/>
    <w:rsid w:val="004C650B"/>
    <w:rsid w:val="004C732E"/>
    <w:rsid w:val="004C7A71"/>
    <w:rsid w:val="004D0FD8"/>
    <w:rsid w:val="004D20AE"/>
    <w:rsid w:val="004D3071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3C58"/>
    <w:rsid w:val="004E6034"/>
    <w:rsid w:val="004E6FA1"/>
    <w:rsid w:val="004F1A16"/>
    <w:rsid w:val="004F207F"/>
    <w:rsid w:val="004F5D91"/>
    <w:rsid w:val="004F6441"/>
    <w:rsid w:val="004F728F"/>
    <w:rsid w:val="005041EF"/>
    <w:rsid w:val="005054BA"/>
    <w:rsid w:val="0050553D"/>
    <w:rsid w:val="005057B3"/>
    <w:rsid w:val="005070FA"/>
    <w:rsid w:val="00510254"/>
    <w:rsid w:val="00514D93"/>
    <w:rsid w:val="00517C70"/>
    <w:rsid w:val="005206E9"/>
    <w:rsid w:val="00521053"/>
    <w:rsid w:val="0052186A"/>
    <w:rsid w:val="005321DA"/>
    <w:rsid w:val="00534103"/>
    <w:rsid w:val="00536291"/>
    <w:rsid w:val="005409F3"/>
    <w:rsid w:val="00542BC1"/>
    <w:rsid w:val="00544978"/>
    <w:rsid w:val="00547541"/>
    <w:rsid w:val="00547564"/>
    <w:rsid w:val="0054756D"/>
    <w:rsid w:val="00550151"/>
    <w:rsid w:val="00551365"/>
    <w:rsid w:val="00551AC3"/>
    <w:rsid w:val="00555699"/>
    <w:rsid w:val="005561ED"/>
    <w:rsid w:val="005627FF"/>
    <w:rsid w:val="00562B3F"/>
    <w:rsid w:val="00566CE9"/>
    <w:rsid w:val="00566D23"/>
    <w:rsid w:val="00567F55"/>
    <w:rsid w:val="00570174"/>
    <w:rsid w:val="00571496"/>
    <w:rsid w:val="005721E7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94DFE"/>
    <w:rsid w:val="005964F1"/>
    <w:rsid w:val="005A1D30"/>
    <w:rsid w:val="005A2273"/>
    <w:rsid w:val="005A29D0"/>
    <w:rsid w:val="005A6A32"/>
    <w:rsid w:val="005B0740"/>
    <w:rsid w:val="005B089A"/>
    <w:rsid w:val="005B0F92"/>
    <w:rsid w:val="005B1823"/>
    <w:rsid w:val="005B405A"/>
    <w:rsid w:val="005B4E6B"/>
    <w:rsid w:val="005B6ADA"/>
    <w:rsid w:val="005B6CBF"/>
    <w:rsid w:val="005B6D8B"/>
    <w:rsid w:val="005B7C4F"/>
    <w:rsid w:val="005B7CB2"/>
    <w:rsid w:val="005C0211"/>
    <w:rsid w:val="005C05B0"/>
    <w:rsid w:val="005C1CCD"/>
    <w:rsid w:val="005C29E5"/>
    <w:rsid w:val="005C2CCB"/>
    <w:rsid w:val="005C3D03"/>
    <w:rsid w:val="005C5652"/>
    <w:rsid w:val="005C6479"/>
    <w:rsid w:val="005C69FD"/>
    <w:rsid w:val="005D13F6"/>
    <w:rsid w:val="005D3402"/>
    <w:rsid w:val="005D3D4A"/>
    <w:rsid w:val="005D50B3"/>
    <w:rsid w:val="005D7025"/>
    <w:rsid w:val="005E16D0"/>
    <w:rsid w:val="005E2D67"/>
    <w:rsid w:val="005E42B2"/>
    <w:rsid w:val="005E5578"/>
    <w:rsid w:val="005E5F48"/>
    <w:rsid w:val="005E6B55"/>
    <w:rsid w:val="005E6F06"/>
    <w:rsid w:val="005F204C"/>
    <w:rsid w:val="005F244E"/>
    <w:rsid w:val="005F283D"/>
    <w:rsid w:val="005F49B7"/>
    <w:rsid w:val="005F4D62"/>
    <w:rsid w:val="005F70E2"/>
    <w:rsid w:val="006014C1"/>
    <w:rsid w:val="00603124"/>
    <w:rsid w:val="00603345"/>
    <w:rsid w:val="00603AE5"/>
    <w:rsid w:val="00605F8C"/>
    <w:rsid w:val="00606C20"/>
    <w:rsid w:val="00607385"/>
    <w:rsid w:val="00610ED7"/>
    <w:rsid w:val="00611D83"/>
    <w:rsid w:val="00612AB3"/>
    <w:rsid w:val="0061403B"/>
    <w:rsid w:val="00614CD7"/>
    <w:rsid w:val="00615C7A"/>
    <w:rsid w:val="00617B56"/>
    <w:rsid w:val="006200D1"/>
    <w:rsid w:val="006201A5"/>
    <w:rsid w:val="00620CE3"/>
    <w:rsid w:val="00621086"/>
    <w:rsid w:val="006220A8"/>
    <w:rsid w:val="0062478D"/>
    <w:rsid w:val="006259F1"/>
    <w:rsid w:val="00625A6F"/>
    <w:rsid w:val="00627B2D"/>
    <w:rsid w:val="00631466"/>
    <w:rsid w:val="00633B0F"/>
    <w:rsid w:val="006345F9"/>
    <w:rsid w:val="00634D49"/>
    <w:rsid w:val="00635702"/>
    <w:rsid w:val="006365A1"/>
    <w:rsid w:val="00636AA2"/>
    <w:rsid w:val="00640092"/>
    <w:rsid w:val="0064025F"/>
    <w:rsid w:val="0064034B"/>
    <w:rsid w:val="00640633"/>
    <w:rsid w:val="0064368F"/>
    <w:rsid w:val="0064416F"/>
    <w:rsid w:val="006463AF"/>
    <w:rsid w:val="006474A0"/>
    <w:rsid w:val="00653B85"/>
    <w:rsid w:val="0065552D"/>
    <w:rsid w:val="00655FB3"/>
    <w:rsid w:val="006615E1"/>
    <w:rsid w:val="006615F0"/>
    <w:rsid w:val="00666764"/>
    <w:rsid w:val="0066694B"/>
    <w:rsid w:val="00666E0B"/>
    <w:rsid w:val="006675C3"/>
    <w:rsid w:val="00667DB6"/>
    <w:rsid w:val="00670500"/>
    <w:rsid w:val="0067121F"/>
    <w:rsid w:val="00674CED"/>
    <w:rsid w:val="006771E8"/>
    <w:rsid w:val="006773FB"/>
    <w:rsid w:val="00677C01"/>
    <w:rsid w:val="00677F47"/>
    <w:rsid w:val="00680D66"/>
    <w:rsid w:val="00681327"/>
    <w:rsid w:val="00681A77"/>
    <w:rsid w:val="006823E9"/>
    <w:rsid w:val="00683840"/>
    <w:rsid w:val="00683934"/>
    <w:rsid w:val="00683CC7"/>
    <w:rsid w:val="0069080D"/>
    <w:rsid w:val="006911F2"/>
    <w:rsid w:val="00692502"/>
    <w:rsid w:val="006925EC"/>
    <w:rsid w:val="00692CA5"/>
    <w:rsid w:val="006932D7"/>
    <w:rsid w:val="00694501"/>
    <w:rsid w:val="00696473"/>
    <w:rsid w:val="00696C42"/>
    <w:rsid w:val="006A1734"/>
    <w:rsid w:val="006A2666"/>
    <w:rsid w:val="006A33EF"/>
    <w:rsid w:val="006A3B2F"/>
    <w:rsid w:val="006A53D0"/>
    <w:rsid w:val="006B05B6"/>
    <w:rsid w:val="006B06A2"/>
    <w:rsid w:val="006B53AE"/>
    <w:rsid w:val="006B6B17"/>
    <w:rsid w:val="006C0868"/>
    <w:rsid w:val="006C0A30"/>
    <w:rsid w:val="006C0FF2"/>
    <w:rsid w:val="006C14E6"/>
    <w:rsid w:val="006C3932"/>
    <w:rsid w:val="006C3D37"/>
    <w:rsid w:val="006C436D"/>
    <w:rsid w:val="006C529D"/>
    <w:rsid w:val="006C6376"/>
    <w:rsid w:val="006D30B0"/>
    <w:rsid w:val="006D4917"/>
    <w:rsid w:val="006D4A35"/>
    <w:rsid w:val="006D58F3"/>
    <w:rsid w:val="006D5C47"/>
    <w:rsid w:val="006D610F"/>
    <w:rsid w:val="006D6D0D"/>
    <w:rsid w:val="006D6FF5"/>
    <w:rsid w:val="006D7965"/>
    <w:rsid w:val="006D7ED8"/>
    <w:rsid w:val="006E0625"/>
    <w:rsid w:val="006E0A77"/>
    <w:rsid w:val="006E5D58"/>
    <w:rsid w:val="006F17C7"/>
    <w:rsid w:val="006F1B19"/>
    <w:rsid w:val="006F29ED"/>
    <w:rsid w:val="006F46CB"/>
    <w:rsid w:val="006F4F77"/>
    <w:rsid w:val="006F53EE"/>
    <w:rsid w:val="006F562A"/>
    <w:rsid w:val="006F755E"/>
    <w:rsid w:val="0070147C"/>
    <w:rsid w:val="007060EF"/>
    <w:rsid w:val="007064E7"/>
    <w:rsid w:val="00707CDE"/>
    <w:rsid w:val="00710170"/>
    <w:rsid w:val="007128B2"/>
    <w:rsid w:val="00712CAC"/>
    <w:rsid w:val="00714FD6"/>
    <w:rsid w:val="007172C0"/>
    <w:rsid w:val="007176F6"/>
    <w:rsid w:val="007223B7"/>
    <w:rsid w:val="00725D8E"/>
    <w:rsid w:val="007265F7"/>
    <w:rsid w:val="00731894"/>
    <w:rsid w:val="0073471C"/>
    <w:rsid w:val="00734885"/>
    <w:rsid w:val="0073512F"/>
    <w:rsid w:val="00740F08"/>
    <w:rsid w:val="0074191C"/>
    <w:rsid w:val="00741C31"/>
    <w:rsid w:val="00744C5B"/>
    <w:rsid w:val="007460C4"/>
    <w:rsid w:val="00746796"/>
    <w:rsid w:val="00746D91"/>
    <w:rsid w:val="00751106"/>
    <w:rsid w:val="00751757"/>
    <w:rsid w:val="00751ABD"/>
    <w:rsid w:val="00753113"/>
    <w:rsid w:val="00753202"/>
    <w:rsid w:val="0075405B"/>
    <w:rsid w:val="0075522A"/>
    <w:rsid w:val="0075598A"/>
    <w:rsid w:val="0075673D"/>
    <w:rsid w:val="00756ABB"/>
    <w:rsid w:val="007573B3"/>
    <w:rsid w:val="00757F76"/>
    <w:rsid w:val="0076045C"/>
    <w:rsid w:val="00761813"/>
    <w:rsid w:val="0076233B"/>
    <w:rsid w:val="00763657"/>
    <w:rsid w:val="00765654"/>
    <w:rsid w:val="00767313"/>
    <w:rsid w:val="007709FD"/>
    <w:rsid w:val="0077115C"/>
    <w:rsid w:val="00771B85"/>
    <w:rsid w:val="00771DE7"/>
    <w:rsid w:val="00775DA6"/>
    <w:rsid w:val="00777233"/>
    <w:rsid w:val="0078170A"/>
    <w:rsid w:val="007824F2"/>
    <w:rsid w:val="00783035"/>
    <w:rsid w:val="00783CA2"/>
    <w:rsid w:val="00785876"/>
    <w:rsid w:val="00787789"/>
    <w:rsid w:val="00790956"/>
    <w:rsid w:val="00794090"/>
    <w:rsid w:val="0079502D"/>
    <w:rsid w:val="00795E7F"/>
    <w:rsid w:val="00797EA7"/>
    <w:rsid w:val="007A052F"/>
    <w:rsid w:val="007A0755"/>
    <w:rsid w:val="007A11AD"/>
    <w:rsid w:val="007A24BE"/>
    <w:rsid w:val="007A31D9"/>
    <w:rsid w:val="007A46BC"/>
    <w:rsid w:val="007A5F32"/>
    <w:rsid w:val="007A6C1E"/>
    <w:rsid w:val="007A74F9"/>
    <w:rsid w:val="007B184D"/>
    <w:rsid w:val="007B2A87"/>
    <w:rsid w:val="007B2C40"/>
    <w:rsid w:val="007B2F9E"/>
    <w:rsid w:val="007B35D4"/>
    <w:rsid w:val="007B5D97"/>
    <w:rsid w:val="007B6A78"/>
    <w:rsid w:val="007C4984"/>
    <w:rsid w:val="007C5055"/>
    <w:rsid w:val="007C6354"/>
    <w:rsid w:val="007C6469"/>
    <w:rsid w:val="007D2B62"/>
    <w:rsid w:val="007D3ED2"/>
    <w:rsid w:val="007D41A1"/>
    <w:rsid w:val="007D4481"/>
    <w:rsid w:val="007D4FDA"/>
    <w:rsid w:val="007D5EF4"/>
    <w:rsid w:val="007D6E66"/>
    <w:rsid w:val="007D7A76"/>
    <w:rsid w:val="007E056B"/>
    <w:rsid w:val="007E182C"/>
    <w:rsid w:val="007E1F29"/>
    <w:rsid w:val="007E274C"/>
    <w:rsid w:val="007E71D2"/>
    <w:rsid w:val="007F1457"/>
    <w:rsid w:val="007F2391"/>
    <w:rsid w:val="007F2855"/>
    <w:rsid w:val="007F2896"/>
    <w:rsid w:val="007F69BD"/>
    <w:rsid w:val="007F73CE"/>
    <w:rsid w:val="007F7654"/>
    <w:rsid w:val="00800F67"/>
    <w:rsid w:val="00802EF7"/>
    <w:rsid w:val="008033D0"/>
    <w:rsid w:val="0080386D"/>
    <w:rsid w:val="00803FB6"/>
    <w:rsid w:val="0080578A"/>
    <w:rsid w:val="008059EF"/>
    <w:rsid w:val="0080608B"/>
    <w:rsid w:val="00806118"/>
    <w:rsid w:val="008065AE"/>
    <w:rsid w:val="0080743B"/>
    <w:rsid w:val="008128F7"/>
    <w:rsid w:val="00812938"/>
    <w:rsid w:val="008149C2"/>
    <w:rsid w:val="0081651C"/>
    <w:rsid w:val="0082063C"/>
    <w:rsid w:val="00823B6C"/>
    <w:rsid w:val="00823C4B"/>
    <w:rsid w:val="008249D4"/>
    <w:rsid w:val="00824B05"/>
    <w:rsid w:val="008270AD"/>
    <w:rsid w:val="00827B0D"/>
    <w:rsid w:val="00827B71"/>
    <w:rsid w:val="00830B82"/>
    <w:rsid w:val="00830DAC"/>
    <w:rsid w:val="0083134C"/>
    <w:rsid w:val="00831F49"/>
    <w:rsid w:val="00832686"/>
    <w:rsid w:val="00832F51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74E2"/>
    <w:rsid w:val="00860B2D"/>
    <w:rsid w:val="0086141D"/>
    <w:rsid w:val="00861476"/>
    <w:rsid w:val="00861A9C"/>
    <w:rsid w:val="00865384"/>
    <w:rsid w:val="00871726"/>
    <w:rsid w:val="0087197B"/>
    <w:rsid w:val="008719C2"/>
    <w:rsid w:val="00875B77"/>
    <w:rsid w:val="00880437"/>
    <w:rsid w:val="00882C7F"/>
    <w:rsid w:val="00884701"/>
    <w:rsid w:val="00884FF7"/>
    <w:rsid w:val="00887416"/>
    <w:rsid w:val="008909CF"/>
    <w:rsid w:val="00892625"/>
    <w:rsid w:val="0089357C"/>
    <w:rsid w:val="00894ACE"/>
    <w:rsid w:val="00894B44"/>
    <w:rsid w:val="00895B79"/>
    <w:rsid w:val="00896B3A"/>
    <w:rsid w:val="00896CE6"/>
    <w:rsid w:val="008971AF"/>
    <w:rsid w:val="008A1F2A"/>
    <w:rsid w:val="008A3206"/>
    <w:rsid w:val="008A3BF3"/>
    <w:rsid w:val="008A75AF"/>
    <w:rsid w:val="008A769F"/>
    <w:rsid w:val="008B19D9"/>
    <w:rsid w:val="008B1FD3"/>
    <w:rsid w:val="008B204B"/>
    <w:rsid w:val="008B5A67"/>
    <w:rsid w:val="008B7C03"/>
    <w:rsid w:val="008B7F39"/>
    <w:rsid w:val="008C2BE6"/>
    <w:rsid w:val="008C3980"/>
    <w:rsid w:val="008C3E57"/>
    <w:rsid w:val="008C49AE"/>
    <w:rsid w:val="008C59F7"/>
    <w:rsid w:val="008C785D"/>
    <w:rsid w:val="008D11B7"/>
    <w:rsid w:val="008D14F0"/>
    <w:rsid w:val="008D2073"/>
    <w:rsid w:val="008D2A3A"/>
    <w:rsid w:val="008D4089"/>
    <w:rsid w:val="008D4164"/>
    <w:rsid w:val="008D4D4F"/>
    <w:rsid w:val="008D74D3"/>
    <w:rsid w:val="008E0E94"/>
    <w:rsid w:val="008E1960"/>
    <w:rsid w:val="008E32D0"/>
    <w:rsid w:val="008E5AE7"/>
    <w:rsid w:val="008E69E6"/>
    <w:rsid w:val="008E6AAE"/>
    <w:rsid w:val="008E6C91"/>
    <w:rsid w:val="008E7687"/>
    <w:rsid w:val="008E7CCF"/>
    <w:rsid w:val="008F02A4"/>
    <w:rsid w:val="008F05A2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4B7A"/>
    <w:rsid w:val="00906ACE"/>
    <w:rsid w:val="00907F08"/>
    <w:rsid w:val="009102BB"/>
    <w:rsid w:val="0091273C"/>
    <w:rsid w:val="00912AB7"/>
    <w:rsid w:val="00912C13"/>
    <w:rsid w:val="00912F98"/>
    <w:rsid w:val="00913794"/>
    <w:rsid w:val="00913C1C"/>
    <w:rsid w:val="00913FE7"/>
    <w:rsid w:val="0091570F"/>
    <w:rsid w:val="0091687B"/>
    <w:rsid w:val="0091730F"/>
    <w:rsid w:val="00917E65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2404"/>
    <w:rsid w:val="00933D87"/>
    <w:rsid w:val="00935D8D"/>
    <w:rsid w:val="00940473"/>
    <w:rsid w:val="009408F5"/>
    <w:rsid w:val="00942FE8"/>
    <w:rsid w:val="0094371C"/>
    <w:rsid w:val="0095039B"/>
    <w:rsid w:val="0095408B"/>
    <w:rsid w:val="00957E70"/>
    <w:rsid w:val="0096495D"/>
    <w:rsid w:val="00966F16"/>
    <w:rsid w:val="00970DAB"/>
    <w:rsid w:val="0097321D"/>
    <w:rsid w:val="00973827"/>
    <w:rsid w:val="00974FF6"/>
    <w:rsid w:val="00977A17"/>
    <w:rsid w:val="0098085C"/>
    <w:rsid w:val="0098363B"/>
    <w:rsid w:val="00983D53"/>
    <w:rsid w:val="0098643A"/>
    <w:rsid w:val="00987666"/>
    <w:rsid w:val="009877C4"/>
    <w:rsid w:val="009919C7"/>
    <w:rsid w:val="00992531"/>
    <w:rsid w:val="009958A4"/>
    <w:rsid w:val="00995CD5"/>
    <w:rsid w:val="00996117"/>
    <w:rsid w:val="00997537"/>
    <w:rsid w:val="00997681"/>
    <w:rsid w:val="009A123D"/>
    <w:rsid w:val="009A1787"/>
    <w:rsid w:val="009A3E67"/>
    <w:rsid w:val="009A4F5A"/>
    <w:rsid w:val="009A60D2"/>
    <w:rsid w:val="009A6272"/>
    <w:rsid w:val="009A73BE"/>
    <w:rsid w:val="009B1F44"/>
    <w:rsid w:val="009B2629"/>
    <w:rsid w:val="009B4573"/>
    <w:rsid w:val="009B6093"/>
    <w:rsid w:val="009C002A"/>
    <w:rsid w:val="009C2932"/>
    <w:rsid w:val="009C7788"/>
    <w:rsid w:val="009D20DE"/>
    <w:rsid w:val="009D5190"/>
    <w:rsid w:val="009D5E7B"/>
    <w:rsid w:val="009D6FF0"/>
    <w:rsid w:val="009D7250"/>
    <w:rsid w:val="009E1A0D"/>
    <w:rsid w:val="009E1EEB"/>
    <w:rsid w:val="009E2437"/>
    <w:rsid w:val="009E255C"/>
    <w:rsid w:val="009E278C"/>
    <w:rsid w:val="009E29C3"/>
    <w:rsid w:val="009E2A1C"/>
    <w:rsid w:val="009E3354"/>
    <w:rsid w:val="009E6A21"/>
    <w:rsid w:val="009E799B"/>
    <w:rsid w:val="009F0000"/>
    <w:rsid w:val="009F0EBE"/>
    <w:rsid w:val="009F3EED"/>
    <w:rsid w:val="009F435D"/>
    <w:rsid w:val="009F68E8"/>
    <w:rsid w:val="009F6EDC"/>
    <w:rsid w:val="009F7D13"/>
    <w:rsid w:val="00A0027D"/>
    <w:rsid w:val="00A01B16"/>
    <w:rsid w:val="00A035CE"/>
    <w:rsid w:val="00A0537F"/>
    <w:rsid w:val="00A0602E"/>
    <w:rsid w:val="00A062ED"/>
    <w:rsid w:val="00A06C1F"/>
    <w:rsid w:val="00A07FFA"/>
    <w:rsid w:val="00A105D6"/>
    <w:rsid w:val="00A10A0F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774"/>
    <w:rsid w:val="00A23DE7"/>
    <w:rsid w:val="00A25506"/>
    <w:rsid w:val="00A27D6B"/>
    <w:rsid w:val="00A30D5D"/>
    <w:rsid w:val="00A33683"/>
    <w:rsid w:val="00A34CB1"/>
    <w:rsid w:val="00A35782"/>
    <w:rsid w:val="00A357F5"/>
    <w:rsid w:val="00A362F9"/>
    <w:rsid w:val="00A376EC"/>
    <w:rsid w:val="00A411DC"/>
    <w:rsid w:val="00A42918"/>
    <w:rsid w:val="00A43EAB"/>
    <w:rsid w:val="00A43EE6"/>
    <w:rsid w:val="00A44EC9"/>
    <w:rsid w:val="00A4585A"/>
    <w:rsid w:val="00A4641C"/>
    <w:rsid w:val="00A473FE"/>
    <w:rsid w:val="00A47E3D"/>
    <w:rsid w:val="00A5040A"/>
    <w:rsid w:val="00A5468B"/>
    <w:rsid w:val="00A60F49"/>
    <w:rsid w:val="00A61E15"/>
    <w:rsid w:val="00A629F5"/>
    <w:rsid w:val="00A66F91"/>
    <w:rsid w:val="00A677C7"/>
    <w:rsid w:val="00A70229"/>
    <w:rsid w:val="00A70B65"/>
    <w:rsid w:val="00A73046"/>
    <w:rsid w:val="00A74E66"/>
    <w:rsid w:val="00A76594"/>
    <w:rsid w:val="00A8191F"/>
    <w:rsid w:val="00A81BD4"/>
    <w:rsid w:val="00A827BF"/>
    <w:rsid w:val="00A861EC"/>
    <w:rsid w:val="00A8632D"/>
    <w:rsid w:val="00A918D1"/>
    <w:rsid w:val="00A93A9A"/>
    <w:rsid w:val="00A973FF"/>
    <w:rsid w:val="00A97647"/>
    <w:rsid w:val="00AA219C"/>
    <w:rsid w:val="00AA2315"/>
    <w:rsid w:val="00AA3DFA"/>
    <w:rsid w:val="00AA3EE1"/>
    <w:rsid w:val="00AA5C16"/>
    <w:rsid w:val="00AA6200"/>
    <w:rsid w:val="00AA7C13"/>
    <w:rsid w:val="00AB04DC"/>
    <w:rsid w:val="00AB0B55"/>
    <w:rsid w:val="00AB0FED"/>
    <w:rsid w:val="00AB1178"/>
    <w:rsid w:val="00AB174E"/>
    <w:rsid w:val="00AB1F31"/>
    <w:rsid w:val="00AB1FB6"/>
    <w:rsid w:val="00AB254D"/>
    <w:rsid w:val="00AB28EF"/>
    <w:rsid w:val="00AB60C2"/>
    <w:rsid w:val="00AB6568"/>
    <w:rsid w:val="00AB690D"/>
    <w:rsid w:val="00AB76CC"/>
    <w:rsid w:val="00AB7AB6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D7AD9"/>
    <w:rsid w:val="00AE0316"/>
    <w:rsid w:val="00AE0628"/>
    <w:rsid w:val="00AE2BF6"/>
    <w:rsid w:val="00AE3370"/>
    <w:rsid w:val="00AE33CD"/>
    <w:rsid w:val="00AE41F4"/>
    <w:rsid w:val="00AE4486"/>
    <w:rsid w:val="00AE4502"/>
    <w:rsid w:val="00AE64CA"/>
    <w:rsid w:val="00AE7F96"/>
    <w:rsid w:val="00AF00EA"/>
    <w:rsid w:val="00AF5B87"/>
    <w:rsid w:val="00AF7092"/>
    <w:rsid w:val="00B012F6"/>
    <w:rsid w:val="00B01474"/>
    <w:rsid w:val="00B02813"/>
    <w:rsid w:val="00B0630D"/>
    <w:rsid w:val="00B06948"/>
    <w:rsid w:val="00B06CCD"/>
    <w:rsid w:val="00B072ED"/>
    <w:rsid w:val="00B07427"/>
    <w:rsid w:val="00B07B2D"/>
    <w:rsid w:val="00B10BBB"/>
    <w:rsid w:val="00B1324D"/>
    <w:rsid w:val="00B14366"/>
    <w:rsid w:val="00B1491C"/>
    <w:rsid w:val="00B157E2"/>
    <w:rsid w:val="00B17662"/>
    <w:rsid w:val="00B24A45"/>
    <w:rsid w:val="00B25B92"/>
    <w:rsid w:val="00B26948"/>
    <w:rsid w:val="00B2694B"/>
    <w:rsid w:val="00B32AF7"/>
    <w:rsid w:val="00B34A46"/>
    <w:rsid w:val="00B34D51"/>
    <w:rsid w:val="00B36A0E"/>
    <w:rsid w:val="00B36BA1"/>
    <w:rsid w:val="00B36F73"/>
    <w:rsid w:val="00B40D67"/>
    <w:rsid w:val="00B425B2"/>
    <w:rsid w:val="00B42A85"/>
    <w:rsid w:val="00B43C45"/>
    <w:rsid w:val="00B44AD2"/>
    <w:rsid w:val="00B45583"/>
    <w:rsid w:val="00B46B00"/>
    <w:rsid w:val="00B50F48"/>
    <w:rsid w:val="00B522BD"/>
    <w:rsid w:val="00B54336"/>
    <w:rsid w:val="00B543E9"/>
    <w:rsid w:val="00B558F5"/>
    <w:rsid w:val="00B55EE8"/>
    <w:rsid w:val="00B5601D"/>
    <w:rsid w:val="00B56A11"/>
    <w:rsid w:val="00B56E6C"/>
    <w:rsid w:val="00B56F24"/>
    <w:rsid w:val="00B57365"/>
    <w:rsid w:val="00B57999"/>
    <w:rsid w:val="00B57A31"/>
    <w:rsid w:val="00B63394"/>
    <w:rsid w:val="00B63D0E"/>
    <w:rsid w:val="00B66A96"/>
    <w:rsid w:val="00B71B00"/>
    <w:rsid w:val="00B72D82"/>
    <w:rsid w:val="00B732E0"/>
    <w:rsid w:val="00B7493C"/>
    <w:rsid w:val="00B74B15"/>
    <w:rsid w:val="00B80596"/>
    <w:rsid w:val="00B82432"/>
    <w:rsid w:val="00B83039"/>
    <w:rsid w:val="00B83825"/>
    <w:rsid w:val="00B854BA"/>
    <w:rsid w:val="00B8732B"/>
    <w:rsid w:val="00B91630"/>
    <w:rsid w:val="00B91A8C"/>
    <w:rsid w:val="00B973A8"/>
    <w:rsid w:val="00BA290E"/>
    <w:rsid w:val="00BA2F43"/>
    <w:rsid w:val="00BA5B00"/>
    <w:rsid w:val="00BA6AE3"/>
    <w:rsid w:val="00BA74AA"/>
    <w:rsid w:val="00BB033B"/>
    <w:rsid w:val="00BB0436"/>
    <w:rsid w:val="00BB1A07"/>
    <w:rsid w:val="00BB2559"/>
    <w:rsid w:val="00BB2ECA"/>
    <w:rsid w:val="00BB3B75"/>
    <w:rsid w:val="00BB3F2F"/>
    <w:rsid w:val="00BB5A7B"/>
    <w:rsid w:val="00BB6DAD"/>
    <w:rsid w:val="00BB70C4"/>
    <w:rsid w:val="00BB7346"/>
    <w:rsid w:val="00BB73B7"/>
    <w:rsid w:val="00BC054A"/>
    <w:rsid w:val="00BC0A1F"/>
    <w:rsid w:val="00BC1555"/>
    <w:rsid w:val="00BC2630"/>
    <w:rsid w:val="00BC2E89"/>
    <w:rsid w:val="00BC3F58"/>
    <w:rsid w:val="00BC5702"/>
    <w:rsid w:val="00BC60A9"/>
    <w:rsid w:val="00BD1B7B"/>
    <w:rsid w:val="00BD1BB7"/>
    <w:rsid w:val="00BD26CB"/>
    <w:rsid w:val="00BD2A32"/>
    <w:rsid w:val="00BD59DA"/>
    <w:rsid w:val="00BD6A18"/>
    <w:rsid w:val="00BE0C8A"/>
    <w:rsid w:val="00BE1461"/>
    <w:rsid w:val="00BE15C1"/>
    <w:rsid w:val="00BE334D"/>
    <w:rsid w:val="00BE39B3"/>
    <w:rsid w:val="00BE4988"/>
    <w:rsid w:val="00BE4DD0"/>
    <w:rsid w:val="00BE5F37"/>
    <w:rsid w:val="00BF012C"/>
    <w:rsid w:val="00BF1C24"/>
    <w:rsid w:val="00BF44AB"/>
    <w:rsid w:val="00BF5149"/>
    <w:rsid w:val="00BF5E73"/>
    <w:rsid w:val="00BF6CE1"/>
    <w:rsid w:val="00C0192E"/>
    <w:rsid w:val="00C020CD"/>
    <w:rsid w:val="00C0296A"/>
    <w:rsid w:val="00C034E8"/>
    <w:rsid w:val="00C03940"/>
    <w:rsid w:val="00C043E7"/>
    <w:rsid w:val="00C0473C"/>
    <w:rsid w:val="00C065BF"/>
    <w:rsid w:val="00C06939"/>
    <w:rsid w:val="00C102D3"/>
    <w:rsid w:val="00C1408D"/>
    <w:rsid w:val="00C1469A"/>
    <w:rsid w:val="00C155A6"/>
    <w:rsid w:val="00C173BF"/>
    <w:rsid w:val="00C17AB2"/>
    <w:rsid w:val="00C17AC5"/>
    <w:rsid w:val="00C17B9D"/>
    <w:rsid w:val="00C21DBA"/>
    <w:rsid w:val="00C21E3B"/>
    <w:rsid w:val="00C27A99"/>
    <w:rsid w:val="00C303CC"/>
    <w:rsid w:val="00C310EE"/>
    <w:rsid w:val="00C313A6"/>
    <w:rsid w:val="00C32A7A"/>
    <w:rsid w:val="00C3462C"/>
    <w:rsid w:val="00C35B1A"/>
    <w:rsid w:val="00C41C7D"/>
    <w:rsid w:val="00C41DFA"/>
    <w:rsid w:val="00C4212F"/>
    <w:rsid w:val="00C43566"/>
    <w:rsid w:val="00C438A9"/>
    <w:rsid w:val="00C43F15"/>
    <w:rsid w:val="00C46E44"/>
    <w:rsid w:val="00C47534"/>
    <w:rsid w:val="00C51D4F"/>
    <w:rsid w:val="00C52AD4"/>
    <w:rsid w:val="00C53283"/>
    <w:rsid w:val="00C55824"/>
    <w:rsid w:val="00C55A36"/>
    <w:rsid w:val="00C5697D"/>
    <w:rsid w:val="00C572D1"/>
    <w:rsid w:val="00C6210F"/>
    <w:rsid w:val="00C62558"/>
    <w:rsid w:val="00C63023"/>
    <w:rsid w:val="00C63743"/>
    <w:rsid w:val="00C65E1B"/>
    <w:rsid w:val="00C66DBF"/>
    <w:rsid w:val="00C67BCF"/>
    <w:rsid w:val="00C703E8"/>
    <w:rsid w:val="00C7054F"/>
    <w:rsid w:val="00C73F33"/>
    <w:rsid w:val="00C74519"/>
    <w:rsid w:val="00C76C6C"/>
    <w:rsid w:val="00C771C2"/>
    <w:rsid w:val="00C80EC5"/>
    <w:rsid w:val="00C835DC"/>
    <w:rsid w:val="00C84100"/>
    <w:rsid w:val="00C85669"/>
    <w:rsid w:val="00C85D6F"/>
    <w:rsid w:val="00C86BB9"/>
    <w:rsid w:val="00C86E52"/>
    <w:rsid w:val="00C8772C"/>
    <w:rsid w:val="00C90535"/>
    <w:rsid w:val="00C9345F"/>
    <w:rsid w:val="00C96B49"/>
    <w:rsid w:val="00C96D37"/>
    <w:rsid w:val="00C97177"/>
    <w:rsid w:val="00CA43FD"/>
    <w:rsid w:val="00CA50C5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0D"/>
    <w:rsid w:val="00CB6DDC"/>
    <w:rsid w:val="00CB7C59"/>
    <w:rsid w:val="00CC1983"/>
    <w:rsid w:val="00CC209B"/>
    <w:rsid w:val="00CC3DBB"/>
    <w:rsid w:val="00CC72E9"/>
    <w:rsid w:val="00CD0D32"/>
    <w:rsid w:val="00CD2584"/>
    <w:rsid w:val="00CD25C2"/>
    <w:rsid w:val="00CD4D4E"/>
    <w:rsid w:val="00CD55CC"/>
    <w:rsid w:val="00CE24E5"/>
    <w:rsid w:val="00CE3EA0"/>
    <w:rsid w:val="00CE41DB"/>
    <w:rsid w:val="00CE4D96"/>
    <w:rsid w:val="00CE54E8"/>
    <w:rsid w:val="00CE7E2F"/>
    <w:rsid w:val="00CF110A"/>
    <w:rsid w:val="00CF1B03"/>
    <w:rsid w:val="00CF1EA0"/>
    <w:rsid w:val="00CF3906"/>
    <w:rsid w:val="00CF5DB9"/>
    <w:rsid w:val="00CF7507"/>
    <w:rsid w:val="00D03AFB"/>
    <w:rsid w:val="00D04E8B"/>
    <w:rsid w:val="00D0541E"/>
    <w:rsid w:val="00D078C4"/>
    <w:rsid w:val="00D13B69"/>
    <w:rsid w:val="00D15EA5"/>
    <w:rsid w:val="00D2100B"/>
    <w:rsid w:val="00D236B1"/>
    <w:rsid w:val="00D24220"/>
    <w:rsid w:val="00D2546E"/>
    <w:rsid w:val="00D3032A"/>
    <w:rsid w:val="00D3089E"/>
    <w:rsid w:val="00D31D7A"/>
    <w:rsid w:val="00D32CD2"/>
    <w:rsid w:val="00D33E60"/>
    <w:rsid w:val="00D34A60"/>
    <w:rsid w:val="00D42419"/>
    <w:rsid w:val="00D43C02"/>
    <w:rsid w:val="00D45652"/>
    <w:rsid w:val="00D460E7"/>
    <w:rsid w:val="00D46B4B"/>
    <w:rsid w:val="00D507FE"/>
    <w:rsid w:val="00D61E02"/>
    <w:rsid w:val="00D62AF9"/>
    <w:rsid w:val="00D63ABC"/>
    <w:rsid w:val="00D643B7"/>
    <w:rsid w:val="00D65332"/>
    <w:rsid w:val="00D675F1"/>
    <w:rsid w:val="00D675F4"/>
    <w:rsid w:val="00D67DE3"/>
    <w:rsid w:val="00D67F9F"/>
    <w:rsid w:val="00D7066C"/>
    <w:rsid w:val="00D70C9D"/>
    <w:rsid w:val="00D73B96"/>
    <w:rsid w:val="00D75C54"/>
    <w:rsid w:val="00D75DCD"/>
    <w:rsid w:val="00D80532"/>
    <w:rsid w:val="00D80697"/>
    <w:rsid w:val="00D80807"/>
    <w:rsid w:val="00D8360E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B71"/>
    <w:rsid w:val="00D97E7A"/>
    <w:rsid w:val="00DA25E3"/>
    <w:rsid w:val="00DA2676"/>
    <w:rsid w:val="00DA2C80"/>
    <w:rsid w:val="00DA36EE"/>
    <w:rsid w:val="00DA452E"/>
    <w:rsid w:val="00DA5128"/>
    <w:rsid w:val="00DA5129"/>
    <w:rsid w:val="00DA7F01"/>
    <w:rsid w:val="00DB308D"/>
    <w:rsid w:val="00DB313A"/>
    <w:rsid w:val="00DB404B"/>
    <w:rsid w:val="00DB5502"/>
    <w:rsid w:val="00DB5F40"/>
    <w:rsid w:val="00DB6B8C"/>
    <w:rsid w:val="00DC03EB"/>
    <w:rsid w:val="00DC1856"/>
    <w:rsid w:val="00DD0431"/>
    <w:rsid w:val="00DD0693"/>
    <w:rsid w:val="00DD0B29"/>
    <w:rsid w:val="00DD0EEF"/>
    <w:rsid w:val="00DD1154"/>
    <w:rsid w:val="00DD1AC9"/>
    <w:rsid w:val="00DD1E47"/>
    <w:rsid w:val="00DD61A9"/>
    <w:rsid w:val="00DD6EF1"/>
    <w:rsid w:val="00DE21F6"/>
    <w:rsid w:val="00DE4958"/>
    <w:rsid w:val="00DE4A34"/>
    <w:rsid w:val="00DE638C"/>
    <w:rsid w:val="00DF1EAE"/>
    <w:rsid w:val="00DF266C"/>
    <w:rsid w:val="00DF2FBB"/>
    <w:rsid w:val="00DF7EA0"/>
    <w:rsid w:val="00E01C79"/>
    <w:rsid w:val="00E02868"/>
    <w:rsid w:val="00E029FF"/>
    <w:rsid w:val="00E04361"/>
    <w:rsid w:val="00E04A3E"/>
    <w:rsid w:val="00E062A4"/>
    <w:rsid w:val="00E064FD"/>
    <w:rsid w:val="00E0694F"/>
    <w:rsid w:val="00E1053A"/>
    <w:rsid w:val="00E13654"/>
    <w:rsid w:val="00E13DBD"/>
    <w:rsid w:val="00E150EE"/>
    <w:rsid w:val="00E16418"/>
    <w:rsid w:val="00E168F6"/>
    <w:rsid w:val="00E20D46"/>
    <w:rsid w:val="00E26AF3"/>
    <w:rsid w:val="00E276E0"/>
    <w:rsid w:val="00E27BAE"/>
    <w:rsid w:val="00E30F7F"/>
    <w:rsid w:val="00E314EA"/>
    <w:rsid w:val="00E31B84"/>
    <w:rsid w:val="00E33837"/>
    <w:rsid w:val="00E33DFF"/>
    <w:rsid w:val="00E33FDA"/>
    <w:rsid w:val="00E358E7"/>
    <w:rsid w:val="00E36568"/>
    <w:rsid w:val="00E3697E"/>
    <w:rsid w:val="00E37C65"/>
    <w:rsid w:val="00E406D5"/>
    <w:rsid w:val="00E41618"/>
    <w:rsid w:val="00E4403A"/>
    <w:rsid w:val="00E4499A"/>
    <w:rsid w:val="00E457FF"/>
    <w:rsid w:val="00E4627C"/>
    <w:rsid w:val="00E52FE6"/>
    <w:rsid w:val="00E5327D"/>
    <w:rsid w:val="00E54417"/>
    <w:rsid w:val="00E566D6"/>
    <w:rsid w:val="00E56701"/>
    <w:rsid w:val="00E6190E"/>
    <w:rsid w:val="00E62754"/>
    <w:rsid w:val="00E6443E"/>
    <w:rsid w:val="00E64D2D"/>
    <w:rsid w:val="00E65905"/>
    <w:rsid w:val="00E7269C"/>
    <w:rsid w:val="00E73BAB"/>
    <w:rsid w:val="00E773ED"/>
    <w:rsid w:val="00E77FA6"/>
    <w:rsid w:val="00E81383"/>
    <w:rsid w:val="00E8544E"/>
    <w:rsid w:val="00E86B53"/>
    <w:rsid w:val="00E9110B"/>
    <w:rsid w:val="00E91994"/>
    <w:rsid w:val="00E95344"/>
    <w:rsid w:val="00E95447"/>
    <w:rsid w:val="00EA2B6F"/>
    <w:rsid w:val="00EA69BB"/>
    <w:rsid w:val="00EA6EBD"/>
    <w:rsid w:val="00EB31FC"/>
    <w:rsid w:val="00EB3478"/>
    <w:rsid w:val="00EB4B39"/>
    <w:rsid w:val="00EB5921"/>
    <w:rsid w:val="00EB5D6E"/>
    <w:rsid w:val="00EB6FE3"/>
    <w:rsid w:val="00EC0112"/>
    <w:rsid w:val="00EC098B"/>
    <w:rsid w:val="00EC0BF0"/>
    <w:rsid w:val="00EC13DA"/>
    <w:rsid w:val="00EC21F6"/>
    <w:rsid w:val="00EC30CD"/>
    <w:rsid w:val="00EC42EB"/>
    <w:rsid w:val="00EC69CF"/>
    <w:rsid w:val="00ED2359"/>
    <w:rsid w:val="00ED30D4"/>
    <w:rsid w:val="00ED50F3"/>
    <w:rsid w:val="00ED59EC"/>
    <w:rsid w:val="00ED6956"/>
    <w:rsid w:val="00EE0F65"/>
    <w:rsid w:val="00EE11E3"/>
    <w:rsid w:val="00EE1B3D"/>
    <w:rsid w:val="00EE2171"/>
    <w:rsid w:val="00EE2F33"/>
    <w:rsid w:val="00EE2FA7"/>
    <w:rsid w:val="00EE44DA"/>
    <w:rsid w:val="00EE4E85"/>
    <w:rsid w:val="00EE59BD"/>
    <w:rsid w:val="00EE7F9E"/>
    <w:rsid w:val="00EF0016"/>
    <w:rsid w:val="00EF08A7"/>
    <w:rsid w:val="00EF190C"/>
    <w:rsid w:val="00EF2DF1"/>
    <w:rsid w:val="00EF3C0D"/>
    <w:rsid w:val="00EF40F5"/>
    <w:rsid w:val="00EF6199"/>
    <w:rsid w:val="00F00461"/>
    <w:rsid w:val="00F01358"/>
    <w:rsid w:val="00F02012"/>
    <w:rsid w:val="00F048EE"/>
    <w:rsid w:val="00F04ACB"/>
    <w:rsid w:val="00F0698A"/>
    <w:rsid w:val="00F06C86"/>
    <w:rsid w:val="00F10403"/>
    <w:rsid w:val="00F10764"/>
    <w:rsid w:val="00F1237B"/>
    <w:rsid w:val="00F129D2"/>
    <w:rsid w:val="00F13A59"/>
    <w:rsid w:val="00F13AA9"/>
    <w:rsid w:val="00F144E0"/>
    <w:rsid w:val="00F160C9"/>
    <w:rsid w:val="00F17C53"/>
    <w:rsid w:val="00F21219"/>
    <w:rsid w:val="00F2309C"/>
    <w:rsid w:val="00F2384A"/>
    <w:rsid w:val="00F246A1"/>
    <w:rsid w:val="00F2545C"/>
    <w:rsid w:val="00F2687B"/>
    <w:rsid w:val="00F26E8A"/>
    <w:rsid w:val="00F315A4"/>
    <w:rsid w:val="00F31603"/>
    <w:rsid w:val="00F32920"/>
    <w:rsid w:val="00F339BD"/>
    <w:rsid w:val="00F37917"/>
    <w:rsid w:val="00F37B93"/>
    <w:rsid w:val="00F4069C"/>
    <w:rsid w:val="00F419CD"/>
    <w:rsid w:val="00F41F46"/>
    <w:rsid w:val="00F43D66"/>
    <w:rsid w:val="00F44D4D"/>
    <w:rsid w:val="00F4687D"/>
    <w:rsid w:val="00F4773A"/>
    <w:rsid w:val="00F5151A"/>
    <w:rsid w:val="00F5151E"/>
    <w:rsid w:val="00F54ABD"/>
    <w:rsid w:val="00F5513E"/>
    <w:rsid w:val="00F55B31"/>
    <w:rsid w:val="00F55E02"/>
    <w:rsid w:val="00F572FE"/>
    <w:rsid w:val="00F62576"/>
    <w:rsid w:val="00F63F3F"/>
    <w:rsid w:val="00F66FA5"/>
    <w:rsid w:val="00F6786A"/>
    <w:rsid w:val="00F67AFF"/>
    <w:rsid w:val="00F71678"/>
    <w:rsid w:val="00F72D9F"/>
    <w:rsid w:val="00F730E3"/>
    <w:rsid w:val="00F755E9"/>
    <w:rsid w:val="00F779AB"/>
    <w:rsid w:val="00F8270F"/>
    <w:rsid w:val="00F833D5"/>
    <w:rsid w:val="00F909CD"/>
    <w:rsid w:val="00F91142"/>
    <w:rsid w:val="00F923E3"/>
    <w:rsid w:val="00F93EFB"/>
    <w:rsid w:val="00F974D1"/>
    <w:rsid w:val="00F97986"/>
    <w:rsid w:val="00FA121E"/>
    <w:rsid w:val="00FA16E0"/>
    <w:rsid w:val="00FA3090"/>
    <w:rsid w:val="00FA38E9"/>
    <w:rsid w:val="00FA3F94"/>
    <w:rsid w:val="00FB03B3"/>
    <w:rsid w:val="00FB249B"/>
    <w:rsid w:val="00FB28CF"/>
    <w:rsid w:val="00FB2901"/>
    <w:rsid w:val="00FB5552"/>
    <w:rsid w:val="00FB65F3"/>
    <w:rsid w:val="00FB73DB"/>
    <w:rsid w:val="00FC346A"/>
    <w:rsid w:val="00FC4397"/>
    <w:rsid w:val="00FC499D"/>
    <w:rsid w:val="00FC50C4"/>
    <w:rsid w:val="00FC5503"/>
    <w:rsid w:val="00FC5A93"/>
    <w:rsid w:val="00FC6ABD"/>
    <w:rsid w:val="00FC71A4"/>
    <w:rsid w:val="00FD05AD"/>
    <w:rsid w:val="00FD0666"/>
    <w:rsid w:val="00FD0DAC"/>
    <w:rsid w:val="00FD3008"/>
    <w:rsid w:val="00FD3D3F"/>
    <w:rsid w:val="00FD452B"/>
    <w:rsid w:val="00FD644B"/>
    <w:rsid w:val="00FD7295"/>
    <w:rsid w:val="00FE0EF5"/>
    <w:rsid w:val="00FE1773"/>
    <w:rsid w:val="00FE2187"/>
    <w:rsid w:val="00FE320C"/>
    <w:rsid w:val="00FE3815"/>
    <w:rsid w:val="00FE3C75"/>
    <w:rsid w:val="00FF0006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FD0DAC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3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2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7723B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2B13A4F38D74F97AB9F07E65AEB6E" ma:contentTypeVersion="3" ma:contentTypeDescription="Create a new document." ma:contentTypeScope="" ma:versionID="62c5d2b100076a210f120391c0cc60ea">
  <xsd:schema xmlns:xsd="http://www.w3.org/2001/XMLSchema" xmlns:xs="http://www.w3.org/2001/XMLSchema" xmlns:p="http://schemas.microsoft.com/office/2006/metadata/properties" xmlns:ns2="5aa06a3a-4414-4580-8afb-31ad53db1831" targetNamespace="http://schemas.microsoft.com/office/2006/metadata/properties" ma:root="true" ma:fieldsID="8b2f57fa1dfde62d12ce3b0bcae53cea" ns2:_="">
    <xsd:import namespace="5aa06a3a-4414-4580-8afb-31ad53db18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6a3a-4414-4580-8afb-31ad53db1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D8ACF-B3A2-4048-BC14-0E70321F7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06a3a-4414-4580-8afb-31ad53db1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</TotalTime>
  <Pages>7</Pages>
  <Words>2045</Words>
  <Characters>9756</Characters>
  <Application>Microsoft Office Word</Application>
  <DocSecurity>0</DocSecurity>
  <Lines>250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19</cp:revision>
  <cp:lastPrinted>2026-02-28T17:55:00Z</cp:lastPrinted>
  <dcterms:created xsi:type="dcterms:W3CDTF">2026-02-27T15:54:00Z</dcterms:created>
  <dcterms:modified xsi:type="dcterms:W3CDTF">2026-03-01T06:12:00Z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0x010100EF12B13A4F38D74F97AB9F07E65AEB6E</vt:lpwstr>
  </property>
  <property fmtid="{D5CDD505-2E9C-101B-9397-08002B2CF9AE}" pid="4" name="MediaServiceImageTags">
    <vt:lpwstr/>
  </property>
</Properties>
</file>