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BAB45" w14:textId="77777777" w:rsidR="00B97417" w:rsidRPr="00002312" w:rsidRDefault="00B97417" w:rsidP="00C26997">
      <w:pPr>
        <w:pStyle w:val="IndexHeading"/>
        <w:spacing w:after="0" w:line="240" w:lineRule="auto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00231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002312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00231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885B42" w:rsidRPr="00002312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C8676CA" w14:textId="77777777" w:rsidR="007F12A3" w:rsidRPr="00C12419" w:rsidRDefault="007F12A3" w:rsidP="00DE347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16"/>
          <w:szCs w:val="16"/>
          <w:lang w:val="en-US" w:bidi="th-TH"/>
        </w:rPr>
      </w:pPr>
    </w:p>
    <w:p w14:paraId="668C2D9A" w14:textId="77777777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ABE5C5E" w14:textId="77777777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63EA3972" w14:textId="70EA1906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hint="cs"/>
          <w:sz w:val="30"/>
          <w:szCs w:val="30"/>
          <w:cs/>
          <w:lang w:bidi="th-TH"/>
        </w:rPr>
        <w:t>นโยบายการบัญชี</w:t>
      </w:r>
      <w:r w:rsidR="00433DF7">
        <w:rPr>
          <w:rFonts w:asciiTheme="majorBidi" w:hAnsiTheme="majorBidi" w:hint="cs"/>
          <w:sz w:val="30"/>
          <w:szCs w:val="30"/>
          <w:cs/>
          <w:lang w:bidi="th-TH"/>
        </w:rPr>
        <w:t>ที่มีสาระสำคัญ</w:t>
      </w:r>
    </w:p>
    <w:p w14:paraId="1EB94212" w14:textId="77777777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4285E24" w14:textId="77777777" w:rsidR="00141A4D" w:rsidRPr="00D841F0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841F0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BB06E5B" w14:textId="77777777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</w:t>
      </w:r>
      <w:r w:rsidRPr="00002312">
        <w:rPr>
          <w:rFonts w:asciiTheme="majorBidi" w:hAnsiTheme="majorBidi" w:hint="cs"/>
          <w:sz w:val="30"/>
          <w:szCs w:val="30"/>
          <w:cs/>
          <w:lang w:bidi="th-TH"/>
        </w:rPr>
        <w:t>หมุนเวียนอื่น</w:t>
      </w:r>
    </w:p>
    <w:p w14:paraId="1A868CC0" w14:textId="77777777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ลูกหนี้ตามสัญญาเช่าซื้อ</w:t>
      </w:r>
    </w:p>
    <w:p w14:paraId="36D2669C" w14:textId="77777777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ลูกหนี้เงินให้สินเชื่อ</w:t>
      </w:r>
    </w:p>
    <w:p w14:paraId="40B745BD" w14:textId="77777777" w:rsidR="00141A4D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15D70DFC" w14:textId="744CFAE7" w:rsidR="0071024E" w:rsidRPr="0071024E" w:rsidRDefault="0071024E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</w:t>
      </w:r>
      <w:r w:rsidR="00167EC2" w:rsidRPr="00167EC2">
        <w:rPr>
          <w:rFonts w:asciiTheme="majorBidi" w:hAnsiTheme="majorBidi" w:hint="cs"/>
          <w:sz w:val="30"/>
          <w:szCs w:val="30"/>
          <w:cs/>
          <w:lang w:bidi="th-TH"/>
        </w:rPr>
        <w:t>ย่อย</w:t>
      </w:r>
    </w:p>
    <w:p w14:paraId="7B332786" w14:textId="605B9CB2" w:rsidR="00892924" w:rsidRPr="00892924" w:rsidRDefault="00892924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</w:rPr>
      </w:pPr>
      <w:r w:rsidRPr="00892924">
        <w:rPr>
          <w:rFonts w:asciiTheme="majorBidi" w:hAnsiTheme="majorBidi" w:hint="cs"/>
          <w:sz w:val="30"/>
          <w:szCs w:val="30"/>
          <w:cs/>
        </w:rPr>
        <w:t>เงินลงทุนในบริษัท</w:t>
      </w:r>
      <w:r w:rsidR="00167EC2" w:rsidRPr="00167EC2">
        <w:rPr>
          <w:rFonts w:asciiTheme="majorBidi" w:hAnsiTheme="majorBidi" w:hint="cs"/>
          <w:sz w:val="30"/>
          <w:szCs w:val="30"/>
          <w:cs/>
          <w:lang w:bidi="th-TH"/>
        </w:rPr>
        <w:t>ร่วม</w:t>
      </w:r>
    </w:p>
    <w:p w14:paraId="2ED4E4C7" w14:textId="77777777" w:rsidR="00141A4D" w:rsidRPr="0005652E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5652E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85966A8" w14:textId="77777777" w:rsidR="00141A4D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5652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4AA2E57" w14:textId="18DEC7BF" w:rsidR="00167EC2" w:rsidRPr="0005652E" w:rsidRDefault="00167EC2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สัญญาเช่า</w:t>
      </w:r>
    </w:p>
    <w:p w14:paraId="7F1B98C3" w14:textId="2CA46314" w:rsidR="00C55ACB" w:rsidRPr="0005652E" w:rsidRDefault="00C55ACB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5652E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</w:t>
      </w:r>
    </w:p>
    <w:p w14:paraId="2EB2C753" w14:textId="77777777" w:rsidR="00141A4D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7FE7346C" w14:textId="7E8CACAA" w:rsidR="00B37B84" w:rsidRPr="008101A4" w:rsidRDefault="00B37B84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01A4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</w:t>
      </w:r>
      <w:r w:rsidR="00412F18" w:rsidRPr="008101A4">
        <w:rPr>
          <w:rFonts w:asciiTheme="majorBidi" w:hAnsiTheme="majorBidi" w:cstheme="majorBidi" w:hint="cs"/>
          <w:sz w:val="30"/>
          <w:szCs w:val="30"/>
          <w:cs/>
          <w:lang w:bidi="th-TH"/>
        </w:rPr>
        <w:t>ที่</w:t>
      </w:r>
      <w:r w:rsidR="00DE347B" w:rsidRPr="008101A4">
        <w:rPr>
          <w:rFonts w:asciiTheme="majorBidi" w:hAnsiTheme="majorBidi" w:cstheme="majorBidi" w:hint="cs"/>
          <w:sz w:val="30"/>
          <w:szCs w:val="30"/>
          <w:cs/>
          <w:lang w:bidi="th-TH"/>
        </w:rPr>
        <w:t>ใช้เป็นหลักประกันหนี้สิน</w:t>
      </w:r>
    </w:p>
    <w:p w14:paraId="1B958F00" w14:textId="77777777" w:rsidR="00141A4D" w:rsidRPr="0005652E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5652E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เจ้าหนี้การค้าและเจ้าหนี้</w:t>
      </w:r>
      <w:r w:rsidRPr="0005652E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05652E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77273699" w14:textId="77777777" w:rsidR="007029FC" w:rsidRPr="00412F18" w:rsidRDefault="007029FC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12F18">
        <w:rPr>
          <w:rFonts w:asciiTheme="majorBidi" w:hAnsiTheme="majorBidi" w:cstheme="majorBidi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00A2BFC5" w14:textId="5F2D834E" w:rsidR="0071024E" w:rsidRPr="0005652E" w:rsidRDefault="0071024E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5652E">
        <w:rPr>
          <w:rFonts w:asciiTheme="majorBidi" w:hAnsiTheme="majorBidi" w:cstheme="majorBidi" w:hint="cs"/>
          <w:sz w:val="30"/>
          <w:szCs w:val="30"/>
          <w:cs/>
          <w:lang w:bidi="th-TH"/>
        </w:rPr>
        <w:t>ทุนเรือนหุ้น</w:t>
      </w:r>
    </w:p>
    <w:p w14:paraId="29B5DAF9" w14:textId="6606AABF" w:rsidR="0071024E" w:rsidRPr="0005652E" w:rsidRDefault="0071024E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5652E">
        <w:rPr>
          <w:rFonts w:asciiTheme="majorBidi" w:hAnsiTheme="majorBidi" w:cstheme="majorBidi" w:hint="cs"/>
          <w:sz w:val="30"/>
          <w:szCs w:val="30"/>
          <w:cs/>
          <w:lang w:bidi="th-TH"/>
        </w:rPr>
        <w:t>สำรองตามก</w:t>
      </w:r>
      <w:r w:rsidR="003633C1">
        <w:rPr>
          <w:rFonts w:asciiTheme="majorBidi" w:hAnsiTheme="majorBidi" w:cstheme="majorBidi" w:hint="cs"/>
          <w:sz w:val="30"/>
          <w:szCs w:val="30"/>
          <w:cs/>
          <w:lang w:bidi="th-TH"/>
        </w:rPr>
        <w:t>ฎ</w:t>
      </w:r>
      <w:r w:rsidRPr="0005652E">
        <w:rPr>
          <w:rFonts w:asciiTheme="majorBidi" w:hAnsiTheme="majorBidi" w:cstheme="majorBidi" w:hint="cs"/>
          <w:sz w:val="30"/>
          <w:szCs w:val="30"/>
          <w:cs/>
          <w:lang w:bidi="th-TH"/>
        </w:rPr>
        <w:t>หมาย</w:t>
      </w:r>
    </w:p>
    <w:p w14:paraId="30E1D68C" w14:textId="6A70B37D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hint="cs"/>
          <w:sz w:val="30"/>
          <w:szCs w:val="30"/>
          <w:cs/>
          <w:lang w:bidi="th-TH"/>
        </w:rPr>
        <w:t>ใบสำคัญแสดงสิทธิที่จะซื้อหุ้นสามัญ</w:t>
      </w:r>
    </w:p>
    <w:p w14:paraId="62F083A3" w14:textId="77777777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FF6E8B2" w14:textId="5EBB5702" w:rsidR="00141A4D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74653D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30D1CA6F" w14:textId="77777777" w:rsidR="00C12419" w:rsidRPr="00C12419" w:rsidRDefault="00C12419" w:rsidP="00C12419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C12419">
        <w:rPr>
          <w:rFonts w:asciiTheme="majorBidi" w:hAnsiTheme="majorBidi" w:cstheme="majorBidi" w:hint="cs"/>
          <w:sz w:val="30"/>
          <w:szCs w:val="30"/>
          <w:cs/>
          <w:lang w:bidi="th-TH"/>
        </w:rPr>
        <w:t>ผลขาดทุนจากการด้อยค่าของค่าความนิยม</w:t>
      </w:r>
    </w:p>
    <w:p w14:paraId="7E49BE64" w14:textId="77777777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E19F856" w14:textId="74062066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ขาดทุนต่อหุ้น</w:t>
      </w:r>
      <w:r w:rsidR="0071024E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47CF9DDA" w14:textId="5A4707FA" w:rsidR="00F257F0" w:rsidRPr="0071024E" w:rsidRDefault="00412F18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F6859A2" w14:textId="77777777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214370F9" w14:textId="77777777" w:rsidR="00141A4D" w:rsidRPr="00002312" w:rsidRDefault="00141A4D" w:rsidP="006F24D0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26A92BC" w14:textId="77444116" w:rsidR="00F257F0" w:rsidRPr="00140E63" w:rsidRDefault="00201DBB" w:rsidP="00140E63">
      <w:pPr>
        <w:pStyle w:val="index"/>
        <w:numPr>
          <w:ilvl w:val="0"/>
          <w:numId w:val="7"/>
        </w:numPr>
        <w:tabs>
          <w:tab w:val="num" w:pos="1080"/>
        </w:tabs>
        <w:spacing w:after="0" w:line="240" w:lineRule="auto"/>
        <w:ind w:left="1138" w:hanging="1138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87740DD" w14:textId="0836A4C1" w:rsidR="00982385" w:rsidRPr="00002312" w:rsidRDefault="00982385" w:rsidP="00DE347B">
      <w:pPr>
        <w:pStyle w:val="index"/>
        <w:tabs>
          <w:tab w:val="clear" w:pos="1134"/>
        </w:tabs>
        <w:spacing w:after="0" w:line="380" w:lineRule="exact"/>
        <w:ind w:left="0" w:firstLine="540"/>
        <w:outlineLvl w:val="0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  <w:lang w:bidi="th-TH"/>
        </w:rPr>
        <w:t>หมายเหตุประกอบงบการเงินเป็นส่วนหนึ่งของงบการเงินนี้</w:t>
      </w:r>
    </w:p>
    <w:p w14:paraId="02001643" w14:textId="77777777" w:rsidR="00982385" w:rsidRPr="00002312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862AFC0" w14:textId="6D4B9352" w:rsidR="00982385" w:rsidRPr="00002312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</w:t>
      </w:r>
      <w:r w:rsidR="00532510" w:rsidRPr="00002312">
        <w:rPr>
          <w:rFonts w:asciiTheme="majorBidi" w:hAnsiTheme="majorBidi" w:cstheme="majorBidi"/>
          <w:sz w:val="30"/>
          <w:szCs w:val="30"/>
          <w:cs/>
        </w:rPr>
        <w:t>อกงบการเงินจาก</w:t>
      </w:r>
      <w:r w:rsidR="000D47B5" w:rsidRPr="00002312">
        <w:rPr>
          <w:rFonts w:asciiTheme="majorBidi" w:hAnsiTheme="majorBidi" w:cstheme="majorBidi"/>
          <w:sz w:val="30"/>
          <w:szCs w:val="30"/>
          <w:cs/>
        </w:rPr>
        <w:t>คณะ</w:t>
      </w:r>
      <w:r w:rsidR="00532510" w:rsidRPr="00002312">
        <w:rPr>
          <w:rFonts w:asciiTheme="majorBidi" w:hAnsiTheme="majorBidi" w:cstheme="majorBidi"/>
          <w:sz w:val="30"/>
          <w:szCs w:val="30"/>
          <w:cs/>
        </w:rPr>
        <w:t>กรรมการเมื่</w:t>
      </w:r>
      <w:r w:rsidR="006959BD" w:rsidRPr="00002312">
        <w:rPr>
          <w:rFonts w:asciiTheme="majorBidi" w:hAnsiTheme="majorBidi" w:cstheme="majorBidi"/>
          <w:sz w:val="30"/>
          <w:szCs w:val="30"/>
          <w:cs/>
        </w:rPr>
        <w:t>อวันท</w:t>
      </w:r>
      <w:r w:rsidR="00D6061F" w:rsidRPr="00002312">
        <w:rPr>
          <w:rFonts w:asciiTheme="majorBidi" w:hAnsiTheme="majorBidi" w:cstheme="majorBidi"/>
          <w:sz w:val="30"/>
          <w:szCs w:val="30"/>
          <w:cs/>
        </w:rPr>
        <w:t xml:space="preserve">ี่ </w:t>
      </w:r>
      <w:r w:rsidR="00C57827">
        <w:rPr>
          <w:rFonts w:asciiTheme="majorBidi" w:hAnsiTheme="majorBidi" w:cstheme="majorBidi"/>
          <w:sz w:val="30"/>
          <w:szCs w:val="30"/>
        </w:rPr>
        <w:t>2</w:t>
      </w:r>
      <w:r w:rsidR="00ED6D7B"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="00740538">
        <w:rPr>
          <w:rFonts w:asciiTheme="majorBidi" w:hAnsiTheme="majorBidi" w:hint="cs"/>
          <w:sz w:val="30"/>
          <w:szCs w:val="30"/>
          <w:cs/>
        </w:rPr>
        <w:t>มีนาคม</w:t>
      </w:r>
      <w:r w:rsidR="00ED6D7B" w:rsidRPr="00DE347B">
        <w:rPr>
          <w:rFonts w:asciiTheme="majorBidi" w:hAnsiTheme="majorBidi"/>
          <w:sz w:val="30"/>
          <w:szCs w:val="30"/>
          <w:cs/>
        </w:rPr>
        <w:t xml:space="preserve"> </w:t>
      </w:r>
      <w:r w:rsidR="00ED6D7B" w:rsidRPr="00DE347B">
        <w:rPr>
          <w:rFonts w:asciiTheme="majorBidi" w:hAnsiTheme="majorBidi" w:cstheme="majorBidi"/>
          <w:sz w:val="30"/>
          <w:szCs w:val="30"/>
        </w:rPr>
        <w:t>256</w:t>
      </w:r>
      <w:r w:rsidR="0053757F">
        <w:rPr>
          <w:rFonts w:asciiTheme="majorBidi" w:hAnsiTheme="majorBidi" w:cstheme="majorBidi"/>
          <w:sz w:val="30"/>
          <w:szCs w:val="30"/>
        </w:rPr>
        <w:t>9</w:t>
      </w:r>
    </w:p>
    <w:p w14:paraId="5CFD476C" w14:textId="77777777" w:rsidR="00E3304C" w:rsidRPr="00002312" w:rsidRDefault="00E3304C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A9CF93" w14:textId="77777777" w:rsidR="00982385" w:rsidRPr="00002312" w:rsidRDefault="00982385" w:rsidP="006F24D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C8D3656" w14:textId="77777777" w:rsidR="00982385" w:rsidRPr="00002312" w:rsidRDefault="0098238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AE1233E" w14:textId="7209D98F" w:rsidR="00531D31" w:rsidRPr="00E020FE" w:rsidRDefault="009726A5" w:rsidP="009726A5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726A5">
        <w:rPr>
          <w:rFonts w:ascii="Angsana New" w:hAnsi="Angsana New" w:hint="cs"/>
          <w:sz w:val="30"/>
          <w:szCs w:val="30"/>
          <w:cs/>
        </w:rPr>
        <w:t>บริษัท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ทีเอสอาร์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ลิฟวิ่ง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โซลูชั่น</w:t>
      </w:r>
      <w:r w:rsidRPr="009726A5">
        <w:rPr>
          <w:rFonts w:ascii="Angsana New" w:hAnsi="Angsana New"/>
          <w:sz w:val="30"/>
          <w:szCs w:val="30"/>
          <w:cs/>
        </w:rPr>
        <w:t xml:space="preserve"> </w:t>
      </w:r>
      <w:r w:rsidRPr="009726A5">
        <w:rPr>
          <w:rFonts w:ascii="Angsana New" w:hAnsi="Angsana New" w:hint="cs"/>
          <w:sz w:val="30"/>
          <w:szCs w:val="30"/>
          <w:cs/>
        </w:rPr>
        <w:t>จำกัด</w:t>
      </w:r>
      <w:r w:rsidRPr="009726A5">
        <w:rPr>
          <w:rFonts w:ascii="Angsana New" w:hAnsi="Angsana New"/>
          <w:sz w:val="30"/>
          <w:szCs w:val="30"/>
          <w:cs/>
        </w:rPr>
        <w:t xml:space="preserve"> (</w:t>
      </w:r>
      <w:r w:rsidRPr="009726A5">
        <w:rPr>
          <w:rFonts w:ascii="Angsana New" w:hAnsi="Angsana New" w:hint="cs"/>
          <w:sz w:val="30"/>
          <w:szCs w:val="30"/>
          <w:cs/>
        </w:rPr>
        <w:t>มหาชน</w:t>
      </w:r>
      <w:r w:rsidRPr="009726A5">
        <w:rPr>
          <w:rFonts w:ascii="Angsana New" w:hAnsi="Angsana New"/>
          <w:sz w:val="30"/>
          <w:szCs w:val="30"/>
          <w:cs/>
        </w:rPr>
        <w:t xml:space="preserve">) </w:t>
      </w:r>
      <w:r w:rsidR="00531D31" w:rsidRPr="00E020FE">
        <w:rPr>
          <w:rFonts w:ascii="Angsana New" w:hAnsi="Angsana New"/>
          <w:sz w:val="30"/>
          <w:szCs w:val="30"/>
          <w:cs/>
        </w:rPr>
        <w:t>“</w:t>
      </w:r>
      <w:r w:rsidR="00531D31" w:rsidRPr="00E020FE">
        <w:rPr>
          <w:rFonts w:ascii="Angsana New" w:hAnsi="Angsana New" w:hint="cs"/>
          <w:sz w:val="30"/>
          <w:szCs w:val="30"/>
          <w:cs/>
        </w:rPr>
        <w:t>บริษัท</w:t>
      </w:r>
      <w:r w:rsidR="00531D31" w:rsidRPr="00E020FE">
        <w:rPr>
          <w:rFonts w:ascii="Angsana New" w:hAnsi="Angsana New" w:hint="eastAsia"/>
          <w:sz w:val="30"/>
          <w:szCs w:val="30"/>
          <w:cs/>
        </w:rPr>
        <w:t>”</w:t>
      </w:r>
      <w:r w:rsidR="00531D31" w:rsidRPr="00E020FE">
        <w:rPr>
          <w:rFonts w:ascii="Angsana New" w:hAnsi="Angsana New"/>
          <w:sz w:val="30"/>
          <w:szCs w:val="30"/>
          <w:cs/>
        </w:rPr>
        <w:t xml:space="preserve"> </w:t>
      </w:r>
      <w:r w:rsidR="00531D31" w:rsidRPr="00E020FE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531D31" w:rsidRPr="00E020FE">
        <w:rPr>
          <w:rFonts w:ascii="Angsana New" w:hAnsi="Angsana New"/>
          <w:sz w:val="30"/>
          <w:szCs w:val="30"/>
          <w:cs/>
        </w:rPr>
        <w:t xml:space="preserve"> </w:t>
      </w:r>
      <w:r w:rsidR="00531D31" w:rsidRPr="00E020FE">
        <w:rPr>
          <w:rFonts w:ascii="Angsana New" w:hAnsi="Angsana New" w:hint="cs"/>
          <w:sz w:val="30"/>
          <w:szCs w:val="30"/>
          <w:cs/>
        </w:rPr>
        <w:t>และจดทะเบียนกับตลาดหลักทรัพย์แห่งประเทศไทยเมื่อเดือนมิถุนายน</w:t>
      </w:r>
      <w:r w:rsidR="00BA4E15" w:rsidRPr="00E020FE">
        <w:rPr>
          <w:rFonts w:ascii="Angsana New" w:hAnsi="Angsana New"/>
          <w:sz w:val="30"/>
          <w:szCs w:val="30"/>
        </w:rPr>
        <w:t xml:space="preserve"> 2557 </w:t>
      </w:r>
      <w:r w:rsidR="00531D31" w:rsidRPr="00E020FE">
        <w:rPr>
          <w:rFonts w:ascii="Angsana New" w:hAnsi="Angsana New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BA4E15" w:rsidRPr="00E020FE">
        <w:rPr>
          <w:rFonts w:ascii="Angsana New" w:hAnsi="Angsana New"/>
          <w:sz w:val="30"/>
          <w:szCs w:val="30"/>
        </w:rPr>
        <w:t xml:space="preserve"> 43/9 </w:t>
      </w:r>
      <w:r w:rsidR="00531D31" w:rsidRPr="00E020FE">
        <w:rPr>
          <w:rFonts w:ascii="Angsana New" w:hAnsi="Angsana New" w:hint="cs"/>
          <w:sz w:val="30"/>
          <w:szCs w:val="30"/>
          <w:cs/>
        </w:rPr>
        <w:t>หมู่</w:t>
      </w:r>
      <w:r w:rsidR="00BA4E15" w:rsidRPr="00E020FE">
        <w:rPr>
          <w:rFonts w:ascii="Angsana New" w:hAnsi="Angsana New"/>
          <w:sz w:val="30"/>
          <w:szCs w:val="30"/>
        </w:rPr>
        <w:t xml:space="preserve"> 7 </w:t>
      </w:r>
      <w:r w:rsidR="00531D31" w:rsidRPr="00E020FE">
        <w:rPr>
          <w:rFonts w:ascii="Angsana New" w:hAnsi="Angsana New" w:hint="cs"/>
          <w:sz w:val="30"/>
          <w:szCs w:val="30"/>
          <w:cs/>
        </w:rPr>
        <w:t>ซอยชูชาติอนุสรณ์</w:t>
      </w:r>
      <w:r w:rsidR="00531D31" w:rsidRPr="00E020FE">
        <w:rPr>
          <w:rFonts w:ascii="Angsana New" w:hAnsi="Angsana New"/>
          <w:sz w:val="30"/>
          <w:szCs w:val="30"/>
          <w:cs/>
        </w:rPr>
        <w:t xml:space="preserve"> </w:t>
      </w:r>
      <w:r w:rsidR="006C702C">
        <w:rPr>
          <w:rFonts w:ascii="Angsana New" w:hAnsi="Angsana New"/>
          <w:sz w:val="30"/>
          <w:szCs w:val="30"/>
        </w:rPr>
        <w:t>4</w:t>
      </w:r>
      <w:r w:rsidR="00531D31" w:rsidRPr="00E020FE">
        <w:rPr>
          <w:rFonts w:ascii="Angsana New" w:hAnsi="Angsana New"/>
          <w:sz w:val="30"/>
          <w:szCs w:val="30"/>
          <w:cs/>
        </w:rPr>
        <w:t xml:space="preserve"> </w:t>
      </w:r>
      <w:r w:rsidR="00531D31" w:rsidRPr="00E020FE">
        <w:rPr>
          <w:rFonts w:ascii="Angsana New" w:hAnsi="Angsana New" w:hint="cs"/>
          <w:sz w:val="30"/>
          <w:szCs w:val="30"/>
          <w:cs/>
        </w:rPr>
        <w:t>ตำบลบางตลาด</w:t>
      </w:r>
      <w:r w:rsidR="00531D31" w:rsidRPr="00E020FE">
        <w:rPr>
          <w:rFonts w:ascii="Angsana New" w:hAnsi="Angsana New"/>
          <w:sz w:val="30"/>
          <w:szCs w:val="30"/>
          <w:cs/>
        </w:rPr>
        <w:t xml:space="preserve"> </w:t>
      </w:r>
      <w:r w:rsidR="00531D31" w:rsidRPr="00E020FE">
        <w:rPr>
          <w:rFonts w:ascii="Angsana New" w:hAnsi="Angsana New" w:hint="cs"/>
          <w:sz w:val="30"/>
          <w:szCs w:val="30"/>
          <w:cs/>
        </w:rPr>
        <w:t>อำเภอปากเกร็ด</w:t>
      </w:r>
      <w:r w:rsidR="00531D31" w:rsidRPr="00E020FE">
        <w:rPr>
          <w:rFonts w:ascii="Angsana New" w:hAnsi="Angsana New"/>
          <w:sz w:val="30"/>
          <w:szCs w:val="30"/>
          <w:cs/>
        </w:rPr>
        <w:t xml:space="preserve"> </w:t>
      </w:r>
      <w:r w:rsidR="00531D31" w:rsidRPr="00E020FE">
        <w:rPr>
          <w:rFonts w:ascii="Angsana New" w:hAnsi="Angsana New" w:hint="cs"/>
          <w:sz w:val="30"/>
          <w:szCs w:val="30"/>
          <w:cs/>
        </w:rPr>
        <w:t>จังหวัดนนทบุรี</w:t>
      </w:r>
    </w:p>
    <w:p w14:paraId="2A11E987" w14:textId="77777777" w:rsidR="00531D31" w:rsidRPr="00E020FE" w:rsidRDefault="00531D31" w:rsidP="00E020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C50DD4C" w14:textId="3DFE847B" w:rsidR="002A4F20" w:rsidRDefault="008B0C84" w:rsidP="002A4F20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B0C84">
        <w:rPr>
          <w:rFonts w:ascii="Angsana New" w:hAnsi="Angsana New" w:hint="cs"/>
          <w:sz w:val="30"/>
          <w:szCs w:val="30"/>
          <w:cs/>
        </w:rPr>
        <w:t>ผู้ถือหุ้นรายใหญ่ในระหว่างปีได้แก่</w:t>
      </w:r>
      <w:r w:rsidRPr="008B0C84">
        <w:rPr>
          <w:rFonts w:ascii="Angsana New" w:hAnsi="Angsana New"/>
          <w:sz w:val="30"/>
          <w:szCs w:val="30"/>
          <w:cs/>
        </w:rPr>
        <w:t xml:space="preserve"> </w:t>
      </w:r>
      <w:r w:rsidRPr="008B0C84">
        <w:rPr>
          <w:rFonts w:ascii="Angsana New" w:hAnsi="Angsana New" w:hint="cs"/>
          <w:sz w:val="30"/>
          <w:szCs w:val="30"/>
          <w:cs/>
        </w:rPr>
        <w:t>บริษัท</w:t>
      </w:r>
      <w:r w:rsidRPr="008B0C84">
        <w:rPr>
          <w:rFonts w:ascii="Angsana New" w:hAnsi="Angsana New"/>
          <w:sz w:val="30"/>
          <w:szCs w:val="30"/>
          <w:cs/>
        </w:rPr>
        <w:t xml:space="preserve"> </w:t>
      </w:r>
      <w:r w:rsidR="00D60FE6">
        <w:rPr>
          <w:rFonts w:ascii="Angsana New" w:hAnsi="Angsana New" w:hint="cs"/>
          <w:sz w:val="30"/>
          <w:szCs w:val="30"/>
          <w:cs/>
        </w:rPr>
        <w:t>เบตเตอร์ ดรีมส์</w:t>
      </w:r>
      <w:r w:rsidRPr="008B0C84">
        <w:rPr>
          <w:rFonts w:ascii="Angsana New" w:hAnsi="Angsana New"/>
          <w:sz w:val="30"/>
          <w:szCs w:val="30"/>
          <w:cs/>
        </w:rPr>
        <w:t xml:space="preserve"> </w:t>
      </w:r>
      <w:r w:rsidRPr="008B0C84">
        <w:rPr>
          <w:rFonts w:ascii="Angsana New" w:hAnsi="Angsana New" w:hint="cs"/>
          <w:sz w:val="30"/>
          <w:szCs w:val="30"/>
          <w:cs/>
        </w:rPr>
        <w:t>จำกัด</w:t>
      </w:r>
      <w:r w:rsidRPr="008B0C84">
        <w:rPr>
          <w:rFonts w:ascii="Angsana New" w:hAnsi="Angsana New"/>
          <w:sz w:val="30"/>
          <w:szCs w:val="30"/>
          <w:cs/>
        </w:rPr>
        <w:t xml:space="preserve"> </w:t>
      </w:r>
      <w:r w:rsidR="00D60FE6">
        <w:rPr>
          <w:rFonts w:ascii="Angsana New" w:hAnsi="Angsana New"/>
          <w:sz w:val="30"/>
          <w:szCs w:val="30"/>
        </w:rPr>
        <w:t>(</w:t>
      </w:r>
      <w:r w:rsidRPr="008B0C84">
        <w:rPr>
          <w:rFonts w:ascii="Angsana New" w:hAnsi="Angsana New" w:hint="cs"/>
          <w:sz w:val="30"/>
          <w:szCs w:val="30"/>
          <w:cs/>
        </w:rPr>
        <w:t>ถือหุ้นร้อยละ</w:t>
      </w:r>
      <w:r w:rsidRPr="008B0C84">
        <w:rPr>
          <w:rFonts w:ascii="Angsana New" w:hAnsi="Angsana New"/>
          <w:sz w:val="30"/>
          <w:szCs w:val="30"/>
          <w:cs/>
        </w:rPr>
        <w:t xml:space="preserve"> </w:t>
      </w:r>
      <w:r w:rsidR="00D60FE6" w:rsidRPr="00ED2CB7">
        <w:rPr>
          <w:rFonts w:ascii="Angsana New" w:hAnsi="Angsana New"/>
          <w:sz w:val="30"/>
          <w:szCs w:val="30"/>
        </w:rPr>
        <w:t>19.54)</w:t>
      </w:r>
      <w:r w:rsidR="00D60FE6">
        <w:rPr>
          <w:rFonts w:ascii="Angsana New" w:hAnsi="Angsana New"/>
          <w:sz w:val="30"/>
          <w:szCs w:val="30"/>
        </w:rPr>
        <w:t xml:space="preserve"> </w:t>
      </w:r>
      <w:r w:rsidRPr="008B0C84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</w:p>
    <w:p w14:paraId="60B48E8C" w14:textId="77777777" w:rsidR="008B0C84" w:rsidRPr="00C57827" w:rsidRDefault="008B0C84" w:rsidP="002A4F20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6C7D0D0" w14:textId="5FA31895" w:rsidR="006372E7" w:rsidRPr="00E020FE" w:rsidRDefault="006372E7" w:rsidP="00E020FE">
      <w:pPr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C57827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กลุ่มบริษัทดำเนินธุรกิจหลักเกี่ยวกับการผลิตและจำหน่ายเครื่องกรองน้ำ เครื่องใช้ไฟฟ้า</w:t>
      </w:r>
      <w:r w:rsidR="008B7BB0" w:rsidRPr="00C57827">
        <w:rPr>
          <w:rFonts w:ascii="Angsana New" w:hAnsi="Angsana New" w:hint="cs"/>
          <w:sz w:val="30"/>
          <w:szCs w:val="30"/>
          <w:cs/>
        </w:rPr>
        <w:t xml:space="preserve"> </w:t>
      </w:r>
      <w:r w:rsidRPr="00C57827">
        <w:rPr>
          <w:rFonts w:ascii="Angsana New" w:hAnsi="Angsana New"/>
          <w:sz w:val="30"/>
          <w:szCs w:val="30"/>
          <w:cs/>
        </w:rPr>
        <w:t>และอื่น</w:t>
      </w:r>
      <w:r w:rsidR="005404F9" w:rsidRPr="00C57827">
        <w:rPr>
          <w:rFonts w:ascii="Angsana New" w:hAnsi="Angsana New" w:hint="cs"/>
          <w:sz w:val="30"/>
          <w:szCs w:val="30"/>
          <w:cs/>
        </w:rPr>
        <w:t xml:space="preserve"> </w:t>
      </w:r>
      <w:r w:rsidRPr="00C57827">
        <w:rPr>
          <w:rFonts w:ascii="Angsana New" w:hAnsi="Angsana New"/>
          <w:sz w:val="30"/>
          <w:szCs w:val="30"/>
          <w:cs/>
        </w:rPr>
        <w:t>ๆ</w:t>
      </w:r>
      <w:r w:rsidR="002030BB" w:rsidRPr="00C57827">
        <w:rPr>
          <w:rFonts w:ascii="Angsana New" w:hAnsi="Angsana New"/>
          <w:sz w:val="30"/>
          <w:szCs w:val="30"/>
        </w:rPr>
        <w:t xml:space="preserve"> </w:t>
      </w:r>
      <w:r w:rsidR="002030BB" w:rsidRPr="00C57827">
        <w:rPr>
          <w:rFonts w:ascii="Angsana New" w:hAnsi="Angsana New" w:hint="cs"/>
          <w:sz w:val="30"/>
          <w:szCs w:val="30"/>
          <w:cs/>
        </w:rPr>
        <w:t>การให้</w:t>
      </w:r>
      <w:r w:rsidR="005404F9" w:rsidRPr="00C57827">
        <w:rPr>
          <w:rFonts w:ascii="Angsana New" w:hAnsi="Angsana New" w:hint="cs"/>
          <w:sz w:val="30"/>
          <w:szCs w:val="30"/>
          <w:cs/>
        </w:rPr>
        <w:t>สินเชื่อ</w:t>
      </w:r>
      <w:r w:rsidR="00E020FE" w:rsidRPr="00C57827">
        <w:rPr>
          <w:rFonts w:ascii="Angsana New" w:hAnsi="Angsana New"/>
          <w:sz w:val="30"/>
          <w:szCs w:val="30"/>
        </w:rPr>
        <w:br/>
      </w:r>
      <w:r w:rsidR="002030BB" w:rsidRPr="00C57827">
        <w:rPr>
          <w:rFonts w:ascii="Angsana New" w:hAnsi="Angsana New" w:hint="cs"/>
          <w:sz w:val="30"/>
          <w:szCs w:val="30"/>
          <w:cs/>
        </w:rPr>
        <w:t>เช่าซื้อเครื่องกรองน้ำ เครื่องใช้ไฟฟ้า รถยนต์และอื่น</w:t>
      </w:r>
      <w:r w:rsidR="005404F9" w:rsidRPr="00C57827">
        <w:rPr>
          <w:rFonts w:ascii="Angsana New" w:hAnsi="Angsana New" w:hint="cs"/>
          <w:sz w:val="30"/>
          <w:szCs w:val="30"/>
          <w:cs/>
        </w:rPr>
        <w:t xml:space="preserve"> </w:t>
      </w:r>
      <w:r w:rsidR="002030BB" w:rsidRPr="00C57827">
        <w:rPr>
          <w:rFonts w:ascii="Angsana New" w:hAnsi="Angsana New" w:hint="cs"/>
          <w:sz w:val="30"/>
          <w:szCs w:val="30"/>
          <w:cs/>
        </w:rPr>
        <w:t>ๆ</w:t>
      </w:r>
      <w:r w:rsidRPr="00C57827">
        <w:rPr>
          <w:rFonts w:ascii="Angsana New" w:hAnsi="Angsana New"/>
          <w:sz w:val="30"/>
          <w:szCs w:val="30"/>
        </w:rPr>
        <w:t xml:space="preserve"> </w:t>
      </w:r>
      <w:r w:rsidR="009B53A1" w:rsidRPr="00C57827">
        <w:rPr>
          <w:rFonts w:ascii="Angsana New" w:hAnsi="Angsana New"/>
          <w:sz w:val="30"/>
          <w:szCs w:val="30"/>
          <w:cs/>
        </w:rPr>
        <w:t xml:space="preserve">โดยรายละเอียดของบริษัทย่อย ณ วันที่ </w:t>
      </w:r>
      <w:r w:rsidR="009B53A1" w:rsidRPr="00C57827">
        <w:rPr>
          <w:rFonts w:ascii="Angsana New" w:hAnsi="Angsana New"/>
          <w:sz w:val="30"/>
          <w:szCs w:val="30"/>
        </w:rPr>
        <w:t>31</w:t>
      </w:r>
      <w:r w:rsidR="009B53A1" w:rsidRPr="00C5782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53A1" w:rsidRPr="00C57827">
        <w:rPr>
          <w:rFonts w:ascii="Angsana New" w:hAnsi="Angsana New"/>
          <w:sz w:val="30"/>
          <w:szCs w:val="30"/>
        </w:rPr>
        <w:t>256</w:t>
      </w:r>
      <w:r w:rsidR="00C57827" w:rsidRPr="00C57827">
        <w:rPr>
          <w:rFonts w:ascii="Angsana New" w:hAnsi="Angsana New"/>
          <w:sz w:val="30"/>
          <w:szCs w:val="30"/>
        </w:rPr>
        <w:t>8</w:t>
      </w:r>
      <w:r w:rsidR="009B53A1" w:rsidRPr="00C57827">
        <w:rPr>
          <w:rFonts w:ascii="Angsana New" w:hAnsi="Angsana New"/>
          <w:sz w:val="30"/>
          <w:szCs w:val="30"/>
        </w:rPr>
        <w:t xml:space="preserve"> </w:t>
      </w:r>
      <w:r w:rsidR="00760E55" w:rsidRPr="00C57827">
        <w:rPr>
          <w:rFonts w:ascii="Angsana New" w:hAnsi="Angsana New" w:hint="cs"/>
          <w:sz w:val="30"/>
          <w:szCs w:val="30"/>
          <w:cs/>
        </w:rPr>
        <w:t xml:space="preserve">และ </w:t>
      </w:r>
      <w:r w:rsidR="00760E55" w:rsidRPr="00C57827">
        <w:rPr>
          <w:rFonts w:ascii="Angsana New" w:hAnsi="Angsana New"/>
          <w:sz w:val="30"/>
          <w:szCs w:val="30"/>
        </w:rPr>
        <w:t>256</w:t>
      </w:r>
      <w:r w:rsidR="00C57827" w:rsidRPr="00C57827">
        <w:rPr>
          <w:rFonts w:ascii="Angsana New" w:hAnsi="Angsana New"/>
          <w:sz w:val="30"/>
          <w:szCs w:val="30"/>
        </w:rPr>
        <w:t>7</w:t>
      </w:r>
      <w:r w:rsidR="00760E55" w:rsidRPr="00C57827">
        <w:rPr>
          <w:rFonts w:ascii="Angsana New" w:hAnsi="Angsana New"/>
          <w:sz w:val="30"/>
          <w:szCs w:val="30"/>
        </w:rPr>
        <w:t xml:space="preserve"> </w:t>
      </w:r>
      <w:r w:rsidR="009B53A1" w:rsidRPr="00C57827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5404F9" w:rsidRPr="00C57827">
        <w:rPr>
          <w:rFonts w:ascii="Angsana New" w:hAnsi="Angsana New"/>
          <w:sz w:val="30"/>
          <w:szCs w:val="30"/>
        </w:rPr>
        <w:t>1</w:t>
      </w:r>
      <w:r w:rsidR="00C57827" w:rsidRPr="00C57827">
        <w:rPr>
          <w:rFonts w:ascii="Angsana New" w:hAnsi="Angsana New"/>
          <w:sz w:val="30"/>
          <w:szCs w:val="30"/>
        </w:rPr>
        <w:t>0</w:t>
      </w:r>
    </w:p>
    <w:p w14:paraId="4998C9E0" w14:textId="682D3ACC" w:rsidR="000D47B5" w:rsidRPr="00002312" w:rsidRDefault="000D47B5" w:rsidP="002A4F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DB7C3E3" w14:textId="77777777" w:rsidR="00243549" w:rsidRPr="00002312" w:rsidRDefault="00243549" w:rsidP="006F24D0">
      <w:pPr>
        <w:pStyle w:val="ListParagraph"/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0231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71B5D351" w14:textId="77777777" w:rsidR="009F63F4" w:rsidRPr="00002312" w:rsidRDefault="009F63F4" w:rsidP="009B5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778C7DB" w14:textId="05DE2FA5" w:rsidR="00D10B03" w:rsidRPr="00002312" w:rsidRDefault="007A73B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B53A1"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53A1" w:rsidRPr="00002312">
        <w:rPr>
          <w:rFonts w:asciiTheme="majorBidi" w:hAnsiTheme="majorBidi" w:cstheme="majorBidi"/>
          <w:sz w:val="30"/>
          <w:szCs w:val="30"/>
          <w:cs/>
        </w:rPr>
        <w:br/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5404F9" w:rsidRPr="00002312">
        <w:rPr>
          <w:rFonts w:asciiTheme="majorBidi" w:hAnsiTheme="majorBidi" w:cstheme="majorBidi" w:hint="cs"/>
          <w:sz w:val="30"/>
          <w:szCs w:val="30"/>
          <w:cs/>
        </w:rPr>
        <w:t xml:space="preserve">ข้อ </w:t>
      </w:r>
      <w:r w:rsidR="00EB37A4">
        <w:rPr>
          <w:rFonts w:asciiTheme="majorBidi" w:hAnsiTheme="majorBidi" w:cstheme="majorBidi"/>
          <w:sz w:val="30"/>
          <w:szCs w:val="30"/>
        </w:rPr>
        <w:t>3</w:t>
      </w:r>
      <w:r w:rsidR="005404F9"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="009B53A1" w:rsidRPr="00002312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792EECD1" w14:textId="68250E0E" w:rsidR="00760E55" w:rsidRPr="00002312" w:rsidRDefault="00760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65F6CDBF" w14:textId="12BC8F9D" w:rsidR="0072224D" w:rsidRPr="00002312" w:rsidRDefault="009B53A1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DE347B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C0377CC" w14:textId="2A359554" w:rsidR="00D60FE6" w:rsidRDefault="00D60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A0E2125" w14:textId="07D1A491" w:rsidR="009B53A1" w:rsidRPr="00002312" w:rsidRDefault="0072224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10A2F8A4" w14:textId="57295443" w:rsidR="0072224D" w:rsidRPr="00002312" w:rsidRDefault="0072224D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53F49B" w14:textId="1FC2EAD6" w:rsidR="0072224D" w:rsidRDefault="0072224D" w:rsidP="00C57827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E699C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</w:t>
      </w:r>
      <w:r w:rsidR="00C57827" w:rsidRPr="00EE699C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="00C57827" w:rsidRPr="00EE699C">
        <w:rPr>
          <w:rFonts w:ascii="Angsana New" w:hAnsi="Angsana New"/>
          <w:sz w:val="30"/>
          <w:szCs w:val="30"/>
        </w:rPr>
        <w:t xml:space="preserve"> 31</w:t>
      </w:r>
      <w:r w:rsidR="00C57827" w:rsidRPr="00EE699C">
        <w:rPr>
          <w:rFonts w:ascii="Angsana New" w:hAnsi="Angsana New"/>
          <w:sz w:val="30"/>
          <w:szCs w:val="30"/>
          <w:cs/>
        </w:rPr>
        <w:t xml:space="preserve"> </w:t>
      </w:r>
      <w:r w:rsidR="00C57827" w:rsidRPr="00EE699C">
        <w:rPr>
          <w:rFonts w:ascii="Angsana New" w:hAnsi="Angsana New" w:hint="cs"/>
          <w:sz w:val="30"/>
          <w:szCs w:val="30"/>
          <w:cs/>
        </w:rPr>
        <w:t>ธันวาคม</w:t>
      </w:r>
      <w:r w:rsidR="00C57827" w:rsidRPr="00EE699C">
        <w:rPr>
          <w:rFonts w:ascii="Angsana New" w:hAnsi="Angsana New"/>
          <w:sz w:val="30"/>
          <w:szCs w:val="30"/>
          <w:cs/>
        </w:rPr>
        <w:t xml:space="preserve"> </w:t>
      </w:r>
      <w:r w:rsidR="00C57827" w:rsidRPr="00EE699C">
        <w:rPr>
          <w:rFonts w:ascii="Angsana New" w:hAnsi="Angsana New"/>
          <w:sz w:val="30"/>
          <w:szCs w:val="30"/>
        </w:rPr>
        <w:t>2568</w:t>
      </w:r>
      <w:r w:rsidR="00C57827" w:rsidRPr="00EE699C">
        <w:rPr>
          <w:rFonts w:ascii="Angsana New" w:hAnsi="Angsana New"/>
          <w:sz w:val="30"/>
          <w:szCs w:val="30"/>
          <w:cs/>
        </w:rPr>
        <w:t xml:space="preserve"> </w:t>
      </w:r>
      <w:r w:rsidRPr="00EE699C">
        <w:rPr>
          <w:rFonts w:ascii="Angsana New" w:hAnsi="Angsana New"/>
          <w:sz w:val="30"/>
          <w:szCs w:val="30"/>
          <w:cs/>
        </w:rPr>
        <w:t>จำนวน</w:t>
      </w:r>
      <w:r w:rsidR="00C57827" w:rsidRPr="00EE699C">
        <w:rPr>
          <w:rFonts w:ascii="Angsana New" w:hAnsi="Angsana New"/>
          <w:sz w:val="30"/>
          <w:szCs w:val="30"/>
        </w:rPr>
        <w:t xml:space="preserve"> </w:t>
      </w:r>
      <w:r w:rsidR="00990DEE">
        <w:rPr>
          <w:rFonts w:ascii="Angsana New" w:hAnsi="Angsana New"/>
          <w:sz w:val="30"/>
          <w:szCs w:val="30"/>
        </w:rPr>
        <w:t>2</w:t>
      </w:r>
      <w:r w:rsidR="007961C3">
        <w:rPr>
          <w:rFonts w:ascii="Angsana New" w:hAnsi="Angsana New"/>
          <w:sz w:val="30"/>
          <w:szCs w:val="30"/>
        </w:rPr>
        <w:t>81.9</w:t>
      </w:r>
      <w:r w:rsidRPr="00EE699C">
        <w:rPr>
          <w:rFonts w:ascii="Angsana New" w:hAnsi="Angsana New"/>
          <w:sz w:val="30"/>
          <w:szCs w:val="30"/>
          <w:cs/>
        </w:rPr>
        <w:t xml:space="preserve"> ล้านบาท และ</w:t>
      </w:r>
      <w:r w:rsidR="00C57827" w:rsidRPr="00EE699C">
        <w:rPr>
          <w:rFonts w:ascii="Angsana New" w:hAnsi="Angsana New"/>
          <w:sz w:val="30"/>
          <w:szCs w:val="30"/>
        </w:rPr>
        <w:t xml:space="preserve"> </w:t>
      </w:r>
      <w:r w:rsidR="004F0562">
        <w:rPr>
          <w:rFonts w:ascii="Angsana New" w:hAnsi="Angsana New"/>
          <w:sz w:val="30"/>
          <w:szCs w:val="30"/>
        </w:rPr>
        <w:t>26</w:t>
      </w:r>
      <w:r w:rsidR="007961C3">
        <w:rPr>
          <w:rFonts w:ascii="Angsana New" w:hAnsi="Angsana New"/>
          <w:sz w:val="30"/>
          <w:szCs w:val="30"/>
        </w:rPr>
        <w:t>8</w:t>
      </w:r>
      <w:r w:rsidR="004F0562">
        <w:rPr>
          <w:rFonts w:ascii="Angsana New" w:hAnsi="Angsana New"/>
          <w:sz w:val="30"/>
          <w:szCs w:val="30"/>
        </w:rPr>
        <w:t>.</w:t>
      </w:r>
      <w:r w:rsidR="007961C3">
        <w:rPr>
          <w:rFonts w:ascii="Angsana New" w:hAnsi="Angsana New"/>
          <w:sz w:val="30"/>
          <w:szCs w:val="30"/>
        </w:rPr>
        <w:t>5</w:t>
      </w:r>
      <w:r w:rsidR="00790E11" w:rsidRPr="00EE69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2397C">
        <w:rPr>
          <w:rFonts w:asciiTheme="majorBidi" w:hAnsiTheme="majorBidi" w:cstheme="majorBidi"/>
          <w:sz w:val="30"/>
          <w:szCs w:val="30"/>
        </w:rPr>
        <w:br/>
      </w:r>
      <w:r w:rsidRPr="00EE699C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7A00EE" w:rsidRPr="00EE699C">
        <w:rPr>
          <w:rFonts w:ascii="Angsana New" w:hAnsi="Angsana New"/>
          <w:i/>
          <w:iCs/>
          <w:sz w:val="30"/>
          <w:szCs w:val="30"/>
        </w:rPr>
        <w:t>(256</w:t>
      </w:r>
      <w:r w:rsidR="003B6C1C" w:rsidRPr="00EE699C">
        <w:rPr>
          <w:rFonts w:ascii="Angsana New" w:hAnsi="Angsana New"/>
          <w:i/>
          <w:iCs/>
          <w:sz w:val="30"/>
          <w:szCs w:val="30"/>
        </w:rPr>
        <w:t>7</w:t>
      </w:r>
      <w:r w:rsidR="007A00EE" w:rsidRPr="00EE699C">
        <w:rPr>
          <w:rFonts w:ascii="Angsana New" w:hAnsi="Angsana New"/>
          <w:i/>
          <w:iCs/>
          <w:sz w:val="30"/>
          <w:szCs w:val="30"/>
        </w:rPr>
        <w:t>:</w:t>
      </w:r>
      <w:r w:rsidR="007A00EE" w:rsidRPr="00EE69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B6C1C" w:rsidRPr="00EE699C">
        <w:rPr>
          <w:rFonts w:ascii="Angsana New" w:hAnsi="Angsana New"/>
          <w:i/>
          <w:iCs/>
          <w:sz w:val="30"/>
          <w:szCs w:val="30"/>
        </w:rPr>
        <w:t>715.2</w:t>
      </w:r>
      <w:r w:rsidR="00730628" w:rsidRPr="00EE699C">
        <w:rPr>
          <w:rFonts w:ascii="Angsana New" w:hAnsi="Angsana New"/>
          <w:i/>
          <w:iCs/>
          <w:sz w:val="30"/>
          <w:szCs w:val="30"/>
        </w:rPr>
        <w:t xml:space="preserve"> </w:t>
      </w:r>
      <w:r w:rsidR="00730628" w:rsidRPr="00EE699C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3B6C1C" w:rsidRPr="00EE699C">
        <w:rPr>
          <w:rFonts w:ascii="Angsana New" w:hAnsi="Angsana New"/>
          <w:i/>
          <w:iCs/>
          <w:sz w:val="30"/>
          <w:szCs w:val="30"/>
        </w:rPr>
        <w:t>685.2</w:t>
      </w:r>
      <w:r w:rsidR="00730628" w:rsidRPr="00EE699C">
        <w:rPr>
          <w:rFonts w:ascii="Angsana New" w:hAnsi="Angsana New"/>
          <w:i/>
          <w:iCs/>
          <w:sz w:val="30"/>
          <w:szCs w:val="30"/>
        </w:rPr>
        <w:t xml:space="preserve"> </w:t>
      </w:r>
      <w:r w:rsidR="00730628" w:rsidRPr="00EE699C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="00730628" w:rsidRPr="00EE699C">
        <w:rPr>
          <w:rFonts w:ascii="Angsana New" w:hAnsi="Angsana New"/>
          <w:i/>
          <w:iCs/>
          <w:sz w:val="30"/>
          <w:szCs w:val="30"/>
        </w:rPr>
        <w:t>)</w:t>
      </w:r>
      <w:r w:rsidRPr="00EE699C">
        <w:rPr>
          <w:rFonts w:ascii="Angsana New" w:hAnsi="Angsana New"/>
          <w:sz w:val="30"/>
          <w:szCs w:val="30"/>
          <w:cs/>
        </w:rPr>
        <w:t xml:space="preserve"> และ ณ วันเดียวกัน</w:t>
      </w:r>
      <w:r w:rsidR="00E2397C">
        <w:rPr>
          <w:rFonts w:ascii="Angsana New" w:hAnsi="Angsana New"/>
          <w:sz w:val="30"/>
          <w:szCs w:val="30"/>
        </w:rPr>
        <w:t xml:space="preserve"> </w:t>
      </w:r>
      <w:r w:rsidRPr="00EE699C">
        <w:rPr>
          <w:rFonts w:ascii="Angsana New" w:hAnsi="Angsana New"/>
          <w:sz w:val="30"/>
          <w:szCs w:val="30"/>
          <w:cs/>
        </w:rPr>
        <w:t>กลุ่มบริษัทและบริษัทมีหนี้สินหมุนเวียน</w:t>
      </w:r>
      <w:r w:rsidR="00DE347B" w:rsidRPr="00EE699C">
        <w:rPr>
          <w:rFonts w:ascii="Angsana New" w:hAnsi="Angsana New" w:hint="cs"/>
          <w:sz w:val="30"/>
          <w:szCs w:val="30"/>
          <w:cs/>
        </w:rPr>
        <w:t>สูง</w:t>
      </w:r>
      <w:r w:rsidRPr="00EE699C">
        <w:rPr>
          <w:rFonts w:ascii="Angsana New" w:hAnsi="Angsana New"/>
          <w:sz w:val="30"/>
          <w:szCs w:val="30"/>
          <w:cs/>
        </w:rPr>
        <w:t xml:space="preserve">กว่าสินทรัพย์หมุนเวียนจำนวน </w:t>
      </w:r>
      <w:r w:rsidR="00CB3B2A">
        <w:rPr>
          <w:rFonts w:ascii="Angsana New" w:hAnsi="Angsana New"/>
          <w:sz w:val="30"/>
          <w:szCs w:val="30"/>
        </w:rPr>
        <w:t>1,33</w:t>
      </w:r>
      <w:r w:rsidR="007961C3">
        <w:rPr>
          <w:rFonts w:ascii="Angsana New" w:hAnsi="Angsana New"/>
          <w:sz w:val="30"/>
          <w:szCs w:val="30"/>
        </w:rPr>
        <w:t>5</w:t>
      </w:r>
      <w:r w:rsidR="00CB3B2A">
        <w:rPr>
          <w:rFonts w:ascii="Angsana New" w:hAnsi="Angsana New"/>
          <w:sz w:val="30"/>
          <w:szCs w:val="30"/>
        </w:rPr>
        <w:t>.</w:t>
      </w:r>
      <w:r w:rsidR="007961C3">
        <w:rPr>
          <w:rFonts w:ascii="Angsana New" w:hAnsi="Angsana New"/>
          <w:sz w:val="30"/>
          <w:szCs w:val="30"/>
        </w:rPr>
        <w:t>6</w:t>
      </w:r>
      <w:r w:rsidR="004543FA" w:rsidRPr="00EE699C">
        <w:rPr>
          <w:rFonts w:ascii="Angsana New" w:hAnsi="Angsana New"/>
          <w:sz w:val="30"/>
          <w:szCs w:val="30"/>
          <w:cs/>
        </w:rPr>
        <w:t xml:space="preserve"> </w:t>
      </w:r>
      <w:r w:rsidRPr="00EE699C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CB3B2A">
        <w:rPr>
          <w:rFonts w:ascii="Angsana New" w:hAnsi="Angsana New"/>
          <w:sz w:val="30"/>
          <w:szCs w:val="30"/>
        </w:rPr>
        <w:t>1,55</w:t>
      </w:r>
      <w:r w:rsidR="007961C3">
        <w:rPr>
          <w:rFonts w:ascii="Angsana New" w:hAnsi="Angsana New"/>
          <w:sz w:val="30"/>
          <w:szCs w:val="30"/>
        </w:rPr>
        <w:t>7</w:t>
      </w:r>
      <w:r w:rsidR="00CB3B2A">
        <w:rPr>
          <w:rFonts w:ascii="Angsana New" w:hAnsi="Angsana New"/>
          <w:sz w:val="30"/>
          <w:szCs w:val="30"/>
        </w:rPr>
        <w:t>.</w:t>
      </w:r>
      <w:r w:rsidR="007961C3">
        <w:rPr>
          <w:rFonts w:ascii="Angsana New" w:hAnsi="Angsana New"/>
          <w:sz w:val="30"/>
          <w:szCs w:val="30"/>
        </w:rPr>
        <w:t>5</w:t>
      </w:r>
      <w:r w:rsidR="00081BF3" w:rsidRPr="00EE69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E699C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092D80" w:rsidRPr="00EE699C">
        <w:rPr>
          <w:rFonts w:ascii="Angsana New" w:hAnsi="Angsana New"/>
          <w:sz w:val="30"/>
          <w:szCs w:val="30"/>
        </w:rPr>
        <w:t xml:space="preserve"> </w:t>
      </w:r>
      <w:r w:rsidR="00092D80" w:rsidRPr="00EE699C">
        <w:rPr>
          <w:rFonts w:ascii="Angsana New" w:hAnsi="Angsana New"/>
          <w:i/>
          <w:iCs/>
          <w:sz w:val="30"/>
          <w:szCs w:val="30"/>
        </w:rPr>
        <w:t>(256</w:t>
      </w:r>
      <w:r w:rsidR="003B6C1C" w:rsidRPr="00EE699C">
        <w:rPr>
          <w:rFonts w:ascii="Angsana New" w:hAnsi="Angsana New"/>
          <w:i/>
          <w:iCs/>
          <w:sz w:val="30"/>
          <w:szCs w:val="30"/>
        </w:rPr>
        <w:t>7</w:t>
      </w:r>
      <w:r w:rsidR="00092D80" w:rsidRPr="00EE699C">
        <w:rPr>
          <w:rFonts w:ascii="Angsana New" w:hAnsi="Angsana New"/>
          <w:i/>
          <w:iCs/>
          <w:sz w:val="30"/>
          <w:szCs w:val="30"/>
        </w:rPr>
        <w:t xml:space="preserve">: </w:t>
      </w:r>
      <w:r w:rsidR="003B6C1C" w:rsidRPr="00EE699C">
        <w:rPr>
          <w:rFonts w:ascii="Angsana New" w:hAnsi="Angsana New"/>
          <w:i/>
          <w:iCs/>
          <w:sz w:val="30"/>
          <w:szCs w:val="30"/>
        </w:rPr>
        <w:t>963.6</w:t>
      </w:r>
      <w:r w:rsidR="00092D80" w:rsidRPr="00EE699C">
        <w:rPr>
          <w:rFonts w:ascii="Angsana New" w:hAnsi="Angsana New"/>
          <w:i/>
          <w:iCs/>
          <w:sz w:val="30"/>
          <w:szCs w:val="30"/>
        </w:rPr>
        <w:t xml:space="preserve"> </w:t>
      </w:r>
      <w:r w:rsidR="00092D80" w:rsidRPr="00EE699C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3B6C1C" w:rsidRPr="00EE699C">
        <w:rPr>
          <w:rFonts w:ascii="Angsana New" w:hAnsi="Angsana New"/>
          <w:i/>
          <w:iCs/>
          <w:sz w:val="30"/>
          <w:szCs w:val="30"/>
        </w:rPr>
        <w:t>1,</w:t>
      </w:r>
      <w:r w:rsidR="0030311C" w:rsidRPr="00EE699C">
        <w:rPr>
          <w:rFonts w:ascii="Angsana New" w:hAnsi="Angsana New"/>
          <w:i/>
          <w:iCs/>
          <w:sz w:val="30"/>
          <w:szCs w:val="30"/>
        </w:rPr>
        <w:t>1</w:t>
      </w:r>
      <w:r w:rsidR="003B6C1C" w:rsidRPr="00EE699C">
        <w:rPr>
          <w:rFonts w:ascii="Angsana New" w:hAnsi="Angsana New"/>
          <w:i/>
          <w:iCs/>
          <w:sz w:val="30"/>
          <w:szCs w:val="30"/>
        </w:rPr>
        <w:t>52.8</w:t>
      </w:r>
      <w:r w:rsidR="00092D80" w:rsidRPr="00EE699C">
        <w:rPr>
          <w:rFonts w:ascii="Angsana New" w:hAnsi="Angsana New"/>
          <w:i/>
          <w:iCs/>
          <w:sz w:val="30"/>
          <w:szCs w:val="30"/>
        </w:rPr>
        <w:t xml:space="preserve"> </w:t>
      </w:r>
      <w:r w:rsidR="00092D80" w:rsidRPr="00EE699C">
        <w:rPr>
          <w:rFonts w:ascii="Angsana New" w:hAnsi="Angsana New"/>
          <w:i/>
          <w:iCs/>
          <w:sz w:val="30"/>
          <w:szCs w:val="30"/>
          <w:cs/>
        </w:rPr>
        <w:t>ล้านบาท ตามลำดับ</w:t>
      </w:r>
      <w:r w:rsidR="00092D80" w:rsidRPr="00EE699C">
        <w:rPr>
          <w:rFonts w:ascii="Angsana New" w:hAnsi="Angsana New"/>
          <w:i/>
          <w:iCs/>
          <w:sz w:val="30"/>
          <w:szCs w:val="30"/>
        </w:rPr>
        <w:t>)</w:t>
      </w:r>
      <w:r w:rsidR="00092D80" w:rsidRPr="00EE699C">
        <w:rPr>
          <w:rFonts w:ascii="Angsana New" w:hAnsi="Angsana New" w:hint="cs"/>
          <w:sz w:val="30"/>
          <w:szCs w:val="30"/>
          <w:cs/>
        </w:rPr>
        <w:t xml:space="preserve"> กลุ่มบริษัทและบริษัทมีขาดทุนสะสมจำนวน </w:t>
      </w:r>
      <w:r w:rsidR="00CB3B2A">
        <w:rPr>
          <w:rFonts w:ascii="Angsana New" w:hAnsi="Angsana New"/>
          <w:sz w:val="30"/>
          <w:szCs w:val="30"/>
        </w:rPr>
        <w:t>1</w:t>
      </w:r>
      <w:r w:rsidR="00593AD2">
        <w:rPr>
          <w:rFonts w:ascii="Angsana New" w:hAnsi="Angsana New"/>
          <w:sz w:val="30"/>
          <w:szCs w:val="30"/>
        </w:rPr>
        <w:t>,3</w:t>
      </w:r>
      <w:r w:rsidR="00990DEE">
        <w:rPr>
          <w:rFonts w:ascii="Angsana New" w:hAnsi="Angsana New"/>
          <w:sz w:val="30"/>
          <w:szCs w:val="30"/>
        </w:rPr>
        <w:t>0</w:t>
      </w:r>
      <w:r w:rsidR="007961C3">
        <w:rPr>
          <w:rFonts w:ascii="Angsana New" w:hAnsi="Angsana New"/>
          <w:sz w:val="30"/>
          <w:szCs w:val="30"/>
        </w:rPr>
        <w:t>6</w:t>
      </w:r>
      <w:r w:rsidR="00990DEE">
        <w:rPr>
          <w:rFonts w:ascii="Angsana New" w:hAnsi="Angsana New"/>
          <w:sz w:val="30"/>
          <w:szCs w:val="30"/>
        </w:rPr>
        <w:t>.</w:t>
      </w:r>
      <w:r w:rsidR="007961C3">
        <w:rPr>
          <w:rFonts w:ascii="Angsana New" w:hAnsi="Angsana New"/>
          <w:sz w:val="30"/>
          <w:szCs w:val="30"/>
        </w:rPr>
        <w:t>3</w:t>
      </w:r>
      <w:r w:rsidR="0030311C" w:rsidRPr="00EE699C">
        <w:rPr>
          <w:rFonts w:ascii="Angsana New" w:hAnsi="Angsana New"/>
          <w:sz w:val="30"/>
          <w:szCs w:val="30"/>
        </w:rPr>
        <w:t xml:space="preserve"> </w:t>
      </w:r>
      <w:r w:rsidR="00E2397C">
        <w:rPr>
          <w:rFonts w:ascii="Angsana New" w:hAnsi="Angsana New"/>
          <w:sz w:val="30"/>
          <w:szCs w:val="30"/>
        </w:rPr>
        <w:br/>
      </w:r>
      <w:r w:rsidR="00092D80" w:rsidRPr="00EE699C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593AD2">
        <w:rPr>
          <w:rFonts w:ascii="Angsana New" w:hAnsi="Angsana New"/>
          <w:sz w:val="30"/>
          <w:szCs w:val="30"/>
        </w:rPr>
        <w:t>1,37</w:t>
      </w:r>
      <w:r w:rsidR="007961C3">
        <w:rPr>
          <w:rFonts w:ascii="Angsana New" w:hAnsi="Angsana New"/>
          <w:sz w:val="30"/>
          <w:szCs w:val="30"/>
        </w:rPr>
        <w:t>3</w:t>
      </w:r>
      <w:r w:rsidR="00593AD2">
        <w:rPr>
          <w:rFonts w:ascii="Angsana New" w:hAnsi="Angsana New"/>
          <w:sz w:val="30"/>
          <w:szCs w:val="30"/>
        </w:rPr>
        <w:t>.</w:t>
      </w:r>
      <w:r w:rsidR="007961C3">
        <w:rPr>
          <w:rFonts w:ascii="Angsana New" w:hAnsi="Angsana New"/>
          <w:sz w:val="30"/>
          <w:szCs w:val="30"/>
        </w:rPr>
        <w:t>7</w:t>
      </w:r>
      <w:r w:rsidR="00B956C3" w:rsidRPr="00EE69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2D80" w:rsidRPr="00EE699C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3B6C1C" w:rsidRPr="00EE699C">
        <w:rPr>
          <w:rFonts w:ascii="Angsana New" w:hAnsi="Angsana New"/>
          <w:sz w:val="30"/>
          <w:szCs w:val="30"/>
        </w:rPr>
        <w:t xml:space="preserve"> </w:t>
      </w:r>
      <w:r w:rsidR="003B6C1C" w:rsidRPr="00EE699C">
        <w:rPr>
          <w:rFonts w:ascii="Angsana New" w:hAnsi="Angsana New"/>
          <w:i/>
          <w:iCs/>
          <w:sz w:val="30"/>
          <w:szCs w:val="30"/>
        </w:rPr>
        <w:t xml:space="preserve">(2567: 945.2 </w:t>
      </w:r>
      <w:r w:rsidR="003B6C1C" w:rsidRPr="00EE699C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3B6C1C" w:rsidRPr="00EE699C">
        <w:rPr>
          <w:rFonts w:ascii="Angsana New" w:hAnsi="Angsana New"/>
          <w:i/>
          <w:iCs/>
          <w:sz w:val="30"/>
          <w:szCs w:val="30"/>
        </w:rPr>
        <w:t>1,026.1</w:t>
      </w:r>
      <w:r w:rsidR="003B6C1C" w:rsidRPr="00EE699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3B6C1C" w:rsidRPr="00EE699C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3B6C1C" w:rsidRPr="00EE699C">
        <w:rPr>
          <w:rFonts w:ascii="Angsana New" w:hAnsi="Angsana New"/>
          <w:i/>
          <w:iCs/>
          <w:sz w:val="30"/>
          <w:szCs w:val="30"/>
        </w:rPr>
        <w:t>)</w:t>
      </w:r>
      <w:r w:rsidR="0030311C" w:rsidRPr="00EE699C">
        <w:rPr>
          <w:rFonts w:ascii="Angsana New" w:hAnsi="Angsana New"/>
          <w:i/>
          <w:iCs/>
          <w:sz w:val="30"/>
          <w:szCs w:val="30"/>
        </w:rPr>
        <w:t xml:space="preserve"> </w:t>
      </w:r>
      <w:r w:rsidR="0030311C" w:rsidRPr="00EE699C">
        <w:rPr>
          <w:rFonts w:asciiTheme="majorBidi" w:hAnsiTheme="majorBidi" w:hint="cs"/>
          <w:sz w:val="30"/>
          <w:szCs w:val="30"/>
          <w:cs/>
        </w:rPr>
        <w:t>และกลุ่มบริษัทและบริษัทมีส่วนขาดของผู้ถือหุ้นจำนวน</w:t>
      </w:r>
      <w:r w:rsidR="0030311C" w:rsidRPr="00EE699C">
        <w:rPr>
          <w:rFonts w:asciiTheme="majorBidi" w:hAnsiTheme="majorBidi"/>
          <w:sz w:val="30"/>
          <w:szCs w:val="30"/>
          <w:cs/>
        </w:rPr>
        <w:t xml:space="preserve"> </w:t>
      </w:r>
      <w:r w:rsidR="00593AD2">
        <w:rPr>
          <w:rFonts w:asciiTheme="majorBidi" w:hAnsiTheme="majorBidi" w:cstheme="majorBidi"/>
          <w:sz w:val="30"/>
          <w:szCs w:val="30"/>
        </w:rPr>
        <w:t>1</w:t>
      </w:r>
      <w:r w:rsidR="007961C3">
        <w:rPr>
          <w:rFonts w:asciiTheme="majorBidi" w:hAnsiTheme="majorBidi" w:cstheme="majorBidi"/>
          <w:sz w:val="30"/>
          <w:szCs w:val="30"/>
        </w:rPr>
        <w:t>72</w:t>
      </w:r>
      <w:r w:rsidR="00BD2A86">
        <w:rPr>
          <w:rFonts w:asciiTheme="majorBidi" w:hAnsiTheme="majorBidi" w:cstheme="majorBidi"/>
          <w:sz w:val="30"/>
          <w:szCs w:val="30"/>
        </w:rPr>
        <w:t>.</w:t>
      </w:r>
      <w:r w:rsidR="007961C3">
        <w:rPr>
          <w:rFonts w:asciiTheme="majorBidi" w:hAnsiTheme="majorBidi" w:cstheme="majorBidi"/>
          <w:sz w:val="30"/>
          <w:szCs w:val="30"/>
        </w:rPr>
        <w:t>1</w:t>
      </w:r>
      <w:r w:rsidR="0030311C" w:rsidRPr="00EE699C">
        <w:rPr>
          <w:rFonts w:asciiTheme="majorBidi" w:hAnsiTheme="majorBidi" w:cstheme="majorBidi"/>
          <w:sz w:val="30"/>
          <w:szCs w:val="30"/>
        </w:rPr>
        <w:t xml:space="preserve"> </w:t>
      </w:r>
      <w:r w:rsidR="0030311C" w:rsidRPr="00EE699C">
        <w:rPr>
          <w:rFonts w:asciiTheme="majorBidi" w:hAnsiTheme="majorBidi" w:hint="cs"/>
          <w:sz w:val="30"/>
          <w:szCs w:val="30"/>
          <w:cs/>
        </w:rPr>
        <w:t>ล้านบาท</w:t>
      </w:r>
      <w:r w:rsidR="0030311C" w:rsidRPr="00EE699C">
        <w:rPr>
          <w:rFonts w:asciiTheme="majorBidi" w:hAnsiTheme="majorBidi"/>
          <w:sz w:val="30"/>
          <w:szCs w:val="30"/>
          <w:cs/>
        </w:rPr>
        <w:t xml:space="preserve"> </w:t>
      </w:r>
      <w:r w:rsidR="0030311C" w:rsidRPr="00EE699C">
        <w:rPr>
          <w:rFonts w:asciiTheme="majorBidi" w:hAnsiTheme="majorBidi" w:hint="cs"/>
          <w:sz w:val="30"/>
          <w:szCs w:val="30"/>
          <w:cs/>
        </w:rPr>
        <w:t>และ</w:t>
      </w:r>
      <w:r w:rsidR="0030311C" w:rsidRPr="00EE699C">
        <w:rPr>
          <w:rFonts w:asciiTheme="majorBidi" w:hAnsiTheme="majorBidi"/>
          <w:sz w:val="30"/>
          <w:szCs w:val="30"/>
          <w:cs/>
        </w:rPr>
        <w:t xml:space="preserve"> </w:t>
      </w:r>
      <w:r w:rsidR="00593AD2">
        <w:rPr>
          <w:rFonts w:asciiTheme="majorBidi" w:hAnsiTheme="majorBidi" w:cstheme="majorBidi"/>
          <w:sz w:val="30"/>
          <w:szCs w:val="30"/>
        </w:rPr>
        <w:t>25</w:t>
      </w:r>
      <w:r w:rsidR="007961C3">
        <w:rPr>
          <w:rFonts w:asciiTheme="majorBidi" w:hAnsiTheme="majorBidi" w:cstheme="majorBidi"/>
          <w:sz w:val="30"/>
          <w:szCs w:val="30"/>
        </w:rPr>
        <w:t>6</w:t>
      </w:r>
      <w:r w:rsidR="00593AD2">
        <w:rPr>
          <w:rFonts w:asciiTheme="majorBidi" w:hAnsiTheme="majorBidi" w:cstheme="majorBidi"/>
          <w:sz w:val="30"/>
          <w:szCs w:val="30"/>
        </w:rPr>
        <w:t>.</w:t>
      </w:r>
      <w:r w:rsidR="007961C3">
        <w:rPr>
          <w:rFonts w:asciiTheme="majorBidi" w:hAnsiTheme="majorBidi" w:cstheme="majorBidi"/>
          <w:sz w:val="30"/>
          <w:szCs w:val="30"/>
        </w:rPr>
        <w:t>9</w:t>
      </w:r>
      <w:r w:rsidR="0030311C" w:rsidRPr="00EE699C">
        <w:rPr>
          <w:rFonts w:asciiTheme="majorBidi" w:hAnsiTheme="majorBidi" w:cstheme="majorBidi"/>
          <w:sz w:val="30"/>
          <w:szCs w:val="30"/>
        </w:rPr>
        <w:t xml:space="preserve"> </w:t>
      </w:r>
      <w:r w:rsidR="0030311C" w:rsidRPr="00EE699C">
        <w:rPr>
          <w:rFonts w:asciiTheme="majorBidi" w:hAnsiTheme="majorBidi" w:hint="cs"/>
          <w:sz w:val="30"/>
          <w:szCs w:val="30"/>
          <w:cs/>
        </w:rPr>
        <w:t>ล้านบาท</w:t>
      </w:r>
      <w:r w:rsidR="0030311C" w:rsidRPr="00EE699C">
        <w:rPr>
          <w:rFonts w:asciiTheme="majorBidi" w:hAnsiTheme="majorBidi"/>
          <w:sz w:val="30"/>
          <w:szCs w:val="30"/>
          <w:cs/>
        </w:rPr>
        <w:t xml:space="preserve"> </w:t>
      </w:r>
      <w:r w:rsidR="0030311C" w:rsidRPr="00EE699C">
        <w:rPr>
          <w:rFonts w:asciiTheme="majorBidi" w:hAnsiTheme="majorBidi" w:hint="cs"/>
          <w:sz w:val="30"/>
          <w:szCs w:val="30"/>
          <w:cs/>
        </w:rPr>
        <w:t>ตามลำดับ</w:t>
      </w:r>
      <w:r w:rsidR="00092D80" w:rsidRPr="00EE699C">
        <w:rPr>
          <w:rFonts w:ascii="Angsana New" w:hAnsi="Angsana New" w:hint="cs"/>
          <w:sz w:val="30"/>
          <w:szCs w:val="30"/>
          <w:cs/>
        </w:rPr>
        <w:t xml:space="preserve"> </w:t>
      </w:r>
      <w:r w:rsidRPr="00EE699C">
        <w:rPr>
          <w:rFonts w:ascii="Angsana New" w:hAnsi="Angsana New"/>
          <w:sz w:val="30"/>
          <w:szCs w:val="30"/>
          <w:cs/>
        </w:rPr>
        <w:t>เหตุการณ์หรือ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</w:p>
    <w:p w14:paraId="33BD1B7A" w14:textId="77777777" w:rsidR="00412F18" w:rsidRDefault="00412F18" w:rsidP="00730628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B90541A" w14:textId="1181460C" w:rsidR="00F71FBF" w:rsidRPr="00EE699C" w:rsidRDefault="004C390E" w:rsidP="004C390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0A6F">
        <w:rPr>
          <w:rFonts w:ascii="Angsana New" w:hAnsi="Angsana New" w:hint="cs"/>
          <w:sz w:val="30"/>
          <w:szCs w:val="30"/>
          <w:cs/>
        </w:rPr>
        <w:t>ผู้บริหารของกลุ่มบริษัทและบริษัทเชื่อว่าการจัดทำงบการเงินตามหลักเกณฑ์การดำเนินงานต่อเนื่องมีความเหมาะสม</w:t>
      </w:r>
      <w:r w:rsidRPr="00BE0A6F">
        <w:rPr>
          <w:rFonts w:ascii="Angsana New" w:hAnsi="Angsana New"/>
          <w:sz w:val="30"/>
          <w:szCs w:val="30"/>
          <w:cs/>
        </w:rPr>
        <w:t xml:space="preserve"> </w:t>
      </w:r>
      <w:r w:rsidR="00636FCA" w:rsidRPr="00BE0A6F">
        <w:rPr>
          <w:rFonts w:ascii="Angsana New" w:hAnsi="Angsana New" w:hint="cs"/>
          <w:sz w:val="30"/>
          <w:szCs w:val="30"/>
          <w:cs/>
        </w:rPr>
        <w:t>กลุ่มบริษัทและบริษัทได้จัดทำแผนเพื่อแก้ไขฐานะการเงินและสภาพคล่องดังกล่าว</w:t>
      </w:r>
      <w:r w:rsidR="00636FCA" w:rsidRPr="00BE0A6F">
        <w:rPr>
          <w:rFonts w:ascii="Angsana New" w:hAnsi="Angsana New"/>
          <w:sz w:val="30"/>
          <w:szCs w:val="30"/>
          <w:cs/>
        </w:rPr>
        <w:t xml:space="preserve"> </w:t>
      </w:r>
      <w:r w:rsidR="00636FCA" w:rsidRPr="00BE0A6F">
        <w:rPr>
          <w:rFonts w:ascii="Angsana New" w:hAnsi="Angsana New" w:hint="cs"/>
          <w:sz w:val="30"/>
          <w:szCs w:val="30"/>
          <w:cs/>
        </w:rPr>
        <w:t>แต่แผนดังกล่าวยังคงมี</w:t>
      </w:r>
      <w:r w:rsidR="00E2397C">
        <w:rPr>
          <w:rFonts w:ascii="Angsana New" w:hAnsi="Angsana New"/>
          <w:sz w:val="30"/>
          <w:szCs w:val="30"/>
        </w:rPr>
        <w:br/>
      </w:r>
      <w:r w:rsidR="00636FCA" w:rsidRPr="00BE0A6F">
        <w:rPr>
          <w:rFonts w:ascii="Angsana New" w:hAnsi="Angsana New" w:hint="cs"/>
          <w:sz w:val="30"/>
          <w:szCs w:val="30"/>
          <w:cs/>
        </w:rPr>
        <w:t>ความไม่แน่นอนที่มีสาระสำคัญ</w:t>
      </w:r>
      <w:r w:rsidR="00636FCA" w:rsidRPr="00BE0A6F">
        <w:rPr>
          <w:rFonts w:ascii="Angsana New" w:hAnsi="Angsana New"/>
          <w:sz w:val="30"/>
          <w:szCs w:val="30"/>
          <w:cs/>
        </w:rPr>
        <w:t xml:space="preserve"> </w:t>
      </w:r>
      <w:r w:rsidR="00990DEE" w:rsidRPr="00BE0A6F">
        <w:rPr>
          <w:rFonts w:ascii="Angsana New" w:hAnsi="Angsana New" w:hint="cs"/>
          <w:sz w:val="30"/>
          <w:szCs w:val="30"/>
          <w:cs/>
        </w:rPr>
        <w:t>ซึ่ง</w:t>
      </w:r>
      <w:r w:rsidRPr="00BE0A6F">
        <w:rPr>
          <w:rFonts w:ascii="Angsana New" w:hAnsi="Angsana New" w:hint="cs"/>
          <w:sz w:val="30"/>
          <w:szCs w:val="30"/>
          <w:cs/>
        </w:rPr>
        <w:t>ขึ้นอยู่กับความสามารถในการสร้างกำไรจากการดำเนินงาน</w:t>
      </w:r>
      <w:r w:rsidRPr="00BE0A6F">
        <w:rPr>
          <w:rFonts w:ascii="Angsana New" w:hAnsi="Angsana New"/>
          <w:sz w:val="30"/>
          <w:szCs w:val="30"/>
          <w:cs/>
        </w:rPr>
        <w:t xml:space="preserve"> </w:t>
      </w:r>
      <w:r w:rsidRPr="00BE0A6F">
        <w:rPr>
          <w:rFonts w:ascii="Angsana New" w:hAnsi="Angsana New" w:hint="cs"/>
          <w:sz w:val="30"/>
          <w:szCs w:val="30"/>
          <w:cs/>
        </w:rPr>
        <w:t>ผลของการเจรจาขอผ่อนผันการผิดเงื่อนไขสัญญาเงินกู้ยืม</w:t>
      </w:r>
      <w:r w:rsidRPr="00BE0A6F">
        <w:rPr>
          <w:rFonts w:ascii="Angsana New" w:hAnsi="Angsana New"/>
          <w:sz w:val="30"/>
          <w:szCs w:val="30"/>
          <w:cs/>
        </w:rPr>
        <w:t xml:space="preserve"> </w:t>
      </w:r>
      <w:r w:rsidRPr="00BE0A6F">
        <w:rPr>
          <w:rFonts w:ascii="Angsana New" w:hAnsi="Angsana New" w:hint="cs"/>
          <w:sz w:val="30"/>
          <w:szCs w:val="30"/>
          <w:cs/>
        </w:rPr>
        <w:t>การปรับโครงสร้างเงินกู้ยืมกับสถาบันการเงิน</w:t>
      </w:r>
      <w:r w:rsidRPr="00BE0A6F">
        <w:rPr>
          <w:rFonts w:ascii="Angsana New" w:hAnsi="Angsana New"/>
          <w:sz w:val="30"/>
          <w:szCs w:val="30"/>
          <w:cs/>
        </w:rPr>
        <w:t xml:space="preserve"> </w:t>
      </w:r>
      <w:r w:rsidRPr="00BE0A6F">
        <w:rPr>
          <w:rFonts w:ascii="Angsana New" w:hAnsi="Angsana New" w:hint="cs"/>
          <w:sz w:val="30"/>
          <w:szCs w:val="30"/>
          <w:cs/>
        </w:rPr>
        <w:t>การขายสินทรัพย์เพื่อชำระหนี้</w:t>
      </w:r>
      <w:r w:rsidRPr="00BE0A6F">
        <w:rPr>
          <w:rFonts w:ascii="Angsana New" w:hAnsi="Angsana New"/>
          <w:sz w:val="30"/>
          <w:szCs w:val="30"/>
          <w:cs/>
        </w:rPr>
        <w:t xml:space="preserve"> </w:t>
      </w:r>
      <w:r w:rsidRPr="00BE0A6F">
        <w:rPr>
          <w:rFonts w:ascii="Angsana New" w:hAnsi="Angsana New" w:hint="cs"/>
          <w:sz w:val="30"/>
          <w:szCs w:val="30"/>
          <w:cs/>
        </w:rPr>
        <w:t>และการหาแหล่งเงินทุนเพิ่มเติม</w:t>
      </w:r>
      <w:r w:rsidRPr="00BE0A6F">
        <w:rPr>
          <w:rFonts w:ascii="Angsana New" w:hAnsi="Angsana New"/>
          <w:sz w:val="30"/>
          <w:szCs w:val="30"/>
          <w:cs/>
        </w:rPr>
        <w:t xml:space="preserve"> </w:t>
      </w:r>
      <w:r w:rsidRPr="00BE0A6F">
        <w:rPr>
          <w:rFonts w:ascii="Angsana New" w:hAnsi="Angsana New" w:hint="cs"/>
          <w:sz w:val="30"/>
          <w:szCs w:val="30"/>
          <w:cs/>
        </w:rPr>
        <w:t>ดังนั้นงบการเงินรวมและงบการเงินเฉพาะ</w:t>
      </w:r>
      <w:r w:rsidRPr="00BE0A6F">
        <w:rPr>
          <w:rFonts w:ascii="Angsana New" w:hAnsi="Angsana New" w:hint="cs"/>
          <w:spacing w:val="-8"/>
          <w:sz w:val="30"/>
          <w:szCs w:val="30"/>
          <w:cs/>
        </w:rPr>
        <w:t>กิจการนี้ยังไม่ได้รวมรายการปรับปรุงใด</w:t>
      </w:r>
      <w:r w:rsidRPr="00BE0A6F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E0A6F">
        <w:rPr>
          <w:rFonts w:ascii="Angsana New" w:hAnsi="Angsana New" w:hint="cs"/>
          <w:spacing w:val="-8"/>
          <w:sz w:val="30"/>
          <w:szCs w:val="30"/>
          <w:cs/>
        </w:rPr>
        <w:t>ๆ</w:t>
      </w:r>
      <w:r w:rsidRPr="00BE0A6F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E0A6F">
        <w:rPr>
          <w:rFonts w:ascii="Angsana New" w:hAnsi="Angsana New" w:hint="cs"/>
          <w:spacing w:val="-8"/>
          <w:sz w:val="30"/>
          <w:szCs w:val="30"/>
          <w:cs/>
        </w:rPr>
        <w:t>ต่อ</w:t>
      </w:r>
      <w:r w:rsidRPr="00BE0A6F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มูลค่าที่คาดว่าจะได้รับคืนของสินทรัพย์</w:t>
      </w:r>
      <w:r w:rsidRPr="00BE0A6F">
        <w:rPr>
          <w:rFonts w:ascii="Angsana New" w:hAnsi="Angsana New"/>
          <w:sz w:val="30"/>
          <w:szCs w:val="30"/>
          <w:cs/>
        </w:rPr>
        <w:t xml:space="preserve"> </w:t>
      </w:r>
      <w:r w:rsidRPr="00BE0A6F">
        <w:rPr>
          <w:rFonts w:ascii="Angsana New" w:hAnsi="Angsana New" w:hint="cs"/>
          <w:sz w:val="30"/>
          <w:szCs w:val="30"/>
          <w:cs/>
        </w:rPr>
        <w:t>และต่อจำนวนและการจัดประเภทรายการใหม่ของหนี้สิน</w:t>
      </w:r>
      <w:r w:rsidRPr="00BE0A6F">
        <w:rPr>
          <w:rFonts w:ascii="Angsana New" w:hAnsi="Angsana New"/>
          <w:sz w:val="30"/>
          <w:szCs w:val="30"/>
          <w:cs/>
        </w:rPr>
        <w:t xml:space="preserve"> </w:t>
      </w:r>
      <w:r w:rsidRPr="00BE0A6F">
        <w:rPr>
          <w:rFonts w:ascii="Angsana New" w:hAnsi="Angsana New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171754F2" w14:textId="14EEE58F" w:rsidR="004C390E" w:rsidRDefault="004C3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1832925" w14:textId="2D7173A5" w:rsidR="00F71FBF" w:rsidRPr="007D6533" w:rsidRDefault="00F71FBF" w:rsidP="00730628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7D6533">
        <w:rPr>
          <w:rFonts w:ascii="Angsana New" w:hAnsi="Angsana New" w:hint="cs"/>
          <w:i/>
          <w:iCs/>
          <w:sz w:val="30"/>
          <w:szCs w:val="30"/>
          <w:cs/>
        </w:rPr>
        <w:t xml:space="preserve">การขึ้นเครื่องหมาย </w:t>
      </w:r>
      <w:r w:rsidRPr="007D6533">
        <w:rPr>
          <w:rFonts w:ascii="Angsana New" w:hAnsi="Angsana New"/>
          <w:i/>
          <w:iCs/>
          <w:sz w:val="30"/>
          <w:szCs w:val="30"/>
        </w:rPr>
        <w:t>Caution</w:t>
      </w:r>
      <w:r w:rsidR="007A33AC" w:rsidRPr="007D6533">
        <w:rPr>
          <w:rFonts w:ascii="Angsana New" w:hAnsi="Angsana New"/>
          <w:i/>
          <w:iCs/>
          <w:sz w:val="30"/>
          <w:szCs w:val="30"/>
        </w:rPr>
        <w:t xml:space="preserve"> - Business (“CB”)</w:t>
      </w:r>
    </w:p>
    <w:p w14:paraId="5818CB35" w14:textId="77777777" w:rsidR="00F71FBF" w:rsidRDefault="00F71FBF" w:rsidP="00730628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63EB48D" w14:textId="4DE945FD" w:rsidR="00CC1FEE" w:rsidRDefault="00CC1FEE" w:rsidP="00730628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C1FEE">
        <w:rPr>
          <w:rFonts w:ascii="Angsana New" w:hAnsi="Angsana New" w:hint="cs"/>
          <w:sz w:val="30"/>
          <w:szCs w:val="30"/>
          <w:cs/>
        </w:rPr>
        <w:t>ตลาดหลักทรัพย์แห่งประเทศไทยประกาศขึ้นเครื่องหมาย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/>
          <w:sz w:val="30"/>
          <w:szCs w:val="30"/>
        </w:rPr>
        <w:t>Caution - Business (</w:t>
      </w:r>
      <w:r w:rsidR="00E11648">
        <w:rPr>
          <w:rFonts w:ascii="Angsana New" w:hAnsi="Angsana New"/>
          <w:sz w:val="30"/>
          <w:szCs w:val="30"/>
        </w:rPr>
        <w:t>“</w:t>
      </w:r>
      <w:r w:rsidRPr="00CC1FEE">
        <w:rPr>
          <w:rFonts w:ascii="Angsana New" w:hAnsi="Angsana New"/>
          <w:sz w:val="30"/>
          <w:szCs w:val="30"/>
        </w:rPr>
        <w:t>CB</w:t>
      </w:r>
      <w:r w:rsidR="00E11648">
        <w:rPr>
          <w:rFonts w:ascii="Angsana New" w:hAnsi="Angsana New"/>
          <w:sz w:val="30"/>
          <w:szCs w:val="30"/>
        </w:rPr>
        <w:t>”</w:t>
      </w:r>
      <w:r w:rsidRPr="00CC1FEE">
        <w:rPr>
          <w:rFonts w:ascii="Angsana New" w:hAnsi="Angsana New"/>
          <w:sz w:val="30"/>
          <w:szCs w:val="30"/>
        </w:rPr>
        <w:t xml:space="preserve">) </w:t>
      </w:r>
      <w:r w:rsidRPr="00CC1FEE">
        <w:rPr>
          <w:rFonts w:ascii="Angsana New" w:hAnsi="Angsana New" w:hint="cs"/>
          <w:sz w:val="30"/>
          <w:szCs w:val="30"/>
          <w:cs/>
        </w:rPr>
        <w:t>ให้หลักทรัพย์ของบริษัทที่มีการซื้อขายในตลาดหลักทรัพย์เมื่อส่วนของผู้ถือหุ้นของกลุ่มบริษัทมีค่าน้อยกว่าร้อยละ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50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Pr="00CC1FEE">
        <w:rPr>
          <w:rFonts w:ascii="Angsana New" w:hAnsi="Angsana New" w:hint="cs"/>
          <w:sz w:val="30"/>
          <w:szCs w:val="30"/>
          <w:cs/>
        </w:rPr>
        <w:t>ของทุนชำระแล้วของกลุ่มบริษัท</w:t>
      </w:r>
      <w:r w:rsidRPr="00CC1FEE">
        <w:rPr>
          <w:rFonts w:ascii="Angsana New" w:hAnsi="Angsana New"/>
          <w:sz w:val="30"/>
          <w:szCs w:val="30"/>
          <w:cs/>
        </w:rPr>
        <w:t xml:space="preserve"> </w:t>
      </w:r>
      <w:r w:rsidR="00432118">
        <w:rPr>
          <w:rFonts w:ascii="Angsana New" w:hAnsi="Angsana New" w:hint="cs"/>
          <w:sz w:val="30"/>
          <w:szCs w:val="30"/>
          <w:cs/>
        </w:rPr>
        <w:t>โดย</w:t>
      </w:r>
      <w:r w:rsidR="003F032D">
        <w:rPr>
          <w:rFonts w:ascii="Angsana New" w:hAnsi="Angsana New" w:hint="cs"/>
          <w:sz w:val="30"/>
          <w:szCs w:val="30"/>
          <w:cs/>
        </w:rPr>
        <w:t>กลุ่ม</w:t>
      </w:r>
      <w:r w:rsidRPr="00CC1FEE">
        <w:rPr>
          <w:rFonts w:ascii="Angsana New" w:hAnsi="Angsana New" w:hint="cs"/>
          <w:sz w:val="30"/>
          <w:szCs w:val="30"/>
          <w:cs/>
        </w:rPr>
        <w:t>บริษัทได้เผยแพร่แผนการแก้ไขเหตุดังกล่าวแล้ว</w:t>
      </w:r>
      <w:r w:rsidR="0043211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75321F">
        <w:rPr>
          <w:rFonts w:ascii="Angsana New" w:hAnsi="Angsana New"/>
          <w:sz w:val="30"/>
          <w:szCs w:val="30"/>
        </w:rPr>
        <w:t xml:space="preserve">25 </w:t>
      </w:r>
      <w:r w:rsidR="0075321F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75321F">
        <w:rPr>
          <w:rFonts w:ascii="Angsana New" w:hAnsi="Angsana New"/>
          <w:sz w:val="30"/>
          <w:szCs w:val="30"/>
        </w:rPr>
        <w:t>2568</w:t>
      </w:r>
    </w:p>
    <w:p w14:paraId="2036BAFC" w14:textId="77777777" w:rsidR="00CC1FEE" w:rsidRPr="00002312" w:rsidRDefault="00CC1FEE" w:rsidP="00730628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63F062D" w14:textId="1A70FEF4" w:rsidR="00D732BF" w:rsidRPr="00DE347B" w:rsidRDefault="00D732BF" w:rsidP="006F24D0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นโยบายการบัญชีที่</w:t>
      </w:r>
      <w:r w:rsidR="00D939FD"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มีสาระสำคัญ</w:t>
      </w:r>
    </w:p>
    <w:p w14:paraId="0F482FDC" w14:textId="77777777" w:rsidR="0004530C" w:rsidRPr="00002312" w:rsidRDefault="0004530C" w:rsidP="00045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F60CCDB" w14:textId="27EE1DF0" w:rsidR="0004530C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i w:val="0"/>
          <w:iCs w:val="0"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(ก)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04530C" w:rsidRPr="00002312">
        <w:rPr>
          <w:rFonts w:asciiTheme="majorBidi" w:hAnsiTheme="majorBidi" w:cstheme="majorBidi"/>
          <w:b/>
          <w:bCs/>
          <w:cs/>
          <w:lang w:val="th-TH"/>
        </w:rPr>
        <w:t>เกณฑ์ในการจัดทำงบการเงินรวม</w:t>
      </w:r>
    </w:p>
    <w:p w14:paraId="1F9FE7C5" w14:textId="77777777" w:rsidR="0004530C" w:rsidRPr="00002312" w:rsidRDefault="0004530C" w:rsidP="00045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D247063" w14:textId="4F68C088" w:rsidR="00454555" w:rsidRPr="00A446C5" w:rsidRDefault="002827EA" w:rsidP="00A446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งบการเงินรวมประกอบด้วยงบการเงินของบริษัท 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sz w:val="30"/>
          <w:szCs w:val="30"/>
          <w:cs/>
        </w:rPr>
        <w:t>รวมกันเรียกว่า</w:t>
      </w:r>
      <w:r>
        <w:rPr>
          <w:rFonts w:asciiTheme="majorBidi" w:hAnsiTheme="majorBidi" w:cstheme="majorBidi"/>
          <w:sz w:val="30"/>
          <w:szCs w:val="30"/>
        </w:rPr>
        <w:t xml:space="preserve"> “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/>
          <w:sz w:val="30"/>
          <w:szCs w:val="30"/>
        </w:rPr>
        <w:t>”)</w:t>
      </w:r>
      <w:r w:rsidR="0004530C"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024E">
        <w:rPr>
          <w:rFonts w:asciiTheme="majorBidi" w:hAnsiTheme="majorBidi" w:cstheme="majorBidi" w:hint="cs"/>
          <w:sz w:val="30"/>
          <w:szCs w:val="30"/>
          <w:cs/>
        </w:rPr>
        <w:t xml:space="preserve">และส่วนได้เสียของกลุ่มบริษัทในบริษัทร่วม </w:t>
      </w:r>
      <w:r w:rsidR="0004530C" w:rsidRPr="00002312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14129A95" w14:textId="506562DB" w:rsidR="0004530C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(ข)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04530C" w:rsidRPr="00002312">
        <w:rPr>
          <w:rFonts w:asciiTheme="majorBidi" w:hAnsiTheme="majorBidi" w:cstheme="majorBidi"/>
          <w:b/>
          <w:bCs/>
          <w:cs/>
          <w:lang w:val="th-TH"/>
        </w:rPr>
        <w:t>เงินลงทุนในบริษัทย่อย</w:t>
      </w:r>
      <w:r w:rsidR="0071024E">
        <w:rPr>
          <w:rFonts w:asciiTheme="majorBidi" w:hAnsiTheme="majorBidi" w:cstheme="majorBidi" w:hint="cs"/>
          <w:b/>
          <w:bCs/>
          <w:cs/>
          <w:lang w:val="th-TH"/>
        </w:rPr>
        <w:t>และบริษัทร่วม</w:t>
      </w:r>
    </w:p>
    <w:p w14:paraId="28C1079E" w14:textId="77777777" w:rsidR="0004530C" w:rsidRPr="00002312" w:rsidRDefault="0004530C" w:rsidP="0004530C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0E7D2E1" w14:textId="2E03128F" w:rsidR="0071024E" w:rsidRDefault="0004530C" w:rsidP="0071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71024E">
        <w:rPr>
          <w:rFonts w:asciiTheme="majorBidi" w:hAnsiTheme="majorBidi" w:cstheme="majorBidi" w:hint="cs"/>
          <w:sz w:val="30"/>
          <w:szCs w:val="30"/>
          <w:cs/>
        </w:rPr>
        <w:t>และบริษัทร่วม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 </w:t>
      </w:r>
    </w:p>
    <w:p w14:paraId="786ED5D2" w14:textId="05957F03" w:rsidR="0071024E" w:rsidRPr="0071024E" w:rsidRDefault="0071024E" w:rsidP="0071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4BDA4D65" w14:textId="641B9812" w:rsidR="0071024E" w:rsidRPr="00002312" w:rsidRDefault="0071024E" w:rsidP="0071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024E">
        <w:rPr>
          <w:rFonts w:asciiTheme="majorBidi" w:hAnsiTheme="majorBidi" w:hint="cs"/>
          <w:sz w:val="30"/>
          <w:szCs w:val="30"/>
          <w:cs/>
        </w:rPr>
        <w:t>กลุ่มบริษัทรับรู้เงินลงทุนในบริษัทร่วมในงบการเงินรวมด้วยวิธีส่วนได้เสียจนถึงวันที่ความมีอิทธิพลอย่างมีนัยสำคัญสิ้นสุดลง</w:t>
      </w:r>
    </w:p>
    <w:p w14:paraId="4E09514F" w14:textId="568113DF" w:rsidR="00B22C69" w:rsidRPr="00002312" w:rsidRDefault="00B22C69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103524" w14:textId="5D424A8A" w:rsidR="00B22C69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(ค)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B22C69" w:rsidRPr="00002312">
        <w:rPr>
          <w:rFonts w:asciiTheme="majorBidi" w:hAnsiTheme="majorBidi" w:cstheme="majorBidi" w:hint="cs"/>
          <w:b/>
          <w:bCs/>
          <w:cs/>
          <w:lang w:val="th-TH"/>
        </w:rPr>
        <w:t>เงินตราต่างประเทศ</w:t>
      </w:r>
    </w:p>
    <w:p w14:paraId="30E4397D" w14:textId="41D36BC3" w:rsidR="00B22C69" w:rsidRPr="00002312" w:rsidRDefault="00B22C69" w:rsidP="00045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E7E33" w14:textId="19B91FC4" w:rsidR="00772B19" w:rsidRPr="00002312" w:rsidRDefault="00772B19" w:rsidP="00772B19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5ECEF4F8" w14:textId="30FC913A" w:rsidR="00087A03" w:rsidRDefault="00087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</w:p>
    <w:p w14:paraId="66D9EED4" w14:textId="6AEF8496" w:rsidR="00B22C6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ผลต่างของอัตราแลกเปลี่ยนที่เกิดขึ้นจากการแปลงค่าให้รับรู้เป็นกำไรหรือขาดทุนในปีบัญชีนั้น </w:t>
      </w:r>
    </w:p>
    <w:p w14:paraId="56BF0CA5" w14:textId="01BE4DE1" w:rsidR="00F737B5" w:rsidRPr="00002312" w:rsidRDefault="00F7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C72C98B" w14:textId="28DED177" w:rsidR="0004530C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(ง)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04530C" w:rsidRPr="00002312">
        <w:rPr>
          <w:rFonts w:asciiTheme="majorBidi" w:hAnsiTheme="majorBidi" w:cstheme="majorBidi"/>
          <w:b/>
          <w:bCs/>
          <w:cs/>
          <w:lang w:val="th-TH"/>
        </w:rPr>
        <w:t>เครื่องมือทางการเงิน</w:t>
      </w:r>
    </w:p>
    <w:p w14:paraId="6AAAC53E" w14:textId="77777777" w:rsidR="0004530C" w:rsidRPr="00002312" w:rsidRDefault="0004530C" w:rsidP="0004530C">
      <w:pPr>
        <w:spacing w:line="24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345DBD02" w14:textId="0F1803C7" w:rsidR="0004530C" w:rsidRPr="00002312" w:rsidRDefault="0004530C" w:rsidP="000453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(1) 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การจัดประเภทและการวัดมูลค่า </w:t>
      </w:r>
    </w:p>
    <w:p w14:paraId="1967DEF2" w14:textId="77777777" w:rsidR="00711D05" w:rsidRPr="00002312" w:rsidRDefault="00711D05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28B545" w14:textId="5D963D52" w:rsidR="0004530C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4F6CE9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>นอกเหนือจากลูกหนี้การค้า</w:t>
      </w:r>
      <w:r w:rsidR="00711D05" w:rsidRPr="004F6CE9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และลูกหนี้อื่น</w:t>
      </w:r>
      <w:r w:rsidR="00312DD3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="00312DD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ดูหมายเหตุข้อ </w:t>
      </w:r>
      <w:r w:rsidR="00312DD3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="00312DD3">
        <w:rPr>
          <w:rFonts w:asciiTheme="majorBidi" w:hAnsiTheme="majorBidi" w:cstheme="majorBidi" w:hint="cs"/>
          <w:color w:val="000000"/>
          <w:sz w:val="30"/>
          <w:szCs w:val="30"/>
          <w:cs/>
        </w:rPr>
        <w:t>(ฉ))</w:t>
      </w:r>
      <w:r w:rsidR="00373BCF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</w:t>
      </w:r>
      <w:r w:rsidR="005D2FFB" w:rsidRPr="004F6CE9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เมื่อเริ่มแรก</w:t>
      </w: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F737B5" w:rsidRPr="004F6CE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5D2FFB" w:rsidRPr="004F6CE9">
        <w:rPr>
          <w:rFonts w:asciiTheme="majorBidi" w:hAnsiTheme="majorBidi" w:cstheme="majorBidi" w:hint="cs"/>
          <w:color w:val="000000"/>
          <w:sz w:val="30"/>
          <w:szCs w:val="30"/>
          <w:cs/>
        </w:rPr>
        <w:t>ทั้งนี้</w:t>
      </w: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5D2FFB" w:rsidRPr="004F6CE9">
        <w:rPr>
          <w:rFonts w:asciiTheme="majorBidi" w:hAnsiTheme="majorBidi" w:cstheme="majorBidi" w:hint="cs"/>
          <w:color w:val="000000"/>
          <w:sz w:val="30"/>
          <w:szCs w:val="30"/>
          <w:cs/>
        </w:rPr>
        <w:t>ไม่ได้</w:t>
      </w: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 จะ</w:t>
      </w:r>
      <w:r w:rsidR="005D2FFB" w:rsidRPr="004F6CE9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รวมหรือหัก</w:t>
      </w:r>
      <w:r w:rsidRPr="004F6CE9">
        <w:rPr>
          <w:rFonts w:asciiTheme="majorBidi" w:hAnsiTheme="majorBidi" w:cs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4F6CE9" w:rsidRPr="004F6CE9">
        <w:rPr>
          <w:rFonts w:asciiTheme="majorBidi" w:hAnsiTheme="majorBidi" w:cstheme="majorBidi" w:hint="cs"/>
          <w:color w:val="000000"/>
          <w:sz w:val="30"/>
          <w:szCs w:val="30"/>
          <w:cs/>
        </w:rPr>
        <w:t>ด้วย</w:t>
      </w:r>
    </w:p>
    <w:p w14:paraId="3A6432C5" w14:textId="11A5DA69" w:rsidR="00177CE2" w:rsidRDefault="00177CE2" w:rsidP="0071024E">
      <w:pPr>
        <w:pStyle w:val="BodyText"/>
        <w:shd w:val="clear" w:color="auto" w:fill="FFFFFF"/>
        <w:tabs>
          <w:tab w:val="clear" w:pos="907"/>
        </w:tabs>
        <w:spacing w:after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3BECCBE" w14:textId="36005BCE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3B49C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9C16319" w14:textId="7777777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652539D" w14:textId="77777777" w:rsidR="00977230" w:rsidRPr="00002312" w:rsidRDefault="0004530C" w:rsidP="00A247D4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59950247" w14:textId="77777777" w:rsidR="00977230" w:rsidRPr="00002312" w:rsidRDefault="00977230" w:rsidP="00A247D4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56A732" w14:textId="22B8A8E4" w:rsidR="0004530C" w:rsidRDefault="0004530C" w:rsidP="0071024E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6456D378" w14:textId="77777777" w:rsidR="00432118" w:rsidRPr="00002312" w:rsidRDefault="00432118" w:rsidP="0071024E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2E19394" w14:textId="168C7556" w:rsidR="0004530C" w:rsidRPr="00002312" w:rsidRDefault="0004530C" w:rsidP="00DE347B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</w:t>
      </w:r>
      <w:r w:rsidR="0031256E" w:rsidRPr="00002312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3EC5201" w14:textId="63E93BD2" w:rsidR="001D089F" w:rsidRPr="00002312" w:rsidRDefault="001D089F" w:rsidP="6DF343B7">
      <w:pPr>
        <w:pStyle w:val="BodyText"/>
        <w:shd w:val="clear" w:color="auto" w:fill="FFFFFF" w:themeFill="background1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D747F2" w14:textId="68729CCF" w:rsidR="0004530C" w:rsidRPr="00002312" w:rsidRDefault="0004530C" w:rsidP="000453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>(2)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0140A4CC" w14:textId="77777777" w:rsidR="0031256E" w:rsidRPr="00002312" w:rsidRDefault="0031256E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CEFF484" w14:textId="2133F5E4" w:rsidR="0004530C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71024E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D77D632" w14:textId="616CF51B" w:rsidR="00177CE2" w:rsidRDefault="00177CE2" w:rsidP="0071024E">
      <w:pPr>
        <w:pStyle w:val="BodyText"/>
        <w:shd w:val="clear" w:color="auto" w:fill="FFFFFF"/>
        <w:tabs>
          <w:tab w:val="clear" w:pos="907"/>
        </w:tabs>
        <w:spacing w:after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B36BA52" w14:textId="2768EDFD" w:rsidR="0004530C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C4F4CCF" w14:textId="77777777" w:rsidR="008E2E0F" w:rsidRPr="00002312" w:rsidRDefault="008E2E0F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617A17" w14:textId="1C58EB2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1A4207DE" w14:textId="77777777" w:rsidR="00977230" w:rsidRPr="00002312" w:rsidRDefault="00977230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5D7D38D" w14:textId="2B03B143" w:rsidR="009011EF" w:rsidRDefault="0004530C" w:rsidP="00432118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="00E2397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6B0AFD4" w14:textId="65E0DFA7" w:rsidR="0004530C" w:rsidRPr="00002312" w:rsidRDefault="0004530C" w:rsidP="00373BC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2E7747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</w:t>
      </w:r>
      <w:r w:rsidR="00353AC6" w:rsidRPr="00002312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ของ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ลูกหนี้ตามสัญญาเช่า</w:t>
      </w:r>
      <w:r w:rsidRPr="00412F1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ซื้อ </w:t>
      </w:r>
      <w:r w:rsidR="002A16E5" w:rsidRPr="00412F18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ลูกหนี้เงินให้สินเชื่อ </w:t>
      </w:r>
      <w:r w:rsidRPr="00412F1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</w:t>
      </w:r>
      <w:r w:rsidR="00D077EA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สินทรัพย์ทางการเงิน</w:t>
      </w:r>
    </w:p>
    <w:p w14:paraId="74E0F4FB" w14:textId="77777777" w:rsidR="00977230" w:rsidRDefault="00977230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2EE5FF2" w14:textId="3A58A018" w:rsidR="001D0066" w:rsidRDefault="001D0066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E347B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Pr="00DE347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DE347B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4CD79E29" w14:textId="68B2A597" w:rsidR="009011EF" w:rsidRDefault="00901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3563035" w14:textId="64B03BD3" w:rsidR="0004530C" w:rsidRPr="0045181F" w:rsidRDefault="00353AC6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5181F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การคำนวณ</w:t>
      </w:r>
      <w:r w:rsidR="0004530C" w:rsidRPr="0045181F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ผลขาดทุนด้านเครดิตที่คาดว่าจะเกิดขึ้นของ</w:t>
      </w:r>
      <w:r w:rsidRPr="0045181F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="0004530C" w:rsidRPr="0045181F">
        <w:rPr>
          <w:rFonts w:asciiTheme="majorBidi" w:hAnsiTheme="majorBidi" w:cstheme="majorBidi"/>
          <w:color w:val="000000"/>
          <w:sz w:val="30"/>
          <w:szCs w:val="30"/>
          <w:cs/>
        </w:rPr>
        <w:t>ขึ้นอยู่กับแบบจำลองที่สลับซับซ้อนและชุดข้อมูล</w:t>
      </w:r>
      <w:r w:rsidRPr="0045181F">
        <w:rPr>
          <w:rFonts w:asciiTheme="majorBidi" w:hAnsiTheme="majorBidi" w:cstheme="majorBidi" w:hint="cs"/>
          <w:color w:val="000000"/>
          <w:sz w:val="30"/>
          <w:szCs w:val="30"/>
          <w:cs/>
        </w:rPr>
        <w:t>ข้อ</w:t>
      </w:r>
      <w:r w:rsidR="0004530C" w:rsidRPr="0045181F">
        <w:rPr>
          <w:rFonts w:asciiTheme="majorBidi" w:hAnsiTheme="majorBidi" w:cstheme="majorBidi"/>
          <w:color w:val="000000"/>
          <w:sz w:val="30"/>
          <w:szCs w:val="30"/>
          <w:cs/>
        </w:rPr>
        <w:t>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</w:t>
      </w:r>
      <w:r w:rsidRPr="0045181F">
        <w:rPr>
          <w:rFonts w:asciiTheme="majorBidi" w:hAnsiTheme="majorBidi" w:cstheme="majorBidi" w:hint="cs"/>
          <w:color w:val="000000"/>
          <w:sz w:val="30"/>
          <w:szCs w:val="30"/>
          <w:cs/>
        </w:rPr>
        <w:t>แบบจำลอง</w:t>
      </w:r>
      <w:r w:rsidR="0004530C" w:rsidRPr="0045181F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 รวมถึงการเลือกข้อมูลเศรษฐ</w:t>
      </w:r>
      <w:r w:rsidRPr="0045181F">
        <w:rPr>
          <w:rFonts w:asciiTheme="majorBidi" w:hAnsiTheme="majorBidi" w:cstheme="majorBidi" w:hint="cs"/>
          <w:color w:val="000000"/>
          <w:sz w:val="30"/>
          <w:szCs w:val="30"/>
          <w:cs/>
        </w:rPr>
        <w:t>ศาสตร์</w:t>
      </w:r>
      <w:r w:rsidR="00E2397C">
        <w:rPr>
          <w:rFonts w:asciiTheme="majorBidi" w:hAnsiTheme="majorBidi" w:cstheme="majorBidi"/>
          <w:color w:val="000000"/>
          <w:sz w:val="30"/>
          <w:szCs w:val="30"/>
        </w:rPr>
        <w:br/>
      </w:r>
      <w:r w:rsidR="0004530C" w:rsidRPr="0045181F">
        <w:rPr>
          <w:rFonts w:asciiTheme="majorBidi" w:hAnsiTheme="majorBidi" w:cstheme="majorBidi"/>
          <w:color w:val="000000"/>
          <w:sz w:val="30"/>
          <w:szCs w:val="30"/>
          <w:cs/>
        </w:rPr>
        <w:t>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</w:t>
      </w:r>
    </w:p>
    <w:p w14:paraId="2C843314" w14:textId="7777777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6A8473A" w14:textId="523AF683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E2397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E2397C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52547BBB" w14:textId="7777777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0C1686A" w14:textId="77777777" w:rsidR="0004530C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74AE069A" w14:textId="77777777" w:rsidR="00E66C9C" w:rsidRPr="00002312" w:rsidRDefault="00E66C9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5D530D0" w14:textId="6601A256" w:rsidR="00A247D4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ประมาณการของจำนวนเงินสดที่คาดว่าจะไม่ได้รับคำนวณโดย</w:t>
      </w:r>
      <w:r w:rsidR="00353AC6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ใช้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ผลคูณของความน่าจะเป็นของการปฏิบัติผิดสัญญา (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>PD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-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Probability of default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) กับร้อยละของความเสียหายที่อาจจะเกิดขึ้นเมื่อมีการปฏิบัติผิดสัญญาต่อยอดหนี้ (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LGD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Loss given default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</w:t>
      </w:r>
      <w:r w:rsidR="00353AC6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ประมาณการยอดหนี้เมื่อมีการปฏิบัติผิดสัญญา (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EAD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 Exposure at the time of default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</w:p>
    <w:p w14:paraId="6AF5588B" w14:textId="77777777" w:rsidR="00E2397C" w:rsidRPr="00002312" w:rsidRDefault="00E2397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378279A" w14:textId="56B04BB9" w:rsidR="00C5363C" w:rsidRDefault="0004530C" w:rsidP="004C5866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PD LGD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EAD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หากมีความเกี่ยวข้องและมีอิทธิพลต่อ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ความเสี่ยงด้านเครดิต ปัจจัยเหล่านี้พิจารณาจากข้อมูลสนับสนุนทั้งหมดที่มีความสมเหตุสมผล ซึ่งรวมถึง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ารคาดการณ์ที่พัฒนาขึ้นจากข้อมูลทั้งภายในและภายนอกที่มีอยู่ซึ่งสอดคล้องกับการวางแผนทางการเงินและการวางแผนเงินทุน</w:t>
      </w:r>
    </w:p>
    <w:p w14:paraId="5A179B5E" w14:textId="4D336D23" w:rsidR="001922C8" w:rsidRDefault="001922C8" w:rsidP="00C536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000000"/>
          <w:sz w:val="30"/>
          <w:szCs w:val="30"/>
        </w:rPr>
      </w:pPr>
    </w:p>
    <w:p w14:paraId="43942227" w14:textId="4AEB473C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สถานการณ์ที่หลากหลายของ</w:t>
      </w:r>
      <w:r w:rsidR="00353AC6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ข้อ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สมมติเศรษฐ</w:t>
      </w:r>
      <w:r w:rsidR="00353AC6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ศาสตร์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มหภาคถูกรวบรวมไว้เป็นช่วงของผลลัพธ์ที่มี</w:t>
      </w:r>
      <w:r w:rsidR="0094395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ความเป็นไปได้และสมเหตุสมผลสำหรับกลุ่มสินทรัพย์ทางการเงินทั้งหมดที่มีสาระสำคัญ ทั้งในแง่ของ</w:t>
      </w:r>
      <w:r w:rsidR="0094395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การพิจารณา 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PD LGD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>EAD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24EEF887" w14:textId="7777777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C11C05" w14:textId="1DEDF1EE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515CE8DF" w14:textId="1766BC0E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5E92FE" w14:textId="77777777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2E6CB48E" w14:textId="77777777" w:rsidR="00373BCF" w:rsidRDefault="00373BCF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420113" w14:textId="15C7D616" w:rsidR="0004530C" w:rsidRPr="00002312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การจัดชั้น</w:t>
      </w:r>
    </w:p>
    <w:p w14:paraId="091A31BC" w14:textId="77777777" w:rsidR="00194213" w:rsidRPr="00002312" w:rsidRDefault="00194213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2FFC8F" w14:textId="4E347F87" w:rsidR="0004530C" w:rsidRPr="00002312" w:rsidRDefault="0004530C" w:rsidP="00772B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002312">
        <w:rPr>
          <w:rFonts w:asciiTheme="majorBidi" w:hAnsiTheme="majorBidi" w:cstheme="majorBidi"/>
          <w:color w:val="000000"/>
          <w:sz w:val="30"/>
          <w:szCs w:val="30"/>
        </w:rPr>
        <w:t xml:space="preserve">3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ชั้นทุกวันที่รายงานโดยจะพิจารณาเป็นรายสัญญา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 ดังต่อไปนี้</w:t>
      </w:r>
    </w:p>
    <w:p w14:paraId="4F0D4DE9" w14:textId="52FDBD7D" w:rsidR="00373BCF" w:rsidRDefault="00373BCF" w:rsidP="009011E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601FEA1" w14:textId="77777777" w:rsidR="00772B19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002312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002312">
        <w:rPr>
          <w:rFonts w:ascii="Angsana New" w:hAnsi="Angsana New"/>
          <w:i/>
          <w:iCs/>
          <w:sz w:val="30"/>
          <w:szCs w:val="30"/>
        </w:rPr>
        <w:t>1</w:t>
      </w:r>
      <w:r w:rsidRPr="00002312">
        <w:rPr>
          <w:rFonts w:ascii="Angsana New" w:hAnsi="Angsana New"/>
          <w:i/>
          <w:iCs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</w:t>
      </w:r>
    </w:p>
    <w:p w14:paraId="525C27EA" w14:textId="77777777" w:rsidR="003575A3" w:rsidRPr="00002312" w:rsidRDefault="003575A3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76F5935" w14:textId="625414D9" w:rsidR="001922C8" w:rsidRDefault="00772B19" w:rsidP="00160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002312">
        <w:rPr>
          <w:rFonts w:ascii="Angsana New" w:hAnsi="Angsana New"/>
          <w:sz w:val="30"/>
          <w:szCs w:val="30"/>
        </w:rPr>
        <w:t xml:space="preserve">2 </w:t>
      </w:r>
      <w:r w:rsidRPr="00002312">
        <w:rPr>
          <w:rFonts w:ascii="Angsana New" w:hAnsi="Angsana New"/>
          <w:sz w:val="30"/>
          <w:szCs w:val="30"/>
          <w:cs/>
        </w:rPr>
        <w:t xml:space="preserve">และชั้นที่ </w:t>
      </w:r>
      <w:r w:rsidRPr="00002312">
        <w:rPr>
          <w:rFonts w:ascii="Angsana New" w:hAnsi="Angsana New"/>
          <w:sz w:val="30"/>
          <w:szCs w:val="30"/>
        </w:rPr>
        <w:t>3)</w:t>
      </w:r>
      <w:r w:rsidRPr="00002312">
        <w:rPr>
          <w:rFonts w:ascii="Angsana New" w:hAnsi="Angsana New"/>
          <w:sz w:val="30"/>
          <w:szCs w:val="30"/>
          <w:cs/>
        </w:rPr>
        <w:t xml:space="preserve"> ณ วันที่รายงาน 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002312">
        <w:rPr>
          <w:rFonts w:ascii="Angsana New" w:hAnsi="Angsana New"/>
          <w:sz w:val="30"/>
          <w:szCs w:val="30"/>
        </w:rPr>
        <w:t xml:space="preserve">12 </w:t>
      </w:r>
      <w:r w:rsidRPr="00002312">
        <w:rPr>
          <w:rFonts w:ascii="Angsana New" w:hAnsi="Angsana New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002312">
        <w:rPr>
          <w:rFonts w:ascii="Angsana New" w:hAnsi="Angsana New"/>
          <w:sz w:val="30"/>
          <w:szCs w:val="30"/>
        </w:rPr>
        <w:t xml:space="preserve">12 </w:t>
      </w:r>
      <w:r w:rsidRPr="00002312">
        <w:rPr>
          <w:rFonts w:ascii="Angsana New" w:hAnsi="Angsana New"/>
          <w:sz w:val="30"/>
          <w:szCs w:val="30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002312">
        <w:rPr>
          <w:rFonts w:ascii="Angsana New" w:hAnsi="Angsana New"/>
          <w:sz w:val="30"/>
          <w:szCs w:val="30"/>
        </w:rPr>
        <w:t xml:space="preserve">12 </w:t>
      </w:r>
      <w:r w:rsidRPr="00002312">
        <w:rPr>
          <w:rFonts w:ascii="Angsana New" w:hAnsi="Angsana New"/>
          <w:sz w:val="30"/>
          <w:szCs w:val="30"/>
          <w:cs/>
        </w:rPr>
        <w:t xml:space="preserve">เดือนนับจากวันที่รายงาน </w:t>
      </w:r>
    </w:p>
    <w:p w14:paraId="72849227" w14:textId="77777777" w:rsidR="00E2397C" w:rsidRDefault="00E2397C" w:rsidP="00160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EB003A1" w14:textId="77777777" w:rsidR="00E2397C" w:rsidRDefault="00E23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1451856" w14:textId="50C05CAC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i/>
          <w:iCs/>
          <w:sz w:val="30"/>
          <w:szCs w:val="30"/>
        </w:rPr>
      </w:pPr>
      <w:r w:rsidRPr="00002312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002312">
        <w:rPr>
          <w:rFonts w:ascii="Angsana New" w:hAnsi="Angsana New"/>
          <w:i/>
          <w:iCs/>
          <w:sz w:val="30"/>
          <w:szCs w:val="30"/>
        </w:rPr>
        <w:t xml:space="preserve">2 </w:t>
      </w:r>
      <w:r w:rsidRPr="00002312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12C3821F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163A1CC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002312">
        <w:rPr>
          <w:rFonts w:ascii="Angsana New" w:hAnsi="Angsana New"/>
          <w:sz w:val="30"/>
          <w:szCs w:val="30"/>
        </w:rPr>
        <w:t>lifetime ECL)</w:t>
      </w:r>
      <w:r w:rsidRPr="00002312">
        <w:rPr>
          <w:rFonts w:ascii="Angsana New" w:hAnsi="Angsana New"/>
          <w:sz w:val="30"/>
          <w:szCs w:val="30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002312">
        <w:rPr>
          <w:rFonts w:ascii="Angsana New" w:hAnsi="Angsana New"/>
          <w:sz w:val="30"/>
          <w:szCs w:val="30"/>
        </w:rPr>
        <w:t xml:space="preserve">30 </w:t>
      </w:r>
      <w:r w:rsidRPr="00002312">
        <w:rPr>
          <w:rFonts w:ascii="Angsana New" w:hAnsi="Angsana New"/>
          <w:sz w:val="30"/>
          <w:szCs w:val="30"/>
          <w:cs/>
        </w:rPr>
        <w:t>วันนับแต่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32F08257" w14:textId="77777777" w:rsidR="001922C8" w:rsidRDefault="001922C8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21A4705E" w14:textId="57DF774C" w:rsidR="00772B19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>สินทรัพย์ทางการเงินสามารถโอนกลับไปยังชั้นที่</w:t>
      </w:r>
      <w:r w:rsidRPr="00002312">
        <w:rPr>
          <w:rFonts w:ascii="Angsana New" w:hAnsi="Angsana New"/>
          <w:sz w:val="30"/>
          <w:szCs w:val="30"/>
        </w:rPr>
        <w:t xml:space="preserve"> 1 </w:t>
      </w:r>
      <w:r w:rsidRPr="00002312">
        <w:rPr>
          <w:rFonts w:ascii="Angsana New" w:hAnsi="Angsana New"/>
          <w:sz w:val="30"/>
          <w:szCs w:val="30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2E352959" w14:textId="77777777" w:rsidR="00373BCF" w:rsidRPr="00002312" w:rsidRDefault="00373BCF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358A90E" w14:textId="7585418F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02312">
        <w:rPr>
          <w:rFonts w:ascii="Angsana New" w:hAnsi="Angsana New"/>
          <w:i/>
          <w:iCs/>
          <w:sz w:val="30"/>
          <w:szCs w:val="30"/>
          <w:cs/>
        </w:rPr>
        <w:t xml:space="preserve">ชั้นที่ </w:t>
      </w:r>
      <w:r w:rsidRPr="00002312">
        <w:rPr>
          <w:rFonts w:ascii="Angsana New" w:hAnsi="Angsana New"/>
          <w:i/>
          <w:iCs/>
          <w:sz w:val="30"/>
          <w:szCs w:val="30"/>
        </w:rPr>
        <w:t xml:space="preserve">3 </w:t>
      </w:r>
      <w:r w:rsidRPr="00002312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0B5A7261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27E2A31F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002312">
        <w:rPr>
          <w:rFonts w:ascii="Angsana New" w:hAnsi="Angsana New"/>
          <w:sz w:val="30"/>
          <w:szCs w:val="30"/>
        </w:rPr>
        <w:t>90</w:t>
      </w:r>
      <w:r w:rsidRPr="00002312">
        <w:rPr>
          <w:rFonts w:ascii="Angsana New" w:hAnsi="Angsana New"/>
          <w:sz w:val="30"/>
          <w:szCs w:val="30"/>
          <w:cs/>
        </w:rPr>
        <w:t xml:space="preserve"> วันนับแต่วันถึงกำหนดชำระ</w:t>
      </w:r>
      <w:r w:rsidRPr="00002312">
        <w:rPr>
          <w:rFonts w:ascii="Angsana New" w:hAnsi="Angsana New"/>
          <w:sz w:val="30"/>
          <w:szCs w:val="30"/>
        </w:rPr>
        <w:t xml:space="preserve"> </w:t>
      </w:r>
      <w:r w:rsidRPr="00002312">
        <w:rPr>
          <w:rFonts w:ascii="Angsana New" w:hAnsi="Angsana New"/>
          <w:sz w:val="30"/>
          <w:szCs w:val="30"/>
          <w:cs/>
        </w:rPr>
        <w:t>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3C98925C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433B2CE" w14:textId="04AF2030" w:rsidR="00772B19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>หลักฐานที่แสดงว่าสินทรัพย์ทางการเงินมีการด้อยค่าด้านเครดิตครอบคลุมถึงข้อมูลที่สังเกตได้</w:t>
      </w:r>
      <w:r w:rsidRPr="00002312">
        <w:rPr>
          <w:rFonts w:ascii="Angsana New" w:hAnsi="Angsana New"/>
          <w:sz w:val="30"/>
          <w:szCs w:val="30"/>
        </w:rPr>
        <w:t xml:space="preserve"> </w:t>
      </w:r>
      <w:r w:rsidRPr="00002312">
        <w:rPr>
          <w:rFonts w:ascii="Angsana New" w:hAnsi="Angsana New" w:hint="cs"/>
          <w:sz w:val="30"/>
          <w:szCs w:val="30"/>
          <w:cs/>
        </w:rPr>
        <w:t xml:space="preserve">เช่น </w:t>
      </w:r>
      <w:r w:rsidR="00F737B5" w:rsidRPr="00002312">
        <w:rPr>
          <w:rFonts w:ascii="Angsana New" w:hAnsi="Angsana New"/>
          <w:sz w:val="30"/>
          <w:szCs w:val="30"/>
        </w:rPr>
        <w:br/>
      </w:r>
      <w:r w:rsidRPr="00002312">
        <w:rPr>
          <w:rFonts w:ascii="Angsana New" w:hAnsi="Angsana New"/>
          <w:sz w:val="30"/>
          <w:szCs w:val="30"/>
          <w:cs/>
        </w:rPr>
        <w:t>อยู่ระหว่างการฟ้องร้อง</w:t>
      </w:r>
    </w:p>
    <w:p w14:paraId="6AB662A3" w14:textId="77777777" w:rsidR="0016001D" w:rsidRPr="00002312" w:rsidRDefault="0016001D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DA9A963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70D424E9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1598F8DB" w14:textId="77777777" w:rsidR="00772B19" w:rsidRPr="00002312" w:rsidRDefault="00772B19" w:rsidP="00772B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108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0E40614B" w14:textId="2454BD94" w:rsidR="00772B19" w:rsidRPr="00002312" w:rsidRDefault="0016001D" w:rsidP="00160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6DA20AEB" w14:textId="01A0A73A" w:rsidR="0004530C" w:rsidRPr="00002312" w:rsidRDefault="0004530C" w:rsidP="0004530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477560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การตัดจำหน่าย </w:t>
      </w:r>
    </w:p>
    <w:p w14:paraId="70F97291" w14:textId="77777777" w:rsidR="00772B19" w:rsidRPr="00002312" w:rsidRDefault="00772B19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89C869" w14:textId="4FC51461" w:rsidR="0004530C" w:rsidRDefault="0004530C" w:rsidP="0004530C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="00772B19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ปี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ที่ได้รับคืน</w:t>
      </w:r>
    </w:p>
    <w:p w14:paraId="068E605A" w14:textId="61F9A849" w:rsidR="009011EF" w:rsidRDefault="00901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EB6149E" w14:textId="2221BF76" w:rsidR="005A22F9" w:rsidRPr="00002312" w:rsidRDefault="005A22F9" w:rsidP="005A22F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477560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002312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ดอกเบี้ย </w:t>
      </w:r>
    </w:p>
    <w:p w14:paraId="33EBA136" w14:textId="77777777" w:rsidR="00772B19" w:rsidRPr="00002312" w:rsidRDefault="00772B19" w:rsidP="005A22F9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A41DC52" w14:textId="1733F990" w:rsidR="005A22F9" w:rsidRPr="00002312" w:rsidRDefault="005A22F9" w:rsidP="005A22F9">
      <w:pPr>
        <w:pStyle w:val="BodyText"/>
        <w:shd w:val="clear" w:color="auto" w:fill="FFFFFF"/>
        <w:tabs>
          <w:tab w:val="clear" w:pos="907"/>
        </w:tabs>
        <w:spacing w:after="0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</w:t>
      </w:r>
      <w:r w:rsidR="00772B19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วิธี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ดอกเบี้ยที่</w:t>
      </w:r>
      <w:r w:rsidR="00772B19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แท้จริง</w:t>
      </w:r>
      <w:r w:rsidR="0047756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</w:t>
      </w:r>
      <w:r w:rsidR="001922C8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</w:t>
      </w:r>
      <w:r w:rsidR="00772B19" w:rsidRPr="00002312">
        <w:rPr>
          <w:rFonts w:asciiTheme="majorBidi" w:hAnsiTheme="majorBidi" w:cstheme="majorBidi" w:hint="cs"/>
          <w:color w:val="000000"/>
          <w:sz w:val="30"/>
          <w:szCs w:val="30"/>
          <w:cs/>
        </w:rPr>
        <w:t>ด้าน</w:t>
      </w:r>
      <w:r w:rsidRPr="00002312">
        <w:rPr>
          <w:rFonts w:asciiTheme="majorBidi" w:hAnsiTheme="majorBidi" w:cstheme="majorBidi"/>
          <w:color w:val="000000"/>
          <w:sz w:val="30"/>
          <w:szCs w:val="30"/>
          <w:cs/>
        </w:rPr>
        <w:t>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BAE176C" w14:textId="4F193C61" w:rsidR="005A22F9" w:rsidRPr="00002312" w:rsidRDefault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30"/>
          <w:szCs w:val="30"/>
        </w:rPr>
      </w:pPr>
    </w:p>
    <w:p w14:paraId="50C557B6" w14:textId="2BF4F194" w:rsidR="005A22F9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(จ)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เงินสดและรายการเทียบเท่าเงินสด</w:t>
      </w:r>
    </w:p>
    <w:p w14:paraId="3DC2B3EA" w14:textId="77777777" w:rsidR="005A22F9" w:rsidRPr="00002312" w:rsidRDefault="005A22F9" w:rsidP="005A22F9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717CE6D4" w14:textId="58FA6E65" w:rsidR="005A22F9" w:rsidRPr="00002312" w:rsidRDefault="005A22F9" w:rsidP="005A22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เงินสดและรายการเทียบเท่าเงินสดประกอบด้วยยอดเงินสด</w:t>
      </w:r>
      <w:r w:rsidR="002A16E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A16E5" w:rsidRPr="00412F1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412F18">
        <w:rPr>
          <w:rFonts w:asciiTheme="majorBidi" w:hAnsiTheme="majorBidi" w:cstheme="majorBidi"/>
          <w:sz w:val="30"/>
          <w:szCs w:val="30"/>
          <w:cs/>
        </w:rPr>
        <w:t>ยอดเงิน</w:t>
      </w:r>
      <w:r w:rsidRPr="00002312">
        <w:rPr>
          <w:rFonts w:asciiTheme="majorBidi" w:hAnsiTheme="majorBidi" w:cstheme="majorBidi"/>
          <w:sz w:val="30"/>
          <w:szCs w:val="30"/>
          <w:cs/>
        </w:rPr>
        <w:t>ฝากธนาคาร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5089240A" w14:textId="0FA76638" w:rsidR="00373BCF" w:rsidRPr="009011EF" w:rsidRDefault="00373BCF" w:rsidP="009011E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F3D767" w14:textId="4B0A11C0" w:rsidR="005A22F9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(ฉ)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ลูกหนี้การค้า</w:t>
      </w:r>
      <w:r w:rsidR="00675A7B" w:rsidRPr="00002312">
        <w:rPr>
          <w:rFonts w:asciiTheme="majorBidi" w:hAnsiTheme="majorBidi" w:cstheme="majorBidi" w:hint="cs"/>
          <w:b/>
          <w:bCs/>
          <w:cs/>
          <w:lang w:val="th-TH"/>
        </w:rPr>
        <w:t>และลูกหนี้อื่น</w:t>
      </w:r>
    </w:p>
    <w:p w14:paraId="479B4EE7" w14:textId="77777777" w:rsidR="005A22F9" w:rsidRPr="00002312" w:rsidRDefault="005A22F9" w:rsidP="005A22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C2ECE82" w14:textId="4C581213" w:rsidR="005A22F9" w:rsidRPr="00002312" w:rsidRDefault="005A22F9" w:rsidP="005A22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อื่น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4715C9">
        <w:rPr>
          <w:rFonts w:asciiTheme="majorBidi" w:hAnsiTheme="majorBidi" w:cstheme="majorBidi" w:hint="cs"/>
          <w:sz w:val="30"/>
          <w:szCs w:val="30"/>
          <w:cs/>
        </w:rPr>
        <w:t>เกิดขึ้นหรือกลุ่มบริษัท</w:t>
      </w:r>
      <w:r w:rsidR="00755467" w:rsidRPr="00755467">
        <w:rPr>
          <w:rFonts w:asciiTheme="majorBidi" w:hAnsiTheme="majorBidi" w:hint="cs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755467" w:rsidRPr="00755467">
        <w:rPr>
          <w:rFonts w:asciiTheme="majorBidi" w:hAnsiTheme="majorBidi"/>
          <w:sz w:val="30"/>
          <w:szCs w:val="30"/>
          <w:cs/>
        </w:rPr>
        <w:t xml:space="preserve">  </w:t>
      </w:r>
    </w:p>
    <w:p w14:paraId="1AB51BDC" w14:textId="69BA4176" w:rsidR="001922C8" w:rsidRDefault="001922C8" w:rsidP="00DE347B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0FA771A" w14:textId="1655DDD9" w:rsidR="005A22F9" w:rsidRDefault="005A22F9" w:rsidP="005A22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675A7B" w:rsidRPr="00002312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675A7B" w:rsidRPr="00002312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7A05BF0" w14:textId="77777777" w:rsidR="00373BCF" w:rsidRDefault="00373BCF" w:rsidP="005A22F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28D569" w14:textId="0DE96754" w:rsidR="005A22F9" w:rsidRPr="00002312" w:rsidRDefault="000D576A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032CE9">
        <w:rPr>
          <w:rFonts w:asciiTheme="majorBidi" w:hAnsiTheme="majorBidi" w:cstheme="majorBidi" w:hint="cs"/>
          <w:b/>
          <w:bCs/>
          <w:cs/>
          <w:lang w:val="th-TH"/>
        </w:rPr>
        <w:t>ช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สินค้าคงเหลือ</w:t>
      </w:r>
    </w:p>
    <w:p w14:paraId="4C8FF928" w14:textId="77777777" w:rsidR="005A22F9" w:rsidRPr="00002312" w:rsidRDefault="005A22F9" w:rsidP="005A22F9">
      <w:pPr>
        <w:rPr>
          <w:rFonts w:asciiTheme="majorBidi" w:hAnsiTheme="majorBidi" w:cstheme="majorBidi"/>
          <w:sz w:val="30"/>
          <w:szCs w:val="30"/>
        </w:rPr>
      </w:pPr>
    </w:p>
    <w:p w14:paraId="4A564F78" w14:textId="2EA69816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 </w:t>
      </w:r>
    </w:p>
    <w:p w14:paraId="59863661" w14:textId="77777777" w:rsidR="00A247D4" w:rsidRPr="00002312" w:rsidRDefault="00A247D4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B0468" w14:textId="2F719EC3" w:rsidR="005A22F9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</w:rPr>
        <w:tab/>
      </w:r>
      <w:r w:rsidRPr="00F7738E">
        <w:rPr>
          <w:rFonts w:asciiTheme="majorBidi" w:hAnsiTheme="majorBidi" w:cstheme="majorBidi"/>
          <w:sz w:val="30"/>
          <w:szCs w:val="30"/>
          <w:cs/>
        </w:rPr>
        <w:t>สินค้ายึดคืนคือสินค้าที่บริษัทยึดคืนจากลูกหนี้ที่ผิดนัดชำระ</w:t>
      </w:r>
      <w:r w:rsidRPr="00F7738E">
        <w:rPr>
          <w:rFonts w:asciiTheme="majorBidi" w:hAnsiTheme="majorBidi" w:cstheme="majorBidi"/>
          <w:sz w:val="30"/>
          <w:szCs w:val="30"/>
        </w:rPr>
        <w:t xml:space="preserve"> </w:t>
      </w:r>
      <w:r w:rsidRPr="00F7738E">
        <w:rPr>
          <w:rFonts w:asciiTheme="majorBidi" w:hAnsiTheme="majorBidi" w:cstheme="majorBidi"/>
          <w:sz w:val="30"/>
          <w:szCs w:val="30"/>
          <w:cs/>
        </w:rPr>
        <w:t>สิทธิ</w:t>
      </w:r>
      <w:r w:rsidRPr="00002312">
        <w:rPr>
          <w:rFonts w:asciiTheme="majorBidi" w:hAnsiTheme="majorBidi" w:cstheme="majorBidi"/>
          <w:sz w:val="30"/>
          <w:szCs w:val="30"/>
          <w:cs/>
        </w:rPr>
        <w:t>ในการได้รับคืนสินค้าวัดมูลค่า</w:t>
      </w:r>
      <w:r w:rsidR="00755467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002312">
        <w:rPr>
          <w:rFonts w:asciiTheme="majorBidi" w:hAnsiTheme="majorBidi" w:cstheme="majorBidi"/>
          <w:sz w:val="30"/>
          <w:szCs w:val="30"/>
          <w:cs/>
        </w:rPr>
        <w:t>มูลค่าตามบัญชีเดิมของสินค้าคงเหลือที่ขายหักต้นทุนที่คาดว่าจะเกิดขึ้นในการรับคืน</w:t>
      </w:r>
      <w:r w:rsidR="00A933A8">
        <w:rPr>
          <w:rFonts w:asciiTheme="majorBidi" w:hAnsiTheme="majorBidi" w:cstheme="majorBidi" w:hint="cs"/>
          <w:sz w:val="30"/>
          <w:szCs w:val="30"/>
          <w:cs/>
        </w:rPr>
        <w:t>และขาดทุนจากการลดมูลค่าของ</w:t>
      </w:r>
      <w:r w:rsidRPr="00002312">
        <w:rPr>
          <w:rFonts w:asciiTheme="majorBidi" w:hAnsiTheme="majorBidi" w:cstheme="majorBidi"/>
          <w:sz w:val="30"/>
          <w:szCs w:val="30"/>
          <w:cs/>
        </w:rPr>
        <w:t>สินค้าดังกล่าว</w:t>
      </w:r>
      <w:r w:rsidR="00A933A8">
        <w:rPr>
          <w:rFonts w:asciiTheme="majorBidi" w:hAnsiTheme="majorBidi" w:cstheme="majorBidi" w:hint="cs"/>
          <w:sz w:val="30"/>
          <w:szCs w:val="30"/>
          <w:cs/>
        </w:rPr>
        <w:t xml:space="preserve"> สิทธิในการได้รับคืนสินค้าได้รับการทบทวน ณ ทุกวันที่รายงานและปรับปรุงกับจำนวนที่รับรู้เป็นต้นทุนขาย</w:t>
      </w:r>
    </w:p>
    <w:p w14:paraId="588F0BC1" w14:textId="77777777" w:rsidR="00BF76C0" w:rsidRPr="00002312" w:rsidRDefault="00BF76C0" w:rsidP="007102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6963D56" w14:textId="7097E267" w:rsidR="006D20A5" w:rsidRPr="009011EF" w:rsidRDefault="00BF76C0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9011EF">
        <w:rPr>
          <w:rFonts w:asciiTheme="majorBidi" w:hAnsiTheme="majorBidi" w:cstheme="majorBidi" w:hint="cs"/>
          <w:b/>
          <w:bCs/>
          <w:cs/>
        </w:rPr>
        <w:t>ซ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6D20A5" w:rsidRPr="00002312">
        <w:rPr>
          <w:rFonts w:asciiTheme="majorBidi" w:hAnsiTheme="majorBidi" w:cstheme="majorBidi" w:hint="cs"/>
          <w:b/>
          <w:bCs/>
          <w:cs/>
          <w:lang w:val="th-TH"/>
        </w:rPr>
        <w:t>สินทรัพย์</w:t>
      </w:r>
      <w:r w:rsidR="009011EF">
        <w:rPr>
          <w:rFonts w:asciiTheme="majorBidi" w:hAnsiTheme="majorBidi" w:cstheme="majorBidi" w:hint="cs"/>
          <w:b/>
          <w:bCs/>
          <w:cs/>
        </w:rPr>
        <w:t>ไม่หมุนเวียนที่ถือไว้เพื่อขาย</w:t>
      </w:r>
    </w:p>
    <w:p w14:paraId="63CA2DF4" w14:textId="16777721" w:rsidR="00990418" w:rsidRPr="00002312" w:rsidRDefault="00990418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21EBB5" w14:textId="41518DBD" w:rsidR="006D20A5" w:rsidRPr="00002312" w:rsidRDefault="002E3E4B" w:rsidP="002E3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</w:rPr>
        <w:tab/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="009011EF" w:rsidRPr="009011EF">
        <w:rPr>
          <w:rFonts w:asciiTheme="majorBidi" w:hAnsiTheme="majorBidi" w:hint="cs"/>
          <w:sz w:val="30"/>
          <w:szCs w:val="30"/>
          <w:cs/>
        </w:rPr>
        <w:t>ไม่หมุนเวียนที่ถือไว้เพื่อขาย</w:t>
      </w:r>
      <w:r w:rsidR="00A933A8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ราคาทุนหรือมูลค่าสุทธิที่คาดว่าจะได้รับคืนแล้วแต่ราคาใดจะ</w:t>
      </w:r>
      <w:r w:rsidR="00C84650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ต่ำกว่า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กำไรหรือขาดทุนจากการจำหน่ายสินทรัพย์รอการขายจะรับรู้ในกำไรหรือขาดทุนเมื่อจำหน่าย ขาดทุนจากการด้อยค่ารับรู้ในกำไรหรือขาดทุน</w:t>
      </w:r>
    </w:p>
    <w:p w14:paraId="6A88C414" w14:textId="6A662529" w:rsidR="00A933A8" w:rsidRDefault="00A933A8" w:rsidP="00BF7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6E52076" w14:textId="232E995D" w:rsidR="005A22F9" w:rsidRPr="00002312" w:rsidRDefault="00490D4D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(</w:t>
      </w:r>
      <w:r w:rsidR="009011EF">
        <w:rPr>
          <w:rFonts w:asciiTheme="majorBidi" w:hAnsiTheme="majorBidi" w:cstheme="majorBidi" w:hint="cs"/>
          <w:b/>
          <w:bCs/>
          <w:cs/>
          <w:lang w:val="th-TH"/>
        </w:rPr>
        <w:t>ฌ</w:t>
      </w:r>
      <w:r w:rsidRPr="00002312"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อสังหาริมทรัพย์เพื่อการลงทุน</w:t>
      </w:r>
    </w:p>
    <w:p w14:paraId="1F1B153A" w14:textId="77777777" w:rsidR="005A22F9" w:rsidRPr="000A0A98" w:rsidRDefault="005A22F9" w:rsidP="00364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C723E3" w14:textId="48255810" w:rsidR="002400A3" w:rsidRDefault="00D20A83" w:rsidP="0024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อสังหาริมทรัพย์เพื่อการลงทุนวัดมูลค่า</w:t>
      </w:r>
      <w:r w:rsidR="006A1613">
        <w:rPr>
          <w:rFonts w:asciiTheme="majorBidi" w:hAnsiTheme="majorBidi" w:cstheme="majorBidi" w:hint="cs"/>
          <w:spacing w:val="-4"/>
          <w:sz w:val="30"/>
          <w:szCs w:val="30"/>
          <w:cs/>
        </w:rPr>
        <w:t>เมื่อเริ่มแรก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ด้วยราคาทุนและวัดมูลค่าในภายหลังด้วยมูลค่ายุติธรรม 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การเปลี่ยนแปลงในมูลค่ายุติธรรมบันทึกในกำไรหรือขาดทุน </w:t>
      </w:r>
    </w:p>
    <w:p w14:paraId="2CDFE613" w14:textId="77777777" w:rsidR="004206BC" w:rsidRPr="009011EF" w:rsidRDefault="004206BC" w:rsidP="002400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21D606CA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ACF39F8" w14:textId="77777777" w:rsidR="005A22F9" w:rsidRPr="009011EF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ECC19B" w14:textId="62D042D3" w:rsidR="005A22F9" w:rsidRPr="00002312" w:rsidRDefault="00490D4D" w:rsidP="000D576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olor w:val="000000" w:themeColor="text1"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9011EF"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ญ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ที่ดิน อาคารและอุปกรณ์</w:t>
      </w:r>
    </w:p>
    <w:p w14:paraId="6FCC1366" w14:textId="0E7F1E79" w:rsidR="005A22F9" w:rsidRPr="009011EF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23B93E" w14:textId="77777777" w:rsidR="002D2B70" w:rsidRPr="001922C8" w:rsidRDefault="002D2B70" w:rsidP="001922C8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22C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</w:t>
      </w:r>
      <w:r w:rsidRPr="001922C8">
        <w:rPr>
          <w:rFonts w:asciiTheme="majorBidi" w:hAnsiTheme="majorBidi" w:cstheme="majorBidi"/>
          <w:sz w:val="30"/>
          <w:szCs w:val="30"/>
        </w:rPr>
        <w:br/>
      </w:r>
      <w:r w:rsidRPr="001922C8">
        <w:rPr>
          <w:rFonts w:asciiTheme="majorBidi" w:hAnsiTheme="majorBidi" w:cstheme="majorBidi"/>
          <w:sz w:val="30"/>
          <w:szCs w:val="30"/>
          <w:cs/>
        </w:rPr>
        <w:t>ค่าเผื่อการด้อยค่าของสินทรัพย์</w:t>
      </w:r>
    </w:p>
    <w:p w14:paraId="478674C9" w14:textId="77777777" w:rsidR="002D2B70" w:rsidRPr="009011EF" w:rsidRDefault="002D2B70" w:rsidP="001922C8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1820196" w14:textId="2A7EA90E" w:rsidR="00A933A8" w:rsidRPr="009011EF" w:rsidRDefault="005A22F9" w:rsidP="00E92FCD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1922C8">
        <w:rPr>
          <w:rFonts w:asciiTheme="majorBidi" w:hAnsiTheme="majorBidi" w:cstheme="majorBidi"/>
          <w:color w:val="auto"/>
          <w:sz w:val="30"/>
          <w:szCs w:val="30"/>
          <w:cs/>
        </w:rPr>
        <w:t xml:space="preserve">ราคาทุนรวมถึงต้นทุนการกู้ยืม ต้นทุนในการรื้อถอน การขนย้าย </w:t>
      </w:r>
      <w:r w:rsidR="00A933A8">
        <w:rPr>
          <w:rFonts w:asciiTheme="majorBidi" w:hAnsiTheme="majorBidi" w:cstheme="majorBidi" w:hint="cs"/>
          <w:color w:val="auto"/>
          <w:sz w:val="30"/>
          <w:szCs w:val="30"/>
          <w:cs/>
        </w:rPr>
        <w:t>และ</w:t>
      </w:r>
      <w:r w:rsidRPr="001922C8">
        <w:rPr>
          <w:rFonts w:asciiTheme="majorBidi" w:hAnsiTheme="majorBidi" w:cstheme="majorBidi"/>
          <w:color w:val="auto"/>
          <w:sz w:val="30"/>
          <w:szCs w:val="30"/>
          <w:cs/>
        </w:rPr>
        <w:t>การบูรณะสถานที่ตั้งของสินทรัพย์</w:t>
      </w:r>
      <w:r w:rsidRPr="001922C8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</w:p>
    <w:p w14:paraId="1F7A63D4" w14:textId="46EEC701" w:rsidR="005A22F9" w:rsidRPr="00002312" w:rsidRDefault="005A22F9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02312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อาคารและอุปกรณ์รับรู้ในกำไรหรือขาดทุน</w:t>
      </w:r>
    </w:p>
    <w:p w14:paraId="4E216AE2" w14:textId="7E063F21" w:rsidR="009011EF" w:rsidRPr="00E92FCD" w:rsidRDefault="00901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594EFEC" w14:textId="208FE36A" w:rsidR="002D2B70" w:rsidRPr="00002312" w:rsidRDefault="002D2B70" w:rsidP="005A22F9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002312">
        <w:rPr>
          <w:rFonts w:asciiTheme="majorBidi" w:hAnsiTheme="majorBidi" w:cstheme="majorBidi" w:hint="cs"/>
          <w:i/>
          <w:iCs/>
          <w:color w:val="auto"/>
          <w:sz w:val="30"/>
          <w:szCs w:val="30"/>
          <w:cs/>
        </w:rPr>
        <w:t>สินทรัพย์ที่ตีราคาใหม่</w:t>
      </w:r>
    </w:p>
    <w:p w14:paraId="789E90C1" w14:textId="77777777" w:rsidR="002D2B70" w:rsidRPr="009011EF" w:rsidRDefault="002D2B70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AD54A03" w14:textId="296E4CFC" w:rsidR="009F3D3B" w:rsidRDefault="002D2B70" w:rsidP="009F3D3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 ซึ่งมูลค่าของสินทรัพย์ส่วนที่ตีเพิ่มขึ้นจะบันทึกไปยังกำไรขาดทุนเบ็ดเสร็จอื่นและแสดงเป็น “สำรอง</w:t>
      </w:r>
      <w:r w:rsidRPr="00002312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การตีราคาสินทรัพย์</w:t>
      </w:r>
      <w:r w:rsidR="002B2C4F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” ในองค์ประกอบอื่นของส่วนของผู้ถือหุ้น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ำรองการตีราคาสินทรัพย์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 </w:t>
      </w:r>
    </w:p>
    <w:p w14:paraId="078C2070" w14:textId="7681CE14" w:rsidR="009F3D3B" w:rsidRDefault="009F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319DD7F0" w14:textId="7062F230" w:rsidR="002D2B70" w:rsidRPr="00002312" w:rsidRDefault="002D2B70" w:rsidP="002D2B70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การจัดประเภทไปยังอสังหาริมทรัพย์เพื่อการลงทุนที่วัดมูลค่าด้วยวิธีมูลค่ายุติธรรม</w:t>
      </w:r>
    </w:p>
    <w:p w14:paraId="1FE8E0AF" w14:textId="77777777" w:rsidR="002D2B70" w:rsidRPr="009011EF" w:rsidRDefault="002D2B70" w:rsidP="002D2B70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0DAAC" w14:textId="41E1ACF7" w:rsidR="002D2B70" w:rsidRPr="00002312" w:rsidRDefault="002D2B70" w:rsidP="002D2B70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“สำรองการตีราคาสินทรัพย์</w:t>
      </w:r>
      <w:r w:rsidR="006E1AA2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002312">
        <w:rPr>
          <w:rFonts w:asciiTheme="majorBidi" w:hAnsiTheme="majorBidi" w:cstheme="majorBidi"/>
          <w:sz w:val="30"/>
          <w:szCs w:val="30"/>
          <w:cs/>
        </w:rPr>
        <w:t>” 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“สำรองการตีราคาสินทรัพย์</w:t>
      </w:r>
      <w:r w:rsidR="003242B2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002312">
        <w:rPr>
          <w:rFonts w:asciiTheme="majorBidi" w:hAnsiTheme="majorBidi" w:cstheme="majorBidi"/>
          <w:sz w:val="30"/>
          <w:szCs w:val="30"/>
          <w:cs/>
        </w:rPr>
        <w:t>” 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</w:t>
      </w:r>
      <w:r w:rsidR="003242B2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ขาดทุนส่วนที่เหลือรับรู้ในกำไรหรือขาดทุนทันที</w:t>
      </w:r>
    </w:p>
    <w:p w14:paraId="2437C564" w14:textId="5B4867C6" w:rsidR="00E92FCD" w:rsidRPr="009011EF" w:rsidRDefault="00E92FCD" w:rsidP="00E92F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7791615" w14:textId="3239D098" w:rsidR="005A22F9" w:rsidRPr="00002312" w:rsidRDefault="005A22F9" w:rsidP="00DE347B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5923272" w14:textId="77777777" w:rsidR="00194213" w:rsidRPr="009011EF" w:rsidRDefault="00194213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B50CFE9" w14:textId="11764C1D" w:rsidR="005A22F9" w:rsidRDefault="005A22F9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02312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292C5A" w:rsidRPr="00002312">
        <w:rPr>
          <w:rFonts w:asciiTheme="majorBidi" w:hAnsiTheme="majorBidi" w:cstheme="majorBidi" w:hint="cs"/>
          <w:color w:val="auto"/>
          <w:sz w:val="30"/>
          <w:szCs w:val="30"/>
          <w:cs/>
        </w:rPr>
        <w:t>เป็นประจำ</w:t>
      </w:r>
      <w:r w:rsidRPr="00002312">
        <w:rPr>
          <w:rFonts w:asciiTheme="majorBidi" w:hAnsiTheme="majorBidi" w:cstheme="majorBidi"/>
          <w:color w:val="auto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57213A81" w14:textId="77777777" w:rsidR="00E92FCD" w:rsidRPr="00002312" w:rsidRDefault="00E92FCD" w:rsidP="005A22F9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50D9AA92" w14:textId="14A613A3" w:rsidR="005A22F9" w:rsidRPr="00002312" w:rsidRDefault="005A22F9" w:rsidP="005A22F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24C0DFC" w14:textId="77777777" w:rsidR="00194213" w:rsidRPr="009011EF" w:rsidRDefault="00194213" w:rsidP="005A22F9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7173BD" w14:textId="769E6BFA" w:rsidR="005A22F9" w:rsidRDefault="005A22F9" w:rsidP="005A22F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</w:t>
      </w:r>
      <w:r w:rsidR="00292C5A" w:rsidRPr="00002312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002312">
        <w:rPr>
          <w:rFonts w:asciiTheme="majorBidi" w:hAnsiTheme="majorBidi" w:cstheme="majorBidi"/>
          <w:sz w:val="30"/>
          <w:szCs w:val="30"/>
          <w:cs/>
        </w:rPr>
        <w:t>ประโยชน์โดยประมาณของ</w:t>
      </w:r>
      <w:r w:rsidR="00292C5A" w:rsidRPr="00002312">
        <w:rPr>
          <w:rFonts w:asciiTheme="majorBidi" w:hAnsiTheme="majorBidi" w:cstheme="majorBidi" w:hint="cs"/>
          <w:sz w:val="30"/>
          <w:szCs w:val="30"/>
          <w:cs/>
        </w:rPr>
        <w:t>แต่ละ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ส่วนประกอบของสินทรัพย์และรับรู้ในกำไรหรือขาดทุน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36A14863" w14:textId="77777777" w:rsidR="001F61EA" w:rsidRPr="009011EF" w:rsidRDefault="001F61EA" w:rsidP="005A22F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723FDF" w14:textId="51555A0A" w:rsidR="005A22F9" w:rsidRPr="00002312" w:rsidRDefault="005A22F9" w:rsidP="005A22F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ประมาณการอายุการใ</w:t>
      </w:r>
      <w:r w:rsidR="002E3E4B" w:rsidRPr="00002312">
        <w:rPr>
          <w:rFonts w:asciiTheme="majorBidi" w:hAnsiTheme="majorBidi" w:cstheme="majorBidi" w:hint="cs"/>
          <w:sz w:val="30"/>
          <w:szCs w:val="30"/>
          <w:cs/>
        </w:rPr>
        <w:t>ช้</w:t>
      </w:r>
      <w:r w:rsidRPr="00002312">
        <w:rPr>
          <w:rFonts w:asciiTheme="majorBidi" w:hAnsiTheme="majorBidi" w:cstheme="majorBidi"/>
          <w:sz w:val="30"/>
          <w:szCs w:val="30"/>
          <w:cs/>
        </w:rPr>
        <w:t>ประโยชน์แสดงได้ดังนี้</w:t>
      </w:r>
    </w:p>
    <w:p w14:paraId="7F6DCAC3" w14:textId="77777777" w:rsidR="00194213" w:rsidRPr="009011EF" w:rsidRDefault="00194213" w:rsidP="005A22F9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798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634"/>
        <w:gridCol w:w="1900"/>
        <w:gridCol w:w="450"/>
      </w:tblGrid>
      <w:tr w:rsidR="00B24DDE" w:rsidRPr="00002312" w14:paraId="19D0723F" w14:textId="77777777" w:rsidTr="002E7CD3">
        <w:trPr>
          <w:trHeight w:val="367"/>
        </w:trPr>
        <w:tc>
          <w:tcPr>
            <w:tcW w:w="5634" w:type="dxa"/>
          </w:tcPr>
          <w:p w14:paraId="3B33265F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00" w:type="dxa"/>
          </w:tcPr>
          <w:p w14:paraId="3453EAB8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  <w:t>10</w:t>
            </w:r>
          </w:p>
        </w:tc>
        <w:tc>
          <w:tcPr>
            <w:tcW w:w="450" w:type="dxa"/>
          </w:tcPr>
          <w:p w14:paraId="12607761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24DDE" w:rsidRPr="00002312" w14:paraId="2A33423D" w14:textId="77777777" w:rsidTr="002E7CD3">
        <w:trPr>
          <w:trHeight w:val="367"/>
        </w:trPr>
        <w:tc>
          <w:tcPr>
            <w:tcW w:w="5634" w:type="dxa"/>
          </w:tcPr>
          <w:p w14:paraId="6CBBA297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900" w:type="dxa"/>
          </w:tcPr>
          <w:p w14:paraId="75597489" w14:textId="7080F8CE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200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  <w:t>5, 10</w:t>
            </w:r>
            <w:r w:rsidR="004E1A62" w:rsidRPr="00DE347B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E1A62" w:rsidRPr="00DE347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1A62"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4E1A62" w:rsidRPr="00DE347B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450" w:type="dxa"/>
          </w:tcPr>
          <w:p w14:paraId="03D8AB60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24DDE" w:rsidRPr="00002312" w14:paraId="6AEAC6A4" w14:textId="77777777" w:rsidTr="002E7CD3">
        <w:tc>
          <w:tcPr>
            <w:tcW w:w="5634" w:type="dxa"/>
          </w:tcPr>
          <w:p w14:paraId="0B80F920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</w:t>
            </w:r>
          </w:p>
        </w:tc>
        <w:tc>
          <w:tcPr>
            <w:tcW w:w="1900" w:type="dxa"/>
          </w:tcPr>
          <w:p w14:paraId="6DE207BB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  <w:t>3 - 5</w:t>
            </w:r>
          </w:p>
        </w:tc>
        <w:tc>
          <w:tcPr>
            <w:tcW w:w="450" w:type="dxa"/>
          </w:tcPr>
          <w:p w14:paraId="134F793D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24DDE" w:rsidRPr="00002312" w14:paraId="5A847B08" w14:textId="77777777" w:rsidTr="002E7CD3">
        <w:tc>
          <w:tcPr>
            <w:tcW w:w="5634" w:type="dxa"/>
          </w:tcPr>
          <w:p w14:paraId="4BD3653B" w14:textId="733BEF12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</w:t>
            </w:r>
            <w:r w:rsidR="00E92FC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  <w:r w:rsidR="002E7CD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2E7CD3"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1900" w:type="dxa"/>
          </w:tcPr>
          <w:p w14:paraId="07DF78C1" w14:textId="6E6A4D1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412F1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="00412F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2328424E" w14:textId="77777777" w:rsidR="005A22F9" w:rsidRPr="00DE347B" w:rsidRDefault="005A2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24DDE" w:rsidRPr="00002312" w14:paraId="605F6967" w14:textId="77777777" w:rsidTr="002E7CD3">
        <w:tc>
          <w:tcPr>
            <w:tcW w:w="5634" w:type="dxa"/>
          </w:tcPr>
          <w:p w14:paraId="14673D36" w14:textId="09F8B76C" w:rsidR="008E615F" w:rsidRPr="00DE347B" w:rsidRDefault="008E615F" w:rsidP="008E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ตู้จำหน่ายสินค้าอัตโนมัติ</w:t>
            </w:r>
          </w:p>
        </w:tc>
        <w:tc>
          <w:tcPr>
            <w:tcW w:w="1900" w:type="dxa"/>
          </w:tcPr>
          <w:p w14:paraId="57A3F032" w14:textId="228C42D0" w:rsidR="008E615F" w:rsidRPr="00DE347B" w:rsidRDefault="008E615F" w:rsidP="008E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</w:p>
        </w:tc>
        <w:tc>
          <w:tcPr>
            <w:tcW w:w="450" w:type="dxa"/>
          </w:tcPr>
          <w:p w14:paraId="4742951E" w14:textId="79EBDB22" w:rsidR="008E615F" w:rsidRPr="00DE347B" w:rsidRDefault="008E615F" w:rsidP="008E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B24DDE" w:rsidRPr="00002312" w14:paraId="78B9D1AF" w14:textId="77777777" w:rsidTr="002E7CD3">
        <w:tc>
          <w:tcPr>
            <w:tcW w:w="5634" w:type="dxa"/>
          </w:tcPr>
          <w:p w14:paraId="3DF57C14" w14:textId="77777777" w:rsidR="008E615F" w:rsidRPr="00DE347B" w:rsidRDefault="008E615F" w:rsidP="008E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00" w:type="dxa"/>
          </w:tcPr>
          <w:p w14:paraId="0DA5EDCD" w14:textId="77777777" w:rsidR="008E615F" w:rsidRPr="00DE347B" w:rsidRDefault="008E615F" w:rsidP="008E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77"/>
                <w:tab w:val="right" w:pos="1684"/>
              </w:tabs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DE347B">
              <w:rPr>
                <w:rFonts w:asciiTheme="majorBidi" w:hAnsiTheme="majorBidi" w:cstheme="majorBidi"/>
                <w:sz w:val="30"/>
                <w:szCs w:val="30"/>
              </w:rPr>
              <w:tab/>
              <w:t>5</w:t>
            </w:r>
          </w:p>
        </w:tc>
        <w:tc>
          <w:tcPr>
            <w:tcW w:w="450" w:type="dxa"/>
          </w:tcPr>
          <w:p w14:paraId="31A0967C" w14:textId="77777777" w:rsidR="008E615F" w:rsidRPr="00DE347B" w:rsidRDefault="008E615F" w:rsidP="008E6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47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404ACE6" w14:textId="6CCBC295" w:rsidR="009F3D3B" w:rsidRPr="009011EF" w:rsidRDefault="009F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564B8D9" w14:textId="1EDAC886" w:rsidR="002E7CD3" w:rsidRPr="009F3D3B" w:rsidRDefault="00490D4D" w:rsidP="002E7CD3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</w:rPr>
      </w:pP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(</w:t>
      </w:r>
      <w:r w:rsidR="009011EF">
        <w:rPr>
          <w:rFonts w:asciiTheme="majorBidi" w:hAnsiTheme="majorBidi" w:cstheme="majorBidi" w:hint="cs"/>
          <w:b/>
          <w:bCs/>
          <w:cs/>
          <w:lang w:val="th-TH"/>
        </w:rPr>
        <w:t>ฎ</w:t>
      </w: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)</w:t>
      </w: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ab/>
      </w:r>
      <w:r w:rsidR="002E7CD3" w:rsidRPr="00002312">
        <w:rPr>
          <w:rFonts w:asciiTheme="majorBidi" w:hAnsiTheme="majorBidi" w:cstheme="majorBidi"/>
          <w:b/>
          <w:bCs/>
          <w:cs/>
          <w:lang w:val="th-TH"/>
        </w:rPr>
        <w:t>สัญญาเช่า</w:t>
      </w:r>
    </w:p>
    <w:p w14:paraId="0414017A" w14:textId="77777777" w:rsidR="002E7CD3" w:rsidRPr="00002312" w:rsidRDefault="002E7CD3" w:rsidP="002E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14:paraId="0E8951FB" w14:textId="77777777" w:rsidR="002E7CD3" w:rsidRPr="00002312" w:rsidRDefault="002E7CD3" w:rsidP="002E7CD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51AC78D" w14:textId="77777777" w:rsidR="002E7CD3" w:rsidRPr="00002312" w:rsidRDefault="002E7CD3" w:rsidP="002E7CD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63CFF" w14:textId="77777777" w:rsidR="002E7CD3" w:rsidRPr="00002312" w:rsidRDefault="002E7CD3" w:rsidP="002E7CD3">
      <w:pPr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002312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003ED523" w14:textId="77777777" w:rsidR="002E7CD3" w:rsidRPr="00002312" w:rsidRDefault="002E7CD3" w:rsidP="002E7CD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8352AC" w14:textId="77777777" w:rsidR="002E7CD3" w:rsidRPr="00002312" w:rsidRDefault="002E7CD3" w:rsidP="002E7CD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1A073162" w14:textId="77777777" w:rsidR="002E7CD3" w:rsidRPr="00002312" w:rsidRDefault="002E7CD3" w:rsidP="002E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</w:p>
    <w:p w14:paraId="20FE347C" w14:textId="77777777" w:rsidR="002E7CD3" w:rsidRDefault="002E7CD3" w:rsidP="002E7CD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002312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3304F53" w14:textId="77777777" w:rsidR="002E7CD3" w:rsidRDefault="002E7CD3" w:rsidP="002E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7F601647" w14:textId="77777777" w:rsidR="002E7CD3" w:rsidRPr="00002312" w:rsidRDefault="002E7CD3" w:rsidP="002E7CD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00231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</w:t>
      </w:r>
      <w:r w:rsidRPr="006855FB">
        <w:rPr>
          <w:rFonts w:asciiTheme="majorBidi" w:hAnsiTheme="majorBidi" w:cstheme="majorBidi"/>
          <w:b/>
          <w:sz w:val="30"/>
          <w:szCs w:val="30"/>
          <w:cs/>
        </w:rPr>
        <w:t>เริ่มมีผลจนถึงวันสิ้นสุดอายุ</w:t>
      </w:r>
      <w:r w:rsidRPr="004C5337">
        <w:rPr>
          <w:rFonts w:asciiTheme="majorBidi" w:hAnsiTheme="majorBidi" w:cstheme="majorBidi"/>
          <w:b/>
          <w:sz w:val="30"/>
          <w:szCs w:val="30"/>
          <w:cs/>
        </w:rPr>
        <w:t xml:space="preserve">สัญญาเช่า </w:t>
      </w:r>
      <w:r w:rsidRPr="002E1390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Pr="002E139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E1390">
        <w:rPr>
          <w:rFonts w:asciiTheme="majorBidi" w:hAnsiTheme="majorBidi" w:cstheme="majorBidi"/>
          <w:b/>
          <w:sz w:val="30"/>
          <w:szCs w:val="30"/>
          <w:cs/>
        </w:rPr>
        <w:t xml:space="preserve">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24439256" w14:textId="77777777" w:rsidR="002E7CD3" w:rsidRPr="00002312" w:rsidRDefault="002E7CD3" w:rsidP="002E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sz w:val="30"/>
          <w:szCs w:val="30"/>
          <w:cs/>
        </w:rPr>
      </w:pPr>
    </w:p>
    <w:p w14:paraId="4F51C07D" w14:textId="77777777" w:rsidR="002E7CD3" w:rsidRPr="00002312" w:rsidRDefault="002E7CD3" w:rsidP="002E7CD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02312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</w:t>
      </w:r>
      <w:r w:rsidRPr="00FB591F">
        <w:rPr>
          <w:rFonts w:asciiTheme="majorBidi" w:hAnsiTheme="majorBidi" w:cstheme="majorBidi"/>
          <w:b/>
          <w:sz w:val="30"/>
          <w:szCs w:val="30"/>
          <w:cs/>
        </w:rPr>
        <w:t>ของกลุ่มบริษัท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002312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E524DAF" w14:textId="77777777" w:rsidR="002E7CD3" w:rsidRPr="00002312" w:rsidRDefault="002E7CD3" w:rsidP="002E7CD3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67AF6FD" w14:textId="77777777" w:rsidR="002E7CD3" w:rsidRPr="00002312" w:rsidRDefault="002E7CD3" w:rsidP="002E7CD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02312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          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661F52B" w14:textId="77777777" w:rsidR="002E7CD3" w:rsidRPr="00002312" w:rsidRDefault="002E7CD3" w:rsidP="002E7CD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707415E" w14:textId="77777777" w:rsidR="002E7CD3" w:rsidRPr="00002312" w:rsidRDefault="002E7CD3" w:rsidP="002E7CD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F9360F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ในฐานะผู้ให้เช่า</w:t>
      </w:r>
    </w:p>
    <w:p w14:paraId="1C63AFAF" w14:textId="77777777" w:rsidR="002E7CD3" w:rsidRPr="00002312" w:rsidRDefault="002E7CD3" w:rsidP="002E7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7577BB4" w14:textId="77777777" w:rsidR="002E7CD3" w:rsidRPr="00F9360F" w:rsidRDefault="002E7CD3" w:rsidP="002E7CD3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9360F">
        <w:rPr>
          <w:rFonts w:ascii="Angsana New" w:hAnsi="Angsana New" w:hint="cs"/>
          <w:sz w:val="30"/>
          <w:szCs w:val="30"/>
          <w:cs/>
        </w:rPr>
        <w:t>ณ</w:t>
      </w:r>
      <w:r w:rsidRPr="00F9360F">
        <w:rPr>
          <w:rFonts w:ascii="Angsana New" w:hAnsi="Angsana New"/>
          <w:sz w:val="30"/>
          <w:szCs w:val="30"/>
          <w:cs/>
        </w:rPr>
        <w:t xml:space="preserve"> </w:t>
      </w:r>
      <w:r w:rsidRPr="00F9360F">
        <w:rPr>
          <w:rFonts w:ascii="Angsana New" w:hAnsi="Angsana New" w:hint="cs"/>
          <w:sz w:val="30"/>
          <w:szCs w:val="30"/>
          <w:cs/>
        </w:rPr>
        <w:t>วันเริ่มต้นของสัญญาเช่าหรือวันที่มีการเปลี่ยนแปลงสัญญาเช่า</w:t>
      </w:r>
      <w:r w:rsidRPr="00F9360F">
        <w:rPr>
          <w:rFonts w:ascii="Angsana New" w:hAnsi="Angsana New"/>
          <w:sz w:val="30"/>
          <w:szCs w:val="30"/>
          <w:cs/>
        </w:rPr>
        <w:t xml:space="preserve"> </w:t>
      </w:r>
      <w:r w:rsidRPr="00F9360F">
        <w:rPr>
          <w:rFonts w:ascii="Angsana New" w:hAnsi="Angsana New" w:hint="cs"/>
          <w:sz w:val="30"/>
          <w:szCs w:val="30"/>
          <w:cs/>
        </w:rPr>
        <w:t>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32318BE6" w14:textId="77777777" w:rsidR="002E7CD3" w:rsidRDefault="002E7CD3" w:rsidP="002E7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D0B26C" w14:textId="77777777" w:rsidR="002E7CD3" w:rsidRDefault="002E7CD3" w:rsidP="002E7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9360F">
        <w:rPr>
          <w:rFonts w:asciiTheme="majorBidi" w:hAnsiTheme="majorBidi" w:hint="cs"/>
          <w:b/>
          <w:sz w:val="30"/>
          <w:szCs w:val="30"/>
          <w:cs/>
        </w:rPr>
        <w:t>ณ</w:t>
      </w:r>
      <w:r w:rsidRPr="00F9360F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9360F">
        <w:rPr>
          <w:rFonts w:asciiTheme="majorBidi" w:hAnsiTheme="majorBidi" w:hint="cs"/>
          <w:b/>
          <w:sz w:val="30"/>
          <w:szCs w:val="30"/>
          <w:cs/>
        </w:rPr>
        <w:t>วันเริ่มต้นของสัญญาให้เช่า</w:t>
      </w:r>
      <w:r w:rsidRPr="00F9360F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9360F">
        <w:rPr>
          <w:rFonts w:asciiTheme="majorBidi" w:hAnsiTheme="majorBidi" w:hint="cs"/>
          <w:b/>
          <w:sz w:val="30"/>
          <w:szCs w:val="30"/>
          <w:cs/>
        </w:rPr>
        <w:t>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</w:t>
      </w:r>
      <w:r w:rsidRPr="00F9360F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9360F">
        <w:rPr>
          <w:rFonts w:asciiTheme="majorBidi" w:hAnsiTheme="majorBidi" w:hint="cs"/>
          <w:b/>
          <w:sz w:val="30"/>
          <w:szCs w:val="30"/>
          <w:cs/>
        </w:rPr>
        <w:t>สัญญาที่ไม่เข้าเงื่อนไขดังกล่าวจะจัดประเภทเป็นสัญญาเช่าดำเนินงาน</w:t>
      </w:r>
    </w:p>
    <w:p w14:paraId="28BC1CCC" w14:textId="31374D52" w:rsidR="002E7CD3" w:rsidRDefault="00495325" w:rsidP="002E7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42F848E9" w14:textId="2D210CAD" w:rsidR="002E7CD3" w:rsidRDefault="002E7CD3" w:rsidP="002E7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  <w:r w:rsidRPr="00F9360F">
        <w:rPr>
          <w:rFonts w:asciiTheme="majorBidi" w:hAnsiTheme="majorBidi" w:hint="cs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</w:t>
      </w:r>
      <w:r w:rsidRPr="00F9360F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F9360F">
        <w:rPr>
          <w:rFonts w:asciiTheme="majorBidi" w:hAnsiTheme="majorBidi" w:hint="cs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4A11E477" w14:textId="77777777" w:rsidR="002E7CD3" w:rsidRDefault="002E7CD3" w:rsidP="002E7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/>
          <w:b/>
          <w:sz w:val="30"/>
          <w:szCs w:val="30"/>
        </w:rPr>
      </w:pPr>
    </w:p>
    <w:p w14:paraId="2B76908F" w14:textId="13A146AD" w:rsidR="002E7CD3" w:rsidRPr="00F0661F" w:rsidRDefault="002E7CD3" w:rsidP="002E7C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F0661F">
        <w:rPr>
          <w:rFonts w:asciiTheme="majorBidi" w:hAnsiTheme="majorBidi" w:hint="cs"/>
          <w:b/>
          <w:sz w:val="30"/>
          <w:szCs w:val="30"/>
          <w:cs/>
        </w:rPr>
        <w:t xml:space="preserve">กลุ่มบริษัทตัดรายการและพิจารณาการด้อยค่าของลูกหนี้สัญญาเช่าตามที่เปิดเผยในหมายเหตุข้อ </w:t>
      </w:r>
      <w:r w:rsidRPr="00DE347B">
        <w:rPr>
          <w:rFonts w:asciiTheme="majorBidi" w:hAnsiTheme="majorBidi"/>
          <w:bCs/>
          <w:sz w:val="30"/>
          <w:szCs w:val="30"/>
        </w:rPr>
        <w:t xml:space="preserve">3 </w:t>
      </w:r>
      <w:r w:rsidR="00F342BF">
        <w:rPr>
          <w:rFonts w:asciiTheme="majorBidi" w:hAnsiTheme="majorBidi" w:hint="cs"/>
          <w:b/>
          <w:sz w:val="30"/>
          <w:szCs w:val="30"/>
          <w:cs/>
        </w:rPr>
        <w:t>(</w:t>
      </w:r>
      <w:r w:rsidRPr="00F342BF">
        <w:rPr>
          <w:rFonts w:asciiTheme="majorBidi" w:hAnsiTheme="majorBidi" w:hint="cs"/>
          <w:b/>
          <w:sz w:val="30"/>
          <w:szCs w:val="30"/>
          <w:cs/>
        </w:rPr>
        <w:t>ง</w:t>
      </w:r>
      <w:r w:rsidR="00F342BF">
        <w:rPr>
          <w:rFonts w:asciiTheme="majorBidi" w:hAnsiTheme="majorBidi" w:hint="cs"/>
          <w:b/>
          <w:sz w:val="30"/>
          <w:szCs w:val="30"/>
          <w:cs/>
        </w:rPr>
        <w:t>)</w:t>
      </w:r>
    </w:p>
    <w:p w14:paraId="03250AF9" w14:textId="43145F95" w:rsidR="009011EF" w:rsidRDefault="00901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2D48B067" w14:textId="6459406C" w:rsidR="005A22F9" w:rsidRPr="00002312" w:rsidRDefault="00490D4D" w:rsidP="008A1689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(</w:t>
      </w:r>
      <w:r w:rsidR="009011EF"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ฏ</w:t>
      </w: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)</w:t>
      </w: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สินทรัพย์ไม่มีตัวตน</w:t>
      </w:r>
    </w:p>
    <w:p w14:paraId="58A43D3A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5084A3" w14:textId="593DF757" w:rsidR="005A22F9" w:rsidRPr="00002312" w:rsidRDefault="005A22F9" w:rsidP="00BA7F0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="008A1689" w:rsidRPr="000023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2312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</w:t>
      </w:r>
      <w:r w:rsidR="008A1689" w:rsidRPr="00002312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02312">
        <w:rPr>
          <w:rFonts w:asciiTheme="majorBidi" w:eastAsia="Calibri" w:hAnsiTheme="majorBidi" w:cstheme="majorBidi"/>
          <w:sz w:val="30"/>
          <w:szCs w:val="30"/>
          <w:cs/>
        </w:rPr>
        <w:t xml:space="preserve">การรับรู้รายการจะรับรู้เป็นสินทรัพย์เมื่อก่อให้เกิดประโยชน์เชิงเศรษฐกิจในอนาคต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</w:t>
      </w:r>
      <w:r w:rsidR="008A1689" w:rsidRPr="00002312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1F61EA">
        <w:rPr>
          <w:rFonts w:asciiTheme="majorBidi" w:hAnsiTheme="majorBidi" w:cstheme="majorBidi"/>
          <w:sz w:val="30"/>
          <w:szCs w:val="30"/>
        </w:rPr>
        <w:br/>
      </w:r>
      <w:r w:rsidR="008A1689" w:rsidRPr="0000231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002312">
        <w:rPr>
          <w:rFonts w:asciiTheme="majorBidi" w:hAnsiTheme="majorBidi" w:cstheme="majorBidi"/>
          <w:sz w:val="30"/>
          <w:szCs w:val="30"/>
          <w:cs/>
        </w:rPr>
        <w:t>บริษัทไม่คิดค่าตัดจำหน่ายสำหรับซอฟต์แวร์คอมพิวเตอร์ระหว่าง</w:t>
      </w:r>
      <w:r w:rsidR="00412F18">
        <w:rPr>
          <w:rFonts w:asciiTheme="majorBidi" w:hAnsiTheme="majorBidi" w:cstheme="majorBidi" w:hint="cs"/>
          <w:sz w:val="30"/>
          <w:szCs w:val="30"/>
          <w:cs/>
        </w:rPr>
        <w:t>ติดตั้ง</w:t>
      </w:r>
    </w:p>
    <w:p w14:paraId="02EC72F9" w14:textId="44037DBE" w:rsidR="00BA7F03" w:rsidRPr="00002312" w:rsidRDefault="00BA7F03" w:rsidP="00BA7F0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FBC036" w14:textId="5ABEB71C" w:rsidR="00BA7F03" w:rsidRPr="00002312" w:rsidRDefault="00BA7F03" w:rsidP="00BA7F03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อายุการใช้</w:t>
      </w:r>
      <w:r w:rsidRPr="00002312">
        <w:rPr>
          <w:rFonts w:asciiTheme="majorBidi" w:hAnsiTheme="majorBidi" w:cstheme="majorBidi"/>
          <w:sz w:val="30"/>
          <w:szCs w:val="30"/>
          <w:cs/>
        </w:rPr>
        <w:t>ประโยชน์ของซอฟต์แวร์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คอมพิวเตอร์คือ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</w:rPr>
        <w:t xml:space="preserve">3 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-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</w:rPr>
        <w:t xml:space="preserve">10 </w:t>
      </w:r>
      <w:r w:rsidRPr="00002312">
        <w:rPr>
          <w:rFonts w:asciiTheme="majorBidi" w:hAnsiTheme="majorBidi" w:cstheme="majorBidi"/>
          <w:sz w:val="30"/>
          <w:szCs w:val="30"/>
          <w:cs/>
        </w:rPr>
        <w:t>ปี</w:t>
      </w:r>
    </w:p>
    <w:p w14:paraId="0F3C08B4" w14:textId="645BA529" w:rsidR="00EF0CB5" w:rsidRDefault="00EF0CB5" w:rsidP="00490D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07B3FCD" w14:textId="38D230B0" w:rsidR="00291E74" w:rsidRDefault="00291E74" w:rsidP="00291E74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(</w:t>
      </w:r>
      <w:r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ฐ</w:t>
      </w: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)</w:t>
      </w:r>
      <w:r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ab/>
      </w:r>
      <w:r>
        <w:rPr>
          <w:rFonts w:asciiTheme="majorBidi" w:hAnsiTheme="majorBidi" w:cstheme="majorBidi" w:hint="cs"/>
          <w:b/>
          <w:bCs/>
          <w:cs/>
          <w:lang w:val="th-TH"/>
        </w:rPr>
        <w:t>ค่าความนิยม</w:t>
      </w:r>
    </w:p>
    <w:p w14:paraId="1ADD0B16" w14:textId="77777777" w:rsidR="00291E74" w:rsidRPr="00291E74" w:rsidRDefault="00291E74" w:rsidP="00291E74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EAFE81" w14:textId="24328C02" w:rsidR="00291E74" w:rsidRPr="00291E74" w:rsidRDefault="00291E74" w:rsidP="00291E74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1E74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4EEDA253" w14:textId="77777777" w:rsidR="00291E74" w:rsidRPr="00291E74" w:rsidRDefault="00291E74" w:rsidP="00291E74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8526A28" w14:textId="77777777" w:rsidR="00291E74" w:rsidRPr="00291E74" w:rsidRDefault="00291E74" w:rsidP="00291E74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1E74">
        <w:rPr>
          <w:rFonts w:asciiTheme="majorBidi" w:hAnsiTheme="majorBidi" w:cstheme="majorBidi"/>
          <w:i/>
          <w:iCs/>
          <w:sz w:val="30"/>
          <w:szCs w:val="30"/>
          <w:cs/>
        </w:rPr>
        <w:t>ขาดทุนจากการด้อยค่า</w:t>
      </w:r>
    </w:p>
    <w:p w14:paraId="15070101" w14:textId="77777777" w:rsidR="00291E74" w:rsidRDefault="00291E74" w:rsidP="00291E74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8773740"/>
    </w:p>
    <w:p w14:paraId="78F3A23B" w14:textId="48BE3D6F" w:rsidR="00291E74" w:rsidRPr="00291E74" w:rsidRDefault="00291E74" w:rsidP="00291E74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1E74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หน่วยสินทรัพย์ที่ก่อให้เกิดเงินสดของค่าความนิยมจะประมาณทุกปีในช่วงเวลาเดียวกัน</w:t>
      </w:r>
      <w:bookmarkEnd w:id="0"/>
      <w:r w:rsidRPr="00291E74">
        <w:rPr>
          <w:rFonts w:asciiTheme="majorBidi" w:hAnsiTheme="majorBidi" w:cstheme="majorBidi"/>
          <w:sz w:val="30"/>
          <w:szCs w:val="30"/>
          <w:cs/>
        </w:rPr>
        <w:t>หรือเมื่อมีข้อบ่งชี้เรื่องการด้อยค่า ขาดทุนจากการด้อยค่ารับรู้ในกำไรหรือขาดทุนเมื่อมูลค่าตามบัญชีของหน่วยสินทรัพย์ที่ก่อให้เกิดเงินสดสูงกว่ามูลค่าที่คาดว่าจะได้รับคื</w:t>
      </w:r>
      <w:r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6224FFEE" w14:textId="77777777" w:rsidR="00291E74" w:rsidRPr="00291E74" w:rsidRDefault="00291E74" w:rsidP="00291E74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7D65BF" w14:textId="7BB5C64C" w:rsidR="00D345C0" w:rsidRPr="00A540C8" w:rsidRDefault="00490D4D" w:rsidP="00D345C0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olor w:val="000000" w:themeColor="text1"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997B03">
        <w:rPr>
          <w:rFonts w:asciiTheme="majorBidi" w:hAnsiTheme="majorBidi" w:cstheme="majorBidi" w:hint="cs"/>
          <w:b/>
          <w:bCs/>
          <w:cs/>
          <w:lang w:val="th-TH"/>
        </w:rPr>
        <w:t>ฑ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D345C0" w:rsidRPr="00DE347B">
        <w:rPr>
          <w:rFonts w:asciiTheme="majorBidi" w:hAnsiTheme="majorBidi" w:cstheme="majorBidi"/>
          <w:b/>
          <w:bCs/>
          <w:color w:val="000000" w:themeColor="text1"/>
          <w:cs/>
          <w:lang w:val="th-TH"/>
        </w:rPr>
        <w:t>การด้อยค่าสินทรัพย์ที่ไม่ใช่สินทรัพย์ทางการเงิน</w:t>
      </w:r>
      <w:r w:rsidR="00D345C0" w:rsidRPr="00A540C8">
        <w:rPr>
          <w:rFonts w:asciiTheme="majorBidi" w:hAnsiTheme="majorBidi" w:cstheme="majorBidi"/>
          <w:b/>
          <w:bCs/>
          <w:color w:val="000000" w:themeColor="text1"/>
          <w:lang w:val="th-TH"/>
        </w:rPr>
        <w:t xml:space="preserve"> </w:t>
      </w:r>
    </w:p>
    <w:p w14:paraId="7EB54964" w14:textId="77777777" w:rsidR="00D345C0" w:rsidRPr="00A540C8" w:rsidRDefault="00D345C0" w:rsidP="00D345C0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firstLine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CD8F05" w14:textId="5DD07394" w:rsidR="00D345C0" w:rsidRPr="00DE347B" w:rsidRDefault="00D345C0" w:rsidP="00D345C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E347B">
        <w:rPr>
          <w:rFonts w:ascii="Angsana New" w:hAnsi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ยังไม่พร้อมใช้งานจะประมาณมูลค่าที่คาดว่าจะได้รับคืนทุกปีในช่วงเวลาเดียวกัน</w:t>
      </w:r>
    </w:p>
    <w:p w14:paraId="67F478DF" w14:textId="77777777" w:rsidR="00D345C0" w:rsidRPr="00DE347B" w:rsidRDefault="00D345C0" w:rsidP="00D345C0">
      <w:pPr>
        <w:spacing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8CDFCD9" w14:textId="112DB2FD" w:rsidR="00D345C0" w:rsidRDefault="00D345C0" w:rsidP="00D345C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E347B">
        <w:rPr>
          <w:rFonts w:ascii="Angsana New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คาดว่า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133598C1" w14:textId="77777777" w:rsidR="004C50BA" w:rsidRPr="00DE347B" w:rsidRDefault="004C50BA" w:rsidP="00D345C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39C855A" w14:textId="0074F4F2" w:rsidR="00D345C0" w:rsidRDefault="00D345C0" w:rsidP="00D345C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E347B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ขาดทุนจากการด้อยค่าของสินทรัพย์ที่เคยรับรู้ในปีก่อนจะถูกกลับรายการ หากมีการเปลี่ยนแปลงประมาณการที่ใช้ในการคำนวณมูลค่าที่คาดว่าจะได้รับ</w:t>
      </w:r>
      <w:r w:rsidR="00B42F5A">
        <w:rPr>
          <w:rFonts w:ascii="Angsana New" w:hAnsi="Angsana New" w:hint="cs"/>
          <w:sz w:val="30"/>
          <w:szCs w:val="30"/>
          <w:cs/>
        </w:rPr>
        <w:t>คืน</w:t>
      </w:r>
      <w:r w:rsidRPr="00DE347B">
        <w:rPr>
          <w:rFonts w:ascii="Angsana New" w:hAnsi="Angsana New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14:paraId="437DEB66" w14:textId="00CCF04D" w:rsidR="00EF0CB5" w:rsidRPr="008A23DB" w:rsidRDefault="00EF0CB5" w:rsidP="00490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6766150" w14:textId="6E814BAE" w:rsidR="005A22F9" w:rsidRPr="00002312" w:rsidRDefault="00490D4D" w:rsidP="0051131B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</w:rPr>
        <w:t>(</w:t>
      </w:r>
      <w:r w:rsidR="00997B03">
        <w:rPr>
          <w:rFonts w:asciiTheme="majorBidi" w:hAnsiTheme="majorBidi" w:cstheme="majorBidi" w:hint="cs"/>
          <w:b/>
          <w:bCs/>
          <w:color w:val="000000" w:themeColor="text1"/>
          <w:cs/>
          <w:lang w:val="th-TH"/>
        </w:rPr>
        <w:t>ฒ</w:t>
      </w:r>
      <w:r w:rsidRPr="00002312">
        <w:rPr>
          <w:rFonts w:asciiTheme="majorBidi" w:hAnsiTheme="majorBidi" w:cstheme="majorBidi" w:hint="cs"/>
          <w:b/>
          <w:bCs/>
          <w:cs/>
        </w:rPr>
        <w:t>)</w:t>
      </w:r>
      <w:r w:rsidRPr="00002312">
        <w:rPr>
          <w:rFonts w:asciiTheme="majorBidi" w:hAnsiTheme="majorBidi" w:cstheme="majorBidi"/>
          <w:b/>
          <w:bCs/>
          <w:cs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ผลประโยชน์ของพนักงาน</w:t>
      </w:r>
    </w:p>
    <w:p w14:paraId="567FF3C2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43BD95FD" w14:textId="49DCA517" w:rsidR="005A22F9" w:rsidRPr="00002312" w:rsidRDefault="005A22F9" w:rsidP="001F61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540"/>
        </w:tabs>
        <w:ind w:left="540"/>
        <w:rPr>
          <w:rFonts w:asciiTheme="majorBidi" w:hAnsiTheme="majorBidi" w:cstheme="majorBidi"/>
          <w:iCs/>
          <w:sz w:val="30"/>
          <w:szCs w:val="30"/>
        </w:rPr>
      </w:pPr>
      <w:r w:rsidRPr="00002312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EA39964" w14:textId="77777777" w:rsidR="00194213" w:rsidRPr="00002312" w:rsidRDefault="00194213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450"/>
          <w:tab w:val="left" w:pos="540"/>
        </w:tabs>
        <w:rPr>
          <w:rFonts w:asciiTheme="majorBidi" w:hAnsiTheme="majorBidi" w:cstheme="majorBidi"/>
          <w:iCs/>
          <w:sz w:val="30"/>
          <w:szCs w:val="30"/>
        </w:rPr>
      </w:pPr>
    </w:p>
    <w:p w14:paraId="5B2FE6FF" w14:textId="678C49D8" w:rsidR="005A22F9" w:rsidRDefault="005A22F9" w:rsidP="005A22F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9D5C34" w:rsidRPr="00002312">
        <w:rPr>
          <w:rFonts w:asciiTheme="majorBidi" w:hAnsiTheme="majorBidi" w:cstheme="majorBidi"/>
          <w:i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</w:t>
      </w:r>
      <w:r w:rsidR="00115AFC" w:rsidRPr="00002312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ปัจจุบันและ</w:t>
      </w:r>
      <w:r w:rsidR="00115AFC" w:rsidRPr="00002312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ก่อน</w:t>
      </w:r>
      <w:r w:rsidR="0067712E" w:rsidRPr="0000231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</w:t>
      </w:r>
      <w:r w:rsidR="001F61EA">
        <w:rPr>
          <w:rFonts w:asciiTheme="majorBidi" w:hAnsiTheme="majorBidi" w:cstheme="majorBidi" w:hint="cs"/>
          <w:i/>
          <w:sz w:val="30"/>
          <w:szCs w:val="30"/>
          <w:cs/>
        </w:rPr>
        <w:t>น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ซึ่งจัดทำโดยนักคณิตศาสตร์ประกันภัยที่ได้รับอนุญาต</w:t>
      </w:r>
      <w:r w:rsidR="00115AFC" w:rsidRPr="00002312">
        <w:rPr>
          <w:rFonts w:asciiTheme="majorBidi" w:hAnsiTheme="majorBidi" w:cstheme="majorBidi" w:hint="cs"/>
          <w:i/>
          <w:sz w:val="30"/>
          <w:szCs w:val="30"/>
          <w:cs/>
        </w:rPr>
        <w:t>เป็นประจำ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โดยวิธีคิดลด</w:t>
      </w:r>
      <w:r w:rsidR="004F1197">
        <w:rPr>
          <w:rFonts w:asciiTheme="majorBidi" w:hAnsiTheme="majorBidi" w:cstheme="majorBidi"/>
          <w:i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แต่ละหน่วยที่ประมาณการไว้</w:t>
      </w:r>
    </w:p>
    <w:p w14:paraId="3FB76FF7" w14:textId="113840E5" w:rsidR="00EF0CB5" w:rsidRDefault="00EF0CB5" w:rsidP="00490D4D">
      <w:pPr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21D15059" w14:textId="374AA5A3" w:rsidR="00A247D4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</w:t>
      </w:r>
      <w:r w:rsidR="009011EF">
        <w:rPr>
          <w:rFonts w:asciiTheme="majorBidi" w:hAnsiTheme="majorBidi" w:cstheme="majorBidi"/>
          <w:i/>
          <w:sz w:val="30"/>
          <w:szCs w:val="30"/>
        </w:rPr>
        <w:br/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ต้นปี โดยคำนึงถึงการเปลี่ยนแปลงใด</w:t>
      </w:r>
      <w:r w:rsidR="0067712E" w:rsidRPr="0000231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67712E" w:rsidRPr="0000231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ๆ ที่เกี่ยวข้องกับโครงการผลประโยชน์รับรู้ในกำไรหรือขาดทุน </w:t>
      </w:r>
    </w:p>
    <w:p w14:paraId="2B2B9206" w14:textId="77777777" w:rsidR="005A22F9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8416C0E" w14:textId="59C8B269" w:rsidR="00BC1C66" w:rsidRDefault="00BC1C66" w:rsidP="005A22F9">
      <w:pPr>
        <w:pStyle w:val="BodyText"/>
        <w:spacing w:after="0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D2286C">
        <w:rPr>
          <w:rFonts w:asciiTheme="majorBidi" w:hAnsiTheme="majorBidi" w:hint="cs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D2286C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2286C">
        <w:rPr>
          <w:rFonts w:asciiTheme="majorBidi" w:hAnsiTheme="majorBidi" w:hint="cs"/>
          <w:i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D2286C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2286C">
        <w:rPr>
          <w:rFonts w:asciiTheme="majorBidi" w:hAnsiTheme="majorBidi" w:hint="cs"/>
          <w:i/>
          <w:sz w:val="30"/>
          <w:szCs w:val="30"/>
          <w:cs/>
        </w:rPr>
        <w:t>หรือกำไรหรือขาดทุนจากการลดขนาดโครงการต้องรับรู้ในกำไรหรือขาดทุนทันที</w:t>
      </w:r>
      <w:r w:rsidRPr="00D2286C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D2286C">
        <w:rPr>
          <w:rFonts w:asciiTheme="majorBidi" w:hAnsiTheme="majorBidi" w:hint="cs"/>
          <w:i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49AB67DB" w14:textId="77777777" w:rsidR="00C005B0" w:rsidRDefault="00C005B0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8BA24BC" w14:textId="25401EA4" w:rsidR="00412F18" w:rsidRDefault="00412F18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12F18">
        <w:rPr>
          <w:rFonts w:asciiTheme="majorBidi" w:hAnsiTheme="majorBidi" w:cstheme="majorBidi" w:hint="cs"/>
          <w:iCs/>
          <w:sz w:val="30"/>
          <w:szCs w:val="30"/>
          <w:cs/>
        </w:rPr>
        <w:t>ผลประโยชน์เมื่อเลิกจ้าง</w:t>
      </w:r>
    </w:p>
    <w:p w14:paraId="287995E1" w14:textId="77777777" w:rsidR="00412F18" w:rsidRPr="00412F18" w:rsidRDefault="00412F18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18DC380" w14:textId="463FD831" w:rsidR="005A22F9" w:rsidRPr="00002312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002312">
        <w:rPr>
          <w:rFonts w:asciiTheme="majorBidi" w:hAnsiTheme="majorBidi" w:cstheme="majorBidi"/>
          <w:iCs/>
          <w:sz w:val="30"/>
          <w:szCs w:val="30"/>
        </w:rPr>
        <w:t xml:space="preserve">12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4A2F94F" w14:textId="77777777" w:rsidR="00CC27E9" w:rsidRDefault="00CC27E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CA772E9" w14:textId="523799CA" w:rsidR="00412F18" w:rsidRDefault="00412F18" w:rsidP="00412F1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412F18">
        <w:rPr>
          <w:rFonts w:asciiTheme="majorBidi" w:hAnsiTheme="majorBidi" w:cstheme="majorBidi" w:hint="cs"/>
          <w:iCs/>
          <w:sz w:val="30"/>
          <w:szCs w:val="30"/>
          <w:cs/>
        </w:rPr>
        <w:t>ผลประโยชน์</w:t>
      </w:r>
      <w:r>
        <w:rPr>
          <w:rFonts w:asciiTheme="majorBidi" w:hAnsiTheme="majorBidi" w:cstheme="majorBidi" w:hint="cs"/>
          <w:iCs/>
          <w:sz w:val="30"/>
          <w:szCs w:val="30"/>
          <w:cs/>
        </w:rPr>
        <w:t>ระยะสั้นของพนักงาน</w:t>
      </w:r>
    </w:p>
    <w:p w14:paraId="10E9002A" w14:textId="77777777" w:rsidR="00412F18" w:rsidRDefault="00412F18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ABEB1B7" w14:textId="361E4977" w:rsidR="00EF0CB5" w:rsidRDefault="005A22F9" w:rsidP="00490D4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46ACE27" w14:textId="77777777" w:rsidR="0062321F" w:rsidRPr="00490D4D" w:rsidRDefault="0062321F" w:rsidP="00490D4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B60C5B6" w14:textId="03AE4D91" w:rsidR="00CC27E9" w:rsidRPr="00002312" w:rsidRDefault="00490D4D" w:rsidP="00CC2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DE347B">
        <w:rPr>
          <w:rFonts w:asciiTheme="majorBidi" w:hAnsiTheme="majorBidi" w:cstheme="majorBidi"/>
          <w:b/>
          <w:bCs/>
          <w:iCs/>
          <w:sz w:val="30"/>
          <w:szCs w:val="30"/>
          <w:cs/>
        </w:rPr>
        <w:t>(</w:t>
      </w:r>
      <w:r w:rsidR="00997B03">
        <w:rPr>
          <w:rFonts w:asciiTheme="majorBidi" w:hAnsiTheme="majorBidi" w:hint="cs"/>
          <w:b/>
          <w:bCs/>
          <w:iCs/>
          <w:sz w:val="30"/>
          <w:szCs w:val="30"/>
          <w:cs/>
        </w:rPr>
        <w:t>ณ</w:t>
      </w:r>
      <w:r w:rsidRPr="00DE347B">
        <w:rPr>
          <w:rFonts w:asciiTheme="majorBidi" w:hAnsiTheme="majorBidi" w:cstheme="majorBidi"/>
          <w:b/>
          <w:bCs/>
          <w:iCs/>
          <w:sz w:val="30"/>
          <w:szCs w:val="30"/>
          <w:cs/>
        </w:rPr>
        <w:t>)</w:t>
      </w:r>
      <w:r w:rsidRPr="00DE347B">
        <w:rPr>
          <w:rFonts w:asciiTheme="majorBidi" w:hAnsiTheme="majorBidi" w:cstheme="majorBidi"/>
          <w:b/>
          <w:bCs/>
          <w:iCs/>
          <w:sz w:val="30"/>
          <w:szCs w:val="30"/>
          <w:cs/>
        </w:rPr>
        <w:tab/>
      </w:r>
      <w:r w:rsidR="00CC27E9" w:rsidRPr="00002312">
        <w:rPr>
          <w:rFonts w:asciiTheme="majorBidi" w:hAnsiTheme="majorBidi" w:cstheme="majorBidi" w:hint="cs"/>
          <w:b/>
          <w:bCs/>
          <w:iCs/>
          <w:sz w:val="30"/>
          <w:szCs w:val="30"/>
          <w:cs/>
        </w:rPr>
        <w:t>ประมาณการหนี้สิน</w:t>
      </w:r>
    </w:p>
    <w:p w14:paraId="07DBE36A" w14:textId="19B00951" w:rsidR="00CC27E9" w:rsidRPr="00002312" w:rsidRDefault="00CC27E9" w:rsidP="00CC2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07F3B9C" w14:textId="13E0D934" w:rsidR="008D2C12" w:rsidRPr="00002312" w:rsidRDefault="008D2C12" w:rsidP="008D2C12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002312">
        <w:rPr>
          <w:rFonts w:ascii="Angsana New" w:hAnsi="Angsana New"/>
          <w:sz w:val="30"/>
          <w:szCs w:val="30"/>
        </w:rPr>
        <w:t xml:space="preserve"> </w:t>
      </w:r>
    </w:p>
    <w:p w14:paraId="7F6451C7" w14:textId="30C65B0C" w:rsidR="004F70DF" w:rsidRDefault="004F70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2BDACE6C" w14:textId="3EA0F023" w:rsidR="005A22F9" w:rsidRPr="00DE347B" w:rsidRDefault="00490D4D" w:rsidP="00DE347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90D4D">
        <w:rPr>
          <w:rFonts w:asciiTheme="majorBidi" w:hAnsiTheme="majorBidi"/>
          <w:b/>
          <w:bCs/>
          <w:iCs/>
          <w:sz w:val="30"/>
          <w:szCs w:val="30"/>
          <w:cs/>
        </w:rPr>
        <w:t>(</w:t>
      </w:r>
      <w:r w:rsidR="00997B03">
        <w:rPr>
          <w:rFonts w:asciiTheme="majorBidi" w:hAnsiTheme="majorBidi" w:hint="cs"/>
          <w:b/>
          <w:bCs/>
          <w:iCs/>
          <w:sz w:val="30"/>
          <w:szCs w:val="30"/>
          <w:cs/>
        </w:rPr>
        <w:t>ด</w:t>
      </w:r>
      <w:r w:rsidRPr="00490D4D">
        <w:rPr>
          <w:rFonts w:asciiTheme="majorBidi" w:hAnsiTheme="majorBidi"/>
          <w:b/>
          <w:bCs/>
          <w:iCs/>
          <w:sz w:val="30"/>
          <w:szCs w:val="30"/>
          <w:cs/>
        </w:rPr>
        <w:t>)</w:t>
      </w:r>
      <w:r w:rsidRPr="00490D4D">
        <w:rPr>
          <w:rFonts w:asciiTheme="majorBidi" w:hAnsiTheme="majorBidi"/>
          <w:b/>
          <w:bCs/>
          <w:iCs/>
          <w:sz w:val="30"/>
          <w:szCs w:val="30"/>
          <w:cs/>
        </w:rPr>
        <w:tab/>
      </w:r>
      <w:r w:rsidR="005A22F9" w:rsidRPr="00DE347B">
        <w:rPr>
          <w:rFonts w:asciiTheme="majorBidi" w:hAnsiTheme="majorBidi" w:cstheme="majorBidi"/>
          <w:b/>
          <w:bCs/>
          <w:iCs/>
          <w:sz w:val="30"/>
          <w:szCs w:val="30"/>
          <w:cs/>
        </w:rPr>
        <w:t>การวัดมูลค่ายุติธรรม</w:t>
      </w:r>
    </w:p>
    <w:p w14:paraId="042DBE90" w14:textId="77777777" w:rsidR="005A22F9" w:rsidRPr="00002312" w:rsidRDefault="005A22F9" w:rsidP="005A22F9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43CB4" w14:textId="479E30EC" w:rsidR="005A22F9" w:rsidRPr="00002312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="00CC27E9" w:rsidRPr="00002312">
        <w:rPr>
          <w:rFonts w:asciiTheme="majorBidi" w:hAnsiTheme="majorBidi" w:cstheme="majorBidi"/>
          <w:i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9011EF">
        <w:rPr>
          <w:rFonts w:asciiTheme="majorBidi" w:hAnsiTheme="majorBidi" w:cstheme="majorBidi"/>
          <w:i/>
          <w:sz w:val="30"/>
          <w:szCs w:val="30"/>
        </w:rPr>
        <w:br/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ไม่สามารถปฏิบัติตามข้อกำหนดของภาระผูกพัน </w:t>
      </w:r>
    </w:p>
    <w:p w14:paraId="59C9AD8A" w14:textId="77777777" w:rsidR="005A22F9" w:rsidRPr="004C50BA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9137368" w14:textId="32EA2001" w:rsidR="005A22F9" w:rsidRPr="00002312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CC27E9" w:rsidRPr="0000231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</w:t>
      </w:r>
      <w:r w:rsidRPr="00002312">
        <w:rPr>
          <w:rFonts w:asciiTheme="majorBidi" w:hAnsiTheme="majorBidi" w:cstheme="majorBidi"/>
          <w:i/>
          <w:sz w:val="30"/>
          <w:szCs w:val="30"/>
        </w:rPr>
        <w:br/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02312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ดังนี้ </w:t>
      </w:r>
    </w:p>
    <w:p w14:paraId="5ADA999B" w14:textId="0F43C7F2" w:rsidR="00CC27E9" w:rsidRDefault="00CC27E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D19D186" w14:textId="77777777" w:rsidR="00997B03" w:rsidRDefault="00997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sz w:val="30"/>
          <w:szCs w:val="30"/>
        </w:rPr>
      </w:pPr>
      <w:r>
        <w:rPr>
          <w:rFonts w:asciiTheme="majorBidi" w:hAnsiTheme="majorBidi" w:cstheme="majorBidi"/>
          <w:i/>
          <w:sz w:val="30"/>
          <w:szCs w:val="30"/>
        </w:rPr>
        <w:br w:type="page"/>
      </w:r>
    </w:p>
    <w:p w14:paraId="6A3F2250" w14:textId="00E21A5B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-</w:t>
      </w:r>
      <w:r w:rsidRPr="00002312">
        <w:rPr>
          <w:rFonts w:asciiTheme="majorBidi" w:hAnsiTheme="majorBidi" w:cstheme="majorBidi"/>
          <w:sz w:val="30"/>
          <w:szCs w:val="30"/>
          <w:cs/>
        </w:rPr>
        <w:tab/>
        <w:t xml:space="preserve">ข้อมูลระดับ </w:t>
      </w:r>
      <w:r w:rsidRPr="00002312">
        <w:rPr>
          <w:rFonts w:asciiTheme="majorBidi" w:hAnsiTheme="majorBidi" w:cstheme="majorBidi"/>
          <w:sz w:val="30"/>
          <w:szCs w:val="30"/>
        </w:rPr>
        <w:t xml:space="preserve">1  </w:t>
      </w:r>
      <w:r w:rsidRPr="00002312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314467C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-</w:t>
      </w:r>
      <w:r w:rsidRPr="00002312">
        <w:rPr>
          <w:rFonts w:asciiTheme="majorBidi" w:hAnsiTheme="majorBidi" w:cstheme="majorBidi"/>
          <w:sz w:val="30"/>
          <w:szCs w:val="30"/>
          <w:cs/>
        </w:rPr>
        <w:tab/>
        <w:t>ข้อมูลระดับ</w:t>
      </w:r>
      <w:r w:rsidRPr="00002312">
        <w:rPr>
          <w:rFonts w:asciiTheme="majorBidi" w:hAnsiTheme="majorBidi" w:cstheme="majorBidi"/>
          <w:sz w:val="30"/>
          <w:szCs w:val="30"/>
        </w:rPr>
        <w:t xml:space="preserve"> 2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02312">
        <w:rPr>
          <w:rFonts w:asciiTheme="majorBidi" w:hAnsiTheme="majorBidi" w:cstheme="majorBidi"/>
          <w:sz w:val="30"/>
          <w:szCs w:val="30"/>
        </w:rPr>
        <w:t>1</w:t>
      </w:r>
    </w:p>
    <w:p w14:paraId="0BE0BA59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29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-</w:t>
      </w:r>
      <w:r w:rsidRPr="00002312">
        <w:rPr>
          <w:rFonts w:asciiTheme="majorBidi" w:hAnsiTheme="majorBidi" w:cstheme="majorBidi"/>
          <w:sz w:val="30"/>
          <w:szCs w:val="30"/>
          <w:cs/>
        </w:rPr>
        <w:tab/>
        <w:t>ข้อมูลระดับ</w:t>
      </w:r>
      <w:r w:rsidRPr="00002312">
        <w:rPr>
          <w:rFonts w:asciiTheme="majorBidi" w:hAnsiTheme="majorBidi" w:cstheme="majorBidi"/>
          <w:sz w:val="30"/>
          <w:szCs w:val="30"/>
        </w:rPr>
        <w:t xml:space="preserve"> 3  </w:t>
      </w:r>
      <w:r w:rsidRPr="00002312">
        <w:rPr>
          <w:rFonts w:asciiTheme="majorBid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7599DC1" w14:textId="18133053" w:rsidR="00465742" w:rsidRPr="00487A33" w:rsidRDefault="00465742" w:rsidP="00487A33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20423EB" w14:textId="64131A96" w:rsidR="00A247D4" w:rsidRPr="00002312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CC27E9" w:rsidRPr="00002312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>กลุ่มบริษัทวัดมูลค่าสินทรัพย์และ</w:t>
      </w:r>
      <w:r w:rsidR="00CC27E9" w:rsidRPr="00002312">
        <w:rPr>
          <w:rFonts w:asciiTheme="majorBidi" w:hAnsiTheme="majorBidi" w:cstheme="majorBidi" w:hint="cs"/>
          <w:i/>
          <w:sz w:val="30"/>
          <w:szCs w:val="30"/>
          <w:cs/>
        </w:rPr>
        <w:t>สถานะการ</w:t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00A4256" w14:textId="64C09254" w:rsidR="00A247D4" w:rsidRPr="00487A33" w:rsidRDefault="00A247D4" w:rsidP="00487A33">
      <w:pPr>
        <w:ind w:left="90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D20EB7" w14:textId="746A9CBE" w:rsidR="005A22F9" w:rsidRPr="00002312" w:rsidRDefault="005A22F9" w:rsidP="005A22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02312">
        <w:rPr>
          <w:rFonts w:asciiTheme="majorBidi" w:hAnsiTheme="majorBidi" w:cstheme="majorBidi"/>
          <w:i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CC27E9" w:rsidRPr="00002312">
        <w:rPr>
          <w:rFonts w:asciiTheme="majorBidi" w:hAnsiTheme="majorBidi" w:cstheme="majorBidi"/>
          <w:i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i/>
          <w:sz w:val="30"/>
          <w:szCs w:val="30"/>
          <w:cs/>
        </w:rPr>
        <w:t xml:space="preserve">การทำรายการ เช่น มูลค่ายุติธรรมของผลตอบแทนที่ให้หรือได้รับ </w:t>
      </w:r>
    </w:p>
    <w:p w14:paraId="29B57E62" w14:textId="4B3ECB21" w:rsidR="004F70DF" w:rsidRPr="00487A33" w:rsidRDefault="004F70DF" w:rsidP="00490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8AD74AC" w14:textId="1458D3DD" w:rsidR="005A22F9" w:rsidRPr="00002312" w:rsidRDefault="00490D4D" w:rsidP="00CC27E9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997B03">
        <w:rPr>
          <w:rFonts w:asciiTheme="majorBidi" w:hAnsiTheme="majorBidi" w:cstheme="majorBidi" w:hint="cs"/>
          <w:b/>
          <w:bCs/>
          <w:cs/>
          <w:lang w:val="th-TH"/>
        </w:rPr>
        <w:t>ต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ทุนเรือนหุ้น</w:t>
      </w:r>
    </w:p>
    <w:p w14:paraId="2161A288" w14:textId="77777777" w:rsidR="005A22F9" w:rsidRPr="00002312" w:rsidRDefault="005A22F9" w:rsidP="00487A33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51027" w14:textId="4ABA9AF3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73D72E79" w14:textId="77777777" w:rsidR="00194213" w:rsidRPr="00487A33" w:rsidRDefault="00194213" w:rsidP="00487A33">
      <w:pPr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96C5B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</w:p>
    <w:p w14:paraId="436E9DC6" w14:textId="4B725C6D" w:rsidR="004F70DF" w:rsidRDefault="004F70DF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5A7900C" w14:textId="211EBBC4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หุ้นทุนซื้อคืน</w:t>
      </w:r>
    </w:p>
    <w:p w14:paraId="3315FF95" w14:textId="77777777" w:rsidR="00194213" w:rsidRPr="00002312" w:rsidRDefault="00194213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4DCB0B" w14:textId="0CE1529E" w:rsidR="005A22F9" w:rsidRPr="00002312" w:rsidRDefault="005A22F9" w:rsidP="005A22F9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</w:t>
      </w:r>
      <w:r w:rsidR="009011EF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ซื้อคืนภายใต้ส่วนของผู้ถือหุ้น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</w:t>
      </w:r>
      <w:r w:rsidR="00240266">
        <w:rPr>
          <w:rFonts w:asciiTheme="majorBidi" w:hAnsiTheme="majorBidi" w:cstheme="majorBidi" w:hint="cs"/>
          <w:sz w:val="30"/>
          <w:szCs w:val="30"/>
          <w:cs/>
        </w:rPr>
        <w:t>ส่วนเกินทุน</w:t>
      </w:r>
      <w:r w:rsidRPr="00002312">
        <w:rPr>
          <w:rFonts w:asciiTheme="majorBidi" w:hAnsiTheme="majorBidi" w:cstheme="majorBidi"/>
          <w:sz w:val="30"/>
          <w:szCs w:val="30"/>
          <w:cs/>
        </w:rPr>
        <w:t>หุ้นทุนซื้อคืนไปกำไรสะสม ส่วนเกินทุนจากการจำหน่ายหุ้นทุนซื้อคืน (</w:t>
      </w:r>
      <w:r w:rsidRPr="00002312">
        <w:rPr>
          <w:rFonts w:asciiTheme="majorBidi" w:hAnsiTheme="majorBidi" w:cstheme="majorBidi"/>
          <w:sz w:val="30"/>
          <w:szCs w:val="30"/>
        </w:rPr>
        <w:t>“</w:t>
      </w:r>
      <w:r w:rsidRPr="00002312">
        <w:rPr>
          <w:rFonts w:asciiTheme="majorBidi" w:hAnsiTheme="majorBidi" w:cstheme="majorBidi"/>
          <w:sz w:val="30"/>
          <w:szCs w:val="30"/>
          <w:cs/>
        </w:rPr>
        <w:t>ส่วนเกินทุนหุ้นทุนซื้อคืน</w:t>
      </w:r>
      <w:r w:rsidRPr="00002312">
        <w:rPr>
          <w:rFonts w:asciiTheme="majorBidi" w:hAnsiTheme="majorBidi" w:cstheme="majorBidi"/>
          <w:sz w:val="30"/>
          <w:szCs w:val="30"/>
        </w:rPr>
        <w:t>”</w:t>
      </w:r>
      <w:r w:rsidRPr="00002312">
        <w:rPr>
          <w:rFonts w:asciiTheme="majorBidi" w:hAnsiTheme="majorBidi" w:cstheme="majorBidi"/>
          <w:sz w:val="30"/>
          <w:szCs w:val="30"/>
          <w:cs/>
        </w:rPr>
        <w:t>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14:paraId="5FEF8EFC" w14:textId="77777777" w:rsidR="00997B03" w:rsidRDefault="00997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</w:rPr>
      </w:pPr>
    </w:p>
    <w:p w14:paraId="211DCA1D" w14:textId="77777777" w:rsidR="00997B03" w:rsidRDefault="00997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1E9CC1C" w14:textId="044D3603" w:rsidR="005A22F9" w:rsidRPr="00002312" w:rsidRDefault="00490D4D" w:rsidP="00CC27E9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997B03">
        <w:rPr>
          <w:rFonts w:asciiTheme="majorBidi" w:hAnsiTheme="majorBidi" w:hint="cs"/>
          <w:b/>
          <w:bCs/>
          <w:cs/>
          <w:lang w:val="th-TH"/>
        </w:rPr>
        <w:t>ถ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รายได้จากสัญญาที่ทำกับลูกค้า</w:t>
      </w:r>
    </w:p>
    <w:p w14:paraId="71482A42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28396F3" w14:textId="6AE43DEE" w:rsidR="005A22F9" w:rsidRPr="00002312" w:rsidRDefault="005A22F9" w:rsidP="00CC27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รายได้รับรู้เมื่อลูกค้ามีอำนาจควบคุมในสินค้า</w:t>
      </w:r>
      <w:r w:rsidRPr="00635643">
        <w:rPr>
          <w:rFonts w:asciiTheme="majorBidi" w:hAnsiTheme="majorBidi" w:cstheme="majorBidi"/>
          <w:spacing w:val="-4"/>
          <w:sz w:val="30"/>
          <w:szCs w:val="30"/>
          <w:cs/>
        </w:rPr>
        <w:t>หรือบริการด้วยจำนวน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เงินที่สะท้อนถึงสิ่งตอบแทนที่กลุ่มบริษัทคาด</w:t>
      </w:r>
      <w:r w:rsidRPr="00002312">
        <w:rPr>
          <w:rFonts w:asciiTheme="majorBidi" w:hAnsiTheme="majorBidi" w:cstheme="majorBidi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6D42C1D0" w14:textId="77777777" w:rsidR="005A22F9" w:rsidRPr="009A35C8" w:rsidRDefault="005A22F9" w:rsidP="009A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5124B17" w14:textId="1395636D" w:rsidR="005A22F9" w:rsidRDefault="005A22F9" w:rsidP="00CC27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0231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กลุ่มบริษัททำการประมาณการการรับคืนสินค้าจากข้อมูลอัตราการคืนสินค้าในอดีตและจะไม่รับรู้รายได้</w:t>
      </w:r>
      <w:r w:rsidR="001E6C84" w:rsidRPr="00002312">
        <w:rPr>
          <w:rFonts w:asciiTheme="majorBidi" w:hAnsiTheme="majorBidi" w:cstheme="majorBidi" w:hint="cs"/>
          <w:spacing w:val="-4"/>
          <w:sz w:val="30"/>
          <w:szCs w:val="30"/>
          <w:cs/>
        </w:rPr>
        <w:t>และต้นทุนขายสำหรับ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สินค้าที่คาดว่าจะได้รับคืน</w:t>
      </w:r>
      <w:r w:rsidR="001E6C84" w:rsidRPr="0000231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</w:p>
    <w:p w14:paraId="2DDC8BA2" w14:textId="77777777" w:rsidR="00997B03" w:rsidRPr="00002312" w:rsidRDefault="00997B03" w:rsidP="00CC27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9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5F0D47D" w14:textId="3B62C252" w:rsidR="005A22F9" w:rsidRPr="00002312" w:rsidRDefault="00B8132A" w:rsidP="00B8132A">
      <w:pPr>
        <w:pStyle w:val="Heading8"/>
        <w:tabs>
          <w:tab w:val="left" w:pos="540"/>
        </w:tabs>
        <w:ind w:right="63"/>
        <w:jc w:val="both"/>
        <w:rPr>
          <w:rFonts w:asciiTheme="majorBidi" w:hAnsiTheme="majorBidi" w:cstheme="majorBidi"/>
          <w:b/>
          <w:bCs/>
          <w:lang w:val="th-TH"/>
        </w:rPr>
      </w:pPr>
      <w:r w:rsidRPr="00002312">
        <w:rPr>
          <w:rFonts w:asciiTheme="majorBidi" w:hAnsiTheme="majorBidi" w:cstheme="majorBidi" w:hint="cs"/>
          <w:b/>
          <w:bCs/>
          <w:cs/>
          <w:lang w:val="th-TH"/>
        </w:rPr>
        <w:t>(</w:t>
      </w:r>
      <w:r w:rsidR="00997B03">
        <w:rPr>
          <w:rFonts w:asciiTheme="majorBidi" w:hAnsiTheme="majorBidi" w:cstheme="majorBidi" w:hint="cs"/>
          <w:b/>
          <w:bCs/>
          <w:cs/>
          <w:lang w:val="th-TH"/>
        </w:rPr>
        <w:t>ท</w:t>
      </w:r>
      <w:r w:rsidRPr="00002312">
        <w:rPr>
          <w:rFonts w:asciiTheme="majorBidi" w:hAnsiTheme="majorBidi" w:cstheme="majorBidi" w:hint="cs"/>
          <w:b/>
          <w:bCs/>
          <w:cs/>
          <w:lang w:val="th-TH"/>
        </w:rPr>
        <w:t>)</w:t>
      </w:r>
      <w:r w:rsidRPr="00002312">
        <w:rPr>
          <w:rFonts w:asciiTheme="majorBidi" w:hAnsiTheme="majorBidi" w:cstheme="majorBidi"/>
          <w:b/>
          <w:bCs/>
          <w:cs/>
          <w:lang w:val="th-TH"/>
        </w:rPr>
        <w:tab/>
      </w:r>
      <w:r w:rsidR="005A22F9" w:rsidRPr="00002312">
        <w:rPr>
          <w:rFonts w:asciiTheme="majorBidi" w:hAnsiTheme="majorBidi" w:cstheme="majorBidi"/>
          <w:b/>
          <w:bCs/>
          <w:cs/>
          <w:lang w:val="th-TH"/>
        </w:rPr>
        <w:t>ภาษีเงินได้</w:t>
      </w:r>
    </w:p>
    <w:p w14:paraId="031469C0" w14:textId="77777777" w:rsidR="005A22F9" w:rsidRPr="009A35C8" w:rsidRDefault="005A22F9" w:rsidP="009A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1298FEA" w14:textId="3D4EDB46" w:rsidR="005A22F9" w:rsidRPr="00002312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002312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7282E171" w14:textId="77777777" w:rsidR="005A22F9" w:rsidRPr="009A35C8" w:rsidRDefault="005A22F9" w:rsidP="009A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0FB04D" w14:textId="0A31E06F" w:rsidR="005A22F9" w:rsidRPr="00002312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002312">
        <w:rPr>
          <w:rFonts w:asciiTheme="majorBidi" w:hAnsiTheme="majorBidi" w:cstheme="majorBidi"/>
          <w:sz w:val="30"/>
          <w:szCs w:val="30"/>
          <w:cs/>
        </w:rPr>
        <w:t>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67712E" w:rsidRPr="000023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ๆ</w:t>
      </w:r>
    </w:p>
    <w:p w14:paraId="436019A2" w14:textId="7DAE7065" w:rsidR="004F70DF" w:rsidRDefault="004F70DF" w:rsidP="00490D4D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</w:p>
    <w:p w14:paraId="32AAFEE0" w14:textId="443F1C88" w:rsidR="005A22F9" w:rsidRPr="005B419A" w:rsidRDefault="005A22F9" w:rsidP="005B419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002312">
        <w:rPr>
          <w:rFonts w:asciiTheme="majorBidi" w:hAnsiTheme="majorBidi" w:cstheme="majorBidi"/>
          <w:sz w:val="30"/>
          <w:szCs w:val="30"/>
          <w:cs/>
        </w:rPr>
        <w:t>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5B419A" w:rsidRPr="005B419A">
        <w:rPr>
          <w:rFonts w:asciiTheme="majorBidi" w:hAnsi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5B419A" w:rsidRPr="005B419A">
        <w:rPr>
          <w:rFonts w:asciiTheme="majorBidi" w:hAnsiTheme="majorBidi"/>
          <w:sz w:val="30"/>
          <w:szCs w:val="30"/>
          <w:cs/>
        </w:rPr>
        <w:t xml:space="preserve"> </w:t>
      </w:r>
      <w:r w:rsidR="005B419A" w:rsidRPr="005B419A">
        <w:rPr>
          <w:rFonts w:asciiTheme="majorBidi" w:hAnsiTheme="majorBidi" w:hint="cs"/>
          <w:sz w:val="30"/>
          <w:szCs w:val="30"/>
          <w:cs/>
        </w:rPr>
        <w:t>ณ</w:t>
      </w:r>
      <w:r w:rsidR="005B419A" w:rsidRPr="005B419A">
        <w:rPr>
          <w:rFonts w:asciiTheme="majorBidi" w:hAnsiTheme="majorBidi"/>
          <w:sz w:val="30"/>
          <w:szCs w:val="30"/>
          <w:cs/>
        </w:rPr>
        <w:t xml:space="preserve"> </w:t>
      </w:r>
      <w:r w:rsidR="005B419A" w:rsidRPr="005B419A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5B419A" w:rsidRPr="005B419A">
        <w:rPr>
          <w:rFonts w:asciiTheme="majorBidi" w:hAnsiTheme="majorBidi"/>
          <w:sz w:val="30"/>
          <w:szCs w:val="30"/>
          <w:cs/>
        </w:rPr>
        <w:t xml:space="preserve"> </w:t>
      </w:r>
      <w:r w:rsidR="005B419A" w:rsidRPr="005B419A">
        <w:rPr>
          <w:rFonts w:asciiTheme="majorBidi" w:hAnsiTheme="majorBidi" w:hint="cs"/>
          <w:sz w:val="30"/>
          <w:szCs w:val="30"/>
          <w:cs/>
        </w:rPr>
        <w:t>และไม่ทำให้ผลแตกต่างชั่วคราวที่ต้องเสียภาษีและ</w:t>
      </w:r>
      <w:r w:rsidR="004C50BA">
        <w:rPr>
          <w:rFonts w:asciiTheme="majorBidi" w:hAnsiTheme="majorBidi"/>
          <w:sz w:val="30"/>
          <w:szCs w:val="30"/>
        </w:rPr>
        <w:br/>
      </w:r>
      <w:r w:rsidR="005B419A" w:rsidRPr="005B419A">
        <w:rPr>
          <w:rFonts w:asciiTheme="majorBidi" w:hAnsiTheme="majorBidi" w:hint="cs"/>
          <w:sz w:val="30"/>
          <w:szCs w:val="30"/>
          <w:cs/>
        </w:rPr>
        <w:t>ผลแตกต่างชั่วคราวที่ใช้หักภาษีมีจำนวนเท่ากัน</w:t>
      </w:r>
      <w:r w:rsidR="005B419A" w:rsidRPr="005B419A">
        <w:rPr>
          <w:rFonts w:asciiTheme="majorBidi" w:hAnsiTheme="majorBidi"/>
          <w:sz w:val="30"/>
          <w:szCs w:val="30"/>
          <w:cs/>
        </w:rPr>
        <w:t xml:space="preserve"> </w:t>
      </w:r>
      <w:r w:rsidR="005B419A" w:rsidRPr="005B419A">
        <w:rPr>
          <w:rFonts w:asciiTheme="majorBidi" w:hAnsiTheme="majorBidi" w:hint="cs"/>
          <w:sz w:val="30"/>
          <w:szCs w:val="30"/>
          <w:cs/>
        </w:rPr>
        <w:t>ณ</w:t>
      </w:r>
      <w:r w:rsidR="005B419A" w:rsidRPr="005B419A">
        <w:rPr>
          <w:rFonts w:asciiTheme="majorBidi" w:hAnsiTheme="majorBidi"/>
          <w:sz w:val="30"/>
          <w:szCs w:val="30"/>
          <w:cs/>
        </w:rPr>
        <w:t xml:space="preserve"> </w:t>
      </w:r>
      <w:r w:rsidR="005B419A" w:rsidRPr="005B419A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และผลแตกต่างที่เกี่ยวข้องกับเงินลงทุนในบริษัทย่อย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หากเป็นไปได้ว่าจะไม่มีการกลับรายการในอนาคตอันใกล้   </w:t>
      </w:r>
    </w:p>
    <w:p w14:paraId="6500B5B5" w14:textId="77777777" w:rsidR="005A22F9" w:rsidRPr="00002312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7D4E4" w14:textId="46BE87D6" w:rsidR="005A22F9" w:rsidRPr="00002312" w:rsidRDefault="005A22F9" w:rsidP="005A22F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002312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</w:t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ที่ประกาศใช</w:t>
      </w:r>
      <w:r w:rsidR="00FA7AFD">
        <w:rPr>
          <w:rFonts w:asciiTheme="majorBidi" w:hAnsiTheme="majorBidi" w:cstheme="majorBidi" w:hint="cs"/>
          <w:sz w:val="30"/>
          <w:szCs w:val="30"/>
          <w:cs/>
        </w:rPr>
        <w:t>้</w:t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002312">
        <w:rPr>
          <w:rFonts w:asciiTheme="majorBidi" w:hAnsiTheme="majorBidi" w:cstheme="majorBidi"/>
          <w:sz w:val="30"/>
          <w:szCs w:val="30"/>
          <w:cs/>
        </w:rPr>
        <w:t>ที่คาดว่ามีผลบังคับใช้ ณ วันที่รายงาน ทั้งนี้สินทรัพย์ภาษีเงินได้</w:t>
      </w:r>
      <w:r w:rsidR="009819A6">
        <w:rPr>
          <w:rFonts w:asciiTheme="majorBidi" w:hAnsiTheme="majorBidi" w:cstheme="majorBidi"/>
          <w:sz w:val="30"/>
          <w:szCs w:val="30"/>
          <w:cs/>
        </w:rPr>
        <w:br/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รอการตัดบัญชีของปี</w:t>
      </w:r>
      <w:r w:rsidRPr="00002312">
        <w:rPr>
          <w:rFonts w:asciiTheme="majorBidi" w:hAnsiTheme="majorBidi" w:cstheme="majorBidi"/>
          <w:sz w:val="30"/>
          <w:szCs w:val="30"/>
          <w:cs/>
        </w:rPr>
        <w:t>ปัจจุบันจะหักกลบกับหนี้สินภาษีเงินได้</w:t>
      </w:r>
      <w:r w:rsidR="00A563D3" w:rsidRPr="00002312">
        <w:rPr>
          <w:rFonts w:asciiTheme="majorBidi" w:hAnsiTheme="majorBidi" w:cstheme="majorBidi" w:hint="cs"/>
          <w:sz w:val="30"/>
          <w:szCs w:val="30"/>
          <w:cs/>
        </w:rPr>
        <w:t>รอการตัดบัญชีของปี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ปัจจุบันในงบการเงินเฉพาะกิจการ </w:t>
      </w:r>
    </w:p>
    <w:p w14:paraId="49BF1D7F" w14:textId="74618946" w:rsidR="005A22F9" w:rsidRPr="00002312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B75D7" w14:textId="235E8ADD" w:rsidR="005A22F9" w:rsidRDefault="005A22F9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</w:t>
      </w:r>
      <w:r w:rsidRPr="00002312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6CB2DCA" w14:textId="77777777" w:rsidR="00997B03" w:rsidRPr="00002312" w:rsidRDefault="00997B03" w:rsidP="005A2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2761D" w14:textId="314E3AD9" w:rsidR="009D38C1" w:rsidRPr="00DE347B" w:rsidRDefault="008426EE" w:rsidP="006F24D0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บุคคล</w:t>
      </w:r>
      <w:r w:rsidR="008F2CCA"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หรือ</w:t>
      </w: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กิจการที่เกี่ยวข้องกัน</w:t>
      </w:r>
    </w:p>
    <w:p w14:paraId="772F8AC2" w14:textId="77777777" w:rsidR="00FE2C63" w:rsidRPr="001304C6" w:rsidRDefault="00FE2C63" w:rsidP="00130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E420D" w14:textId="2417F5D3" w:rsidR="00E523C5" w:rsidRPr="00002312" w:rsidRDefault="00E523C5" w:rsidP="00E523C5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02312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04424D">
        <w:rPr>
          <w:rFonts w:asciiTheme="majorBidi" w:hAnsiTheme="majorBidi" w:cstheme="majorBidi" w:hint="cs"/>
          <w:b/>
          <w:sz w:val="30"/>
          <w:szCs w:val="30"/>
          <w:cs/>
        </w:rPr>
        <w:t>ผู้ถือหุ้นรายใหญ่</w:t>
      </w:r>
      <w:r w:rsidR="009011EF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>บริษัทย่อย</w:t>
      </w:r>
      <w:r w:rsidR="009011EF">
        <w:rPr>
          <w:rFonts w:asciiTheme="majorBidi" w:hAnsiTheme="majorBidi" w:cstheme="majorBidi" w:hint="cs"/>
          <w:b/>
          <w:sz w:val="30"/>
          <w:szCs w:val="30"/>
          <w:cs/>
        </w:rPr>
        <w:t>และบริษัทร่วม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Pr="0004424D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04424D">
        <w:rPr>
          <w:rFonts w:asciiTheme="majorBidi" w:hAnsiTheme="majorBidi" w:cstheme="majorBidi"/>
          <w:bCs/>
          <w:sz w:val="30"/>
          <w:szCs w:val="30"/>
        </w:rPr>
        <w:t>1</w:t>
      </w:r>
      <w:r w:rsidR="009011EF">
        <w:rPr>
          <w:rFonts w:asciiTheme="majorBidi" w:hAnsiTheme="majorBidi" w:cstheme="majorBidi"/>
          <w:bCs/>
          <w:sz w:val="30"/>
          <w:szCs w:val="30"/>
        </w:rPr>
        <w:t>, 10</w:t>
      </w:r>
      <w:r w:rsidR="0004424D" w:rsidRPr="0004424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4424D" w:rsidRPr="0004424D">
        <w:rPr>
          <w:rFonts w:asciiTheme="majorBidi" w:hAnsiTheme="majorBidi" w:cstheme="majorBidi" w:hint="cs"/>
          <w:b/>
          <w:sz w:val="30"/>
          <w:szCs w:val="30"/>
          <w:cs/>
        </w:rPr>
        <w:t xml:space="preserve">และ </w:t>
      </w:r>
      <w:r w:rsidR="0004424D">
        <w:rPr>
          <w:rFonts w:asciiTheme="majorBidi" w:hAnsiTheme="majorBidi" w:cstheme="majorBidi"/>
          <w:bCs/>
          <w:sz w:val="30"/>
          <w:szCs w:val="30"/>
        </w:rPr>
        <w:t>11</w:t>
      </w:r>
      <w:r w:rsidRPr="0004424D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>สำหรับกิจการอื่นที่เกี่ยวข้องกันที่</w:t>
      </w:r>
      <w:r w:rsidR="004E0272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</w:t>
      </w:r>
      <w:r w:rsidRPr="00002312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มีรายการระหว่างกันที่มีนัยสำคัญกับกลุ่มบริษัทในระหว่างปีมีดังต่อไปนี้</w:t>
      </w:r>
    </w:p>
    <w:p w14:paraId="4728DD6A" w14:textId="77777777" w:rsidR="00E523C5" w:rsidRPr="00002312" w:rsidRDefault="00E523C5" w:rsidP="00E523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149"/>
        <w:gridCol w:w="1440"/>
        <w:gridCol w:w="3780"/>
      </w:tblGrid>
      <w:tr w:rsidR="00E523C5" w:rsidRPr="00002312" w14:paraId="2022F1CE" w14:textId="77777777" w:rsidTr="007836A3">
        <w:trPr>
          <w:trHeight w:val="353"/>
          <w:tblHeader/>
        </w:trPr>
        <w:tc>
          <w:tcPr>
            <w:tcW w:w="4149" w:type="dxa"/>
          </w:tcPr>
          <w:p w14:paraId="05C30C8B" w14:textId="6955D274" w:rsidR="00E523C5" w:rsidRPr="00002312" w:rsidRDefault="00E523C5" w:rsidP="003A0740">
            <w:pPr>
              <w:tabs>
                <w:tab w:val="left" w:pos="0"/>
              </w:tabs>
              <w:spacing w:line="240" w:lineRule="atLeast"/>
              <w:ind w:right="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B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  <w:r w:rsidRPr="00B03B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26C4EC97" w14:textId="27DE9EAD" w:rsidR="00E523C5" w:rsidRPr="00002312" w:rsidRDefault="00E523C5" w:rsidP="004E0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4" w:righ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="003A0740"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780" w:type="dxa"/>
          </w:tcPr>
          <w:p w14:paraId="6BB52A41" w14:textId="6EDBC29E" w:rsidR="00E523C5" w:rsidRPr="00002312" w:rsidRDefault="00E523C5" w:rsidP="003A0740">
            <w:pPr>
              <w:tabs>
                <w:tab w:val="left" w:pos="0"/>
              </w:tabs>
              <w:spacing w:line="240" w:lineRule="atLeast"/>
              <w:ind w:right="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836A3" w:rsidRPr="00002312" w14:paraId="4C8FB810" w14:textId="77777777" w:rsidTr="007836A3">
        <w:trPr>
          <w:trHeight w:val="342"/>
        </w:trPr>
        <w:tc>
          <w:tcPr>
            <w:tcW w:w="4149" w:type="dxa"/>
          </w:tcPr>
          <w:p w14:paraId="02982E2A" w14:textId="56ECA7DC" w:rsidR="007836A3" w:rsidRPr="00745977" w:rsidRDefault="007836A3" w:rsidP="007836A3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70936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77093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70936">
              <w:rPr>
                <w:rFonts w:asciiTheme="majorBidi" w:hAnsiTheme="majorBidi" w:hint="cs"/>
                <w:sz w:val="30"/>
                <w:szCs w:val="30"/>
                <w:cs/>
              </w:rPr>
              <w:t>ดริงค์โค</w:t>
            </w:r>
            <w:r w:rsidRPr="0077093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70936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232FB5B6" w14:textId="585691DB" w:rsidR="007836A3" w:rsidRDefault="007836A3" w:rsidP="007836A3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85AC049" w14:textId="36CC4AB6" w:rsidR="007836A3" w:rsidRDefault="007836A3" w:rsidP="007836A3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เป็นบริษัทที่สมาชิกในครอบครัวใกล้ชิดกับ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</w:tr>
      <w:tr w:rsidR="007836A3" w:rsidRPr="00002312" w14:paraId="2C8B41C3" w14:textId="77777777" w:rsidTr="007836A3">
        <w:trPr>
          <w:trHeight w:val="342"/>
        </w:trPr>
        <w:tc>
          <w:tcPr>
            <w:tcW w:w="4149" w:type="dxa"/>
          </w:tcPr>
          <w:p w14:paraId="52632497" w14:textId="788A1229" w:rsidR="007836A3" w:rsidRPr="00745977" w:rsidRDefault="007836A3" w:rsidP="007836A3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74B9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274B9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74B93">
              <w:rPr>
                <w:rFonts w:asciiTheme="majorBidi" w:hAnsiTheme="majorBidi" w:hint="cs"/>
                <w:sz w:val="30"/>
                <w:szCs w:val="30"/>
                <w:cs/>
              </w:rPr>
              <w:t>ไอดีล</w:t>
            </w:r>
            <w:r w:rsidRPr="00274B9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74B93">
              <w:rPr>
                <w:rFonts w:asciiTheme="majorBidi" w:hAnsiTheme="majorBidi" w:hint="cs"/>
                <w:sz w:val="30"/>
                <w:szCs w:val="30"/>
                <w:cs/>
              </w:rPr>
              <w:t>วอเตอร์</w:t>
            </w:r>
            <w:r w:rsidRPr="00274B9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274B9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407F98E3" w14:textId="49DEE7B5" w:rsidR="007836A3" w:rsidRDefault="007836A3" w:rsidP="007836A3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A1902BF" w14:textId="536F32E5" w:rsidR="007836A3" w:rsidRDefault="007836A3" w:rsidP="007836A3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เป็นบริษัทที่สมาชิกในครอบครัวใกล้ชิดกับ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</w:tr>
      <w:tr w:rsidR="007836A3" w:rsidRPr="00002312" w14:paraId="63CAC130" w14:textId="77777777" w:rsidTr="007836A3">
        <w:trPr>
          <w:trHeight w:val="342"/>
        </w:trPr>
        <w:tc>
          <w:tcPr>
            <w:tcW w:w="4149" w:type="dxa"/>
          </w:tcPr>
          <w:p w14:paraId="3FE7C210" w14:textId="165032A3" w:rsidR="007836A3" w:rsidRPr="00762F79" w:rsidRDefault="007836A3" w:rsidP="007836A3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อินเทอร์เน็ต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ประเทศไทย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390CC68A" w14:textId="02875701" w:rsidR="007836A3" w:rsidRPr="00762F79" w:rsidRDefault="007836A3" w:rsidP="007836A3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A297719" w14:textId="24C62DBA" w:rsidR="007836A3" w:rsidRPr="00762F79" w:rsidRDefault="007836A3" w:rsidP="007836A3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7836A3" w:rsidRPr="00002312" w14:paraId="019789D2" w14:textId="77777777" w:rsidTr="007836A3">
        <w:trPr>
          <w:trHeight w:val="342"/>
        </w:trPr>
        <w:tc>
          <w:tcPr>
            <w:tcW w:w="4149" w:type="dxa"/>
          </w:tcPr>
          <w:p w14:paraId="1D442B0F" w14:textId="41229203" w:rsidR="007836A3" w:rsidRPr="00762F79" w:rsidRDefault="007836A3" w:rsidP="007836A3">
            <w:pPr>
              <w:tabs>
                <w:tab w:val="left" w:pos="0"/>
                <w:tab w:val="left" w:pos="162"/>
              </w:tabs>
              <w:ind w:left="162" w:right="-90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อัลฟ่า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ออแกนิค</w:t>
            </w:r>
            <w:r w:rsidRPr="001B094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B094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5B349572" w14:textId="021EA469" w:rsidR="007836A3" w:rsidRPr="00762F79" w:rsidRDefault="007836A3" w:rsidP="007836A3">
            <w:pPr>
              <w:tabs>
                <w:tab w:val="left" w:pos="1152"/>
                <w:tab w:val="left" w:pos="4752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B561CB2" w14:textId="51BF8051" w:rsidR="007836A3" w:rsidRPr="00762F79" w:rsidRDefault="007836A3" w:rsidP="007836A3">
            <w:pPr>
              <w:tabs>
                <w:tab w:val="clear" w:pos="3742"/>
                <w:tab w:val="left" w:pos="156"/>
                <w:tab w:val="left" w:pos="3797"/>
              </w:tabs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762F79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3D8D0005" w14:textId="1672237B" w:rsidR="00857BA9" w:rsidRPr="004C50BA" w:rsidRDefault="00857BA9" w:rsidP="004C5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002129" w14:textId="03EB561A" w:rsidR="007836A3" w:rsidRDefault="007836A3" w:rsidP="007836A3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13D87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13D87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613D87">
        <w:rPr>
          <w:rFonts w:ascii="Angsana New" w:hAnsi="Angsana New"/>
          <w:sz w:val="30"/>
          <w:szCs w:val="30"/>
          <w:cs/>
        </w:rPr>
        <w:t xml:space="preserve"> </w:t>
      </w:r>
      <w:r w:rsidRPr="00613D87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613D8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613D87">
        <w:rPr>
          <w:rFonts w:ascii="Angsana New" w:hAnsi="Angsana New"/>
          <w:sz w:val="30"/>
          <w:szCs w:val="30"/>
        </w:rPr>
        <w:t xml:space="preserve">2568 </w:t>
      </w:r>
      <w:r w:rsidRPr="00613D87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E3EA7">
        <w:rPr>
          <w:rFonts w:ascii="Angsana New" w:hAnsi="Angsana New" w:hint="cs"/>
          <w:sz w:val="30"/>
          <w:szCs w:val="30"/>
          <w:cs/>
        </w:rPr>
        <w:t>บริษัท</w:t>
      </w:r>
      <w:r w:rsidRPr="006E3EA7">
        <w:rPr>
          <w:rFonts w:ascii="Angsana New" w:hAnsi="Angsana New"/>
          <w:sz w:val="30"/>
          <w:szCs w:val="30"/>
          <w:cs/>
        </w:rPr>
        <w:t xml:space="preserve"> </w:t>
      </w:r>
      <w:r w:rsidRPr="006E3EA7">
        <w:rPr>
          <w:rFonts w:ascii="Angsana New" w:hAnsi="Angsana New" w:hint="cs"/>
          <w:sz w:val="30"/>
          <w:szCs w:val="30"/>
          <w:cs/>
        </w:rPr>
        <w:t>ดับบลิว</w:t>
      </w:r>
      <w:r w:rsidRPr="006E3EA7">
        <w:rPr>
          <w:rFonts w:ascii="Angsana New" w:hAnsi="Angsana New"/>
          <w:sz w:val="30"/>
          <w:szCs w:val="30"/>
          <w:cs/>
        </w:rPr>
        <w:t xml:space="preserve"> </w:t>
      </w:r>
      <w:r w:rsidRPr="006E3EA7">
        <w:rPr>
          <w:rFonts w:ascii="Angsana New" w:hAnsi="Angsana New" w:hint="cs"/>
          <w:sz w:val="30"/>
          <w:szCs w:val="30"/>
          <w:cs/>
        </w:rPr>
        <w:t>เอส</w:t>
      </w:r>
      <w:r w:rsidRPr="006E3EA7">
        <w:rPr>
          <w:rFonts w:ascii="Angsana New" w:hAnsi="Angsana New"/>
          <w:sz w:val="30"/>
          <w:szCs w:val="30"/>
          <w:cs/>
        </w:rPr>
        <w:t xml:space="preserve"> </w:t>
      </w:r>
      <w:r w:rsidRPr="006E3EA7">
        <w:rPr>
          <w:rFonts w:ascii="Angsana New" w:hAnsi="Angsana New" w:hint="cs"/>
          <w:sz w:val="30"/>
          <w:szCs w:val="30"/>
          <w:cs/>
        </w:rPr>
        <w:t>โอ</w:t>
      </w:r>
      <w:r w:rsidRPr="006E3EA7">
        <w:rPr>
          <w:rFonts w:ascii="Angsana New" w:hAnsi="Angsana New"/>
          <w:sz w:val="30"/>
          <w:szCs w:val="30"/>
          <w:cs/>
        </w:rPr>
        <w:t xml:space="preserve"> </w:t>
      </w:r>
      <w:r w:rsidRPr="006E3EA7">
        <w:rPr>
          <w:rFonts w:ascii="Angsana New" w:hAnsi="Angsana New" w:hint="cs"/>
          <w:sz w:val="30"/>
          <w:szCs w:val="30"/>
          <w:cs/>
        </w:rPr>
        <w:t>แอล</w:t>
      </w:r>
      <w:r w:rsidRPr="006E3EA7">
        <w:rPr>
          <w:rFonts w:ascii="Angsana New" w:hAnsi="Angsana New"/>
          <w:sz w:val="30"/>
          <w:szCs w:val="30"/>
          <w:cs/>
        </w:rPr>
        <w:t xml:space="preserve"> </w:t>
      </w:r>
      <w:r w:rsidRPr="006E3EA7">
        <w:rPr>
          <w:rFonts w:ascii="Angsana New" w:hAnsi="Angsana New" w:hint="cs"/>
          <w:sz w:val="30"/>
          <w:szCs w:val="30"/>
          <w:cs/>
        </w:rPr>
        <w:t>จำกัด</w:t>
      </w:r>
      <w:r w:rsidRPr="006E3EA7">
        <w:rPr>
          <w:rFonts w:ascii="Angsana New" w:hAnsi="Angsana New"/>
          <w:sz w:val="30"/>
          <w:szCs w:val="30"/>
          <w:cs/>
        </w:rPr>
        <w:t xml:space="preserve"> (</w:t>
      </w:r>
      <w:r w:rsidRPr="006E3EA7">
        <w:rPr>
          <w:rFonts w:ascii="Angsana New" w:hAnsi="Angsana New" w:hint="cs"/>
          <w:sz w:val="30"/>
          <w:szCs w:val="30"/>
          <w:cs/>
        </w:rPr>
        <w:t>มหาชน</w:t>
      </w:r>
      <w:r w:rsidRPr="006E3EA7">
        <w:rPr>
          <w:rFonts w:ascii="Angsana New" w:hAnsi="Angsana New"/>
          <w:sz w:val="30"/>
          <w:szCs w:val="30"/>
          <w:cs/>
        </w:rPr>
        <w:t>) (</w:t>
      </w:r>
      <w:r w:rsidRPr="006E3EA7">
        <w:rPr>
          <w:rFonts w:ascii="Angsana New" w:hAnsi="Angsana New" w:hint="cs"/>
          <w:sz w:val="30"/>
          <w:szCs w:val="30"/>
          <w:cs/>
        </w:rPr>
        <w:t>เดิมชื่อ</w:t>
      </w:r>
      <w:r w:rsidRPr="006E3EA7">
        <w:rPr>
          <w:rFonts w:ascii="Angsana New" w:hAnsi="Angsana New"/>
          <w:sz w:val="30"/>
          <w:szCs w:val="30"/>
          <w:cs/>
        </w:rPr>
        <w:t xml:space="preserve"> </w:t>
      </w:r>
      <w:r w:rsidRPr="006E3EA7">
        <w:rPr>
          <w:rFonts w:ascii="Angsana New" w:hAnsi="Angsana New" w:hint="cs"/>
          <w:sz w:val="30"/>
          <w:szCs w:val="30"/>
          <w:cs/>
        </w:rPr>
        <w:t>บริษัท</w:t>
      </w:r>
      <w:r w:rsidRPr="006E3EA7">
        <w:rPr>
          <w:rFonts w:ascii="Angsana New" w:hAnsi="Angsana New"/>
          <w:sz w:val="30"/>
          <w:szCs w:val="30"/>
          <w:cs/>
        </w:rPr>
        <w:t xml:space="preserve"> </w:t>
      </w:r>
      <w:r w:rsidRPr="006E3EA7">
        <w:rPr>
          <w:rFonts w:ascii="Angsana New" w:hAnsi="Angsana New" w:hint="cs"/>
          <w:sz w:val="30"/>
          <w:szCs w:val="30"/>
          <w:cs/>
        </w:rPr>
        <w:t>สบาย</w:t>
      </w:r>
      <w:r w:rsidRPr="006E3EA7">
        <w:rPr>
          <w:rFonts w:ascii="Angsana New" w:hAnsi="Angsana New"/>
          <w:sz w:val="30"/>
          <w:szCs w:val="30"/>
          <w:cs/>
        </w:rPr>
        <w:t xml:space="preserve"> </w:t>
      </w:r>
      <w:r w:rsidRPr="006E3EA7">
        <w:rPr>
          <w:rFonts w:ascii="Angsana New" w:hAnsi="Angsana New" w:hint="cs"/>
          <w:sz w:val="30"/>
          <w:szCs w:val="30"/>
          <w:cs/>
        </w:rPr>
        <w:t>เทคโนโลยี</w:t>
      </w:r>
      <w:r w:rsidRPr="006E3EA7">
        <w:rPr>
          <w:rFonts w:ascii="Angsana New" w:hAnsi="Angsana New"/>
          <w:sz w:val="30"/>
          <w:szCs w:val="30"/>
          <w:cs/>
        </w:rPr>
        <w:t xml:space="preserve"> </w:t>
      </w:r>
      <w:r w:rsidRPr="006E3EA7">
        <w:rPr>
          <w:rFonts w:ascii="Angsana New" w:hAnsi="Angsana New" w:hint="cs"/>
          <w:sz w:val="30"/>
          <w:szCs w:val="30"/>
          <w:cs/>
        </w:rPr>
        <w:t>จำกัด</w:t>
      </w:r>
      <w:r w:rsidRPr="006E3EA7">
        <w:rPr>
          <w:rFonts w:ascii="Angsana New" w:hAnsi="Angsana New"/>
          <w:sz w:val="30"/>
          <w:szCs w:val="30"/>
          <w:cs/>
        </w:rPr>
        <w:t xml:space="preserve"> (</w:t>
      </w:r>
      <w:r w:rsidRPr="006E3EA7">
        <w:rPr>
          <w:rFonts w:ascii="Angsana New" w:hAnsi="Angsana New" w:hint="cs"/>
          <w:sz w:val="30"/>
          <w:szCs w:val="30"/>
          <w:cs/>
        </w:rPr>
        <w:t>มหาชน</w:t>
      </w:r>
      <w:r w:rsidRPr="006E3EA7">
        <w:rPr>
          <w:rFonts w:ascii="Angsana New" w:hAnsi="Angsana New"/>
          <w:sz w:val="30"/>
          <w:szCs w:val="30"/>
          <w:cs/>
        </w:rPr>
        <w:t>))</w:t>
      </w:r>
      <w:r w:rsidRPr="00613D87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613D87">
        <w:rPr>
          <w:rFonts w:ascii="Angsana New" w:hAnsi="Angsana New"/>
          <w:sz w:val="30"/>
          <w:szCs w:val="30"/>
          <w:cs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</w:rPr>
        <w:t>พลัส</w:t>
      </w:r>
      <w:r w:rsidRPr="00613D87">
        <w:rPr>
          <w:rFonts w:ascii="Angsana New" w:hAnsi="Angsana New"/>
          <w:sz w:val="30"/>
          <w:szCs w:val="30"/>
          <w:cs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</w:rPr>
        <w:t>เทค</w:t>
      </w:r>
      <w:r w:rsidRPr="00613D87">
        <w:rPr>
          <w:rFonts w:ascii="Angsana New" w:hAnsi="Angsana New"/>
          <w:sz w:val="30"/>
          <w:szCs w:val="30"/>
          <w:cs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</w:rPr>
        <w:t>อินโนเวชั่น</w:t>
      </w:r>
      <w:r w:rsidRPr="00613D87">
        <w:rPr>
          <w:rFonts w:ascii="Angsana New" w:hAnsi="Angsana New"/>
          <w:sz w:val="30"/>
          <w:szCs w:val="30"/>
          <w:cs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</w:rPr>
        <w:t>จำกัด</w:t>
      </w:r>
      <w:r w:rsidRPr="00613D87">
        <w:rPr>
          <w:rFonts w:ascii="Angsana New" w:hAnsi="Angsana New"/>
          <w:sz w:val="30"/>
          <w:szCs w:val="30"/>
          <w:cs/>
        </w:rPr>
        <w:t xml:space="preserve"> (</w:t>
      </w:r>
      <w:r w:rsidRPr="00613D87">
        <w:rPr>
          <w:rFonts w:ascii="Angsana New" w:hAnsi="Angsana New" w:hint="cs"/>
          <w:sz w:val="30"/>
          <w:szCs w:val="30"/>
          <w:cs/>
        </w:rPr>
        <w:t>มหาชน</w:t>
      </w:r>
      <w:r w:rsidRPr="00613D87">
        <w:rPr>
          <w:rFonts w:ascii="Angsana New" w:hAnsi="Angsana New"/>
          <w:sz w:val="30"/>
          <w:szCs w:val="30"/>
          <w:cs/>
        </w:rPr>
        <w:t xml:space="preserve">) </w:t>
      </w:r>
      <w:r w:rsidRPr="00613D87">
        <w:rPr>
          <w:rFonts w:ascii="Angsana New" w:hAnsi="Angsana New" w:hint="cs"/>
          <w:sz w:val="30"/>
          <w:szCs w:val="30"/>
          <w:cs/>
        </w:rPr>
        <w:t>และ บริษัท นครหลวง</w:t>
      </w:r>
      <w:r w:rsidRPr="00613D87">
        <w:rPr>
          <w:rFonts w:ascii="Angsana New" w:hAnsi="Angsana New"/>
          <w:sz w:val="30"/>
          <w:szCs w:val="30"/>
          <w:cs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</w:rPr>
        <w:t>แคปปิตอล</w:t>
      </w:r>
      <w:r w:rsidRPr="00613D87">
        <w:rPr>
          <w:rFonts w:ascii="Angsana New" w:hAnsi="Angsana New"/>
          <w:sz w:val="30"/>
          <w:szCs w:val="30"/>
          <w:cs/>
        </w:rPr>
        <w:t xml:space="preserve"> </w:t>
      </w:r>
      <w:r w:rsidRPr="00613D87">
        <w:rPr>
          <w:rFonts w:ascii="Angsana New" w:hAnsi="Angsana New" w:hint="cs"/>
          <w:sz w:val="30"/>
          <w:szCs w:val="30"/>
          <w:cs/>
        </w:rPr>
        <w:t>จํากัด</w:t>
      </w:r>
      <w:r w:rsidRPr="00613D87">
        <w:rPr>
          <w:rFonts w:ascii="Angsana New" w:hAnsi="Angsana New"/>
          <w:sz w:val="30"/>
          <w:szCs w:val="30"/>
          <w:cs/>
        </w:rPr>
        <w:t xml:space="preserve"> (</w:t>
      </w:r>
      <w:r w:rsidRPr="00613D87">
        <w:rPr>
          <w:rFonts w:ascii="Angsana New" w:hAnsi="Angsana New" w:hint="cs"/>
          <w:sz w:val="30"/>
          <w:szCs w:val="30"/>
          <w:cs/>
        </w:rPr>
        <w:t>มหาชน</w:t>
      </w:r>
      <w:r w:rsidRPr="00613D87">
        <w:rPr>
          <w:rFonts w:ascii="Angsana New" w:hAnsi="Angsana New"/>
          <w:sz w:val="30"/>
          <w:szCs w:val="30"/>
          <w:cs/>
        </w:rPr>
        <w:t>)</w:t>
      </w:r>
      <w:r w:rsidRPr="00613D87">
        <w:rPr>
          <w:rFonts w:ascii="Angsana New" w:hAnsi="Angsana New" w:hint="cs"/>
          <w:sz w:val="30"/>
          <w:szCs w:val="30"/>
          <w:cs/>
        </w:rPr>
        <w:t xml:space="preserve"> ไม่ถือเป็นกิจการที่เกี่ยวข้องกันเนื่องจากไม่มีกรรมการร่วมกันอีกต่อไป โดยกรรมการดังกล่าวได้ลาออกจากกลุ่มบริษัท โดยมีผลตั้งแต่วันที่ </w:t>
      </w:r>
      <w:r w:rsidRPr="00613D87">
        <w:rPr>
          <w:rFonts w:ascii="Angsana New" w:hAnsi="Angsana New"/>
          <w:sz w:val="30"/>
          <w:szCs w:val="30"/>
        </w:rPr>
        <w:t xml:space="preserve">21 </w:t>
      </w:r>
      <w:r w:rsidRPr="00613D8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13D87">
        <w:rPr>
          <w:rFonts w:ascii="Angsana New" w:hAnsi="Angsana New"/>
          <w:sz w:val="30"/>
          <w:szCs w:val="30"/>
        </w:rPr>
        <w:t xml:space="preserve">2568 </w:t>
      </w:r>
      <w:r w:rsidRPr="00613D87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61B20F41" w14:textId="77777777" w:rsidR="007836A3" w:rsidRPr="004C50BA" w:rsidRDefault="007836A3" w:rsidP="004C5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1089"/>
        <w:gridCol w:w="252"/>
        <w:gridCol w:w="1116"/>
        <w:gridCol w:w="236"/>
        <w:gridCol w:w="1132"/>
        <w:gridCol w:w="236"/>
        <w:gridCol w:w="1123"/>
      </w:tblGrid>
      <w:tr w:rsidR="00E97606" w:rsidRPr="00002312" w14:paraId="0B4036E4" w14:textId="77777777" w:rsidTr="006A1328">
        <w:trPr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B3F41" w14:textId="463E5766" w:rsidR="00E97606" w:rsidRPr="00002312" w:rsidRDefault="00E97606">
            <w:pPr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66566" w14:textId="77777777" w:rsidR="00E97606" w:rsidRPr="00002312" w:rsidRDefault="00E9760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CCA27" w14:textId="77777777" w:rsidR="00E97606" w:rsidRPr="00002312" w:rsidRDefault="00E9760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1AAC" w14:textId="77777777" w:rsidR="00E97606" w:rsidRPr="00002312" w:rsidRDefault="00E9760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DFE" w:rsidRPr="00002312" w14:paraId="75DA7FE8" w14:textId="77777777" w:rsidTr="006A1328">
        <w:trPr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68CCA" w14:textId="77777777" w:rsidR="00BE5DFE" w:rsidRPr="00002312" w:rsidRDefault="00BE5DFE" w:rsidP="00BE5DFE">
            <w:pPr>
              <w:ind w:right="-3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3F18E" w14:textId="088EDF5A" w:rsidR="00BE5DFE" w:rsidRPr="00002312" w:rsidRDefault="00BE5DFE" w:rsidP="00BE5DFE">
            <w:pPr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6BC10" w14:textId="77777777" w:rsidR="00BE5DFE" w:rsidRPr="00002312" w:rsidRDefault="00BE5DFE" w:rsidP="00BE5D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985CE" w14:textId="6892C728" w:rsidR="00BE5DFE" w:rsidRPr="00002312" w:rsidRDefault="00BE5DFE" w:rsidP="00BE5DF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216D" w14:textId="77777777" w:rsidR="00BE5DFE" w:rsidRPr="00002312" w:rsidRDefault="00BE5DFE" w:rsidP="00BE5DF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3A86" w14:textId="23B49791" w:rsidR="00BE5DFE" w:rsidRPr="00002312" w:rsidRDefault="00BE5DFE" w:rsidP="00BE5DF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FE0D" w14:textId="77777777" w:rsidR="00BE5DFE" w:rsidRPr="00002312" w:rsidRDefault="00BE5DFE" w:rsidP="00BE5D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DE442" w14:textId="1C8C5C89" w:rsidR="00BE5DFE" w:rsidRPr="00002312" w:rsidRDefault="00BE5DFE" w:rsidP="00BE5DF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82A66" w:rsidRPr="00002312" w14:paraId="4C645C17" w14:textId="77777777" w:rsidTr="006A1328">
        <w:trPr>
          <w:trHeight w:val="227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CF81" w14:textId="77777777" w:rsidR="00982A66" w:rsidRPr="00002312" w:rsidRDefault="00982A66" w:rsidP="00982A66">
            <w:pPr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7B2E" w14:textId="77777777" w:rsidR="00982A66" w:rsidRPr="00002312" w:rsidRDefault="00982A66" w:rsidP="00982A6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82A66" w:rsidRPr="00002312" w14:paraId="3CF84FA0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CA07" w14:textId="6F0954FC" w:rsidR="00982A66" w:rsidRPr="00002312" w:rsidRDefault="00420FCA" w:rsidP="00982A6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654E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490F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881C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74D7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C0757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6706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49E4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A7B48" w14:textId="77777777" w:rsidR="00982A66" w:rsidRPr="00002312" w:rsidRDefault="00982A66" w:rsidP="0098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DFE" w:rsidRPr="00002312" w14:paraId="0BA82C5F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3B3471BF" w14:textId="60A389CC" w:rsidR="00BE5DFE" w:rsidRPr="00002312" w:rsidRDefault="00BE5DFE" w:rsidP="00BE5D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919D" w14:textId="7EC7DAD0" w:rsidR="00BE5DFE" w:rsidRPr="00BE0D96" w:rsidRDefault="00BE0D96" w:rsidP="00BE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BE0D9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B1D16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7A1CC" w14:textId="02C725D8" w:rsidR="00BE5DFE" w:rsidRPr="00C3649A" w:rsidRDefault="00C3649A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3649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C98D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F1A23" w14:textId="5C20DD8B" w:rsidR="00BE5DFE" w:rsidRPr="00BE0D96" w:rsidRDefault="00BE0D96" w:rsidP="00BE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BE0D9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8A8E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23B42" w14:textId="36892AA6" w:rsidR="00BE5DFE" w:rsidRPr="00C3649A" w:rsidRDefault="00C3649A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3649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E5DFE" w:rsidRPr="00002312" w14:paraId="358CF041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9C4D3C5" w14:textId="646F1264" w:rsidR="00BE5DFE" w:rsidRPr="00002312" w:rsidRDefault="00BE5DFE" w:rsidP="00BE5D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189D" w14:textId="54225C57" w:rsidR="00BE5DFE" w:rsidRPr="00BE0D96" w:rsidRDefault="00BE0D96" w:rsidP="00BE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BE0D9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1608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DFF7" w14:textId="7864CADF" w:rsidR="00BE5DFE" w:rsidRPr="00C3649A" w:rsidRDefault="00C3649A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3649A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BCE8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6D045" w14:textId="73DFFFB9" w:rsidR="00BE5DFE" w:rsidRPr="00BE0D96" w:rsidRDefault="00BE0D96" w:rsidP="00BE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BE0D9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0C58C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8DEF" w14:textId="2C87F3F5" w:rsidR="00BE5DFE" w:rsidRPr="00C3649A" w:rsidRDefault="00C3649A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3649A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BE5DFE" w:rsidRPr="00002312" w14:paraId="5E03C8AC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639F992" w14:textId="14216916" w:rsidR="00BE5DFE" w:rsidRPr="00002312" w:rsidRDefault="00BE5DFE" w:rsidP="00BE5D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59FD" w14:textId="453D5C55" w:rsidR="00BE5DFE" w:rsidRPr="00BE0D96" w:rsidRDefault="00BE0D96" w:rsidP="00BE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BE0D9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113CF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97F6" w14:textId="068E37EB" w:rsidR="00BE5DFE" w:rsidRPr="00C3649A" w:rsidRDefault="00C3649A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3649A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F6ED7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09F7" w14:textId="7362616D" w:rsidR="00BE5DFE" w:rsidRPr="00BE0D96" w:rsidRDefault="00BE0D96" w:rsidP="00BE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BE0D9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3D19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9F00" w14:textId="76F3F313" w:rsidR="00BE5DFE" w:rsidRPr="00C3649A" w:rsidRDefault="00C3649A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3649A"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BE5DFE" w:rsidRPr="00002312" w14:paraId="4D825FE9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2BA5D241" w14:textId="60C933E7" w:rsidR="00BE5DFE" w:rsidRPr="00002312" w:rsidRDefault="00BE5DFE" w:rsidP="00BE5D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FC728" w14:textId="5E0C03D7" w:rsidR="00BE5DFE" w:rsidRPr="00BE0D96" w:rsidRDefault="00BE0D96" w:rsidP="00BE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BE0D9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FE35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00554" w14:textId="46C359ED" w:rsidR="00BE5DFE" w:rsidRPr="00C3649A" w:rsidRDefault="00C3649A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3649A">
              <w:rPr>
                <w:rFonts w:asciiTheme="majorBidi" w:hAnsiTheme="majorBidi" w:cstheme="majorBidi"/>
                <w:sz w:val="30"/>
                <w:szCs w:val="30"/>
              </w:rPr>
              <w:t>18,948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94BB1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9BFE2" w14:textId="2040914E" w:rsidR="00BE5DFE" w:rsidRPr="00BE0D96" w:rsidRDefault="00BE0D96" w:rsidP="00BE0D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BE0D96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213C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D65C" w14:textId="2BCCC9BD" w:rsidR="00BE5DFE" w:rsidRPr="00C3649A" w:rsidRDefault="00C3649A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C3649A">
              <w:rPr>
                <w:rFonts w:asciiTheme="majorBidi" w:hAnsiTheme="majorBidi" w:cstheme="majorBidi"/>
                <w:sz w:val="30"/>
                <w:szCs w:val="30"/>
              </w:rPr>
              <w:t>18,948</w:t>
            </w:r>
          </w:p>
        </w:tc>
      </w:tr>
      <w:tr w:rsidR="00BE5DFE" w:rsidRPr="00002312" w14:paraId="3D44487B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C2C57" w14:textId="77777777" w:rsidR="00BE5DFE" w:rsidRPr="00002312" w:rsidRDefault="00BE5DFE" w:rsidP="00BE5D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DF447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0636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04DA" w14:textId="77777777" w:rsidR="00BE5DFE" w:rsidRPr="0016476F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F2B16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4C9A0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E8C6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D243" w14:textId="77777777" w:rsidR="00BE5DFE" w:rsidRPr="0016476F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5D35" w:rsidRPr="00002312" w14:paraId="05BCFF83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F7B50" w14:textId="77777777" w:rsidR="00FC5D35" w:rsidRPr="00002312" w:rsidRDefault="00FC5D35" w:rsidP="00BE5DF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A5712" w14:textId="77777777" w:rsidR="00FC5D35" w:rsidRPr="00002312" w:rsidRDefault="00FC5D35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B316C" w14:textId="77777777" w:rsidR="00FC5D35" w:rsidRPr="00002312" w:rsidRDefault="00FC5D35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B494" w14:textId="77777777" w:rsidR="00FC5D35" w:rsidRPr="0016476F" w:rsidRDefault="00FC5D35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8261" w14:textId="77777777" w:rsidR="00FC5D35" w:rsidRPr="00002312" w:rsidRDefault="00FC5D35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DC3BE" w14:textId="77777777" w:rsidR="00FC5D35" w:rsidRPr="00002312" w:rsidRDefault="00FC5D35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B1748" w14:textId="77777777" w:rsidR="00FC5D35" w:rsidRPr="00002312" w:rsidRDefault="00FC5D35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8F508" w14:textId="77777777" w:rsidR="00FC5D35" w:rsidRPr="0016476F" w:rsidRDefault="00FC5D35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5DFE" w:rsidRPr="00002312" w14:paraId="06B5F842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B8FD" w14:textId="77777777" w:rsidR="00BE5DFE" w:rsidRPr="00002312" w:rsidRDefault="00BE5DFE" w:rsidP="00BE5DF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9A1A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5A944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B7D07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61E4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0347B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A258E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8E61" w14:textId="77777777" w:rsidR="00BE5DFE" w:rsidRPr="00002312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36A3" w:rsidRPr="00002312" w14:paraId="23F3B703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A75D" w14:textId="77777777" w:rsidR="007836A3" w:rsidRPr="00002312" w:rsidRDefault="007836A3" w:rsidP="007836A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E54C7" w14:textId="16EA4029" w:rsidR="007836A3" w:rsidRPr="00746938" w:rsidRDefault="007836A3" w:rsidP="00783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746C3" w14:textId="77777777" w:rsidR="007836A3" w:rsidRPr="00002312" w:rsidRDefault="007836A3" w:rsidP="00783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2730B" w14:textId="5D54B60C" w:rsidR="007836A3" w:rsidRPr="00002312" w:rsidRDefault="007836A3" w:rsidP="00783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3C6B" w14:textId="77777777" w:rsidR="007836A3" w:rsidRPr="00002312" w:rsidRDefault="007836A3" w:rsidP="00783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EC364" w14:textId="2B140B75" w:rsidR="007836A3" w:rsidRPr="00002312" w:rsidRDefault="00BE0D96" w:rsidP="00783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703130">
              <w:rPr>
                <w:rFonts w:asciiTheme="majorBidi" w:hAnsiTheme="majorBidi" w:cstheme="majorBidi"/>
                <w:sz w:val="30"/>
                <w:szCs w:val="30"/>
              </w:rPr>
              <w:t>,553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5AAA2C" w14:textId="77777777" w:rsidR="007836A3" w:rsidRPr="00002312" w:rsidRDefault="007836A3" w:rsidP="00783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F2178" w14:textId="549D3305" w:rsidR="007836A3" w:rsidRPr="00002312" w:rsidRDefault="007836A3" w:rsidP="00783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39,837</w:t>
            </w:r>
          </w:p>
        </w:tc>
      </w:tr>
      <w:tr w:rsidR="00E62504" w:rsidRPr="00002312" w14:paraId="6657542E" w14:textId="77777777" w:rsidTr="00BF360F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A8D1" w14:textId="0C1366AF" w:rsidR="00E62504" w:rsidRPr="00002312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42AE" w14:textId="5F56F54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BE24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3603" w14:textId="260C9D5B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B6C8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264BD825" w14:textId="4CFD6980" w:rsidR="00E62504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D3D7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25EB51F" w14:textId="30C52B3E" w:rsidR="00E62504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E62504" w:rsidRPr="00002312" w14:paraId="58857E3E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AD54" w14:textId="231955D6" w:rsidR="00E62504" w:rsidRPr="00002312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6550C" w14:textId="33AC331F" w:rsidR="00E62504" w:rsidRPr="00746938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658D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9DB45" w14:textId="375BF0AB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A215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FEC6D" w14:textId="754171BB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25,786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3DE18C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8A6F" w14:textId="7EACE10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31,947</w:t>
            </w:r>
          </w:p>
        </w:tc>
      </w:tr>
      <w:tr w:rsidR="00E62504" w:rsidRPr="00002312" w14:paraId="4D887CA7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6D9D86DD" w14:textId="77777777" w:rsidR="00E62504" w:rsidRPr="00002312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BC239" w14:textId="48047D6E" w:rsidR="00E62504" w:rsidRPr="00746938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DAF4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A78BE" w14:textId="24B43C83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CA0C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D21EA9A" w14:textId="7E26DEFC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31F148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C02411C" w14:textId="50DA4643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10,019</w:t>
            </w:r>
          </w:p>
        </w:tc>
      </w:tr>
      <w:tr w:rsidR="00E62504" w:rsidRPr="00002312" w14:paraId="7C37F144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0822F654" w14:textId="77777777" w:rsidR="00E62504" w:rsidRPr="00002312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097F5" w14:textId="6F4CC5FE" w:rsidR="00E62504" w:rsidRPr="00746938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2689E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474B3" w14:textId="6A40C391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E83F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A137E0B" w14:textId="28C082F9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D75EF0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961E917" w14:textId="31741598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</w:tr>
      <w:tr w:rsidR="00E62504" w:rsidRPr="00002312" w14:paraId="3512B58B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14:paraId="76DCFFBE" w14:textId="1FFB25D6" w:rsidR="00E62504" w:rsidRPr="00002312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078C" w14:textId="6F5483BA" w:rsidR="00E62504" w:rsidRPr="00746938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5282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3E76" w14:textId="31A3CD1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50AAA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36F6CE69" w14:textId="5359C91A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5963E4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15A0230" w14:textId="7147653E" w:rsidR="00E62504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3,686</w:t>
            </w:r>
          </w:p>
        </w:tc>
      </w:tr>
      <w:tr w:rsidR="00E62504" w:rsidRPr="00002312" w14:paraId="0696B8AA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238F" w14:textId="77777777" w:rsidR="00E62504" w:rsidRPr="00002312" w:rsidRDefault="00E62504" w:rsidP="00E625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201C9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B57E2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7471B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F8DA7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7B7A3E5E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B7A259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EDBF018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04" w:rsidRPr="00002312" w14:paraId="3ED52C91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A288" w14:textId="381FAC48" w:rsidR="00E62504" w:rsidRPr="00407C6D" w:rsidRDefault="00E62504" w:rsidP="00E625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7C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7FFD2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DC88C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719C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43D7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7E196498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352517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4DC9F3A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04" w:rsidRPr="00002312" w14:paraId="3B569231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847E3" w14:textId="37CDB12B" w:rsidR="00E62504" w:rsidRPr="00407C6D" w:rsidRDefault="00E62504" w:rsidP="00E625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7C6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AB2AB" w14:textId="37C31D52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36D8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5C573" w14:textId="7AC90922" w:rsidR="00E62504" w:rsidRPr="00372AA5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4A378" w14:textId="77777777" w:rsidR="00E62504" w:rsidRPr="00372AA5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01281" w14:textId="5F58959D" w:rsidR="00E62504" w:rsidRPr="00372AA5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22A585" w14:textId="77777777" w:rsidR="00E62504" w:rsidRPr="00372AA5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4C42C" w14:textId="2321BD2A" w:rsidR="00E62504" w:rsidRPr="00372AA5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62504" w:rsidRPr="00002312" w14:paraId="5D098EA1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4C1E4" w14:textId="77777777" w:rsidR="00E62504" w:rsidRPr="00407C6D" w:rsidRDefault="00E62504" w:rsidP="00E625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F203E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D13F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C5F38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D883D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45905C09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2790DF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EED9F6A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04" w:rsidRPr="00002312" w14:paraId="62708A95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A03A" w14:textId="24F76B3D" w:rsidR="00E62504" w:rsidRPr="00407C6D" w:rsidRDefault="00E62504" w:rsidP="00E625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7C6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0BDB8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AFE02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F551E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1F32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6168F2B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7F1B78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94DA2EF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04" w:rsidRPr="00002312" w14:paraId="06B68584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84823" w14:textId="61A1E7C2" w:rsidR="00E62504" w:rsidRPr="00407C6D" w:rsidRDefault="00E62504" w:rsidP="00E625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7C6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4317E" w14:textId="14F1AB2E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9340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CEE58" w14:textId="3C32E285" w:rsidR="00E62504" w:rsidRPr="00372AA5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372AA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759E" w14:textId="77777777" w:rsidR="00E62504" w:rsidRPr="00372AA5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D0B76" w14:textId="0728D6FF" w:rsidR="00E62504" w:rsidRPr="00372AA5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372AA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3D7845" w14:textId="77777777" w:rsidR="00E62504" w:rsidRPr="00372AA5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BD712" w14:textId="44CC9D79" w:rsidR="00E62504" w:rsidRPr="00372AA5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372AA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E62504" w:rsidRPr="00002312" w14:paraId="08A2D059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4C1E" w14:textId="77777777" w:rsidR="00E62504" w:rsidRPr="00002312" w:rsidRDefault="00E62504" w:rsidP="00E625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CEEBF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D2AE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22705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FB214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1CCF52C7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A767E5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949A099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04" w:rsidRPr="00002312" w14:paraId="160EE76C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8B033" w14:textId="4373F002" w:rsidR="00E62504" w:rsidRPr="00002312" w:rsidRDefault="00E62504" w:rsidP="00E62504">
            <w:pPr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กับบริษัทใหญ่เดิม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5C03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29D81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14378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611C3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9B41E09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F121F4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6B05738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04" w:rsidRPr="00F95D26" w14:paraId="0FCBFAA9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0D92C" w14:textId="77777777" w:rsidR="00E62504" w:rsidRPr="00002312" w:rsidRDefault="00E62504" w:rsidP="00E625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5D00" w14:textId="47EC80FD" w:rsidR="00E62504" w:rsidRPr="006770EA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4B80C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C955F54" w14:textId="4F6143F8" w:rsidR="00E62504" w:rsidRPr="00451CE9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A70CD">
              <w:rPr>
                <w:rFonts w:ascii="Angsana New" w:hAnsi="Angsana New"/>
                <w:sz w:val="30"/>
                <w:szCs w:val="30"/>
              </w:rPr>
              <w:t>14,957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6F17A" w14:textId="77777777" w:rsidR="00E62504" w:rsidRPr="00105A9F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DEF6" w14:textId="30643DE0" w:rsidR="00E62504" w:rsidRPr="006770EA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E87722" w14:textId="77777777" w:rsidR="00E62504" w:rsidRPr="00105A9F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92F1F2E" w14:textId="0735196A" w:rsidR="00E62504" w:rsidRPr="00451CE9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249CD">
              <w:rPr>
                <w:rFonts w:ascii="Angsana New" w:hAnsi="Angsana New"/>
                <w:sz w:val="30"/>
                <w:szCs w:val="30"/>
              </w:rPr>
              <w:t>14,957</w:t>
            </w:r>
          </w:p>
        </w:tc>
      </w:tr>
      <w:tr w:rsidR="00E62504" w:rsidRPr="00F95D26" w14:paraId="43327603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8D68" w14:textId="79A92171" w:rsidR="00E62504" w:rsidRPr="004C5337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1AB3">
              <w:rPr>
                <w:rFonts w:asciiTheme="majorBidi" w:hAnsiTheme="majorBidi" w:hint="cs"/>
                <w:sz w:val="30"/>
                <w:szCs w:val="30"/>
                <w:cs/>
              </w:rPr>
              <w:t>รายได้ดอกเบี้ยจากลูกหนี้เงินให้สินเชื่อ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79B8" w14:textId="64415051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83E66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05E7C2A" w14:textId="4ABCFA92" w:rsidR="00E62504" w:rsidRPr="00451CE9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A70CD">
              <w:rPr>
                <w:rFonts w:ascii="Angsana New" w:hAnsi="Angsana New"/>
                <w:sz w:val="30"/>
                <w:szCs w:val="30"/>
              </w:rPr>
              <w:t>2,314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E1812" w14:textId="77777777" w:rsidR="00E62504" w:rsidRPr="00105A9F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E48F4" w14:textId="38B31B4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C16705" w14:textId="77777777" w:rsidR="00E62504" w:rsidRPr="00105A9F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59A155D" w14:textId="095729B7" w:rsidR="00E62504" w:rsidRPr="00451CE9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249C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2504" w:rsidRPr="00F95D26" w14:paraId="427852DC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BDBCB" w14:textId="77777777" w:rsidR="00E62504" w:rsidRPr="004C5337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BCFA4" w14:textId="571D4AF1" w:rsidR="00E62504" w:rsidRPr="006770EA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98B3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8D3E7DD" w14:textId="58827817" w:rsidR="00E62504" w:rsidRPr="00451CE9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A70CD">
              <w:rPr>
                <w:rFonts w:ascii="Angsana New" w:hAnsi="Angsana New"/>
                <w:sz w:val="30"/>
                <w:szCs w:val="30"/>
              </w:rPr>
              <w:t>387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E526" w14:textId="77777777" w:rsidR="00E62504" w:rsidRPr="00105A9F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DB0CE" w14:textId="5F660C9C" w:rsidR="00E62504" w:rsidRPr="006770EA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04AC0B" w14:textId="77777777" w:rsidR="00E62504" w:rsidRPr="00105A9F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A4920B3" w14:textId="34DC081D" w:rsidR="00E62504" w:rsidRPr="00451CE9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249CD">
              <w:rPr>
                <w:rFonts w:ascii="Angsana New" w:hAnsi="Angsana New"/>
                <w:sz w:val="30"/>
                <w:szCs w:val="30"/>
              </w:rPr>
              <w:t>387</w:t>
            </w:r>
          </w:p>
        </w:tc>
      </w:tr>
      <w:tr w:rsidR="00E62504" w:rsidRPr="00F95D26" w14:paraId="2756579C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7317" w14:textId="77777777" w:rsidR="00E62504" w:rsidRPr="004C5337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F0D20" w14:textId="7D7B3420" w:rsidR="00E62504" w:rsidRPr="006770EA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614F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7CD07FD" w14:textId="33E008E1" w:rsidR="00E62504" w:rsidRPr="00451CE9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A70CD">
              <w:rPr>
                <w:rFonts w:ascii="Angsana New" w:hAnsi="Angsana New"/>
                <w:sz w:val="30"/>
                <w:szCs w:val="30"/>
              </w:rPr>
              <w:t>6,363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84B28" w14:textId="77777777" w:rsidR="00E62504" w:rsidRPr="00105A9F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7F3A0" w14:textId="3BB51EFB" w:rsidR="00E62504" w:rsidRPr="006770EA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BA46E0" w14:textId="77777777" w:rsidR="00E62504" w:rsidRPr="00105A9F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C3DBBB1" w14:textId="67EC6C7E" w:rsidR="00E62504" w:rsidRPr="00451CE9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249CD">
              <w:rPr>
                <w:rFonts w:ascii="Angsana New" w:hAnsi="Angsana New"/>
                <w:sz w:val="30"/>
                <w:szCs w:val="30"/>
              </w:rPr>
              <w:t>6,363</w:t>
            </w:r>
          </w:p>
        </w:tc>
      </w:tr>
      <w:tr w:rsidR="00E62504" w:rsidRPr="00F95D26" w14:paraId="27D631E2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5A69" w14:textId="5E40562D" w:rsidR="00E62504" w:rsidRPr="004C5337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46C9" w14:textId="7A8BA1D0" w:rsidR="00E62504" w:rsidRPr="006770EA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76249" w14:textId="77777777" w:rsidR="00E62504" w:rsidRPr="00C2347C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F827F7B" w14:textId="7E6788AA" w:rsidR="00E62504" w:rsidRPr="00451CE9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7A70CD">
              <w:rPr>
                <w:rFonts w:ascii="Angsana New" w:hAnsi="Angsana New"/>
                <w:sz w:val="30"/>
                <w:szCs w:val="30"/>
              </w:rPr>
              <w:t>26,306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1805A" w14:textId="77777777" w:rsidR="00E62504" w:rsidRPr="00C2347C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5E179" w14:textId="7305F0C1" w:rsidR="00E62504" w:rsidRPr="006770EA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tLeast"/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27C48F" w14:textId="77777777" w:rsidR="00E62504" w:rsidRPr="00C2347C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AAC877A" w14:textId="69225625" w:rsidR="00E62504" w:rsidRPr="00451CE9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6249CD">
              <w:rPr>
                <w:rFonts w:ascii="Angsana New" w:hAnsi="Angsana New"/>
                <w:sz w:val="30"/>
                <w:szCs w:val="30"/>
              </w:rPr>
              <w:t>26,306</w:t>
            </w:r>
          </w:p>
        </w:tc>
      </w:tr>
      <w:tr w:rsidR="00E62504" w:rsidRPr="00F95D26" w14:paraId="402DEE7A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7279" w14:textId="77777777" w:rsidR="00E62504" w:rsidRPr="00002312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163B2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A9866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8142" w14:textId="77777777" w:rsidR="00E62504" w:rsidRPr="008E4A0D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C92B9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47E5A391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C0BBC7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FF0B3C9" w14:textId="77777777" w:rsidR="00E62504" w:rsidRPr="00F95D26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04" w:rsidRPr="00F95D26" w14:paraId="549DEE07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835D3" w14:textId="53813D22" w:rsidR="00E62504" w:rsidRPr="004C5337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594ED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F278F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5C28" w14:textId="77777777" w:rsidR="00E62504" w:rsidRPr="008E4A0D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5681C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7217E47E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A5AC63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3D31A20" w14:textId="77777777" w:rsidR="00E62504" w:rsidRPr="00F95D26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04" w:rsidRPr="00F95D26" w14:paraId="571C8DE2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BEE2" w14:textId="36E5A643" w:rsidR="00E62504" w:rsidRPr="004C5337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37D9B52" w14:textId="2C3330B9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24,813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93F9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599B0" w14:textId="4FF1F966" w:rsidR="00E62504" w:rsidRPr="00E107DC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107DC">
              <w:rPr>
                <w:rFonts w:asciiTheme="majorBidi" w:hAnsiTheme="majorBidi" w:cstheme="majorBidi"/>
                <w:sz w:val="30"/>
                <w:szCs w:val="30"/>
              </w:rPr>
              <w:t>4,248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D3CC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067B114E" w14:textId="3429E7EF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24,813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5388CC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1B3BB13" w14:textId="2CCE632C" w:rsidR="00E62504" w:rsidRPr="00E107DC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107DC">
              <w:rPr>
                <w:rFonts w:asciiTheme="majorBidi" w:hAnsiTheme="majorBidi" w:cstheme="majorBidi"/>
                <w:sz w:val="30"/>
                <w:szCs w:val="30"/>
              </w:rPr>
              <w:t>4,248</w:t>
            </w:r>
          </w:p>
        </w:tc>
      </w:tr>
      <w:tr w:rsidR="00E62504" w:rsidRPr="002B1061" w14:paraId="7C9DB7D4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546A" w14:textId="4504817F" w:rsidR="00E62504" w:rsidRPr="004C5337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79DB22E6" w14:textId="2A2DCD24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6BAD4" w14:textId="680A2E73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A38CC" w14:textId="526084D1" w:rsidR="00E62504" w:rsidRPr="00E107DC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107DC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1C586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2433703C" w14:textId="02A47C2C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657D5E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4877B9B" w14:textId="39820DBD" w:rsidR="00E62504" w:rsidRPr="00E107DC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107DC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E62504" w:rsidRPr="002B1061" w14:paraId="6E5F608C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DC542" w14:textId="503D46B1" w:rsidR="00E62504" w:rsidRPr="004C5337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52D79" w14:textId="28864DCE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E5327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AAA1" w14:textId="0CF1F28F" w:rsidR="00E62504" w:rsidRPr="007D0C7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6A373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5F21" w14:textId="54BD96FF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531B47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A4A45AA" w14:textId="6F9ABBFA" w:rsidR="00E62504" w:rsidRPr="007D0C7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2504" w:rsidRPr="002B1061" w14:paraId="3E1D65A3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132FC" w14:textId="59AF1BA6" w:rsidR="00E62504" w:rsidRPr="004C5337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E51F" w14:textId="6113051D" w:rsidR="00E62504" w:rsidRPr="00301EB6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BC349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8615" w14:textId="61D8C5F0" w:rsidR="00E62504" w:rsidRPr="007D0C7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7C72C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09A0F" w14:textId="08569094" w:rsidR="00E62504" w:rsidRPr="00301EB6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2F854" w14:textId="77777777" w:rsidR="00E62504" w:rsidRPr="004C5337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DA846" w14:textId="58FB0422" w:rsidR="00E62504" w:rsidRPr="007D0C7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E62504" w:rsidRPr="002B1061" w14:paraId="62F8D9E0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8B1F" w14:textId="6946B52F" w:rsidR="00E62504" w:rsidRPr="002B1061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337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2F987" w14:textId="159BE47D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BA502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60609" w14:textId="01D7D7D1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459D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5504E" w14:textId="587404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86A9FC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C3406E2" w14:textId="39D3EC88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62504" w:rsidRPr="002B1061" w14:paraId="334EE5B6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329B5" w14:textId="77777777" w:rsidR="00E62504" w:rsidRPr="002B1061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40243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8168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C4E0D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AF5FB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521B6CEF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2EE2FF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EC6FFC3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04" w:rsidRPr="002B1061" w14:paraId="34BBD8C3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86219" w14:textId="77777777" w:rsidR="00E62504" w:rsidRPr="002B1061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84E6B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54A19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851DC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4847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756A016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485319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EA89729" w14:textId="77777777" w:rsidR="00E62504" w:rsidRPr="002B1061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04" w:rsidRPr="00002312" w14:paraId="71506091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4EC13" w14:textId="69555EF9" w:rsidR="00E62504" w:rsidRPr="00002312" w:rsidRDefault="00E62504" w:rsidP="00E6250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19315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461F9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6307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6C7A7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B662FC7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43C487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4D743CA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04" w:rsidRPr="00002312" w14:paraId="5C546D3E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9E72" w14:textId="0B297504" w:rsidR="00E62504" w:rsidRPr="00002312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2BE5" w14:textId="09C872E9" w:rsidR="00E62504" w:rsidRPr="00301EB6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B7AD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3D44" w14:textId="1336EF6C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363C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A884" w14:textId="098342E1" w:rsidR="00E62504" w:rsidRPr="00301EB6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167"/>
              <w:rPr>
                <w:rFonts w:asciiTheme="majorBidi" w:hAnsiTheme="majorBidi"/>
                <w:sz w:val="30"/>
                <w:szCs w:val="30"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448839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92ADC5B" w14:textId="47BFBE41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1,035</w:t>
            </w:r>
          </w:p>
        </w:tc>
      </w:tr>
      <w:tr w:rsidR="00E62504" w:rsidRPr="00002312" w14:paraId="5415BA51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FC9BA" w14:textId="636CB070" w:rsidR="00E62504" w:rsidRPr="00002312" w:rsidRDefault="00E62504" w:rsidP="00E6250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</w:t>
            </w:r>
            <w:r w:rsidRPr="004C533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B51E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323DB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347E0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2281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6F7DAFAA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C8EFE3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EA7BD4C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504" w:rsidRPr="00002312" w14:paraId="5D85F1CB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9879F" w14:textId="5BB9AB8D" w:rsidR="00E62504" w:rsidRPr="00002312" w:rsidRDefault="00E62504" w:rsidP="00E62504">
            <w:pPr>
              <w:ind w:right="-328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C290" w14:textId="746E9622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23,527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90C6A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E3353" w14:textId="37B4EB8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3B173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4A7B4864" w14:textId="74750A4A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950655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E20DB32" w14:textId="73CB9A18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26,694</w:t>
            </w:r>
          </w:p>
        </w:tc>
      </w:tr>
      <w:tr w:rsidR="00E62504" w:rsidRPr="00002312" w14:paraId="672B7CC7" w14:textId="77777777" w:rsidTr="006A1328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9D069" w14:textId="021C340A" w:rsidR="00E62504" w:rsidRPr="00002312" w:rsidRDefault="00E62504" w:rsidP="00E62504">
            <w:pPr>
              <w:ind w:right="-328" w:firstLine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D39EB" w14:textId="03E76BE8" w:rsidR="00E62504" w:rsidRPr="00E33BEE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3A3E5" w14:textId="77777777" w:rsidR="00E62504" w:rsidRPr="00E33BEE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35286" w14:textId="7F359F1F" w:rsidR="00E62504" w:rsidRPr="00E33BEE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  <w:r w:rsidRPr="00E33BEE">
              <w:rPr>
                <w:rFonts w:asciiTheme="majorBidi" w:hAnsiTheme="majorBidi" w:cstheme="majorBidi"/>
                <w:sz w:val="30"/>
                <w:szCs w:val="30"/>
              </w:rPr>
              <w:t>1,831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995A" w14:textId="77777777" w:rsidR="00E62504" w:rsidRPr="00E33BEE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14:paraId="2814CDCA" w14:textId="2664BBF2" w:rsidR="00E62504" w:rsidRPr="00E33BEE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278BC9" w14:textId="7777777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tLeast"/>
              <w:ind w:right="-1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52A69D9" w14:textId="06CB8347" w:rsidR="00E62504" w:rsidRPr="00002312" w:rsidRDefault="00E62504" w:rsidP="00E62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BEE">
              <w:rPr>
                <w:rFonts w:asciiTheme="majorBidi" w:hAnsiTheme="majorBidi" w:cstheme="majorBidi"/>
                <w:sz w:val="30"/>
                <w:szCs w:val="30"/>
              </w:rPr>
              <w:t>1,130</w:t>
            </w:r>
          </w:p>
        </w:tc>
      </w:tr>
    </w:tbl>
    <w:p w14:paraId="236EEDAD" w14:textId="77777777" w:rsidR="006A1328" w:rsidRPr="006A1328" w:rsidRDefault="006A1328">
      <w:pPr>
        <w:rPr>
          <w:sz w:val="2"/>
          <w:szCs w:val="2"/>
        </w:rPr>
      </w:pPr>
    </w:p>
    <w:p w14:paraId="5B140228" w14:textId="77777777" w:rsidR="00DF0788" w:rsidRPr="004C50BA" w:rsidRDefault="00DF078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"/>
        <w:gridCol w:w="4150"/>
        <w:gridCol w:w="1081"/>
        <w:gridCol w:w="270"/>
        <w:gridCol w:w="1081"/>
        <w:gridCol w:w="236"/>
        <w:gridCol w:w="1088"/>
        <w:gridCol w:w="270"/>
        <w:gridCol w:w="1081"/>
      </w:tblGrid>
      <w:tr w:rsidR="00420FCA" w:rsidRPr="00002312" w14:paraId="194BA4C4" w14:textId="77777777" w:rsidTr="00347CA4">
        <w:trPr>
          <w:gridBefore w:val="1"/>
          <w:wBefore w:w="13" w:type="dxa"/>
        </w:trPr>
        <w:tc>
          <w:tcPr>
            <w:tcW w:w="4150" w:type="dxa"/>
            <w:tcBorders>
              <w:top w:val="nil"/>
              <w:bottom w:val="nil"/>
            </w:tcBorders>
            <w:vAlign w:val="bottom"/>
          </w:tcPr>
          <w:p w14:paraId="64EDA5C0" w14:textId="3A7C4993" w:rsidR="00420FCA" w:rsidRPr="00002312" w:rsidRDefault="00420FCA" w:rsidP="00CB42B8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tcBorders>
              <w:top w:val="nil"/>
              <w:bottom w:val="nil"/>
            </w:tcBorders>
            <w:vAlign w:val="bottom"/>
          </w:tcPr>
          <w:p w14:paraId="0BFCAD71" w14:textId="77777777" w:rsidR="00420FCA" w:rsidRPr="00002312" w:rsidRDefault="00420FCA" w:rsidP="00CB42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779670BC" w14:textId="77777777" w:rsidR="00420FCA" w:rsidRPr="00002312" w:rsidRDefault="00420FCA" w:rsidP="00CB42B8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  <w:vAlign w:val="bottom"/>
          </w:tcPr>
          <w:p w14:paraId="616FCE56" w14:textId="77777777" w:rsidR="00420FCA" w:rsidRPr="00002312" w:rsidRDefault="00420FCA" w:rsidP="00CB42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DFE" w:rsidRPr="00002312" w14:paraId="585BCC9E" w14:textId="77777777" w:rsidTr="00347CA4">
        <w:trPr>
          <w:gridBefore w:val="1"/>
          <w:wBefore w:w="13" w:type="dxa"/>
        </w:trPr>
        <w:tc>
          <w:tcPr>
            <w:tcW w:w="4150" w:type="dxa"/>
            <w:tcBorders>
              <w:top w:val="nil"/>
            </w:tcBorders>
            <w:vAlign w:val="bottom"/>
          </w:tcPr>
          <w:p w14:paraId="740D9AE5" w14:textId="3ABA6D79" w:rsidR="00BE5DFE" w:rsidRPr="00002312" w:rsidRDefault="00BE5DFE" w:rsidP="00BE5DF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1" w:type="dxa"/>
            <w:tcBorders>
              <w:top w:val="nil"/>
            </w:tcBorders>
            <w:vAlign w:val="bottom"/>
          </w:tcPr>
          <w:p w14:paraId="48FC4B43" w14:textId="4AB464CE" w:rsidR="00BE5DFE" w:rsidRPr="00002312" w:rsidRDefault="00BE5DFE" w:rsidP="00BE5DFE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1E01DCA" w14:textId="77777777" w:rsidR="00BE5DFE" w:rsidRPr="00002312" w:rsidRDefault="00BE5DFE" w:rsidP="00BE5DFE">
            <w:pPr>
              <w:spacing w:line="240" w:lineRule="atLeast"/>
              <w:ind w:left="-9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</w:tcBorders>
            <w:vAlign w:val="bottom"/>
          </w:tcPr>
          <w:p w14:paraId="5DE376B1" w14:textId="668A74A4" w:rsidR="00BE5DFE" w:rsidRPr="00002312" w:rsidRDefault="00BE5DFE" w:rsidP="00BE5DFE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7A4D59DC" w14:textId="77777777" w:rsidR="00BE5DFE" w:rsidRPr="00002312" w:rsidRDefault="00BE5DFE" w:rsidP="00BE5DFE">
            <w:pPr>
              <w:spacing w:line="240" w:lineRule="atLeast"/>
              <w:ind w:left="-90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</w:tcBorders>
            <w:vAlign w:val="bottom"/>
          </w:tcPr>
          <w:p w14:paraId="047D4CE7" w14:textId="7A5AE2E2" w:rsidR="00BE5DFE" w:rsidRPr="00002312" w:rsidRDefault="00BE5DFE" w:rsidP="00BE5DFE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5FBF6AF" w14:textId="77777777" w:rsidR="00BE5DFE" w:rsidRPr="00002312" w:rsidRDefault="00BE5DFE" w:rsidP="00BE5DFE">
            <w:pPr>
              <w:spacing w:line="240" w:lineRule="atLeast"/>
              <w:ind w:left="-9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</w:tcBorders>
            <w:vAlign w:val="bottom"/>
          </w:tcPr>
          <w:p w14:paraId="3E337D54" w14:textId="35EA154C" w:rsidR="00BE5DFE" w:rsidRPr="00002312" w:rsidRDefault="00BE5DFE" w:rsidP="00BE5DFE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20FCA" w:rsidRPr="00002312" w14:paraId="0B1B4FE9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54C59FB7" w14:textId="77777777" w:rsidR="00420FCA" w:rsidRPr="00002312" w:rsidRDefault="00420FCA" w:rsidP="00CB42B8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7" w:type="dxa"/>
            <w:gridSpan w:val="7"/>
            <w:vAlign w:val="bottom"/>
          </w:tcPr>
          <w:p w14:paraId="3C8D12E9" w14:textId="77777777" w:rsidR="00420FCA" w:rsidRPr="00002312" w:rsidRDefault="00420FCA" w:rsidP="00CB42B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BA9" w:rsidRPr="00002312" w14:paraId="160E6644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2F3A8784" w14:textId="38E637F0" w:rsidR="00857BA9" w:rsidRPr="003F4672" w:rsidRDefault="00857BA9" w:rsidP="00DE347B">
            <w:pPr>
              <w:spacing w:line="240" w:lineRule="atLeast"/>
              <w:rPr>
                <w:rFonts w:ascii="Angsana New" w:hAnsi="Angsana New"/>
                <w:cs/>
              </w:rPr>
            </w:pPr>
            <w:r w:rsidRPr="003F46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  <w:r w:rsidR="00706868" w:rsidRPr="003F46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เดิม</w:t>
            </w:r>
          </w:p>
        </w:tc>
        <w:tc>
          <w:tcPr>
            <w:tcW w:w="1081" w:type="dxa"/>
            <w:vAlign w:val="bottom"/>
          </w:tcPr>
          <w:p w14:paraId="736DB136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3451C9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C327EE3" w14:textId="77777777" w:rsidR="00857BA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83A8F65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99C1A16" w14:textId="77777777" w:rsidR="00857BA9" w:rsidRPr="00002312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A1BCB1" w14:textId="77777777" w:rsidR="00857BA9" w:rsidRPr="00002312" w:rsidRDefault="00857BA9" w:rsidP="00857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BD0D87E" w14:textId="77777777" w:rsidR="00857BA9" w:rsidRDefault="00857BA9" w:rsidP="00857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45C4" w:rsidRPr="00002312" w14:paraId="73255904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55379E4D" w14:textId="77777777" w:rsidR="001545C4" w:rsidRPr="00002312" w:rsidRDefault="001545C4" w:rsidP="001545C4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 w:cs="Angsana New"/>
                <w:cs/>
                <w:lang w:val="en-US"/>
              </w:rPr>
            </w:pPr>
            <w:r w:rsidRPr="00002312"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081" w:type="dxa"/>
            <w:vAlign w:val="bottom"/>
          </w:tcPr>
          <w:p w14:paraId="51C0E4EF" w14:textId="4D1F5B87" w:rsidR="001545C4" w:rsidRPr="000E577D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1B936A" w14:textId="77777777" w:rsidR="001545C4" w:rsidRPr="00002312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CF34D9B" w14:textId="557CB5CA" w:rsidR="001545C4" w:rsidRPr="00002312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236" w:type="dxa"/>
            <w:vAlign w:val="bottom"/>
          </w:tcPr>
          <w:p w14:paraId="4CF51623" w14:textId="77777777" w:rsidR="001545C4" w:rsidRPr="00002312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15F2D08" w14:textId="18452CDD" w:rsidR="001545C4" w:rsidRPr="001545C4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54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4F7075" w14:textId="77777777" w:rsidR="001545C4" w:rsidRPr="00002312" w:rsidRDefault="001545C4" w:rsidP="00154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19A2FB7" w14:textId="47B6DE2A" w:rsidR="001545C4" w:rsidRPr="00002312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1545C4" w:rsidRPr="00002312" w14:paraId="2F7ADA05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7AD4F0FA" w14:textId="77777777" w:rsidR="001545C4" w:rsidRPr="004C5337" w:rsidRDefault="001545C4" w:rsidP="001545C4">
            <w:pPr>
              <w:pStyle w:val="a0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 w:cs="Angsana New"/>
                <w:cs/>
              </w:rPr>
            </w:pPr>
            <w:r w:rsidRPr="004C5337">
              <w:rPr>
                <w:rFonts w:ascii="Angsana New" w:hAnsi="Angsana New" w:cs="Angsana New" w:hint="cs"/>
                <w:cs/>
              </w:rPr>
              <w:t>เจ้าหนี้หมุนเวียนอื่น</w:t>
            </w:r>
          </w:p>
        </w:tc>
        <w:tc>
          <w:tcPr>
            <w:tcW w:w="1081" w:type="dxa"/>
            <w:vAlign w:val="bottom"/>
          </w:tcPr>
          <w:p w14:paraId="562D90D8" w14:textId="47071CB0" w:rsidR="001545C4" w:rsidRPr="000E577D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1A8935" w14:textId="77777777" w:rsidR="001545C4" w:rsidRPr="004C5337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E0E8ED1" w14:textId="1D09EF31" w:rsidR="001545C4" w:rsidRPr="004C5337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  <w:tc>
          <w:tcPr>
            <w:tcW w:w="236" w:type="dxa"/>
            <w:vAlign w:val="bottom"/>
          </w:tcPr>
          <w:p w14:paraId="3F89DC97" w14:textId="77777777" w:rsidR="001545C4" w:rsidRPr="004C5337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26E05FA7" w14:textId="30D6EAFC" w:rsidR="001545C4" w:rsidRPr="001545C4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54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C2587F" w14:textId="77777777" w:rsidR="001545C4" w:rsidRPr="004C5337" w:rsidRDefault="001545C4" w:rsidP="00154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2C9B6E9" w14:textId="3CE8D9A4" w:rsidR="001545C4" w:rsidRPr="004C5337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1,355</w:t>
            </w:r>
          </w:p>
        </w:tc>
      </w:tr>
      <w:tr w:rsidR="001545C4" w:rsidRPr="00002312" w14:paraId="6A5103E0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0583F777" w14:textId="4D9FA381" w:rsidR="001545C4" w:rsidRPr="004C5337" w:rsidRDefault="001545C4" w:rsidP="001545C4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C5337">
              <w:rPr>
                <w:rFonts w:ascii="Angsana New" w:hAnsi="Angsana New" w:cs="Angsana New" w:hint="cs"/>
                <w:cs/>
              </w:rPr>
              <w:t>ดอกเบี้ยค้างจ่าย</w:t>
            </w:r>
          </w:p>
        </w:tc>
        <w:tc>
          <w:tcPr>
            <w:tcW w:w="1081" w:type="dxa"/>
            <w:vAlign w:val="bottom"/>
          </w:tcPr>
          <w:p w14:paraId="32B9443B" w14:textId="76E47330" w:rsidR="001545C4" w:rsidRPr="000E577D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7B6786" w14:textId="77777777" w:rsidR="001545C4" w:rsidRPr="004C5337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13F3C3A" w14:textId="5E6F1965" w:rsidR="001545C4" w:rsidRPr="004C5337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72,796</w:t>
            </w:r>
          </w:p>
        </w:tc>
        <w:tc>
          <w:tcPr>
            <w:tcW w:w="236" w:type="dxa"/>
            <w:vAlign w:val="bottom"/>
          </w:tcPr>
          <w:p w14:paraId="71F6278D" w14:textId="77777777" w:rsidR="001545C4" w:rsidRPr="004C5337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B584C0E" w14:textId="40019113" w:rsidR="001545C4" w:rsidRPr="001545C4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54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6A6F74" w14:textId="77777777" w:rsidR="001545C4" w:rsidRPr="004C5337" w:rsidRDefault="001545C4" w:rsidP="001545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F42A215" w14:textId="25BA4DC3" w:rsidR="001545C4" w:rsidRPr="004C5337" w:rsidRDefault="001545C4" w:rsidP="00154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E577D">
              <w:rPr>
                <w:rFonts w:ascii="Angsana New" w:hAnsi="Angsana New"/>
                <w:sz w:val="30"/>
                <w:szCs w:val="30"/>
              </w:rPr>
              <w:t>72,796</w:t>
            </w:r>
          </w:p>
        </w:tc>
      </w:tr>
      <w:tr w:rsidR="00BE5DFE" w:rsidRPr="00002312" w14:paraId="33E74981" w14:textId="77777777" w:rsidTr="00347CA4">
        <w:trPr>
          <w:gridBefore w:val="1"/>
          <w:wBefore w:w="13" w:type="dxa"/>
          <w:trHeight w:val="128"/>
        </w:trPr>
        <w:tc>
          <w:tcPr>
            <w:tcW w:w="4150" w:type="dxa"/>
            <w:vAlign w:val="bottom"/>
          </w:tcPr>
          <w:p w14:paraId="170AAF56" w14:textId="77777777" w:rsidR="00BE5DFE" w:rsidRPr="004C5337" w:rsidRDefault="00BE5DFE" w:rsidP="00BE5DFE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bottom"/>
          </w:tcPr>
          <w:p w14:paraId="0FF52E97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09211C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548093D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7972961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4D1B14E7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2FDB145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9866540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5DFE" w:rsidRPr="00002312" w14:paraId="2F6FA9C5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4AFB9A14" w14:textId="77777777" w:rsidR="00BE5DFE" w:rsidRPr="003F4672" w:rsidRDefault="00BE5DFE" w:rsidP="00BE5DFE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46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vAlign w:val="bottom"/>
          </w:tcPr>
          <w:p w14:paraId="3152BE4B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5B1298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6E538C6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BFB874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401420A5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351FFF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4197379" w14:textId="77777777" w:rsidR="00BE5DFE" w:rsidRPr="004C5337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243E" w:rsidRPr="00002312" w14:paraId="4E58CB7F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69D0C8F9" w14:textId="77777777" w:rsidR="00CA243E" w:rsidRPr="004C5337" w:rsidRDefault="00CA243E" w:rsidP="00CA243E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C5337">
              <w:rPr>
                <w:rFonts w:ascii="Angsana New" w:hAnsi="Angsana New" w:cs="Angsana New" w:hint="cs"/>
                <w:cs/>
              </w:rPr>
              <w:t>ลูกหนี้การค้า</w:t>
            </w:r>
          </w:p>
        </w:tc>
        <w:tc>
          <w:tcPr>
            <w:tcW w:w="1081" w:type="dxa"/>
          </w:tcPr>
          <w:p w14:paraId="09BAF391" w14:textId="44E94977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41EC5DC" w14:textId="77777777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B996E01" w14:textId="0441FCB0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81DD11E" w14:textId="77777777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4AEC1A94" w14:textId="2F4B5AFF" w:rsidR="00CA243E" w:rsidRPr="004C5337" w:rsidRDefault="00902D9F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</w:t>
            </w:r>
            <w:r w:rsidR="0068020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EC47FD2" w14:textId="77777777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368963F" w14:textId="54DC0826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12,365</w:t>
            </w:r>
          </w:p>
        </w:tc>
      </w:tr>
      <w:tr w:rsidR="00CA243E" w:rsidRPr="00002312" w14:paraId="6AE95516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3F83B475" w14:textId="64FD4F5E" w:rsidR="00CA243E" w:rsidRPr="004C5337" w:rsidRDefault="00CA243E" w:rsidP="00CA243E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  <w:lang w:val="en-GB"/>
              </w:rPr>
            </w:pPr>
            <w:r w:rsidRPr="004C5337"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  <w:r w:rsidR="00F76B27" w:rsidRPr="00D07516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081" w:type="dxa"/>
          </w:tcPr>
          <w:p w14:paraId="3AAEC6DE" w14:textId="44B44454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E100EBC" w14:textId="77777777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9122534" w14:textId="7287A64E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4C533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382A0CBD" w14:textId="77777777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40378820" w14:textId="4FB469D6" w:rsidR="00CA243E" w:rsidRPr="004C5337" w:rsidRDefault="00902D9F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306,509</w:t>
            </w:r>
          </w:p>
        </w:tc>
        <w:tc>
          <w:tcPr>
            <w:tcW w:w="270" w:type="dxa"/>
            <w:vAlign w:val="bottom"/>
          </w:tcPr>
          <w:p w14:paraId="2D6E08D2" w14:textId="77777777" w:rsidR="00CA243E" w:rsidRPr="004C5337" w:rsidRDefault="00CA243E" w:rsidP="00CA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15527EB" w14:textId="3D64F44F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308,267</w:t>
            </w:r>
          </w:p>
        </w:tc>
      </w:tr>
      <w:tr w:rsidR="00CA243E" w:rsidRPr="00002312" w14:paraId="598E4C8F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22746B8F" w14:textId="058FCF35" w:rsidR="00CA243E" w:rsidRPr="004C5337" w:rsidRDefault="00CA243E" w:rsidP="00CA243E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DE347B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4C5337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ด้าน</w:t>
            </w:r>
            <w:r w:rsidRPr="004C5337">
              <w:rPr>
                <w:rFonts w:ascii="Angsana New" w:hAnsi="Angsana New" w:cs="Angsana New" w:hint="cs"/>
                <w:cs/>
              </w:rPr>
              <w:t>เครดิตที่คาดว่าจะเกิดขึ้น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74F1DDF" w14:textId="52AE2C25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139D471" w14:textId="77777777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297EA7E" w14:textId="25C40991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90B856B" w14:textId="77777777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6A0A22B4" w14:textId="3E800B19" w:rsidR="00CA243E" w:rsidRPr="000C2BEE" w:rsidRDefault="00902D9F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(251,432)</w:t>
            </w:r>
          </w:p>
        </w:tc>
        <w:tc>
          <w:tcPr>
            <w:tcW w:w="270" w:type="dxa"/>
            <w:vAlign w:val="bottom"/>
          </w:tcPr>
          <w:p w14:paraId="21E23327" w14:textId="77777777" w:rsidR="00CA243E" w:rsidRPr="004C5337" w:rsidRDefault="00CA243E" w:rsidP="00CA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DD117E3" w14:textId="062A3D62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C2BEE">
              <w:rPr>
                <w:rFonts w:ascii="Angsana New" w:hAnsi="Angsana New"/>
                <w:sz w:val="30"/>
                <w:szCs w:val="30"/>
              </w:rPr>
              <w:t>(22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C2BEE">
              <w:rPr>
                <w:rFonts w:ascii="Angsana New" w:hAnsi="Angsana New"/>
                <w:sz w:val="30"/>
                <w:szCs w:val="30"/>
              </w:rPr>
              <w:t>,449)</w:t>
            </w:r>
          </w:p>
        </w:tc>
      </w:tr>
      <w:tr w:rsidR="00CA243E" w:rsidRPr="00002312" w14:paraId="3749491E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323806AC" w14:textId="1E47F998" w:rsidR="00CA243E" w:rsidRPr="004C5337" w:rsidRDefault="00CA243E" w:rsidP="00CA243E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4C5337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A64CC01" w14:textId="7EE07B47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F2FBD5" w14:textId="77777777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FB4006E" w14:textId="2DD2E5BF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7816515" w14:textId="77777777" w:rsidR="00CA243E" w:rsidRPr="004C5337" w:rsidRDefault="00CA243E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FD0C3" w14:textId="5CCF9423" w:rsidR="00CA243E" w:rsidRPr="000C2BEE" w:rsidRDefault="004C50BA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902D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70" w:type="dxa"/>
            <w:vAlign w:val="bottom"/>
          </w:tcPr>
          <w:p w14:paraId="0BC8A5AE" w14:textId="77777777" w:rsidR="00CA243E" w:rsidRPr="004C5337" w:rsidRDefault="00CA243E" w:rsidP="00CA24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8B9B6" w14:textId="55A8460A" w:rsidR="00CA243E" w:rsidRPr="004C5337" w:rsidRDefault="004C50BA" w:rsidP="00CA2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  <w:r w:rsidR="00CA243E" w:rsidRPr="000C2BEE">
              <w:rPr>
                <w:rFonts w:ascii="Angsana New" w:hAnsi="Angsana New"/>
                <w:sz w:val="30"/>
                <w:szCs w:val="30"/>
              </w:rPr>
              <w:t>,18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02C28" w:rsidRPr="00002312" w14:paraId="13C150B8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14720A6E" w14:textId="77777777" w:rsidR="00102C28" w:rsidRPr="00002312" w:rsidRDefault="00102C28" w:rsidP="00102C28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02312">
              <w:rPr>
                <w:rFonts w:ascii="Angsana New" w:hAnsi="Angsana New" w:cs="Angsana New" w:hint="cs"/>
                <w:cs/>
              </w:rPr>
              <w:t>เจ้าหนี้การค้า</w:t>
            </w:r>
          </w:p>
        </w:tc>
        <w:tc>
          <w:tcPr>
            <w:tcW w:w="1081" w:type="dxa"/>
            <w:tcBorders>
              <w:top w:val="double" w:sz="4" w:space="0" w:color="auto"/>
              <w:bottom w:val="nil"/>
            </w:tcBorders>
          </w:tcPr>
          <w:p w14:paraId="7606E4EA" w14:textId="21B12B44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188E5BD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nil"/>
            </w:tcBorders>
          </w:tcPr>
          <w:p w14:paraId="7BE23988" w14:textId="5903EB48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0C60740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  <w:vAlign w:val="bottom"/>
          </w:tcPr>
          <w:p w14:paraId="3810F665" w14:textId="1A281D1F" w:rsidR="00102C28" w:rsidRPr="00002312" w:rsidRDefault="00902D9F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</w:t>
            </w:r>
            <w:r w:rsidR="0046213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DC959DA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nil"/>
            </w:tcBorders>
            <w:vAlign w:val="bottom"/>
          </w:tcPr>
          <w:p w14:paraId="3089063E" w14:textId="2EF5A9DF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5,675</w:t>
            </w:r>
          </w:p>
        </w:tc>
      </w:tr>
      <w:tr w:rsidR="00102C28" w:rsidRPr="00002312" w14:paraId="075B08CA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7A424E4D" w14:textId="77777777" w:rsidR="00102C28" w:rsidRPr="00002312" w:rsidRDefault="00102C28" w:rsidP="00102C28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02312">
              <w:rPr>
                <w:rFonts w:ascii="Angsana New" w:hAnsi="Angsana New" w:cs="Angsana New" w:hint="cs"/>
                <w:cs/>
              </w:rPr>
              <w:t>เจ้าหนี้หมุนเวียนอื่น</w:t>
            </w:r>
          </w:p>
        </w:tc>
        <w:tc>
          <w:tcPr>
            <w:tcW w:w="1081" w:type="dxa"/>
            <w:tcBorders>
              <w:top w:val="nil"/>
            </w:tcBorders>
          </w:tcPr>
          <w:p w14:paraId="5CC2C74C" w14:textId="24D5814F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7649B08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14:paraId="299C5561" w14:textId="06660732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D842B0C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</w:tcBorders>
            <w:vAlign w:val="bottom"/>
          </w:tcPr>
          <w:p w14:paraId="02747023" w14:textId="40FE2D23" w:rsidR="00102C28" w:rsidRPr="00002312" w:rsidRDefault="00902D9F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3,781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7FE9D18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</w:tcBorders>
            <w:vAlign w:val="bottom"/>
          </w:tcPr>
          <w:p w14:paraId="0DDD8C46" w14:textId="2D059E82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1,709</w:t>
            </w:r>
          </w:p>
        </w:tc>
      </w:tr>
      <w:tr w:rsidR="00102C28" w:rsidRPr="00002312" w14:paraId="675401A7" w14:textId="77777777" w:rsidTr="00347CA4">
        <w:tc>
          <w:tcPr>
            <w:tcW w:w="4163" w:type="dxa"/>
            <w:gridSpan w:val="2"/>
            <w:vAlign w:val="bottom"/>
          </w:tcPr>
          <w:p w14:paraId="1C22C61D" w14:textId="56AD73A8" w:rsidR="00102C28" w:rsidRPr="00002312" w:rsidRDefault="00102C28" w:rsidP="00102C28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ดอกเบี้ยค้างจ่าย</w:t>
            </w:r>
          </w:p>
        </w:tc>
        <w:tc>
          <w:tcPr>
            <w:tcW w:w="1081" w:type="dxa"/>
          </w:tcPr>
          <w:p w14:paraId="7D1705D9" w14:textId="63C32AB9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7484253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A256AF5" w14:textId="35850566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884F5C5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FD56C52" w14:textId="699296ED" w:rsidR="00102C28" w:rsidRDefault="00902D9F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14,086</w:t>
            </w:r>
          </w:p>
        </w:tc>
        <w:tc>
          <w:tcPr>
            <w:tcW w:w="270" w:type="dxa"/>
            <w:vAlign w:val="bottom"/>
          </w:tcPr>
          <w:p w14:paraId="59A9530A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FE38AE3" w14:textId="7E9E1764" w:rsidR="00102C28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3,645</w:t>
            </w:r>
          </w:p>
        </w:tc>
      </w:tr>
      <w:tr w:rsidR="00102C28" w:rsidRPr="00002312" w14:paraId="0C0D6957" w14:textId="77777777" w:rsidTr="00347CA4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65ACEAD7" w14:textId="77777777" w:rsidR="00102C28" w:rsidRPr="00002312" w:rsidRDefault="00102C28" w:rsidP="00102C28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002312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35BA1E96" w14:textId="514AE66E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0342A39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449C5B" w14:textId="02CB53F8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F2F2C1E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2FBC6BAB" w14:textId="7F01A774" w:rsidR="00102C28" w:rsidRPr="00002312" w:rsidRDefault="00902D9F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3,404</w:t>
            </w:r>
          </w:p>
        </w:tc>
        <w:tc>
          <w:tcPr>
            <w:tcW w:w="270" w:type="dxa"/>
            <w:vAlign w:val="bottom"/>
          </w:tcPr>
          <w:p w14:paraId="6A7B40C2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57030D0" w14:textId="62A9F25D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4,802</w:t>
            </w:r>
          </w:p>
        </w:tc>
      </w:tr>
      <w:tr w:rsidR="00102C28" w:rsidRPr="00002312" w14:paraId="4F61937D" w14:textId="77777777" w:rsidTr="00347CA4">
        <w:trPr>
          <w:gridBefore w:val="1"/>
          <w:wBefore w:w="13" w:type="dxa"/>
        </w:trPr>
        <w:tc>
          <w:tcPr>
            <w:tcW w:w="4150" w:type="dxa"/>
            <w:tcBorders>
              <w:top w:val="nil"/>
              <w:bottom w:val="nil"/>
            </w:tcBorders>
            <w:vAlign w:val="bottom"/>
          </w:tcPr>
          <w:p w14:paraId="1F7C6B68" w14:textId="77777777" w:rsidR="00102C28" w:rsidRPr="00002312" w:rsidRDefault="00102C28" w:rsidP="00102C28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033134A0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1BC8850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8C622A9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42C5D5A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250602C4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A4CE1A" w14:textId="77777777" w:rsidR="00102C28" w:rsidRPr="00002312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7839E6D" w14:textId="77777777" w:rsidR="00102C28" w:rsidRDefault="00102C28" w:rsidP="00102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6F1" w:rsidRPr="00002312" w14:paraId="2D9E44D5" w14:textId="77777777" w:rsidTr="00347CA4">
        <w:tc>
          <w:tcPr>
            <w:tcW w:w="4163" w:type="dxa"/>
            <w:gridSpan w:val="2"/>
            <w:tcBorders>
              <w:top w:val="nil"/>
              <w:bottom w:val="nil"/>
            </w:tcBorders>
            <w:vAlign w:val="bottom"/>
          </w:tcPr>
          <w:p w14:paraId="392B9CF4" w14:textId="60A785A0" w:rsidR="00DA26F1" w:rsidRPr="007233E6" w:rsidRDefault="00DA26F1" w:rsidP="00DA26F1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7233E6">
              <w:rPr>
                <w:rFonts w:asciiTheme="majorBidi" w:hAnsiTheme="majorBidi" w:cstheme="majorBidi" w:hint="cs"/>
                <w:b/>
                <w:bCs/>
                <w:cs/>
              </w:rPr>
              <w:t>บริษัทร่วม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59311CD9" w14:textId="77777777" w:rsidR="00DA26F1" w:rsidRPr="00002312" w:rsidRDefault="00DA26F1" w:rsidP="00D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2C935D" w14:textId="77777777" w:rsidR="00DA26F1" w:rsidRPr="00002312" w:rsidRDefault="00DA26F1" w:rsidP="00D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651E2B27" w14:textId="77777777" w:rsidR="00DA26F1" w:rsidRPr="00002312" w:rsidRDefault="00DA26F1" w:rsidP="00D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16A653D" w14:textId="77777777" w:rsidR="00DA26F1" w:rsidRPr="00002312" w:rsidRDefault="00DA26F1" w:rsidP="00D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79BAA87A" w14:textId="77777777" w:rsidR="00DA26F1" w:rsidRPr="00002312" w:rsidRDefault="00DA26F1" w:rsidP="00D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DE4FED" w14:textId="77777777" w:rsidR="00DA26F1" w:rsidRPr="00002312" w:rsidRDefault="00DA26F1" w:rsidP="00D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3ACF776" w14:textId="77777777" w:rsidR="00DA26F1" w:rsidRDefault="00DA26F1" w:rsidP="00D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26F1" w:rsidRPr="00002312" w14:paraId="17C2786C" w14:textId="77777777" w:rsidTr="00347CA4">
        <w:tc>
          <w:tcPr>
            <w:tcW w:w="4163" w:type="dxa"/>
            <w:gridSpan w:val="2"/>
            <w:tcBorders>
              <w:top w:val="nil"/>
              <w:bottom w:val="nil"/>
            </w:tcBorders>
            <w:vAlign w:val="bottom"/>
          </w:tcPr>
          <w:p w14:paraId="76E31D77" w14:textId="41B2457B" w:rsidR="00DA26F1" w:rsidRPr="007233E6" w:rsidRDefault="003C3A97" w:rsidP="00DA26F1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7233E6">
              <w:rPr>
                <w:rFonts w:asciiTheme="majorBidi" w:hAnsiTheme="majorBidi" w:cs="Angsana New" w:hint="cs"/>
                <w:cs/>
              </w:rPr>
              <w:t>ลูกหนี้หมุนเวียนอื่น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01EE5273" w14:textId="3D8847C7" w:rsidR="00DA26F1" w:rsidRPr="00002312" w:rsidRDefault="00DA26F1" w:rsidP="00723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DDAEC4" w14:textId="77777777" w:rsidR="00DA26F1" w:rsidRPr="00002312" w:rsidRDefault="00DA26F1" w:rsidP="00D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09865666" w14:textId="30367962" w:rsidR="00DA26F1" w:rsidRPr="00002312" w:rsidRDefault="00DA26F1" w:rsidP="00D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1AD2C39" w14:textId="77777777" w:rsidR="00DA26F1" w:rsidRPr="00002312" w:rsidRDefault="00DA26F1" w:rsidP="00D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6B863DC7" w14:textId="34DB6125" w:rsidR="00DA26F1" w:rsidRPr="00002312" w:rsidRDefault="00DA26F1" w:rsidP="003C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3C3A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CE88B" w14:textId="77777777" w:rsidR="00DA26F1" w:rsidRPr="00002312" w:rsidRDefault="00DA26F1" w:rsidP="00DA26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5C71E09B" w14:textId="5F2A994A" w:rsidR="00DA26F1" w:rsidRDefault="00DA26F1" w:rsidP="003C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3C3A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76B27" w:rsidRPr="00002312" w14:paraId="4B77D555" w14:textId="77777777" w:rsidTr="00347CA4">
        <w:tc>
          <w:tcPr>
            <w:tcW w:w="9270" w:type="dxa"/>
            <w:gridSpan w:val="9"/>
            <w:tcBorders>
              <w:top w:val="nil"/>
              <w:bottom w:val="nil"/>
            </w:tcBorders>
            <w:vAlign w:val="bottom"/>
          </w:tcPr>
          <w:p w14:paraId="00C645C9" w14:textId="77777777" w:rsidR="004C50BA" w:rsidRDefault="004C50BA" w:rsidP="00F7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tLeast"/>
              <w:ind w:left="-104" w:right="-96" w:firstLine="104"/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</w:pPr>
          </w:p>
          <w:p w14:paraId="0B79672D" w14:textId="1D91F436" w:rsidR="00F76B27" w:rsidRPr="001A72F6" w:rsidRDefault="00F76B27" w:rsidP="004C5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tLeast"/>
              <w:ind w:left="270" w:right="-96" w:hanging="270"/>
              <w:rPr>
                <w:rFonts w:ascii="Angsana New" w:hAnsi="Angsana New"/>
                <w:sz w:val="30"/>
                <w:szCs w:val="30"/>
              </w:rPr>
            </w:pPr>
            <w:r w:rsidRPr="00E51AFA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>(</w:t>
            </w:r>
            <w:r w:rsidRPr="00E51AFA">
              <w:rPr>
                <w:rFonts w:ascii="Angsana New" w:eastAsia="MS Mincho" w:hAnsi="Angsana New"/>
                <w:sz w:val="24"/>
                <w:szCs w:val="24"/>
                <w:vertAlign w:val="superscript"/>
              </w:rPr>
              <w:t>1</w:t>
            </w:r>
            <w:r w:rsidRPr="00E51AFA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>)</w:t>
            </w:r>
            <w:r w:rsidRPr="00E51AFA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 xml:space="preserve"> </w:t>
            </w:r>
            <w:r w:rsidR="004C50BA"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 </w:t>
            </w:r>
            <w:r w:rsidRPr="00E51AFA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รวมรายการที่เกิดขึ้นจากการซื้อ</w:t>
            </w:r>
            <w:r w:rsidRPr="004B1D6C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 xml:space="preserve">ธุรกิจจำนวน </w:t>
            </w:r>
            <w:r w:rsidRPr="004B1D6C">
              <w:rPr>
                <w:rFonts w:ascii="Angsana New" w:eastAsia="MS Mincho" w:hAnsi="Angsana New"/>
                <w:sz w:val="24"/>
                <w:szCs w:val="24"/>
                <w:lang w:val="en-GB"/>
              </w:rPr>
              <w:t>303.4</w:t>
            </w:r>
            <w:r w:rsidRPr="004B1D6C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 xml:space="preserve"> ล้านบาท</w:t>
            </w:r>
          </w:p>
        </w:tc>
      </w:tr>
      <w:tr w:rsidR="004C50BA" w:rsidRPr="00002312" w14:paraId="6AE1D28A" w14:textId="77777777" w:rsidTr="00347CA4">
        <w:tc>
          <w:tcPr>
            <w:tcW w:w="9270" w:type="dxa"/>
            <w:gridSpan w:val="9"/>
            <w:tcBorders>
              <w:top w:val="nil"/>
              <w:bottom w:val="nil"/>
            </w:tcBorders>
            <w:vAlign w:val="bottom"/>
          </w:tcPr>
          <w:p w14:paraId="2176EFFF" w14:textId="77777777" w:rsidR="004C50BA" w:rsidRDefault="004C50BA" w:rsidP="00F76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"/>
              </w:tabs>
              <w:spacing w:line="240" w:lineRule="atLeast"/>
              <w:ind w:left="-104" w:right="-96" w:firstLine="104"/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</w:pPr>
          </w:p>
        </w:tc>
      </w:tr>
      <w:tr w:rsidR="004C50BA" w:rsidRPr="00002312" w14:paraId="36860CD8" w14:textId="77777777" w:rsidTr="00054852">
        <w:trPr>
          <w:gridBefore w:val="1"/>
          <w:wBefore w:w="13" w:type="dxa"/>
        </w:trPr>
        <w:tc>
          <w:tcPr>
            <w:tcW w:w="4150" w:type="dxa"/>
            <w:tcBorders>
              <w:top w:val="nil"/>
              <w:bottom w:val="nil"/>
            </w:tcBorders>
            <w:vAlign w:val="bottom"/>
          </w:tcPr>
          <w:p w14:paraId="29B50857" w14:textId="77777777" w:rsidR="004C50BA" w:rsidRPr="00002312" w:rsidRDefault="004C50BA" w:rsidP="0005485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tcBorders>
              <w:top w:val="nil"/>
              <w:bottom w:val="nil"/>
            </w:tcBorders>
            <w:vAlign w:val="bottom"/>
          </w:tcPr>
          <w:p w14:paraId="210DB0D9" w14:textId="77777777" w:rsidR="004C50BA" w:rsidRPr="00002312" w:rsidRDefault="004C50BA" w:rsidP="00054852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5463400" w14:textId="77777777" w:rsidR="004C50BA" w:rsidRPr="00002312" w:rsidRDefault="004C50BA" w:rsidP="00054852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  <w:vAlign w:val="bottom"/>
          </w:tcPr>
          <w:p w14:paraId="11459C33" w14:textId="77777777" w:rsidR="004C50BA" w:rsidRPr="00002312" w:rsidRDefault="004C50BA" w:rsidP="00054852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50BA" w:rsidRPr="00002312" w14:paraId="64777E71" w14:textId="77777777" w:rsidTr="00054852">
        <w:trPr>
          <w:gridBefore w:val="1"/>
          <w:wBefore w:w="13" w:type="dxa"/>
        </w:trPr>
        <w:tc>
          <w:tcPr>
            <w:tcW w:w="4150" w:type="dxa"/>
            <w:tcBorders>
              <w:top w:val="nil"/>
            </w:tcBorders>
            <w:vAlign w:val="bottom"/>
          </w:tcPr>
          <w:p w14:paraId="4FA79CC6" w14:textId="77777777" w:rsidR="004C50BA" w:rsidRPr="00002312" w:rsidRDefault="004C50BA" w:rsidP="00054852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1" w:type="dxa"/>
            <w:tcBorders>
              <w:top w:val="nil"/>
            </w:tcBorders>
            <w:vAlign w:val="bottom"/>
          </w:tcPr>
          <w:p w14:paraId="6C363DC1" w14:textId="77777777" w:rsidR="004C50BA" w:rsidRPr="00002312" w:rsidRDefault="004C50BA" w:rsidP="00054852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7EC0F8B" w14:textId="77777777" w:rsidR="004C50BA" w:rsidRPr="00002312" w:rsidRDefault="004C50BA" w:rsidP="00054852">
            <w:pPr>
              <w:spacing w:line="240" w:lineRule="atLeast"/>
              <w:ind w:left="-9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</w:tcBorders>
            <w:vAlign w:val="bottom"/>
          </w:tcPr>
          <w:p w14:paraId="361D4035" w14:textId="77777777" w:rsidR="004C50BA" w:rsidRPr="00002312" w:rsidRDefault="004C50BA" w:rsidP="00054852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B34FCB6" w14:textId="77777777" w:rsidR="004C50BA" w:rsidRPr="00002312" w:rsidRDefault="004C50BA" w:rsidP="00054852">
            <w:pPr>
              <w:spacing w:line="240" w:lineRule="atLeast"/>
              <w:ind w:left="-90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</w:tcBorders>
            <w:vAlign w:val="bottom"/>
          </w:tcPr>
          <w:p w14:paraId="5ACF8238" w14:textId="77777777" w:rsidR="004C50BA" w:rsidRPr="00002312" w:rsidRDefault="004C50BA" w:rsidP="00054852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C38FB5" w14:textId="77777777" w:rsidR="004C50BA" w:rsidRPr="00002312" w:rsidRDefault="004C50BA" w:rsidP="00054852">
            <w:pPr>
              <w:spacing w:line="240" w:lineRule="atLeast"/>
              <w:ind w:left="-90" w:right="-1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nil"/>
            </w:tcBorders>
            <w:vAlign w:val="bottom"/>
          </w:tcPr>
          <w:p w14:paraId="1A6D0C24" w14:textId="77777777" w:rsidR="004C50BA" w:rsidRPr="00002312" w:rsidRDefault="004C50BA" w:rsidP="00054852">
            <w:pPr>
              <w:spacing w:line="240" w:lineRule="atLeast"/>
              <w:ind w:left="-90" w:right="-1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C50BA" w:rsidRPr="00002312" w14:paraId="0BF4CD24" w14:textId="77777777" w:rsidTr="00054852">
        <w:trPr>
          <w:gridBefore w:val="1"/>
          <w:wBefore w:w="13" w:type="dxa"/>
        </w:trPr>
        <w:tc>
          <w:tcPr>
            <w:tcW w:w="4150" w:type="dxa"/>
            <w:vAlign w:val="bottom"/>
          </w:tcPr>
          <w:p w14:paraId="573AAC30" w14:textId="77777777" w:rsidR="004C50BA" w:rsidRPr="00002312" w:rsidRDefault="004C50BA" w:rsidP="00054852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07" w:type="dxa"/>
            <w:gridSpan w:val="7"/>
            <w:vAlign w:val="bottom"/>
          </w:tcPr>
          <w:p w14:paraId="00EC7FF0" w14:textId="77777777" w:rsidR="004C50BA" w:rsidRPr="00002312" w:rsidRDefault="004C50BA" w:rsidP="00054852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C50BA" w:rsidRPr="00002312" w14:paraId="51573B49" w14:textId="77777777" w:rsidTr="00054852">
        <w:tc>
          <w:tcPr>
            <w:tcW w:w="4163" w:type="dxa"/>
            <w:gridSpan w:val="2"/>
            <w:tcBorders>
              <w:top w:val="nil"/>
              <w:bottom w:val="nil"/>
            </w:tcBorders>
            <w:vAlign w:val="bottom"/>
          </w:tcPr>
          <w:p w14:paraId="3A6EEF7E" w14:textId="77777777" w:rsidR="004C50BA" w:rsidRPr="007233E6" w:rsidRDefault="004C50BA" w:rsidP="00054852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7233E6">
              <w:rPr>
                <w:rFonts w:asciiTheme="majorBidi" w:hAnsiTheme="majorBidi" w:cs="Angsana New"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CE6937B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4B4C64D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66285209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3E009D9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4E696DC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364546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60C4F9D" w14:textId="77777777" w:rsidR="004C50BA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0BA" w:rsidRPr="00002312" w14:paraId="020B10EB" w14:textId="77777777" w:rsidTr="00054852">
        <w:tc>
          <w:tcPr>
            <w:tcW w:w="4163" w:type="dxa"/>
            <w:gridSpan w:val="2"/>
            <w:tcBorders>
              <w:top w:val="nil"/>
              <w:bottom w:val="nil"/>
            </w:tcBorders>
            <w:vAlign w:val="bottom"/>
          </w:tcPr>
          <w:p w14:paraId="1A8A4619" w14:textId="77777777" w:rsidR="004C50BA" w:rsidRPr="007233E6" w:rsidRDefault="004C50BA" w:rsidP="00054852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7233E6">
              <w:rPr>
                <w:rFonts w:asciiTheme="majorBidi" w:hAnsiTheme="majorBidi" w:cs="Angsana New" w:hint="cs"/>
                <w:cs/>
              </w:rPr>
              <w:t>ลูกหนี้หมุนเวียนอื่น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5AFFA1C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B1AD386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1F317CDF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372AA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8902B89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5DE30D45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3C3A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80FC7C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71631AE1" w14:textId="77777777" w:rsidR="004C50BA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3C3A9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C50BA" w:rsidRPr="00002312" w14:paraId="216F8624" w14:textId="77777777" w:rsidTr="00054852">
        <w:tc>
          <w:tcPr>
            <w:tcW w:w="4163" w:type="dxa"/>
            <w:gridSpan w:val="2"/>
            <w:tcBorders>
              <w:top w:val="nil"/>
              <w:bottom w:val="nil"/>
            </w:tcBorders>
            <w:vAlign w:val="bottom"/>
          </w:tcPr>
          <w:p w14:paraId="7D94BF7D" w14:textId="77777777" w:rsidR="004C50BA" w:rsidRPr="00002312" w:rsidRDefault="004C50BA" w:rsidP="00054852">
            <w:pPr>
              <w:pStyle w:val="a0"/>
              <w:tabs>
                <w:tab w:val="clear" w:pos="108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E83207D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782328E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8DA2E93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539B80F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7256FE9F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E731E8A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71674283" w14:textId="77777777" w:rsidR="004C50BA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50BA" w:rsidRPr="00002312" w14:paraId="38B1C4DF" w14:textId="77777777" w:rsidTr="00054852">
        <w:tc>
          <w:tcPr>
            <w:tcW w:w="4163" w:type="dxa"/>
            <w:gridSpan w:val="2"/>
            <w:vAlign w:val="bottom"/>
          </w:tcPr>
          <w:p w14:paraId="4E79D1F1" w14:textId="77777777" w:rsidR="004C50BA" w:rsidRPr="00412F18" w:rsidRDefault="004C50BA" w:rsidP="0005485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412F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  <w:vAlign w:val="bottom"/>
          </w:tcPr>
          <w:p w14:paraId="3277F39A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C927BF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606AB32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08E26AB8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124C83E" w14:textId="77777777" w:rsidR="004C50BA" w:rsidRPr="00002312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22E398" w14:textId="77777777" w:rsidR="004C50BA" w:rsidRPr="00002312" w:rsidRDefault="004C50BA" w:rsidP="0005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481F570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4C50BA" w:rsidRPr="00002312" w14:paraId="6612C526" w14:textId="77777777" w:rsidTr="00054852">
        <w:tc>
          <w:tcPr>
            <w:tcW w:w="4163" w:type="dxa"/>
            <w:gridSpan w:val="2"/>
            <w:vAlign w:val="bottom"/>
          </w:tcPr>
          <w:p w14:paraId="16DA6A2B" w14:textId="77777777" w:rsidR="004C50BA" w:rsidRPr="00F76079" w:rsidRDefault="004C50BA" w:rsidP="0005485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1" w:type="dxa"/>
            <w:vAlign w:val="bottom"/>
          </w:tcPr>
          <w:p w14:paraId="5427AE37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9,964</w:t>
            </w:r>
          </w:p>
        </w:tc>
        <w:tc>
          <w:tcPr>
            <w:tcW w:w="270" w:type="dxa"/>
            <w:vAlign w:val="bottom"/>
          </w:tcPr>
          <w:p w14:paraId="11534F79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41C801E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A72F6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236" w:type="dxa"/>
            <w:vAlign w:val="bottom"/>
          </w:tcPr>
          <w:p w14:paraId="146BCA5B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63EB52B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9,964</w:t>
            </w:r>
          </w:p>
        </w:tc>
        <w:tc>
          <w:tcPr>
            <w:tcW w:w="270" w:type="dxa"/>
            <w:vAlign w:val="bottom"/>
          </w:tcPr>
          <w:p w14:paraId="2EB8D743" w14:textId="77777777" w:rsidR="004C50BA" w:rsidRPr="001A72F6" w:rsidRDefault="004C50BA" w:rsidP="0005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426F85D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A72F6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4C50BA" w:rsidRPr="00002312" w14:paraId="05FEBB4E" w14:textId="77777777" w:rsidTr="00054852">
        <w:tc>
          <w:tcPr>
            <w:tcW w:w="4163" w:type="dxa"/>
            <w:gridSpan w:val="2"/>
            <w:vAlign w:val="bottom"/>
          </w:tcPr>
          <w:p w14:paraId="792239F0" w14:textId="77777777" w:rsidR="004C50BA" w:rsidRPr="00F76079" w:rsidRDefault="004C50BA" w:rsidP="0005485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1" w:type="dxa"/>
            <w:vAlign w:val="bottom"/>
          </w:tcPr>
          <w:p w14:paraId="3115A50C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70" w:type="dxa"/>
            <w:vAlign w:val="bottom"/>
          </w:tcPr>
          <w:p w14:paraId="266996C0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BC911FA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A72F6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36" w:type="dxa"/>
            <w:vAlign w:val="bottom"/>
          </w:tcPr>
          <w:p w14:paraId="2BC36F93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39C2662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  <w:vAlign w:val="bottom"/>
          </w:tcPr>
          <w:p w14:paraId="18793820" w14:textId="77777777" w:rsidR="004C50BA" w:rsidRPr="001A72F6" w:rsidRDefault="004C50BA" w:rsidP="0005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D6AD1C7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A72F6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4C50BA" w:rsidRPr="00002312" w14:paraId="3E3268DD" w14:textId="77777777" w:rsidTr="00054852">
        <w:tc>
          <w:tcPr>
            <w:tcW w:w="4163" w:type="dxa"/>
            <w:gridSpan w:val="2"/>
            <w:tcBorders>
              <w:bottom w:val="nil"/>
            </w:tcBorders>
            <w:vAlign w:val="bottom"/>
          </w:tcPr>
          <w:p w14:paraId="18644421" w14:textId="77777777" w:rsidR="004C50BA" w:rsidRPr="00F76079" w:rsidRDefault="004C50BA" w:rsidP="0005485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9966095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9040F9D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2BD7F1EC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A72F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668B631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nil"/>
            </w:tcBorders>
            <w:vAlign w:val="bottom"/>
          </w:tcPr>
          <w:p w14:paraId="4A2225E8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150049" w14:textId="77777777" w:rsidR="004C50BA" w:rsidRPr="001A72F6" w:rsidRDefault="004C50BA" w:rsidP="0005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0FB8C38B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A72F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C50BA" w:rsidRPr="00002312" w14:paraId="32E2FB03" w14:textId="77777777" w:rsidTr="00054852">
        <w:tc>
          <w:tcPr>
            <w:tcW w:w="4163" w:type="dxa"/>
            <w:gridSpan w:val="2"/>
            <w:tcBorders>
              <w:top w:val="nil"/>
              <w:bottom w:val="nil"/>
            </w:tcBorders>
            <w:vAlign w:val="bottom"/>
          </w:tcPr>
          <w:p w14:paraId="2EEDB70F" w14:textId="77777777" w:rsidR="004C50BA" w:rsidRPr="00F76079" w:rsidRDefault="004C50BA" w:rsidP="0005485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70948CF1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EFF93B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A3913B1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A72F6">
              <w:rPr>
                <w:rFonts w:ascii="Angsana New" w:hAnsi="Angsana New"/>
                <w:sz w:val="30"/>
                <w:szCs w:val="30"/>
              </w:rPr>
              <w:t>781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AB53D2E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65F8B2F3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0F5F8AF" w14:textId="77777777" w:rsidR="004C50BA" w:rsidRPr="001A72F6" w:rsidRDefault="004C50BA" w:rsidP="0005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47521456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A72F6">
              <w:rPr>
                <w:rFonts w:ascii="Angsana New" w:hAnsi="Angsana New"/>
                <w:sz w:val="30"/>
                <w:szCs w:val="30"/>
              </w:rPr>
              <w:t>781</w:t>
            </w:r>
          </w:p>
        </w:tc>
      </w:tr>
      <w:tr w:rsidR="004C50BA" w:rsidRPr="00002312" w14:paraId="7A7B9DAD" w14:textId="77777777" w:rsidTr="00054852">
        <w:tc>
          <w:tcPr>
            <w:tcW w:w="4163" w:type="dxa"/>
            <w:gridSpan w:val="2"/>
            <w:tcBorders>
              <w:top w:val="nil"/>
              <w:bottom w:val="nil"/>
            </w:tcBorders>
            <w:vAlign w:val="bottom"/>
          </w:tcPr>
          <w:p w14:paraId="48C47EC7" w14:textId="77777777" w:rsidR="004C50BA" w:rsidRPr="00F76079" w:rsidRDefault="004C50BA" w:rsidP="00054852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F76079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35406638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29E4897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0D537EF5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A72F6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73A3607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6F377DC7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E124A4" w14:textId="77777777" w:rsidR="004C50BA" w:rsidRPr="001A72F6" w:rsidRDefault="004C50BA" w:rsidP="00054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  <w:vAlign w:val="bottom"/>
          </w:tcPr>
          <w:p w14:paraId="5E479067" w14:textId="77777777" w:rsidR="004C50BA" w:rsidRPr="001A72F6" w:rsidRDefault="004C50BA" w:rsidP="00054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4" w:right="-96"/>
              <w:rPr>
                <w:rFonts w:ascii="Angsana New" w:hAnsi="Angsana New"/>
                <w:sz w:val="30"/>
                <w:szCs w:val="30"/>
              </w:rPr>
            </w:pPr>
            <w:r w:rsidRPr="001A72F6"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</w:tbl>
    <w:p w14:paraId="473A7C08" w14:textId="77777777" w:rsidR="004C50BA" w:rsidRPr="004C50BA" w:rsidRDefault="004C50BA" w:rsidP="00442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1B2F683E" w14:textId="5341C44A" w:rsidR="00442D10" w:rsidRDefault="00442D10" w:rsidP="00442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0231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เงินให้กู้ยืมระยะสั้น</w:t>
      </w:r>
    </w:p>
    <w:p w14:paraId="15166473" w14:textId="77777777" w:rsidR="00B45A6B" w:rsidRDefault="00B45A6B" w:rsidP="00442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4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236"/>
        <w:gridCol w:w="1109"/>
        <w:gridCol w:w="236"/>
        <w:gridCol w:w="962"/>
        <w:gridCol w:w="236"/>
        <w:gridCol w:w="1025"/>
        <w:gridCol w:w="236"/>
        <w:gridCol w:w="1159"/>
      </w:tblGrid>
      <w:tr w:rsidR="00AB06EF" w:rsidRPr="005F7EB8" w14:paraId="14FE9585" w14:textId="77777777" w:rsidTr="004C50BA">
        <w:trPr>
          <w:tblHeader/>
        </w:trPr>
        <w:tc>
          <w:tcPr>
            <w:tcW w:w="1890" w:type="dxa"/>
          </w:tcPr>
          <w:p w14:paraId="7EE9CD7E" w14:textId="77777777" w:rsidR="00AB06EF" w:rsidRPr="00DE347B" w:rsidRDefault="00AB06EF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9" w:type="dxa"/>
            <w:gridSpan w:val="10"/>
          </w:tcPr>
          <w:p w14:paraId="2B0FB77A" w14:textId="6A4E0637" w:rsidR="00AB06EF" w:rsidRPr="00DE347B" w:rsidRDefault="00AB06EF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42D10" w:rsidRPr="005F7EB8" w14:paraId="00EA845A" w14:textId="77777777" w:rsidTr="004C50BA">
        <w:trPr>
          <w:tblHeader/>
        </w:trPr>
        <w:tc>
          <w:tcPr>
            <w:tcW w:w="1890" w:type="dxa"/>
          </w:tcPr>
          <w:p w14:paraId="1506F552" w14:textId="2E477AC5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6FDFECA" w14:textId="7E759F14" w:rsidR="00442D10" w:rsidRPr="00F76B27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B27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36" w:type="dxa"/>
          </w:tcPr>
          <w:p w14:paraId="19246779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3" w:type="dxa"/>
            <w:gridSpan w:val="7"/>
          </w:tcPr>
          <w:p w14:paraId="24A24980" w14:textId="4E5160B8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2D10" w:rsidRPr="005F7EB8" w14:paraId="59335ECA" w14:textId="77777777" w:rsidTr="004C50BA">
        <w:trPr>
          <w:tblHeader/>
        </w:trPr>
        <w:tc>
          <w:tcPr>
            <w:tcW w:w="1890" w:type="dxa"/>
          </w:tcPr>
          <w:p w14:paraId="3FE423CC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A78B17" w14:textId="771CA01C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2E3E1E4E" w14:textId="10E44E96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201D696F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23628BA9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16949F0D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5EA6623B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13473A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14:paraId="6EA05515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ECFEBE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9F57917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442D10" w:rsidRPr="005F7EB8" w14:paraId="21C06CD6" w14:textId="77777777" w:rsidTr="004C50BA">
        <w:trPr>
          <w:tblHeader/>
        </w:trPr>
        <w:tc>
          <w:tcPr>
            <w:tcW w:w="1890" w:type="dxa"/>
          </w:tcPr>
          <w:p w14:paraId="22C859E7" w14:textId="429ADCD8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ABCA5B" w14:textId="296AE71C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170" w:type="dxa"/>
            <w:vAlign w:val="bottom"/>
          </w:tcPr>
          <w:p w14:paraId="7B2DC9AF" w14:textId="338FB1FB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69F2574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26C95C1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5AB9D2F2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5DE72D8" w14:textId="4135A175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E895A5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2C1B83A" w14:textId="3693050D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C56861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C422CE0" w14:textId="77777777" w:rsidR="00442D10" w:rsidRPr="00DE347B" w:rsidRDefault="00442D10" w:rsidP="00CB4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442D10" w:rsidRPr="005F7EB8" w14:paraId="1B64E65E" w14:textId="77777777" w:rsidTr="004C50BA">
        <w:trPr>
          <w:tblHeader/>
        </w:trPr>
        <w:tc>
          <w:tcPr>
            <w:tcW w:w="1890" w:type="dxa"/>
          </w:tcPr>
          <w:p w14:paraId="263CFC20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A118D1" w14:textId="56A058CF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B41BE74" w14:textId="0C9BCDCA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4342848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FFA1837" w14:textId="38302EA6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87FC973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96027F4" w14:textId="785A2A73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8E99A0D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4C7B977" w14:textId="361B735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2D22F4C8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1155B86" w14:textId="12FF0F2F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42D10" w:rsidRPr="005F7EB8" w14:paraId="3C9F810E" w14:textId="77777777" w:rsidTr="004C50BA">
        <w:trPr>
          <w:tblHeader/>
        </w:trPr>
        <w:tc>
          <w:tcPr>
            <w:tcW w:w="1890" w:type="dxa"/>
          </w:tcPr>
          <w:p w14:paraId="6E1C10F3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5C337DB" w14:textId="1B7ED0ED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D42B6E1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3" w:type="dxa"/>
            <w:gridSpan w:val="7"/>
          </w:tcPr>
          <w:p w14:paraId="336ECC47" w14:textId="77777777" w:rsidR="00442D10" w:rsidRPr="00DE347B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D0F35" w:rsidRPr="005F7EB8" w14:paraId="45F9BD0D" w14:textId="77777777" w:rsidTr="004C50BA">
        <w:tc>
          <w:tcPr>
            <w:tcW w:w="1890" w:type="dxa"/>
          </w:tcPr>
          <w:p w14:paraId="708BD062" w14:textId="66ECD4F9" w:rsidR="00DD0F35" w:rsidRPr="005F7EB8" w:rsidRDefault="00DD0F35" w:rsidP="00DD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3EC6443A" w14:textId="2D62BB82" w:rsidR="00DD0F35" w:rsidRPr="005F7EB8" w:rsidRDefault="00DD0F35" w:rsidP="00DD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7342C07" w14:textId="3FC04185" w:rsidR="00DD0F35" w:rsidRPr="005F7EB8" w:rsidRDefault="00DD0F35" w:rsidP="00DD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5F7EB8">
              <w:rPr>
                <w:rFonts w:ascii="Angsana New" w:hAnsi="Angsana New"/>
                <w:sz w:val="28"/>
                <w:szCs w:val="28"/>
              </w:rPr>
              <w:t>4.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0789E2E9" w14:textId="77777777" w:rsidR="00DD0F35" w:rsidRPr="005F7EB8" w:rsidRDefault="00DD0F35" w:rsidP="00DD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4FD2BA5E" w14:textId="49625D6D" w:rsidR="00DD0F35" w:rsidRPr="005F7EB8" w:rsidRDefault="00703BC5" w:rsidP="00703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right="-4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448B0D" w14:textId="77777777" w:rsidR="00DD0F35" w:rsidRPr="005F7EB8" w:rsidRDefault="00DD0F35" w:rsidP="00DD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A9768EE" w14:textId="153C4352" w:rsidR="00DD0F35" w:rsidRDefault="00DD0F35" w:rsidP="009B2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</w:tcPr>
          <w:p w14:paraId="1DA1724B" w14:textId="77777777" w:rsidR="00DD0F35" w:rsidRPr="005F7EB8" w:rsidRDefault="00DD0F35" w:rsidP="00DD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55AA563A" w14:textId="43EF70AA" w:rsidR="00DD0F35" w:rsidRDefault="00DD0F35" w:rsidP="00DD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BAC4A4" w14:textId="77777777" w:rsidR="00DD0F35" w:rsidRPr="005F7EB8" w:rsidRDefault="00DD0F35" w:rsidP="00DD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2168BB0" w14:textId="03B73D33" w:rsidR="00DD0F35" w:rsidRDefault="0059537E" w:rsidP="00DD0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3,00</w:t>
            </w:r>
            <w:r w:rsidR="00DD0F35" w:rsidRPr="005F7EB8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42D10" w:rsidRPr="005F7EB8" w14:paraId="2E03A918" w14:textId="77777777" w:rsidTr="004C50BA">
        <w:tc>
          <w:tcPr>
            <w:tcW w:w="1890" w:type="dxa"/>
          </w:tcPr>
          <w:p w14:paraId="3934F8B6" w14:textId="77777777" w:rsidR="00442D10" w:rsidRPr="005F7EB8" w:rsidRDefault="00442D10" w:rsidP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bookmarkStart w:id="1" w:name="_Hlk185863899"/>
            <w:r w:rsidRPr="005F7EB8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ECA648C" w14:textId="5AD743DE" w:rsidR="00442D10" w:rsidRPr="005F7EB8" w:rsidRDefault="001A72F6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4.0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4036419F" w14:textId="0A9CD091" w:rsidR="00442D10" w:rsidRPr="005F7EB8" w:rsidRDefault="003B483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3BC5">
              <w:rPr>
                <w:rFonts w:ascii="Angsana New" w:hAnsi="Angsana New"/>
                <w:sz w:val="28"/>
                <w:szCs w:val="28"/>
              </w:rPr>
              <w:t>4.09</w:t>
            </w:r>
          </w:p>
        </w:tc>
        <w:tc>
          <w:tcPr>
            <w:tcW w:w="236" w:type="dxa"/>
          </w:tcPr>
          <w:p w14:paraId="7C8052FD" w14:textId="77777777" w:rsidR="00442D10" w:rsidRPr="005F7EB8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61FCB922" w14:textId="648C463D" w:rsidR="00442D10" w:rsidRPr="005F7EB8" w:rsidRDefault="00E437E8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36" w:type="dxa"/>
          </w:tcPr>
          <w:p w14:paraId="375725B1" w14:textId="77777777" w:rsidR="00442D10" w:rsidRPr="005F7EB8" w:rsidRDefault="00442D10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254DD710" w14:textId="5BFA0276" w:rsidR="00442D10" w:rsidRPr="005F7EB8" w:rsidRDefault="00703BC5" w:rsidP="00703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ind w:right="-4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403989" w14:textId="77777777" w:rsidR="00442D10" w:rsidRPr="005F7EB8" w:rsidRDefault="00442D10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58EC0380" w14:textId="04839AF6" w:rsidR="00442D10" w:rsidRPr="005F7EB8" w:rsidRDefault="003B4830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14F3152" w14:textId="77777777" w:rsidR="00442D10" w:rsidRPr="005F7EB8" w:rsidRDefault="00442D10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623FF3E" w14:textId="2589E583" w:rsidR="00442D10" w:rsidRPr="005F7EB8" w:rsidRDefault="00DA5A2B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B4830" w:rsidRPr="005F7EB8">
              <w:rPr>
                <w:rFonts w:ascii="Angsana New" w:hAnsi="Angsana New"/>
                <w:sz w:val="28"/>
                <w:szCs w:val="28"/>
              </w:rPr>
              <w:t>,150</w:t>
            </w:r>
          </w:p>
        </w:tc>
      </w:tr>
      <w:tr w:rsidR="00DA5A2B" w:rsidRPr="005F7EB8" w14:paraId="21A66163" w14:textId="77777777" w:rsidTr="004C50BA">
        <w:tc>
          <w:tcPr>
            <w:tcW w:w="1890" w:type="dxa"/>
          </w:tcPr>
          <w:p w14:paraId="1938B321" w14:textId="77777777" w:rsidR="00DA5A2B" w:rsidRPr="005F7EB8" w:rsidRDefault="00DA5A2B" w:rsidP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3CC1AC" w14:textId="77777777" w:rsidR="00DA5A2B" w:rsidRPr="005F7EB8" w:rsidRDefault="00DA5A2B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DE9E4E" w14:textId="77777777" w:rsidR="00DA5A2B" w:rsidRPr="005F7EB8" w:rsidRDefault="00DA5A2B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6BE05E" w14:textId="77777777" w:rsidR="00DA5A2B" w:rsidRPr="005F7EB8" w:rsidRDefault="00DA5A2B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8B3B50" w14:textId="71AB8723" w:rsidR="00DA5A2B" w:rsidRPr="00DA5A2B" w:rsidRDefault="00DA5A2B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A5A2B">
              <w:rPr>
                <w:rFonts w:ascii="Angsana New" w:hAnsi="Angsana New"/>
                <w:b/>
                <w:bCs/>
                <w:sz w:val="28"/>
                <w:szCs w:val="28"/>
              </w:rPr>
              <w:t>1,150</w:t>
            </w:r>
          </w:p>
        </w:tc>
        <w:tc>
          <w:tcPr>
            <w:tcW w:w="236" w:type="dxa"/>
          </w:tcPr>
          <w:p w14:paraId="606F1246" w14:textId="77777777" w:rsidR="00DA5A2B" w:rsidRPr="005F7EB8" w:rsidRDefault="00DA5A2B" w:rsidP="0044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201CF9B3" w14:textId="77777777" w:rsidR="00DA5A2B" w:rsidRDefault="00DA5A2B" w:rsidP="00703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ind w:right="-4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A3FB95" w14:textId="77777777" w:rsidR="00DA5A2B" w:rsidRPr="005F7EB8" w:rsidRDefault="00DA5A2B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7F73568" w14:textId="77777777" w:rsidR="00DA5A2B" w:rsidRDefault="00DA5A2B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C8AC0D" w14:textId="77777777" w:rsidR="00DA5A2B" w:rsidRPr="005F7EB8" w:rsidRDefault="00DA5A2B" w:rsidP="005C3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A7D3D53" w14:textId="7611CAC0" w:rsidR="00DA5A2B" w:rsidRPr="00DA5A2B" w:rsidRDefault="00DA5A2B" w:rsidP="00DA5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4,150</w:t>
            </w:r>
          </w:p>
        </w:tc>
      </w:tr>
      <w:bookmarkEnd w:id="1"/>
    </w:tbl>
    <w:p w14:paraId="10F488A2" w14:textId="28C5EC8C" w:rsidR="00294221" w:rsidRPr="00DE347B" w:rsidRDefault="00294221" w:rsidP="00606140">
      <w:pPr>
        <w:spacing w:line="240" w:lineRule="atLeast"/>
        <w:ind w:left="540" w:right="-108"/>
        <w:jc w:val="thaiDistribute"/>
        <w:rPr>
          <w:rFonts w:ascii="Angsana New" w:hAnsi="Angsana New"/>
          <w:bCs/>
          <w:sz w:val="28"/>
          <w:szCs w:val="28"/>
          <w:cs/>
        </w:rPr>
      </w:pPr>
    </w:p>
    <w:tbl>
      <w:tblPr>
        <w:tblStyle w:val="TableGrid"/>
        <w:tblW w:w="94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236"/>
        <w:gridCol w:w="1109"/>
        <w:gridCol w:w="236"/>
        <w:gridCol w:w="962"/>
        <w:gridCol w:w="236"/>
        <w:gridCol w:w="1025"/>
        <w:gridCol w:w="236"/>
        <w:gridCol w:w="1159"/>
      </w:tblGrid>
      <w:tr w:rsidR="007D34B0" w:rsidRPr="005F7EB8" w14:paraId="1603DAE4" w14:textId="77777777" w:rsidTr="004C50BA">
        <w:trPr>
          <w:tblHeader/>
        </w:trPr>
        <w:tc>
          <w:tcPr>
            <w:tcW w:w="1890" w:type="dxa"/>
          </w:tcPr>
          <w:p w14:paraId="5C03A3D4" w14:textId="77777777" w:rsidR="007D34B0" w:rsidRPr="00DE347B" w:rsidRDefault="007D3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9" w:type="dxa"/>
            <w:gridSpan w:val="10"/>
          </w:tcPr>
          <w:p w14:paraId="20591EEB" w14:textId="4836D302" w:rsidR="007D34B0" w:rsidRPr="00DE347B" w:rsidRDefault="007D3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A7C59" w:rsidRPr="005F7EB8" w14:paraId="75207CA8" w14:textId="77777777" w:rsidTr="004C50BA">
        <w:trPr>
          <w:tblHeader/>
        </w:trPr>
        <w:tc>
          <w:tcPr>
            <w:tcW w:w="1890" w:type="dxa"/>
          </w:tcPr>
          <w:p w14:paraId="19E6EDCE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B3DA88A" w14:textId="77777777" w:rsidR="003A7C59" w:rsidRPr="00F76B27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B27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36" w:type="dxa"/>
          </w:tcPr>
          <w:p w14:paraId="17779286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3" w:type="dxa"/>
            <w:gridSpan w:val="7"/>
          </w:tcPr>
          <w:p w14:paraId="613CD0BB" w14:textId="7A49DA4D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7C59" w:rsidRPr="005F7EB8" w14:paraId="574BE645" w14:textId="77777777" w:rsidTr="004C50BA">
        <w:trPr>
          <w:tblHeader/>
        </w:trPr>
        <w:tc>
          <w:tcPr>
            <w:tcW w:w="1890" w:type="dxa"/>
          </w:tcPr>
          <w:p w14:paraId="7A5B3A5B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DAA2AE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169FBD2A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0928A078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6A0D583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132BEC18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170CFE9B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904863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14:paraId="0235F421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E35A9F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2F186E4A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A7C59" w:rsidRPr="005F7EB8" w14:paraId="3DBFC926" w14:textId="77777777" w:rsidTr="004C50BA">
        <w:trPr>
          <w:tblHeader/>
        </w:trPr>
        <w:tc>
          <w:tcPr>
            <w:tcW w:w="1890" w:type="dxa"/>
          </w:tcPr>
          <w:p w14:paraId="15CDD9A8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23CDC9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170" w:type="dxa"/>
            <w:vAlign w:val="bottom"/>
          </w:tcPr>
          <w:p w14:paraId="199A6400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52FB0E85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468D8D7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45535F63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2A7F240B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9693FC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2DB80A28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86A71AF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697EF2F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3A7C59" w:rsidRPr="005F7EB8" w14:paraId="2C4DD09E" w14:textId="77777777" w:rsidTr="004C50BA">
        <w:trPr>
          <w:tblHeader/>
        </w:trPr>
        <w:tc>
          <w:tcPr>
            <w:tcW w:w="1890" w:type="dxa"/>
          </w:tcPr>
          <w:p w14:paraId="01948004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FFB853" w14:textId="1159940E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vAlign w:val="bottom"/>
          </w:tcPr>
          <w:p w14:paraId="454F1BB3" w14:textId="51607F18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6E67547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22DD0B3" w14:textId="4469024D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2AC4DCD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67318517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1CBB877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2F70A9C3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102D737C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AB42720" w14:textId="4EDFACA1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A7C59" w:rsidRPr="005F7EB8" w14:paraId="7F2BDD0F" w14:textId="77777777" w:rsidTr="004C50BA">
        <w:trPr>
          <w:tblHeader/>
        </w:trPr>
        <w:tc>
          <w:tcPr>
            <w:tcW w:w="1890" w:type="dxa"/>
          </w:tcPr>
          <w:p w14:paraId="4048F6A5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A2AE917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6B3CE654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3" w:type="dxa"/>
            <w:gridSpan w:val="7"/>
          </w:tcPr>
          <w:p w14:paraId="1A5D0F97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E5DFE" w:rsidRPr="005F7EB8" w14:paraId="6F83FEFB" w14:textId="77777777" w:rsidTr="004C50BA">
        <w:tc>
          <w:tcPr>
            <w:tcW w:w="1890" w:type="dxa"/>
          </w:tcPr>
          <w:p w14:paraId="6600424B" w14:textId="093A9AB6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7999CECB" w14:textId="2DA189B5" w:rsidR="00BE5DFE" w:rsidRPr="00DE347B" w:rsidRDefault="00BE5DFE" w:rsidP="00BE5DFE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4.09</w:t>
            </w:r>
          </w:p>
        </w:tc>
        <w:tc>
          <w:tcPr>
            <w:tcW w:w="1170" w:type="dxa"/>
          </w:tcPr>
          <w:p w14:paraId="32FC2F95" w14:textId="3492DF26" w:rsidR="00BE5DFE" w:rsidRPr="00DE347B" w:rsidRDefault="00BE5DFE" w:rsidP="00BE5DFE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2.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5F7EB8">
              <w:rPr>
                <w:rFonts w:ascii="Angsana New" w:hAnsi="Angsana New"/>
                <w:sz w:val="28"/>
                <w:szCs w:val="28"/>
              </w:rPr>
              <w:t xml:space="preserve"> 4.09</w:t>
            </w:r>
          </w:p>
        </w:tc>
        <w:tc>
          <w:tcPr>
            <w:tcW w:w="236" w:type="dxa"/>
          </w:tcPr>
          <w:p w14:paraId="0FBA3608" w14:textId="77777777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75B78EA5" w14:textId="49A3142A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236" w:type="dxa"/>
          </w:tcPr>
          <w:p w14:paraId="1DE8438F" w14:textId="77777777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727482EA" w14:textId="6A438D5F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CF2D29" w14:textId="77777777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9047C4C" w14:textId="7F62A74C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ind w:right="-4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2159EF" w14:textId="77777777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683F612" w14:textId="0312C38E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F7EB8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</w:tr>
    </w:tbl>
    <w:p w14:paraId="3EAED0B8" w14:textId="7F7FA1F6" w:rsidR="00F9360F" w:rsidRPr="00DE347B" w:rsidRDefault="00F9360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179"/>
        <w:gridCol w:w="1179"/>
        <w:gridCol w:w="238"/>
        <w:gridCol w:w="1094"/>
        <w:gridCol w:w="236"/>
        <w:gridCol w:w="961"/>
        <w:gridCol w:w="236"/>
        <w:gridCol w:w="1015"/>
        <w:gridCol w:w="236"/>
        <w:gridCol w:w="1186"/>
      </w:tblGrid>
      <w:tr w:rsidR="0007141C" w:rsidRPr="005F7EB8" w14:paraId="4C3B5573" w14:textId="77777777" w:rsidTr="004C50BA">
        <w:trPr>
          <w:tblHeader/>
        </w:trPr>
        <w:tc>
          <w:tcPr>
            <w:tcW w:w="1710" w:type="dxa"/>
          </w:tcPr>
          <w:p w14:paraId="5262983A" w14:textId="77777777" w:rsidR="007D34B0" w:rsidRPr="00DE347B" w:rsidRDefault="007D34B0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10"/>
          </w:tcPr>
          <w:p w14:paraId="18674128" w14:textId="04D1F712" w:rsidR="007D34B0" w:rsidRPr="00DE347B" w:rsidRDefault="007D34B0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7AA" w:rsidRPr="005F7EB8" w14:paraId="247287E2" w14:textId="77777777" w:rsidTr="004C50BA">
        <w:trPr>
          <w:tblHeader/>
        </w:trPr>
        <w:tc>
          <w:tcPr>
            <w:tcW w:w="1710" w:type="dxa"/>
          </w:tcPr>
          <w:p w14:paraId="07AC7B0B" w14:textId="6E73B33D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8" w:type="dxa"/>
            <w:gridSpan w:val="2"/>
          </w:tcPr>
          <w:p w14:paraId="7EF90638" w14:textId="6B3E6273" w:rsidR="00224452" w:rsidRPr="00F76B27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B27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38" w:type="dxa"/>
          </w:tcPr>
          <w:p w14:paraId="32709F83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4" w:type="dxa"/>
            <w:gridSpan w:val="7"/>
          </w:tcPr>
          <w:p w14:paraId="25A42029" w14:textId="7B584813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141C" w:rsidRPr="005F7EB8" w14:paraId="0711D968" w14:textId="77777777" w:rsidTr="004C50BA">
        <w:trPr>
          <w:tblHeader/>
        </w:trPr>
        <w:tc>
          <w:tcPr>
            <w:tcW w:w="1710" w:type="dxa"/>
          </w:tcPr>
          <w:p w14:paraId="58D3AB69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442B6D9" w14:textId="57F4D3C9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9" w:type="dxa"/>
            <w:vAlign w:val="bottom"/>
          </w:tcPr>
          <w:p w14:paraId="4B63D1D5" w14:textId="1832BA3B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4F75A76D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6FA4F2A3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25FD4297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7FF05991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A91127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B03DA36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D729AE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1266A698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7141C" w:rsidRPr="005F7EB8" w14:paraId="6D170353" w14:textId="77777777" w:rsidTr="004C50BA">
        <w:trPr>
          <w:tblHeader/>
        </w:trPr>
        <w:tc>
          <w:tcPr>
            <w:tcW w:w="1710" w:type="dxa"/>
          </w:tcPr>
          <w:p w14:paraId="52CE297F" w14:textId="42A350BA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9" w:type="dxa"/>
          </w:tcPr>
          <w:p w14:paraId="7A239AD7" w14:textId="532ABB50" w:rsidR="00224452" w:rsidRPr="00DE347B" w:rsidRDefault="003A7C59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1</w:t>
            </w:r>
            <w:r w:rsidR="00224452" w:rsidRPr="00DE347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9" w:type="dxa"/>
            <w:vAlign w:val="bottom"/>
          </w:tcPr>
          <w:p w14:paraId="4A1AC840" w14:textId="11DCCBDC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</w:tcPr>
          <w:p w14:paraId="0081144C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2F4614D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2445C1EF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32DAFB0" w14:textId="55D86AD6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B9BFD1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33007657" w14:textId="790BD432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C8B109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53C8069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7141C" w:rsidRPr="005F7EB8" w14:paraId="6099561C" w14:textId="77777777" w:rsidTr="004C50BA">
        <w:trPr>
          <w:tblHeader/>
        </w:trPr>
        <w:tc>
          <w:tcPr>
            <w:tcW w:w="1710" w:type="dxa"/>
          </w:tcPr>
          <w:p w14:paraId="6FD6FF38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609EB60" w14:textId="14710555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9" w:type="dxa"/>
            <w:vAlign w:val="bottom"/>
          </w:tcPr>
          <w:p w14:paraId="6597883B" w14:textId="767C62A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01522EC8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48D95EFC" w14:textId="163EA443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561DC975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FC65FA0" w14:textId="09A354A6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84F59F7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73B0E3A" w14:textId="59F31FDF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5F9DBB6F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12C6E89" w14:textId="670CD615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217AA" w:rsidRPr="005F7EB8" w14:paraId="54FD9BCD" w14:textId="77777777" w:rsidTr="004C50BA">
        <w:trPr>
          <w:tblHeader/>
        </w:trPr>
        <w:tc>
          <w:tcPr>
            <w:tcW w:w="1710" w:type="dxa"/>
          </w:tcPr>
          <w:p w14:paraId="26E7766C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8" w:type="dxa"/>
            <w:gridSpan w:val="2"/>
          </w:tcPr>
          <w:p w14:paraId="18B6DD09" w14:textId="42F83433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3A4A66E8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4" w:type="dxa"/>
            <w:gridSpan w:val="7"/>
          </w:tcPr>
          <w:p w14:paraId="535A9471" w14:textId="77777777" w:rsidR="00224452" w:rsidRPr="00DE347B" w:rsidRDefault="00224452" w:rsidP="00221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39CD" w:rsidRPr="005F7EB8" w14:paraId="7DCEF30F" w14:textId="77777777" w:rsidTr="004C50BA">
        <w:tc>
          <w:tcPr>
            <w:tcW w:w="1710" w:type="dxa"/>
          </w:tcPr>
          <w:p w14:paraId="61D760F8" w14:textId="1EBEE12B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9" w:type="dxa"/>
          </w:tcPr>
          <w:p w14:paraId="770D8A14" w14:textId="67BE0E80" w:rsidR="001A72F6" w:rsidRPr="00DE347B" w:rsidRDefault="001A72F6" w:rsidP="001A72F6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5.92</w:t>
            </w:r>
          </w:p>
        </w:tc>
        <w:tc>
          <w:tcPr>
            <w:tcW w:w="1179" w:type="dxa"/>
          </w:tcPr>
          <w:p w14:paraId="1EB00667" w14:textId="13DAB11A" w:rsidR="001A72F6" w:rsidRPr="00DE347B" w:rsidRDefault="00F95432" w:rsidP="001A72F6">
            <w:pPr>
              <w:tabs>
                <w:tab w:val="clear" w:pos="680"/>
                <w:tab w:val="decimal" w:pos="675"/>
              </w:tabs>
              <w:ind w:right="-5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1F25E01" w14:textId="77777777" w:rsidR="001A72F6" w:rsidRPr="00DE347B" w:rsidRDefault="001A72F6" w:rsidP="001A72F6">
            <w:pPr>
              <w:tabs>
                <w:tab w:val="clear" w:pos="680"/>
                <w:tab w:val="decimal" w:pos="675"/>
              </w:tabs>
              <w:ind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2A0D3C3C" w14:textId="5E7E3286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28"/>
                <w:szCs w:val="28"/>
                <w:cs/>
              </w:rPr>
            </w:pPr>
            <w:r w:rsidRPr="00B91761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58CC848A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39058B8F" w14:textId="22E91A1E" w:rsidR="001A72F6" w:rsidRPr="00DE347B" w:rsidRDefault="00F95432" w:rsidP="0059537E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14:paraId="24C7B63B" w14:textId="77777777" w:rsidR="001A72F6" w:rsidRPr="00DE347B" w:rsidRDefault="001A72F6" w:rsidP="0059537E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1CA6C1A3" w14:textId="2C34F3E0" w:rsidR="001A72F6" w:rsidRPr="00DE347B" w:rsidRDefault="00F95432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(1,120)</w:t>
            </w:r>
          </w:p>
        </w:tc>
        <w:tc>
          <w:tcPr>
            <w:tcW w:w="236" w:type="dxa"/>
          </w:tcPr>
          <w:p w14:paraId="445F59A4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18FEB0BD" w14:textId="374C9F9F" w:rsidR="001A72F6" w:rsidRPr="00DE347B" w:rsidRDefault="00F95432" w:rsidP="00F95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C1917F8" w14:textId="6BC0686A" w:rsidR="00224452" w:rsidRDefault="00224452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161"/>
        <w:gridCol w:w="1179"/>
        <w:gridCol w:w="238"/>
        <w:gridCol w:w="1094"/>
        <w:gridCol w:w="236"/>
        <w:gridCol w:w="961"/>
        <w:gridCol w:w="236"/>
        <w:gridCol w:w="1015"/>
        <w:gridCol w:w="236"/>
        <w:gridCol w:w="1186"/>
      </w:tblGrid>
      <w:tr w:rsidR="0007141C" w:rsidRPr="00002312" w14:paraId="0F147317" w14:textId="77777777" w:rsidTr="004C50BA">
        <w:trPr>
          <w:tblHeader/>
        </w:trPr>
        <w:tc>
          <w:tcPr>
            <w:tcW w:w="1710" w:type="dxa"/>
          </w:tcPr>
          <w:p w14:paraId="354C0FD2" w14:textId="77777777" w:rsidR="007D34B0" w:rsidRPr="00DE347B" w:rsidRDefault="007D3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2" w:type="dxa"/>
            <w:gridSpan w:val="10"/>
          </w:tcPr>
          <w:p w14:paraId="119B54E4" w14:textId="31026509" w:rsidR="007D34B0" w:rsidRPr="00DE347B" w:rsidRDefault="007D3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7AA" w:rsidRPr="00002312" w14:paraId="401A1B26" w14:textId="77777777" w:rsidTr="004C50BA">
        <w:trPr>
          <w:tblHeader/>
        </w:trPr>
        <w:tc>
          <w:tcPr>
            <w:tcW w:w="1710" w:type="dxa"/>
          </w:tcPr>
          <w:p w14:paraId="715F4174" w14:textId="402D1205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E5EF0F4" w14:textId="1F547FDC" w:rsidR="003A7C59" w:rsidRPr="00F76B27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B27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38" w:type="dxa"/>
          </w:tcPr>
          <w:p w14:paraId="4B4EBD8C" w14:textId="77777777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4" w:type="dxa"/>
            <w:gridSpan w:val="7"/>
          </w:tcPr>
          <w:p w14:paraId="26CA75E8" w14:textId="1F70448C" w:rsidR="003A7C59" w:rsidRPr="00DE347B" w:rsidRDefault="003A7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141C" w:rsidRPr="00002312" w14:paraId="3B16F453" w14:textId="77777777" w:rsidTr="004C50BA">
        <w:trPr>
          <w:tblHeader/>
        </w:trPr>
        <w:tc>
          <w:tcPr>
            <w:tcW w:w="1710" w:type="dxa"/>
          </w:tcPr>
          <w:p w14:paraId="449060CA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E95B48B" w14:textId="222317F5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9" w:type="dxa"/>
            <w:vAlign w:val="bottom"/>
          </w:tcPr>
          <w:p w14:paraId="71DDF301" w14:textId="321FDCCB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8" w:type="dxa"/>
          </w:tcPr>
          <w:p w14:paraId="6AC07475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74409986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6D4E8E88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79BEE420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428F0C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37676BC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B5C6B0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2943736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07141C" w:rsidRPr="00002312" w14:paraId="1D84C52C" w14:textId="77777777" w:rsidTr="004C50BA">
        <w:trPr>
          <w:tblHeader/>
        </w:trPr>
        <w:tc>
          <w:tcPr>
            <w:tcW w:w="1710" w:type="dxa"/>
          </w:tcPr>
          <w:p w14:paraId="7AA7E898" w14:textId="7BD8CAAF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F9D5C15" w14:textId="0B662E11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1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79" w:type="dxa"/>
            <w:vAlign w:val="bottom"/>
          </w:tcPr>
          <w:p w14:paraId="16930442" w14:textId="69A9C8C9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8" w:type="dxa"/>
          </w:tcPr>
          <w:p w14:paraId="21172754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104C82B5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623F0E47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813A04C" w14:textId="7A426418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F949AC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5D8BF897" w14:textId="571C785D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CA008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E243152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07141C" w:rsidRPr="00002312" w14:paraId="7654DAC3" w14:textId="77777777" w:rsidTr="004C50BA">
        <w:trPr>
          <w:tblHeader/>
        </w:trPr>
        <w:tc>
          <w:tcPr>
            <w:tcW w:w="1710" w:type="dxa"/>
          </w:tcPr>
          <w:p w14:paraId="3586567D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DB0CD40" w14:textId="06B926EF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9" w:type="dxa"/>
            <w:vAlign w:val="bottom"/>
          </w:tcPr>
          <w:p w14:paraId="02BF1A46" w14:textId="0010EFE9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785F9304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  <w:vAlign w:val="bottom"/>
          </w:tcPr>
          <w:p w14:paraId="05980B60" w14:textId="6DA2801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4F9234A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54CB9750" w14:textId="1FBCC652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178B234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2E593C13" w14:textId="28110D49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30626DCF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B1B6DEC" w14:textId="694E7126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256</w:t>
            </w:r>
            <w:r w:rsidR="00BE5DF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2217AA" w:rsidRPr="00002312" w14:paraId="38E36052" w14:textId="77777777" w:rsidTr="004C50BA">
        <w:trPr>
          <w:tblHeader/>
        </w:trPr>
        <w:tc>
          <w:tcPr>
            <w:tcW w:w="1710" w:type="dxa"/>
          </w:tcPr>
          <w:p w14:paraId="098CED2C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E736FB2" w14:textId="22E25178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2D910124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4" w:type="dxa"/>
            <w:gridSpan w:val="7"/>
          </w:tcPr>
          <w:p w14:paraId="2EE59720" w14:textId="77777777" w:rsidR="00C706A7" w:rsidRPr="00DE347B" w:rsidRDefault="00C706A7" w:rsidP="00C7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39CD" w:rsidRPr="00002312" w14:paraId="15840F7F" w14:textId="77777777" w:rsidTr="004C50BA">
        <w:tc>
          <w:tcPr>
            <w:tcW w:w="1710" w:type="dxa"/>
          </w:tcPr>
          <w:p w14:paraId="30764AFE" w14:textId="60804CB2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1" w:type="dxa"/>
          </w:tcPr>
          <w:p w14:paraId="50DBC26F" w14:textId="66556643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2.50 - 7.31</w:t>
            </w:r>
          </w:p>
        </w:tc>
        <w:tc>
          <w:tcPr>
            <w:tcW w:w="1179" w:type="dxa"/>
          </w:tcPr>
          <w:p w14:paraId="4527B1BD" w14:textId="5AFBB953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5.92</w:t>
            </w:r>
          </w:p>
        </w:tc>
        <w:tc>
          <w:tcPr>
            <w:tcW w:w="238" w:type="dxa"/>
          </w:tcPr>
          <w:p w14:paraId="1EDA73BB" w14:textId="77777777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4" w:type="dxa"/>
          </w:tcPr>
          <w:p w14:paraId="3D969F21" w14:textId="059683BD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ind w:right="-464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>37,185</w:t>
            </w:r>
          </w:p>
        </w:tc>
        <w:tc>
          <w:tcPr>
            <w:tcW w:w="236" w:type="dxa"/>
          </w:tcPr>
          <w:p w14:paraId="566398CB" w14:textId="77777777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1" w:type="dxa"/>
          </w:tcPr>
          <w:p w14:paraId="45E97B7D" w14:textId="4E3CDF56" w:rsidR="00BE5DFE" w:rsidRPr="00DE347B" w:rsidRDefault="00BE5DFE" w:rsidP="00BE5DFE">
            <w:pPr>
              <w:tabs>
                <w:tab w:val="clear" w:pos="6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36" w:type="dxa"/>
          </w:tcPr>
          <w:p w14:paraId="293338C9" w14:textId="77777777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</w:tcPr>
          <w:p w14:paraId="2D1650B6" w14:textId="047E3BF6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Theme="majorBidi" w:hAnsiTheme="majorBidi" w:cstheme="majorBidi"/>
                <w:sz w:val="28"/>
                <w:szCs w:val="28"/>
              </w:rPr>
              <w:t>(37,185)</w:t>
            </w:r>
          </w:p>
        </w:tc>
        <w:tc>
          <w:tcPr>
            <w:tcW w:w="236" w:type="dxa"/>
          </w:tcPr>
          <w:p w14:paraId="4C2319DA" w14:textId="77777777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6" w:type="dxa"/>
          </w:tcPr>
          <w:p w14:paraId="79A3A1D3" w14:textId="14651CB7" w:rsidR="00BE5DFE" w:rsidRPr="00DE347B" w:rsidRDefault="00BE5DFE" w:rsidP="00BE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</w:tbl>
    <w:p w14:paraId="0EDE342C" w14:textId="577F04B7" w:rsidR="00F76B27" w:rsidRDefault="00F76B27" w:rsidP="00440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6DDCBB" w14:textId="22D0777B" w:rsidR="00C82AF8" w:rsidRPr="00DB39FF" w:rsidRDefault="00C82AF8" w:rsidP="00C82A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eastAsia="Times New Roman" w:hAnsiTheme="majorBidi"/>
          <w:sz w:val="30"/>
          <w:szCs w:val="30"/>
        </w:rPr>
      </w:pPr>
      <w:r w:rsidRPr="00DB39FF">
        <w:rPr>
          <w:rFonts w:asciiTheme="majorBidi" w:eastAsia="Times New Roman" w:hAnsiTheme="majorBidi" w:hint="cs"/>
          <w:sz w:val="30"/>
          <w:szCs w:val="30"/>
          <w:cs/>
        </w:rPr>
        <w:t>ณ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วันที่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3A6B9D" w:rsidRPr="00DB39FF">
        <w:rPr>
          <w:rFonts w:asciiTheme="majorBidi" w:eastAsia="Times New Roman" w:hAnsiTheme="majorBidi"/>
          <w:sz w:val="30"/>
          <w:szCs w:val="30"/>
        </w:rPr>
        <w:t>31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3A6B9D" w:rsidRPr="00DB39FF">
        <w:rPr>
          <w:rFonts w:asciiTheme="majorBidi" w:eastAsia="Times New Roman" w:hAnsiTheme="majorBidi"/>
          <w:sz w:val="30"/>
          <w:szCs w:val="30"/>
        </w:rPr>
        <w:t>2568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กลุ่มบริษัทได้ทำสัญญาเงินให้กู้ยืมระยะสั้นแบบไม่มีหลักประกันจำนวน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3A6B9D" w:rsidRPr="00DB39FF">
        <w:rPr>
          <w:rFonts w:asciiTheme="majorBidi" w:eastAsia="Times New Roman" w:hAnsiTheme="majorBidi"/>
          <w:sz w:val="30"/>
          <w:szCs w:val="30"/>
        </w:rPr>
        <w:t>1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ฉบับแก่บริษัท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วีทีเอ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เซอร์วิส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จำกัด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เป็นจำนวนเงิน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3A6B9D" w:rsidRPr="00DB39FF">
        <w:rPr>
          <w:rFonts w:asciiTheme="majorBidi" w:eastAsia="Times New Roman" w:hAnsiTheme="majorBidi"/>
          <w:sz w:val="30"/>
          <w:szCs w:val="30"/>
        </w:rPr>
        <w:t>3</w:t>
      </w:r>
      <w:r w:rsidR="0078049A" w:rsidRPr="00DB39FF">
        <w:rPr>
          <w:rFonts w:asciiTheme="majorBidi" w:eastAsia="Times New Roman" w:hAnsiTheme="majorBidi"/>
          <w:sz w:val="30"/>
          <w:szCs w:val="30"/>
        </w:rPr>
        <w:t>.0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ล้านบาท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อัตราดอกเบี้ยร้อยละ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78049A" w:rsidRPr="00DB39FF">
        <w:rPr>
          <w:rFonts w:asciiTheme="majorBidi" w:eastAsia="Times New Roman" w:hAnsiTheme="majorBidi"/>
          <w:sz w:val="30"/>
          <w:szCs w:val="30"/>
        </w:rPr>
        <w:t>24.00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ต่อปี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ครบกำหนดชำระในเดือนมกราคม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78049A" w:rsidRPr="00DB39FF">
        <w:rPr>
          <w:rFonts w:asciiTheme="majorBidi" w:eastAsia="Times New Roman" w:hAnsiTheme="majorBidi"/>
          <w:sz w:val="30"/>
          <w:szCs w:val="30"/>
        </w:rPr>
        <w:t>2569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ทั้งนี้กลุ่มบริษัทได้รับชำระคืนทั้งจำนวนแล้ว</w:t>
      </w:r>
    </w:p>
    <w:p w14:paraId="02B9BDC4" w14:textId="77777777" w:rsidR="00C82AF8" w:rsidRPr="00DB39FF" w:rsidRDefault="00C82AF8" w:rsidP="00C82A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eastAsia="Times New Roman" w:hAnsiTheme="majorBidi"/>
          <w:sz w:val="30"/>
          <w:szCs w:val="30"/>
        </w:rPr>
      </w:pPr>
    </w:p>
    <w:p w14:paraId="46615A7D" w14:textId="733FD207" w:rsidR="00F76B27" w:rsidRPr="00DB39FF" w:rsidRDefault="00C82AF8" w:rsidP="00C82A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eastAsia="Times New Roman" w:hAnsiTheme="majorBidi"/>
          <w:sz w:val="30"/>
          <w:szCs w:val="30"/>
        </w:rPr>
      </w:pPr>
      <w:r w:rsidRPr="00DB39FF">
        <w:rPr>
          <w:rFonts w:asciiTheme="majorBidi" w:eastAsia="Times New Roman" w:hAnsiTheme="majorBidi" w:hint="cs"/>
          <w:sz w:val="30"/>
          <w:szCs w:val="30"/>
          <w:cs/>
        </w:rPr>
        <w:t>ณ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วันที่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613631" w:rsidRPr="00DB39FF">
        <w:rPr>
          <w:rFonts w:asciiTheme="majorBidi" w:eastAsia="Times New Roman" w:hAnsiTheme="majorBidi"/>
          <w:sz w:val="30"/>
          <w:szCs w:val="30"/>
        </w:rPr>
        <w:t>31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="00613631" w:rsidRPr="00DB39FF">
        <w:rPr>
          <w:rFonts w:asciiTheme="majorBidi" w:eastAsia="Times New Roman" w:hAnsiTheme="majorBidi"/>
          <w:sz w:val="30"/>
          <w:szCs w:val="30"/>
        </w:rPr>
        <w:t xml:space="preserve"> 2568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กลุ่มบริษัทได้ทำสัญญาเงินให้กู้ยืมระยะสั้นแบบไม่มีหลักประกันหลายฉบับแก่บริษัท</w:t>
      </w:r>
      <w:r w:rsidR="00DB39FF" w:rsidRPr="00DB39FF">
        <w:rPr>
          <w:rFonts w:asciiTheme="majorBidi" w:eastAsia="Times New Roman" w:hAnsiTheme="majorBidi"/>
          <w:sz w:val="30"/>
          <w:szCs w:val="30"/>
        </w:rPr>
        <w:br/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ไอดีล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วอเตอร์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จำกัด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เป็นจำนวนเงิน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946DB5" w:rsidRPr="00DB39FF">
        <w:rPr>
          <w:rFonts w:asciiTheme="majorBidi" w:eastAsia="Times New Roman" w:hAnsiTheme="majorBidi"/>
          <w:sz w:val="30"/>
          <w:szCs w:val="30"/>
        </w:rPr>
        <w:t>1.2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ล้านบาท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อัตราดอกเบี้ยร้อยละ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946DB5" w:rsidRPr="00DB39FF">
        <w:rPr>
          <w:rFonts w:asciiTheme="majorBidi" w:eastAsia="Times New Roman" w:hAnsiTheme="majorBidi"/>
          <w:sz w:val="30"/>
          <w:szCs w:val="30"/>
        </w:rPr>
        <w:t>2.50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632689">
        <w:rPr>
          <w:rFonts w:asciiTheme="majorBidi" w:eastAsia="Times New Roman" w:hAnsiTheme="majorBidi"/>
          <w:sz w:val="30"/>
          <w:szCs w:val="30"/>
        </w:rPr>
        <w:t>-</w:t>
      </w:r>
      <w:r w:rsidR="00946DB5" w:rsidRPr="00DB39FF">
        <w:rPr>
          <w:rFonts w:asciiTheme="majorBidi" w:eastAsia="Times New Roman" w:hAnsiTheme="majorBidi"/>
          <w:sz w:val="30"/>
          <w:szCs w:val="30"/>
        </w:rPr>
        <w:t xml:space="preserve"> 4.09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ต่อปี</w:t>
      </w:r>
      <w:r w:rsidRPr="00DB39FF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DB39FF">
        <w:rPr>
          <w:rFonts w:asciiTheme="majorBidi" w:eastAsia="Times New Roman" w:hAnsiTheme="majorBidi" w:hint="cs"/>
          <w:sz w:val="30"/>
          <w:szCs w:val="30"/>
          <w:cs/>
        </w:rPr>
        <w:t>ครบกำหนดชำระเมื่อทวงถาม</w:t>
      </w:r>
    </w:p>
    <w:p w14:paraId="6D91424F" w14:textId="169D7497" w:rsidR="00C82AF8" w:rsidRDefault="00DB39FF" w:rsidP="00DB39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54DFEE75" w14:textId="27C97589" w:rsidR="009A097F" w:rsidRDefault="009A097F" w:rsidP="009A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002312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</w:p>
    <w:p w14:paraId="2BEB06DB" w14:textId="77777777" w:rsidR="009A097F" w:rsidRDefault="009A097F" w:rsidP="009A0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4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1170"/>
        <w:gridCol w:w="236"/>
        <w:gridCol w:w="1109"/>
        <w:gridCol w:w="236"/>
        <w:gridCol w:w="962"/>
        <w:gridCol w:w="236"/>
        <w:gridCol w:w="1025"/>
        <w:gridCol w:w="236"/>
        <w:gridCol w:w="1159"/>
      </w:tblGrid>
      <w:tr w:rsidR="00A16CED" w:rsidRPr="005F7EB8" w14:paraId="627E890B" w14:textId="77777777" w:rsidTr="006220C1">
        <w:trPr>
          <w:tblHeader/>
        </w:trPr>
        <w:tc>
          <w:tcPr>
            <w:tcW w:w="1890" w:type="dxa"/>
          </w:tcPr>
          <w:p w14:paraId="55107245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9" w:type="dxa"/>
            <w:gridSpan w:val="10"/>
          </w:tcPr>
          <w:p w14:paraId="72FCACCF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16CED" w:rsidRPr="005F7EB8" w14:paraId="6DE2E52F" w14:textId="77777777" w:rsidTr="006220C1">
        <w:trPr>
          <w:tblHeader/>
        </w:trPr>
        <w:tc>
          <w:tcPr>
            <w:tcW w:w="1890" w:type="dxa"/>
          </w:tcPr>
          <w:p w14:paraId="2B5C50FA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F9B4277" w14:textId="77777777" w:rsidR="00A16CED" w:rsidRPr="00F76B27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6B27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36" w:type="dxa"/>
          </w:tcPr>
          <w:p w14:paraId="5251992F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3" w:type="dxa"/>
            <w:gridSpan w:val="7"/>
          </w:tcPr>
          <w:p w14:paraId="1F6E84A1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6CED" w:rsidRPr="005F7EB8" w14:paraId="7DA1F303" w14:textId="77777777" w:rsidTr="006220C1">
        <w:trPr>
          <w:tblHeader/>
        </w:trPr>
        <w:tc>
          <w:tcPr>
            <w:tcW w:w="1890" w:type="dxa"/>
          </w:tcPr>
          <w:p w14:paraId="347F2DF7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133A2B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12AB4A82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50560A42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FD46630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6260FB9A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3DA13DAE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C803EA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</w:tcPr>
          <w:p w14:paraId="2D4B21B1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6585C8B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76E300C8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A16CED" w:rsidRPr="005F7EB8" w14:paraId="7A71E8F0" w14:textId="77777777" w:rsidTr="006220C1">
        <w:trPr>
          <w:tblHeader/>
        </w:trPr>
        <w:tc>
          <w:tcPr>
            <w:tcW w:w="1890" w:type="dxa"/>
          </w:tcPr>
          <w:p w14:paraId="48F4ABC1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6DFA14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170" w:type="dxa"/>
            <w:vAlign w:val="bottom"/>
          </w:tcPr>
          <w:p w14:paraId="2F1FD1D8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72C2199E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1B5DAD8C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73D7A41B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2BF8E41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C1238F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17E1DE3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4D4788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5BE23D8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347B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A16CED" w:rsidRPr="005F7EB8" w14:paraId="656474E5" w14:textId="77777777" w:rsidTr="006220C1">
        <w:trPr>
          <w:tblHeader/>
        </w:trPr>
        <w:tc>
          <w:tcPr>
            <w:tcW w:w="1890" w:type="dxa"/>
          </w:tcPr>
          <w:p w14:paraId="7F02265C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869C46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1725DEDB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2E33E98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2E50831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2777F168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  <w:vAlign w:val="bottom"/>
          </w:tcPr>
          <w:p w14:paraId="3F74DFB3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1B6BA5C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5A181737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36" w:type="dxa"/>
          </w:tcPr>
          <w:p w14:paraId="693F70DF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1DA0E54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A16CED" w:rsidRPr="005F7EB8" w14:paraId="15DE460E" w14:textId="77777777" w:rsidTr="006220C1">
        <w:trPr>
          <w:tblHeader/>
        </w:trPr>
        <w:tc>
          <w:tcPr>
            <w:tcW w:w="1890" w:type="dxa"/>
          </w:tcPr>
          <w:p w14:paraId="59E560DD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FC1D8CC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AA6F422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63" w:type="dxa"/>
            <w:gridSpan w:val="7"/>
          </w:tcPr>
          <w:p w14:paraId="51F09704" w14:textId="77777777" w:rsidR="00A16CED" w:rsidRPr="00DE347B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E347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6CED" w:rsidRPr="005F7EB8" w14:paraId="701F767D" w14:textId="77777777" w:rsidTr="006220C1">
        <w:tc>
          <w:tcPr>
            <w:tcW w:w="1890" w:type="dxa"/>
          </w:tcPr>
          <w:p w14:paraId="0B323326" w14:textId="3D633341" w:rsidR="00A16CED" w:rsidRPr="005F7EB8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5F7EB8">
              <w:rPr>
                <w:rFonts w:ascii="Angsana New" w:hAnsi="Angsan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1FE0E4CA" w14:textId="3AE69A99" w:rsidR="00A16CED" w:rsidRPr="005F7EB8" w:rsidRDefault="00EF09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B5E4C4" w14:textId="7B34A5A6" w:rsidR="00A16CED" w:rsidRPr="005F7EB8" w:rsidRDefault="00580D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236" w:type="dxa"/>
          </w:tcPr>
          <w:p w14:paraId="0A15DC58" w14:textId="77777777" w:rsidR="00A16CED" w:rsidRPr="005F7EB8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03B2C4BC" w14:textId="4E468602" w:rsidR="00A16CED" w:rsidRPr="005F7EB8" w:rsidRDefault="007F6EC0" w:rsidP="007F6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46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320C93" w14:textId="77777777" w:rsidR="00A16CED" w:rsidRPr="005F7EB8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2" w:type="dxa"/>
          </w:tcPr>
          <w:p w14:paraId="27197105" w14:textId="0F7CDA02" w:rsidR="00A16CED" w:rsidRPr="005F7EB8" w:rsidRDefault="00EB4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A16CE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A16CED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16118BFC" w14:textId="77777777" w:rsidR="00A16CED" w:rsidRPr="005F7EB8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A33FABE" w14:textId="77777777" w:rsidR="00A16CED" w:rsidRPr="005F7EB8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272DB3" w14:textId="77777777" w:rsidR="00A16CED" w:rsidRPr="005F7EB8" w:rsidRDefault="00A16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51134B3" w14:textId="50B473DB" w:rsidR="00A16CED" w:rsidRPr="005F7EB8" w:rsidRDefault="00EB40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A16CE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</w:tbl>
    <w:p w14:paraId="021193D9" w14:textId="77777777" w:rsidR="00A16CED" w:rsidRDefault="00A16CED" w:rsidP="00A16CED">
      <w:pPr>
        <w:spacing w:line="240" w:lineRule="atLeast"/>
        <w:ind w:left="540" w:right="-108"/>
        <w:jc w:val="thaiDistribute"/>
        <w:rPr>
          <w:rFonts w:ascii="Angsana New" w:hAnsi="Angsana New"/>
          <w:bCs/>
          <w:sz w:val="28"/>
          <w:szCs w:val="28"/>
        </w:rPr>
      </w:pPr>
    </w:p>
    <w:p w14:paraId="01A14551" w14:textId="0E64230A" w:rsidR="00EB4000" w:rsidRDefault="0044361D" w:rsidP="00A16CED">
      <w:pPr>
        <w:spacing w:line="240" w:lineRule="atLeast"/>
        <w:ind w:left="540" w:right="-108"/>
        <w:jc w:val="thaiDistribute"/>
        <w:rPr>
          <w:rFonts w:asciiTheme="majorBidi" w:eastAsia="Times New Roman" w:hAnsiTheme="majorBidi"/>
          <w:sz w:val="30"/>
          <w:szCs w:val="30"/>
        </w:rPr>
      </w:pPr>
      <w:r w:rsidRPr="0044361D">
        <w:rPr>
          <w:rFonts w:asciiTheme="majorBidi" w:eastAsia="Times New Roman" w:hAnsiTheme="majorBidi" w:hint="cs"/>
          <w:sz w:val="30"/>
          <w:szCs w:val="30"/>
          <w:cs/>
        </w:rPr>
        <w:t>ณ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วันที่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/>
          <w:sz w:val="30"/>
          <w:szCs w:val="30"/>
        </w:rPr>
        <w:t>31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/>
          <w:sz w:val="30"/>
          <w:szCs w:val="30"/>
        </w:rPr>
        <w:t>2568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กลุ่มบริษัทได้ทำสัญญาเงินให้กู้ยืมระยะยาวแบบมีหลักประกันหลายฉบับแก่บุคคลที่เกี่ยวข้องกันท่านหนึ่ง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เป็นจำนวนเงิน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AA6">
        <w:rPr>
          <w:rFonts w:asciiTheme="majorBidi" w:eastAsia="Times New Roman" w:hAnsiTheme="majorBidi"/>
          <w:sz w:val="30"/>
          <w:szCs w:val="30"/>
        </w:rPr>
        <w:t>18.9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ล้านบาท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อัตราดอกเบี้ยร้อยละ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566AA6">
        <w:rPr>
          <w:rFonts w:asciiTheme="majorBidi" w:eastAsia="Times New Roman" w:hAnsiTheme="majorBidi"/>
          <w:sz w:val="30"/>
          <w:szCs w:val="30"/>
        </w:rPr>
        <w:t>15.00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ต่อปี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โดยกำหนดชำระคืนเงินต้นและดอกเบี้ยเป็นรายเดือนจนถึงวันที่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6E0400">
        <w:rPr>
          <w:rFonts w:asciiTheme="majorBidi" w:eastAsia="Times New Roman" w:hAnsiTheme="majorBidi"/>
          <w:sz w:val="30"/>
          <w:szCs w:val="30"/>
        </w:rPr>
        <w:t>25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6E0400">
        <w:rPr>
          <w:rFonts w:asciiTheme="majorBidi" w:eastAsia="Times New Roman" w:hAnsiTheme="majorBidi"/>
          <w:sz w:val="30"/>
          <w:szCs w:val="30"/>
        </w:rPr>
        <w:t>2578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ทั้งนี้เงินให้กู้ยืมดังกล่าวมีหลักประกันเป็นหุ้นในบริษัท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วีทีเอ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เซอร์วิส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จำกัด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จำนวน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6E0400">
        <w:rPr>
          <w:rFonts w:asciiTheme="majorBidi" w:eastAsia="Times New Roman" w:hAnsiTheme="majorBidi"/>
          <w:sz w:val="30"/>
          <w:szCs w:val="30"/>
        </w:rPr>
        <w:t>32</w:t>
      </w:r>
      <w:r w:rsidR="00684C96">
        <w:rPr>
          <w:rFonts w:asciiTheme="majorBidi" w:eastAsia="Times New Roman" w:hAnsiTheme="majorBidi"/>
          <w:sz w:val="30"/>
          <w:szCs w:val="30"/>
        </w:rPr>
        <w:t>0</w:t>
      </w:r>
      <w:r w:rsidRPr="0044361D">
        <w:rPr>
          <w:rFonts w:asciiTheme="majorBidi" w:eastAsia="Times New Roman" w:hAnsiTheme="majorBidi"/>
          <w:sz w:val="30"/>
          <w:szCs w:val="30"/>
        </w:rPr>
        <w:t>,</w:t>
      </w:r>
      <w:r w:rsidR="006E0400">
        <w:rPr>
          <w:rFonts w:asciiTheme="majorBidi" w:eastAsia="Times New Roman" w:hAnsiTheme="majorBidi"/>
          <w:sz w:val="30"/>
          <w:szCs w:val="30"/>
        </w:rPr>
        <w:t>000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หุ้น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และแบ่งเป็นส่วนที่ถึงกำหนดชำระภายในหนึ่งปีจำนวน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4C50BA">
        <w:rPr>
          <w:rFonts w:asciiTheme="majorBidi" w:eastAsia="Times New Roman" w:hAnsiTheme="majorBidi"/>
          <w:sz w:val="30"/>
          <w:szCs w:val="30"/>
        </w:rPr>
        <w:t>0</w:t>
      </w:r>
      <w:r w:rsidR="006E0400">
        <w:rPr>
          <w:rFonts w:asciiTheme="majorBidi" w:eastAsia="Times New Roman" w:hAnsiTheme="majorBidi"/>
          <w:sz w:val="30"/>
          <w:szCs w:val="30"/>
        </w:rPr>
        <w:t>.6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ล้านบาท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และส่วนที่ถึงกำหนดชำระเกินหนึ่งปีจำนวน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6E0400">
        <w:rPr>
          <w:rFonts w:asciiTheme="majorBidi" w:eastAsia="Times New Roman" w:hAnsiTheme="majorBidi"/>
          <w:sz w:val="30"/>
          <w:szCs w:val="30"/>
        </w:rPr>
        <w:t>18.3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ล้านบาท</w:t>
      </w:r>
      <w:r w:rsidRPr="0044361D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44361D">
        <w:rPr>
          <w:rFonts w:asciiTheme="majorBidi" w:eastAsia="Times New Roman" w:hAnsiTheme="majorBidi" w:hint="cs"/>
          <w:sz w:val="30"/>
          <w:szCs w:val="30"/>
          <w:cs/>
        </w:rPr>
        <w:t>ตามลำดับ</w:t>
      </w:r>
    </w:p>
    <w:p w14:paraId="626A4408" w14:textId="77777777" w:rsidR="004C50BA" w:rsidRPr="00DE347B" w:rsidRDefault="004C50BA" w:rsidP="00A16CED">
      <w:pPr>
        <w:spacing w:line="240" w:lineRule="atLeast"/>
        <w:ind w:left="540" w:right="-108"/>
        <w:jc w:val="thaiDistribute"/>
        <w:rPr>
          <w:rFonts w:ascii="Angsana New" w:hAnsi="Angsana New"/>
          <w:bCs/>
          <w:sz w:val="28"/>
          <w:szCs w:val="28"/>
          <w:cs/>
        </w:rPr>
      </w:pPr>
    </w:p>
    <w:p w14:paraId="300AC0F0" w14:textId="77777777" w:rsidR="00854E84" w:rsidRDefault="00854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31FB2A4" w14:textId="53FD1B3C" w:rsidR="00CE618B" w:rsidRPr="00560E2E" w:rsidRDefault="003E09F3" w:rsidP="00CE6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560E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5B1C98FA" w14:textId="77777777" w:rsidR="00CE618B" w:rsidRDefault="00CE618B" w:rsidP="003E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1170"/>
        <w:gridCol w:w="270"/>
        <w:gridCol w:w="1080"/>
        <w:gridCol w:w="285"/>
        <w:gridCol w:w="885"/>
        <w:gridCol w:w="270"/>
        <w:gridCol w:w="900"/>
        <w:gridCol w:w="236"/>
        <w:gridCol w:w="1114"/>
      </w:tblGrid>
      <w:tr w:rsidR="001A72F6" w:rsidRPr="00762F79" w14:paraId="053090E7" w14:textId="77777777" w:rsidTr="002D0D42">
        <w:trPr>
          <w:trHeight w:val="76"/>
          <w:tblHeader/>
        </w:trPr>
        <w:tc>
          <w:tcPr>
            <w:tcW w:w="2250" w:type="dxa"/>
          </w:tcPr>
          <w:p w14:paraId="1907F41C" w14:textId="77777777" w:rsidR="001A72F6" w:rsidRPr="00762F79" w:rsidRDefault="001A72F6" w:rsidP="000427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0"/>
          </w:tcPr>
          <w:p w14:paraId="612C8D2B" w14:textId="5388DC09" w:rsidR="001A72F6" w:rsidRPr="00762F79" w:rsidRDefault="001A72F6" w:rsidP="0004279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A72F6" w:rsidRPr="00762F79" w14:paraId="3D10A0B7" w14:textId="77777777" w:rsidTr="002D0D42">
        <w:trPr>
          <w:trHeight w:val="317"/>
          <w:tblHeader/>
        </w:trPr>
        <w:tc>
          <w:tcPr>
            <w:tcW w:w="2250" w:type="dxa"/>
          </w:tcPr>
          <w:p w14:paraId="33339F12" w14:textId="77777777" w:rsidR="001A72F6" w:rsidRPr="00762F79" w:rsidRDefault="001A72F6" w:rsidP="000427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E6A555F" w14:textId="77777777" w:rsidR="001A72F6" w:rsidRPr="00762F79" w:rsidRDefault="001A72F6" w:rsidP="00042791">
            <w:pPr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729B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05A0391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0847944A" w14:textId="77777777" w:rsidR="001A72F6" w:rsidRPr="00762F79" w:rsidRDefault="001A72F6" w:rsidP="0004279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A72F6" w:rsidRPr="00762F79" w14:paraId="709F1C0B" w14:textId="77777777" w:rsidTr="002D0D42">
        <w:trPr>
          <w:trHeight w:val="317"/>
          <w:tblHeader/>
        </w:trPr>
        <w:tc>
          <w:tcPr>
            <w:tcW w:w="2250" w:type="dxa"/>
          </w:tcPr>
          <w:p w14:paraId="41F27169" w14:textId="77777777" w:rsidR="001A72F6" w:rsidRPr="00762F79" w:rsidRDefault="001A72F6" w:rsidP="000427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F59653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4494A513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158DA937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A15840" w14:textId="77777777" w:rsidR="001A72F6" w:rsidRPr="00762F79" w:rsidRDefault="001A72F6" w:rsidP="00042791">
            <w:pPr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" w:type="dxa"/>
          </w:tcPr>
          <w:p w14:paraId="26C39513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383ABD44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7B987E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095FBDA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</w:t>
            </w:r>
          </w:p>
        </w:tc>
        <w:tc>
          <w:tcPr>
            <w:tcW w:w="236" w:type="dxa"/>
          </w:tcPr>
          <w:p w14:paraId="74EBD17A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15D03C1F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1A72F6" w:rsidRPr="00762F79" w14:paraId="695F7784" w14:textId="77777777" w:rsidTr="002D0D42">
        <w:trPr>
          <w:trHeight w:val="83"/>
          <w:tblHeader/>
        </w:trPr>
        <w:tc>
          <w:tcPr>
            <w:tcW w:w="2250" w:type="dxa"/>
          </w:tcPr>
          <w:p w14:paraId="2303C756" w14:textId="77777777" w:rsidR="001A72F6" w:rsidRPr="00762F79" w:rsidRDefault="001A72F6" w:rsidP="00042791">
            <w:pPr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</w:tc>
        <w:tc>
          <w:tcPr>
            <w:tcW w:w="1170" w:type="dxa"/>
            <w:vAlign w:val="bottom"/>
          </w:tcPr>
          <w:p w14:paraId="6302F319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03350384" w14:textId="3693C095" w:rsidR="001A72F6" w:rsidRPr="00762F79" w:rsidRDefault="001A72F6" w:rsidP="00042791">
            <w:pPr>
              <w:ind w:left="-165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</w:rPr>
              <w:t>3</w:t>
            </w:r>
            <w:r w:rsidR="00166B43">
              <w:rPr>
                <w:rFonts w:ascii="Angsana New" w:hAnsi="Angsana New"/>
                <w:sz w:val="28"/>
                <w:szCs w:val="28"/>
              </w:rPr>
              <w:t>1</w:t>
            </w:r>
            <w:r w:rsidRPr="001170C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66B43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23D494FA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64133D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85" w:type="dxa"/>
          </w:tcPr>
          <w:p w14:paraId="7342E286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67F926F0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57B38E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903DC8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การจัด</w:t>
            </w:r>
          </w:p>
        </w:tc>
        <w:tc>
          <w:tcPr>
            <w:tcW w:w="236" w:type="dxa"/>
          </w:tcPr>
          <w:p w14:paraId="579EEA69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0693A64C" w14:textId="3410CF49" w:rsidR="001A72F6" w:rsidRPr="00762F79" w:rsidRDefault="00166B43" w:rsidP="00042791">
            <w:pPr>
              <w:ind w:left="-17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1170C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1A72F6" w:rsidRPr="00762F79" w14:paraId="0E9B01F8" w14:textId="77777777" w:rsidTr="002D0D42">
        <w:trPr>
          <w:trHeight w:val="80"/>
          <w:tblHeader/>
        </w:trPr>
        <w:tc>
          <w:tcPr>
            <w:tcW w:w="2250" w:type="dxa"/>
          </w:tcPr>
          <w:p w14:paraId="0E78EEDA" w14:textId="77777777" w:rsidR="001A72F6" w:rsidRPr="00762F79" w:rsidRDefault="001A72F6" w:rsidP="0004279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6FEA40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707A76E8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530A46F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20FD6E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5" w:type="dxa"/>
          </w:tcPr>
          <w:p w14:paraId="4AA74D43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0F4BD730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B8B09BA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0114BD" w14:textId="77777777" w:rsidR="001A72F6" w:rsidRPr="00762F79" w:rsidRDefault="001A72F6" w:rsidP="00042791">
            <w:pPr>
              <w:ind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  <w:r w:rsidRPr="00E152F2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36" w:type="dxa"/>
          </w:tcPr>
          <w:p w14:paraId="54856D5A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DC0F59B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A72F6" w:rsidRPr="00762F79" w14:paraId="544DF306" w14:textId="77777777" w:rsidTr="002D0D42">
        <w:trPr>
          <w:trHeight w:val="317"/>
          <w:tblHeader/>
        </w:trPr>
        <w:tc>
          <w:tcPr>
            <w:tcW w:w="2250" w:type="dxa"/>
          </w:tcPr>
          <w:p w14:paraId="6BA74595" w14:textId="77777777" w:rsidR="001A72F6" w:rsidRPr="00762F79" w:rsidRDefault="001A72F6" w:rsidP="000427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B2551B4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1BC2183" w14:textId="77777777" w:rsidR="001A72F6" w:rsidRPr="00762F79" w:rsidRDefault="001A72F6" w:rsidP="000427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195E5E22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72F6" w14:paraId="0B74CF2B" w14:textId="77777777" w:rsidTr="002D0D42">
        <w:trPr>
          <w:trHeight w:val="306"/>
        </w:trPr>
        <w:tc>
          <w:tcPr>
            <w:tcW w:w="2250" w:type="dxa"/>
          </w:tcPr>
          <w:p w14:paraId="663E2433" w14:textId="77777777" w:rsidR="001A72F6" w:rsidRPr="00762F79" w:rsidRDefault="001A72F6" w:rsidP="00042791">
            <w:pPr>
              <w:ind w:right="-10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1170" w:type="dxa"/>
            <w:vAlign w:val="bottom"/>
          </w:tcPr>
          <w:p w14:paraId="78FFB5BB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32B4">
              <w:rPr>
                <w:rFonts w:ascii="Angsana New" w:hAnsi="Angsana New"/>
                <w:sz w:val="28"/>
                <w:szCs w:val="28"/>
              </w:rPr>
              <w:t xml:space="preserve">6.26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813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32B4">
              <w:rPr>
                <w:rFonts w:ascii="Angsana New" w:hAnsi="Angsana New"/>
                <w:sz w:val="28"/>
                <w:szCs w:val="28"/>
              </w:rPr>
              <w:t>6.90</w:t>
            </w:r>
          </w:p>
        </w:tc>
        <w:tc>
          <w:tcPr>
            <w:tcW w:w="1170" w:type="dxa"/>
          </w:tcPr>
          <w:p w14:paraId="04EBC32B" w14:textId="77777777" w:rsidR="001A72F6" w:rsidRPr="00B059C6" w:rsidRDefault="001A72F6" w:rsidP="00042791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9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AB0264" w14:textId="77777777" w:rsidR="001A72F6" w:rsidRPr="00762F79" w:rsidRDefault="001A72F6" w:rsidP="000427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8791E4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  <w:tc>
          <w:tcPr>
            <w:tcW w:w="285" w:type="dxa"/>
          </w:tcPr>
          <w:p w14:paraId="15F4B052" w14:textId="77777777" w:rsidR="001A72F6" w:rsidRPr="00762F79" w:rsidRDefault="001A72F6" w:rsidP="001A72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671D011E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C0D91A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55A84B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(872,869)</w:t>
            </w:r>
          </w:p>
        </w:tc>
        <w:tc>
          <w:tcPr>
            <w:tcW w:w="236" w:type="dxa"/>
          </w:tcPr>
          <w:p w14:paraId="1C2603AA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9674FFE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72F6" w14:paraId="3E5CFF6D" w14:textId="77777777" w:rsidTr="002D0D42">
        <w:trPr>
          <w:trHeight w:val="306"/>
        </w:trPr>
        <w:tc>
          <w:tcPr>
            <w:tcW w:w="2250" w:type="dxa"/>
          </w:tcPr>
          <w:p w14:paraId="1B3C5CE5" w14:textId="77777777" w:rsidR="001A72F6" w:rsidRDefault="001A72F6" w:rsidP="00042791">
            <w:pPr>
              <w:ind w:right="-106"/>
              <w:rPr>
                <w:rFonts w:ascii="Angsana New" w:hAnsi="Angsana New"/>
                <w:sz w:val="28"/>
                <w:szCs w:val="28"/>
                <w:cs/>
              </w:rPr>
            </w:pPr>
            <w:r w:rsidRPr="00BC621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กิจการอื่นที่เกี่ยวข้องกัน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กับบริษัทใหญ่เดิม</w:t>
            </w:r>
          </w:p>
        </w:tc>
        <w:tc>
          <w:tcPr>
            <w:tcW w:w="1170" w:type="dxa"/>
            <w:vAlign w:val="bottom"/>
          </w:tcPr>
          <w:p w14:paraId="75C48079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1170" w:type="dxa"/>
          </w:tcPr>
          <w:p w14:paraId="0E81A682" w14:textId="77777777" w:rsidR="001A72F6" w:rsidRPr="00B059C6" w:rsidRDefault="001A72F6" w:rsidP="00042791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DD8925" w14:textId="77777777" w:rsidR="001A72F6" w:rsidRPr="00B059C6" w:rsidRDefault="001A72F6" w:rsidP="00042791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059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3E30198" w14:textId="77777777" w:rsidR="001A72F6" w:rsidRPr="00762F79" w:rsidRDefault="001A72F6" w:rsidP="000427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C1040E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85" w:type="dxa"/>
          </w:tcPr>
          <w:p w14:paraId="55C54CC6" w14:textId="77777777" w:rsidR="001A72F6" w:rsidRPr="00762F79" w:rsidRDefault="001A72F6" w:rsidP="001A72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0D1F30E8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A3FA1E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BF0F77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5C11569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5F1F92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(45,000)</w:t>
            </w:r>
          </w:p>
        </w:tc>
        <w:tc>
          <w:tcPr>
            <w:tcW w:w="236" w:type="dxa"/>
          </w:tcPr>
          <w:p w14:paraId="7B4AEBA1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43E81E8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0A4744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A72F6" w:rsidRPr="00762F79" w14:paraId="0DF2EAD8" w14:textId="77777777" w:rsidTr="002D0D42">
        <w:trPr>
          <w:trHeight w:val="306"/>
        </w:trPr>
        <w:tc>
          <w:tcPr>
            <w:tcW w:w="2250" w:type="dxa"/>
          </w:tcPr>
          <w:p w14:paraId="10BFDF07" w14:textId="77777777" w:rsidR="001A72F6" w:rsidRPr="00762F79" w:rsidRDefault="001A72F6" w:rsidP="00042791">
            <w:pPr>
              <w:ind w:right="-10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BDBCEA2" w14:textId="77777777" w:rsidR="001A72F6" w:rsidRPr="00762F79" w:rsidRDefault="001A72F6" w:rsidP="0004279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92F472" w14:textId="77777777" w:rsidR="001A72F6" w:rsidRPr="00762F79" w:rsidRDefault="001A72F6" w:rsidP="00042791">
            <w:pPr>
              <w:ind w:left="-165" w:right="-214" w:hanging="7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B879DA" w14:textId="77777777" w:rsidR="001A72F6" w:rsidRPr="00762F79" w:rsidRDefault="001A72F6" w:rsidP="0004279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278220" w14:textId="38F0E91F" w:rsidR="001A72F6" w:rsidRPr="001A72F6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917,869</w:t>
            </w:r>
          </w:p>
        </w:tc>
        <w:tc>
          <w:tcPr>
            <w:tcW w:w="285" w:type="dxa"/>
          </w:tcPr>
          <w:p w14:paraId="38B7EEFA" w14:textId="77777777" w:rsidR="001A72F6" w:rsidRPr="00762F79" w:rsidRDefault="001A72F6" w:rsidP="001A72F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5" w:type="dxa"/>
          </w:tcPr>
          <w:p w14:paraId="0357AF23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E67BAC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236AE7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C8C53C" w14:textId="77777777" w:rsidR="001A72F6" w:rsidRP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C4353CF" w14:textId="6E94CC18" w:rsidR="001A72F6" w:rsidRPr="001A72F6" w:rsidRDefault="00CF2178" w:rsidP="00CF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2367A87" w14:textId="77777777" w:rsidR="00560E2E" w:rsidRDefault="00560E2E" w:rsidP="001A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Style w:val="TableGrid"/>
        <w:tblW w:w="96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086"/>
        <w:gridCol w:w="1080"/>
        <w:gridCol w:w="236"/>
        <w:gridCol w:w="1077"/>
        <w:gridCol w:w="252"/>
        <w:gridCol w:w="846"/>
        <w:gridCol w:w="252"/>
        <w:gridCol w:w="929"/>
        <w:gridCol w:w="252"/>
        <w:gridCol w:w="867"/>
        <w:gridCol w:w="239"/>
        <w:gridCol w:w="1179"/>
        <w:gridCol w:w="6"/>
      </w:tblGrid>
      <w:tr w:rsidR="00B07D86" w:rsidRPr="00002312" w14:paraId="163B4325" w14:textId="5CF83B8B" w:rsidTr="00F6680B">
        <w:trPr>
          <w:trHeight w:val="319"/>
          <w:tblHeader/>
        </w:trPr>
        <w:tc>
          <w:tcPr>
            <w:tcW w:w="1350" w:type="dxa"/>
          </w:tcPr>
          <w:p w14:paraId="5C250A30" w14:textId="77777777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01" w:type="dxa"/>
            <w:gridSpan w:val="13"/>
          </w:tcPr>
          <w:p w14:paraId="3A112E58" w14:textId="527DF56F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7D86" w:rsidRPr="00002312" w14:paraId="056281F7" w14:textId="79FB1C4E" w:rsidTr="00F6680B">
        <w:trPr>
          <w:gridAfter w:val="1"/>
          <w:wAfter w:w="6" w:type="dxa"/>
          <w:trHeight w:val="319"/>
          <w:tblHeader/>
        </w:trPr>
        <w:tc>
          <w:tcPr>
            <w:tcW w:w="1350" w:type="dxa"/>
          </w:tcPr>
          <w:p w14:paraId="7A8B95FD" w14:textId="77777777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6" w:type="dxa"/>
            <w:gridSpan w:val="2"/>
          </w:tcPr>
          <w:p w14:paraId="580609EA" w14:textId="77777777" w:rsidR="00B07D86" w:rsidRPr="00140397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03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36" w:type="dxa"/>
          </w:tcPr>
          <w:p w14:paraId="7AB72B59" w14:textId="77777777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5" w:type="dxa"/>
            <w:gridSpan w:val="7"/>
          </w:tcPr>
          <w:p w14:paraId="6006F143" w14:textId="77777777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85FB386" w14:textId="77777777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179D4AC" w14:textId="5F0EDDCC" w:rsidR="00B07D86" w:rsidRPr="00DE347B" w:rsidRDefault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7D86" w:rsidRPr="00002312" w14:paraId="78414E90" w14:textId="41D848C9" w:rsidTr="00F6680B">
        <w:trPr>
          <w:gridAfter w:val="1"/>
          <w:wAfter w:w="6" w:type="dxa"/>
          <w:trHeight w:val="312"/>
          <w:tblHeader/>
        </w:trPr>
        <w:tc>
          <w:tcPr>
            <w:tcW w:w="1350" w:type="dxa"/>
          </w:tcPr>
          <w:p w14:paraId="2F20A66A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29D0781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0" w:type="dxa"/>
            <w:vAlign w:val="bottom"/>
          </w:tcPr>
          <w:p w14:paraId="2D358EEB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7AB8A9E7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95B0FA3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" w:type="dxa"/>
          </w:tcPr>
          <w:p w14:paraId="5573987C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EADB6B2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946A8D9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26C87309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2F1F0D1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46B065E1" w14:textId="453D8AA6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A34D226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216D2C06" w14:textId="1F08A87F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B07D86" w:rsidRPr="00002312" w14:paraId="0F29F34A" w14:textId="0FB96E43" w:rsidTr="00F6680B">
        <w:trPr>
          <w:gridAfter w:val="1"/>
          <w:wAfter w:w="6" w:type="dxa"/>
          <w:trHeight w:val="305"/>
          <w:tblHeader/>
        </w:trPr>
        <w:tc>
          <w:tcPr>
            <w:tcW w:w="1350" w:type="dxa"/>
          </w:tcPr>
          <w:p w14:paraId="7C6FE4BE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BA745BB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080" w:type="dxa"/>
            <w:vAlign w:val="bottom"/>
          </w:tcPr>
          <w:p w14:paraId="0B2B08C1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0CFB844C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0F0338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2" w:type="dxa"/>
          </w:tcPr>
          <w:p w14:paraId="62FB4A3E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D5C10A0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FF6BDBE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7D9DFEA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C6FEF31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1D382D2E" w14:textId="565C492B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01F6276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7C7C007" w14:textId="78437D00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07D86" w:rsidRPr="00002312" w14:paraId="7C4A8406" w14:textId="2C6917BC" w:rsidTr="00F6680B">
        <w:trPr>
          <w:gridAfter w:val="1"/>
          <w:wAfter w:w="6" w:type="dxa"/>
          <w:trHeight w:val="312"/>
          <w:tblHeader/>
        </w:trPr>
        <w:tc>
          <w:tcPr>
            <w:tcW w:w="1350" w:type="dxa"/>
          </w:tcPr>
          <w:p w14:paraId="57670C7D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2756F080" w14:textId="7484863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0" w:type="dxa"/>
            <w:vAlign w:val="bottom"/>
          </w:tcPr>
          <w:p w14:paraId="4D553737" w14:textId="63291934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9341537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E1ECFD3" w14:textId="6131ED9F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3F179A42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0785B032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2EC515F4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9E7F66C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2" w:type="dxa"/>
          </w:tcPr>
          <w:p w14:paraId="32E583B2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29FA242C" w14:textId="383AD268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หักกลบ</w:t>
            </w:r>
          </w:p>
        </w:tc>
        <w:tc>
          <w:tcPr>
            <w:tcW w:w="239" w:type="dxa"/>
          </w:tcPr>
          <w:p w14:paraId="6DC59530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56C05479" w14:textId="2C73B3CD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07D86" w:rsidRPr="00002312" w14:paraId="6E0D27FE" w14:textId="5A4A8704" w:rsidTr="00F6680B">
        <w:trPr>
          <w:gridAfter w:val="1"/>
          <w:wAfter w:w="7" w:type="dxa"/>
          <w:trHeight w:val="312"/>
          <w:tblHeader/>
        </w:trPr>
        <w:tc>
          <w:tcPr>
            <w:tcW w:w="1350" w:type="dxa"/>
          </w:tcPr>
          <w:p w14:paraId="51B7C46D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6" w:type="dxa"/>
            <w:gridSpan w:val="2"/>
          </w:tcPr>
          <w:p w14:paraId="11F77952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DF5EB98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2" w:type="dxa"/>
            <w:gridSpan w:val="9"/>
          </w:tcPr>
          <w:p w14:paraId="782A83E9" w14:textId="04C7B72D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7D86" w:rsidRPr="00C47B3C" w14:paraId="67675612" w14:textId="74DBAA24" w:rsidTr="00F6680B">
        <w:trPr>
          <w:gridAfter w:val="1"/>
          <w:wAfter w:w="6" w:type="dxa"/>
          <w:trHeight w:val="285"/>
        </w:trPr>
        <w:tc>
          <w:tcPr>
            <w:tcW w:w="1350" w:type="dxa"/>
            <w:vAlign w:val="bottom"/>
          </w:tcPr>
          <w:p w14:paraId="09C434E3" w14:textId="357BB35B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1086" w:type="dxa"/>
          </w:tcPr>
          <w:p w14:paraId="472D9473" w14:textId="13FA010D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6.23 - 6.31</w:t>
            </w:r>
          </w:p>
        </w:tc>
        <w:tc>
          <w:tcPr>
            <w:tcW w:w="1080" w:type="dxa"/>
            <w:vAlign w:val="bottom"/>
          </w:tcPr>
          <w:p w14:paraId="3AA4CB28" w14:textId="1CCC91D9" w:rsidR="00B07D86" w:rsidRPr="00DE347B" w:rsidRDefault="00276639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6.26 </w:t>
            </w:r>
            <w:r w:rsidR="001649E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6.9</w:t>
            </w:r>
            <w:r w:rsidR="001649E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F128D07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5B93B07" w14:textId="43A6B80C" w:rsidR="00B07D86" w:rsidRPr="00DE347B" w:rsidRDefault="00B81FED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922,849</w:t>
            </w:r>
          </w:p>
        </w:tc>
        <w:tc>
          <w:tcPr>
            <w:tcW w:w="252" w:type="dxa"/>
          </w:tcPr>
          <w:p w14:paraId="0E1A748E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27F62C7A" w14:textId="1EAFDBDB" w:rsidR="00B07D86" w:rsidRPr="00DE347B" w:rsidRDefault="00E65C78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123,850</w:t>
            </w:r>
          </w:p>
        </w:tc>
        <w:tc>
          <w:tcPr>
            <w:tcW w:w="252" w:type="dxa"/>
          </w:tcPr>
          <w:p w14:paraId="2A150356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032DCADE" w14:textId="3159B931" w:rsidR="00B07D86" w:rsidRPr="00DE347B" w:rsidRDefault="00E65C78" w:rsidP="00E65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(143,830)</w:t>
            </w:r>
          </w:p>
        </w:tc>
        <w:tc>
          <w:tcPr>
            <w:tcW w:w="252" w:type="dxa"/>
          </w:tcPr>
          <w:p w14:paraId="0ECC6B36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5339B1D0" w14:textId="59CFA287" w:rsidR="00B07D86" w:rsidRPr="001649EF" w:rsidRDefault="000F4450" w:rsidP="00C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3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(30,000)</w:t>
            </w:r>
            <w:r w:rsidR="00C6512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(2</w:t>
            </w:r>
            <w:r w:rsidR="001649EF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9" w:type="dxa"/>
          </w:tcPr>
          <w:p w14:paraId="6C9B1128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 w:firstLine="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A1B197F" w14:textId="13EC607C" w:rsidR="00B07D86" w:rsidRPr="00DE347B" w:rsidRDefault="000F4450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20" w:firstLine="2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</w:tr>
      <w:tr w:rsidR="00B81FED" w:rsidRPr="00C47B3C" w14:paraId="21E2962A" w14:textId="77777777" w:rsidTr="00F6680B">
        <w:trPr>
          <w:gridAfter w:val="1"/>
          <w:wAfter w:w="6" w:type="dxa"/>
          <w:trHeight w:val="285"/>
        </w:trPr>
        <w:tc>
          <w:tcPr>
            <w:tcW w:w="1350" w:type="dxa"/>
            <w:vAlign w:val="bottom"/>
          </w:tcPr>
          <w:p w14:paraId="452A0C2A" w14:textId="4C6DC59A" w:rsidR="00B81FED" w:rsidRPr="00DE347B" w:rsidRDefault="00B81FED" w:rsidP="00CF2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</w:t>
            </w:r>
            <w:r w:rsidR="00B45A6B"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  <w:r w:rsidR="00CF217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กับบริษัทใหญ่เดิม</w:t>
            </w:r>
          </w:p>
        </w:tc>
        <w:tc>
          <w:tcPr>
            <w:tcW w:w="1086" w:type="dxa"/>
            <w:vAlign w:val="bottom"/>
          </w:tcPr>
          <w:p w14:paraId="79219014" w14:textId="32BD07E9" w:rsidR="00B81FED" w:rsidRPr="00DE347B" w:rsidRDefault="00B45A6B" w:rsidP="00B45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7A153E4" w14:textId="108019A3" w:rsidR="00B81FED" w:rsidRPr="00DE347B" w:rsidRDefault="001649EF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15.00</w:t>
            </w:r>
          </w:p>
        </w:tc>
        <w:tc>
          <w:tcPr>
            <w:tcW w:w="236" w:type="dxa"/>
          </w:tcPr>
          <w:p w14:paraId="231C18CA" w14:textId="77777777" w:rsidR="00B81FED" w:rsidRPr="00DE347B" w:rsidRDefault="00B81FED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07EFB163" w14:textId="06E3C0A0" w:rsidR="00B81FED" w:rsidRPr="00DE347B" w:rsidRDefault="00B45A6B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174D8B1" w14:textId="77777777" w:rsidR="00B81FED" w:rsidRPr="00DE347B" w:rsidRDefault="00B81FED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3F0F85B7" w14:textId="77777777" w:rsidR="00CF2178" w:rsidRDefault="00276639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279E6988" w14:textId="77777777" w:rsidR="00CF2178" w:rsidRDefault="00CF2178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A9BAD8" w14:textId="51899ED0" w:rsidR="00B81FED" w:rsidRPr="00DE347B" w:rsidRDefault="00276639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52" w:type="dxa"/>
          </w:tcPr>
          <w:p w14:paraId="6C71C150" w14:textId="77777777" w:rsidR="00B81FED" w:rsidRPr="00DE347B" w:rsidRDefault="00B81FED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467A947A" w14:textId="77777777" w:rsidR="00CF2178" w:rsidRDefault="00276639" w:rsidP="00C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588B7D91" w14:textId="77777777" w:rsidR="00CF2178" w:rsidRDefault="00CF2178" w:rsidP="00C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1219E3" w14:textId="679EF78B" w:rsidR="00B81FED" w:rsidRPr="00DE347B" w:rsidRDefault="000F4450" w:rsidP="00C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878152C" w14:textId="77777777" w:rsidR="00B81FED" w:rsidRPr="00DE347B" w:rsidRDefault="00B81FED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6FD91F13" w14:textId="77777777" w:rsidR="00CF2178" w:rsidRDefault="00276639" w:rsidP="00C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07933313" w14:textId="77777777" w:rsidR="00CF2178" w:rsidRDefault="00CF2178" w:rsidP="00C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10E8D" w14:textId="778A16A2" w:rsidR="00B81FED" w:rsidRPr="00DE347B" w:rsidRDefault="000F4450" w:rsidP="00C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C2821B3" w14:textId="77777777" w:rsidR="00B81FED" w:rsidRPr="00DE347B" w:rsidRDefault="00B81FED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ind w:right="-208" w:firstLine="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BE2B4FA" w14:textId="77777777" w:rsidR="00CF2178" w:rsidRDefault="00276639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559AB8D8" w14:textId="77777777" w:rsidR="00CF2178" w:rsidRDefault="00CF2178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A187C5" w14:textId="7345BE19" w:rsidR="00B81FED" w:rsidRPr="00DE347B" w:rsidRDefault="000F4450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B07D86" w:rsidRPr="00C47B3C" w14:paraId="771A155D" w14:textId="2F2A04BD" w:rsidTr="00F6680B">
        <w:trPr>
          <w:gridAfter w:val="1"/>
          <w:wAfter w:w="6" w:type="dxa"/>
          <w:trHeight w:val="292"/>
        </w:trPr>
        <w:tc>
          <w:tcPr>
            <w:tcW w:w="1350" w:type="dxa"/>
          </w:tcPr>
          <w:p w14:paraId="025DE4C2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6" w:type="dxa"/>
          </w:tcPr>
          <w:p w14:paraId="671D8F63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412A98C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AFF55E0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E2927" w14:textId="6DEF7D26" w:rsidR="00B07D86" w:rsidRPr="00DE347B" w:rsidRDefault="00B81FED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922,849</w:t>
            </w:r>
          </w:p>
        </w:tc>
        <w:tc>
          <w:tcPr>
            <w:tcW w:w="252" w:type="dxa"/>
          </w:tcPr>
          <w:p w14:paraId="68CD682D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2B226A3B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2521D3E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0338BC21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295E0FB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3AE4D05B" w14:textId="4B17E900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348869E6" w14:textId="77777777" w:rsidR="00B07D86" w:rsidRPr="00DE347B" w:rsidRDefault="00B07D86" w:rsidP="00B0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7A049C86" w14:textId="064C753C" w:rsidR="00B07D86" w:rsidRPr="00DE347B" w:rsidRDefault="000F4450" w:rsidP="00276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917,869</w:t>
            </w:r>
          </w:p>
        </w:tc>
      </w:tr>
    </w:tbl>
    <w:p w14:paraId="03D9F8A8" w14:textId="44BC4412" w:rsidR="00B45A6B" w:rsidRDefault="00B45A6B" w:rsidP="00686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F270A09" w14:textId="2039FD00" w:rsidR="00C6512B" w:rsidRDefault="007D0384" w:rsidP="00C65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(1)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="00C6512B" w:rsidRPr="00C6512B">
        <w:rPr>
          <w:rFonts w:asciiTheme="majorBidi" w:hAnsiTheme="majorBidi" w:cstheme="majorBidi" w:hint="cs"/>
          <w:sz w:val="24"/>
          <w:szCs w:val="24"/>
          <w:cs/>
        </w:rPr>
        <w:t>บริษัทใหญ่เดิมและกิจการอื่นที่เกี่ยวข้องกันกับบริษัทใหญ่เดิมไม่ถือเป็นกิจการที่เกี่ยวข้องกัน</w:t>
      </w:r>
      <w:r w:rsidR="00C6512B" w:rsidRPr="00C6512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6512B" w:rsidRPr="00C6512B">
        <w:rPr>
          <w:rFonts w:asciiTheme="majorBidi" w:hAnsiTheme="majorBidi" w:cstheme="majorBidi" w:hint="cs"/>
          <w:sz w:val="24"/>
          <w:szCs w:val="24"/>
          <w:cs/>
        </w:rPr>
        <w:t>ณ</w:t>
      </w:r>
      <w:r w:rsidR="00C6512B" w:rsidRPr="00C6512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6512B" w:rsidRPr="00C6512B">
        <w:rPr>
          <w:rFonts w:asciiTheme="majorBidi" w:hAnsiTheme="majorBidi" w:cstheme="majorBidi" w:hint="cs"/>
          <w:sz w:val="24"/>
          <w:szCs w:val="24"/>
          <w:cs/>
        </w:rPr>
        <w:t>วันที่</w:t>
      </w:r>
      <w:r w:rsidR="00C6512B" w:rsidRPr="00C6512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6512B" w:rsidRPr="00C6512B">
        <w:rPr>
          <w:rFonts w:asciiTheme="majorBidi" w:hAnsiTheme="majorBidi" w:cstheme="majorBidi"/>
          <w:sz w:val="24"/>
          <w:szCs w:val="24"/>
        </w:rPr>
        <w:t>3</w:t>
      </w:r>
      <w:r w:rsidR="00C6512B">
        <w:rPr>
          <w:rFonts w:asciiTheme="majorBidi" w:hAnsiTheme="majorBidi" w:cstheme="majorBidi"/>
          <w:sz w:val="24"/>
          <w:szCs w:val="24"/>
        </w:rPr>
        <w:t xml:space="preserve">1 </w:t>
      </w:r>
      <w:r w:rsidR="00C6512B">
        <w:rPr>
          <w:rFonts w:asciiTheme="majorBidi" w:hAnsiTheme="majorBidi" w:cstheme="majorBidi" w:hint="cs"/>
          <w:sz w:val="24"/>
          <w:szCs w:val="24"/>
          <w:cs/>
        </w:rPr>
        <w:t xml:space="preserve">ธันวาคม </w:t>
      </w:r>
      <w:r w:rsidR="00C6512B" w:rsidRPr="00C6512B">
        <w:rPr>
          <w:rFonts w:asciiTheme="majorBidi" w:hAnsiTheme="majorBidi" w:cstheme="majorBidi"/>
          <w:sz w:val="24"/>
          <w:szCs w:val="24"/>
        </w:rPr>
        <w:t>2568</w:t>
      </w:r>
      <w:r w:rsidR="00C6512B" w:rsidRPr="00C6512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6512B" w:rsidRPr="00C6512B">
        <w:rPr>
          <w:rFonts w:asciiTheme="majorBidi" w:hAnsiTheme="majorBidi" w:cstheme="majorBidi" w:hint="cs"/>
          <w:sz w:val="24"/>
          <w:szCs w:val="24"/>
          <w:cs/>
        </w:rPr>
        <w:t>เนื่องจากกรรมการได้ลาออกในระหว่าง</w:t>
      </w:r>
      <w:r w:rsidR="00CF2178">
        <w:rPr>
          <w:rFonts w:asciiTheme="majorBidi" w:hAnsiTheme="majorBidi" w:cstheme="majorBidi" w:hint="cs"/>
          <w:sz w:val="24"/>
          <w:szCs w:val="24"/>
          <w:cs/>
        </w:rPr>
        <w:t>ปี</w:t>
      </w:r>
    </w:p>
    <w:p w14:paraId="6363AACD" w14:textId="2E527E25" w:rsidR="007D0384" w:rsidRDefault="00C6512B" w:rsidP="00686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(</w:t>
      </w:r>
      <w:r>
        <w:rPr>
          <w:rFonts w:asciiTheme="majorBidi" w:hAnsiTheme="majorBidi" w:cstheme="majorBidi"/>
          <w:sz w:val="30"/>
          <w:szCs w:val="30"/>
          <w:vertAlign w:val="superscript"/>
        </w:rPr>
        <w:t>2</w:t>
      </w: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)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="007D0384">
        <w:rPr>
          <w:rFonts w:asciiTheme="majorBidi" w:hAnsiTheme="majorBidi" w:cstheme="majorBidi" w:hint="cs"/>
          <w:sz w:val="24"/>
          <w:szCs w:val="24"/>
          <w:cs/>
        </w:rPr>
        <w:t>รายการดังกล่าวเกิดจากการหักกลบระหว่างเงินกู้ยืมระยะสั้นจากบริษัทใหญ่เดิมและเงินกู้</w:t>
      </w:r>
      <w:r w:rsidR="000F68E8">
        <w:rPr>
          <w:rFonts w:asciiTheme="majorBidi" w:hAnsiTheme="majorBidi" w:cstheme="majorBidi" w:hint="cs"/>
          <w:sz w:val="24"/>
          <w:szCs w:val="24"/>
          <w:cs/>
        </w:rPr>
        <w:t>ยืม</w:t>
      </w:r>
      <w:r w:rsidR="007D0384">
        <w:rPr>
          <w:rFonts w:asciiTheme="majorBidi" w:hAnsiTheme="majorBidi" w:cstheme="majorBidi" w:hint="cs"/>
          <w:sz w:val="24"/>
          <w:szCs w:val="24"/>
          <w:cs/>
        </w:rPr>
        <w:t>ระยะสั้นจากกิจการอื่นที่เกี่ยวข้องกัน</w:t>
      </w:r>
    </w:p>
    <w:p w14:paraId="2E8D7E1A" w14:textId="7C4EBFA8" w:rsidR="005C200F" w:rsidRPr="00C6512B" w:rsidRDefault="005C200F" w:rsidP="00DF1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Style w:val="TableGrid"/>
        <w:tblW w:w="98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2"/>
        <w:gridCol w:w="1167"/>
        <w:gridCol w:w="1126"/>
        <w:gridCol w:w="236"/>
        <w:gridCol w:w="1077"/>
        <w:gridCol w:w="252"/>
        <w:gridCol w:w="846"/>
        <w:gridCol w:w="252"/>
        <w:gridCol w:w="929"/>
        <w:gridCol w:w="252"/>
        <w:gridCol w:w="890"/>
        <w:gridCol w:w="236"/>
        <w:gridCol w:w="6"/>
        <w:gridCol w:w="1173"/>
        <w:gridCol w:w="7"/>
      </w:tblGrid>
      <w:tr w:rsidR="00BC76B3" w:rsidRPr="00DE347B" w14:paraId="477A0655" w14:textId="77777777" w:rsidTr="00A73376">
        <w:trPr>
          <w:gridAfter w:val="1"/>
          <w:wAfter w:w="7" w:type="dxa"/>
          <w:trHeight w:val="319"/>
          <w:tblHeader/>
        </w:trPr>
        <w:tc>
          <w:tcPr>
            <w:tcW w:w="1432" w:type="dxa"/>
          </w:tcPr>
          <w:p w14:paraId="379E2807" w14:textId="77777777" w:rsidR="00BC76B3" w:rsidRPr="00DE347B" w:rsidRDefault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2" w:type="dxa"/>
            <w:gridSpan w:val="13"/>
          </w:tcPr>
          <w:p w14:paraId="49727833" w14:textId="77777777" w:rsidR="00BC76B3" w:rsidRPr="00DE347B" w:rsidRDefault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76B3" w:rsidRPr="00DE347B" w14:paraId="685917FA" w14:textId="77777777" w:rsidTr="00A73376">
        <w:trPr>
          <w:trHeight w:val="319"/>
          <w:tblHeader/>
        </w:trPr>
        <w:tc>
          <w:tcPr>
            <w:tcW w:w="1432" w:type="dxa"/>
          </w:tcPr>
          <w:p w14:paraId="2F51C17F" w14:textId="77777777" w:rsidR="00BC76B3" w:rsidRPr="00DE347B" w:rsidRDefault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14:paraId="6E78FE13" w14:textId="77777777" w:rsidR="00BC76B3" w:rsidRPr="00CF2178" w:rsidRDefault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21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36" w:type="dxa"/>
          </w:tcPr>
          <w:p w14:paraId="32B8100C" w14:textId="77777777" w:rsidR="00BC76B3" w:rsidRPr="00CF2178" w:rsidRDefault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8" w:type="dxa"/>
            <w:gridSpan w:val="7"/>
          </w:tcPr>
          <w:p w14:paraId="5A4C5AA0" w14:textId="77777777" w:rsidR="00BC76B3" w:rsidRPr="00DE347B" w:rsidRDefault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3E3D83CB" w14:textId="77777777" w:rsidR="00BC76B3" w:rsidRPr="00DE347B" w:rsidRDefault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</w:tcPr>
          <w:p w14:paraId="58F5CA27" w14:textId="77777777" w:rsidR="00BC76B3" w:rsidRPr="00DE347B" w:rsidRDefault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76B3" w:rsidRPr="00DE347B" w14:paraId="6741F3D0" w14:textId="77777777" w:rsidTr="00A73376">
        <w:trPr>
          <w:trHeight w:val="312"/>
          <w:tblHeader/>
        </w:trPr>
        <w:tc>
          <w:tcPr>
            <w:tcW w:w="1432" w:type="dxa"/>
          </w:tcPr>
          <w:p w14:paraId="3CF9BB8B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539CA8A6" w14:textId="10A2C23A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6" w:type="dxa"/>
            <w:vAlign w:val="bottom"/>
          </w:tcPr>
          <w:p w14:paraId="3BFECA63" w14:textId="156496CD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38A708E3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B0CCCE5" w14:textId="3F3E742B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" w:type="dxa"/>
          </w:tcPr>
          <w:p w14:paraId="351D64A1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3AA3CA5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4E55CB5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1E2272A2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A947377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1C1E6211" w14:textId="7F8F93FA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เปลี่ยน</w:t>
            </w:r>
          </w:p>
        </w:tc>
        <w:tc>
          <w:tcPr>
            <w:tcW w:w="242" w:type="dxa"/>
            <w:gridSpan w:val="2"/>
          </w:tcPr>
          <w:p w14:paraId="54A4E4BD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54E81A33" w14:textId="1C9F59D1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BC76B3" w:rsidRPr="00DE347B" w14:paraId="0B8F4BB7" w14:textId="77777777" w:rsidTr="00A73376">
        <w:trPr>
          <w:trHeight w:val="305"/>
          <w:tblHeader/>
        </w:trPr>
        <w:tc>
          <w:tcPr>
            <w:tcW w:w="1432" w:type="dxa"/>
          </w:tcPr>
          <w:p w14:paraId="683351DF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13D8B3A7" w14:textId="67A19DA4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126" w:type="dxa"/>
            <w:vAlign w:val="bottom"/>
          </w:tcPr>
          <w:p w14:paraId="7B70C6C3" w14:textId="5B7F2CB3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170C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1170C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3086106A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23089CD" w14:textId="1CD6203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62F7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52" w:type="dxa"/>
          </w:tcPr>
          <w:p w14:paraId="3B234867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39D6378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57FDDA71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0B217D0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B485C95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721487AF" w14:textId="422CD8ED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การจัด</w:t>
            </w:r>
          </w:p>
        </w:tc>
        <w:tc>
          <w:tcPr>
            <w:tcW w:w="242" w:type="dxa"/>
            <w:gridSpan w:val="2"/>
          </w:tcPr>
          <w:p w14:paraId="18A63053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3A989B6C" w14:textId="09591FB2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170C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1170C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73376" w:rsidRPr="00DE347B" w14:paraId="4252D068" w14:textId="77777777" w:rsidTr="00A73376">
        <w:trPr>
          <w:trHeight w:val="312"/>
          <w:tblHeader/>
        </w:trPr>
        <w:tc>
          <w:tcPr>
            <w:tcW w:w="1432" w:type="dxa"/>
          </w:tcPr>
          <w:p w14:paraId="135857EA" w14:textId="77777777" w:rsidR="00A73376" w:rsidRPr="00DE347B" w:rsidRDefault="00A73376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3F317AD5" w14:textId="6DBF586D" w:rsidR="00A73376" w:rsidRPr="00DE347B" w:rsidRDefault="00A73376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26" w:type="dxa"/>
            <w:vAlign w:val="bottom"/>
          </w:tcPr>
          <w:p w14:paraId="68421A83" w14:textId="63D9C37F" w:rsidR="00A73376" w:rsidRPr="00DE347B" w:rsidRDefault="00A73376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B000B53" w14:textId="77777777" w:rsidR="00A73376" w:rsidRPr="00DE347B" w:rsidRDefault="00A73376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BBF5308" w14:textId="2A35E509" w:rsidR="00A73376" w:rsidRPr="00DE347B" w:rsidRDefault="00A73376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52" w:type="dxa"/>
          </w:tcPr>
          <w:p w14:paraId="55E1389D" w14:textId="77777777" w:rsidR="00A73376" w:rsidRPr="00DE347B" w:rsidRDefault="00A73376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3C45CFA7" w14:textId="77777777" w:rsidR="00A73376" w:rsidRPr="00DE347B" w:rsidRDefault="00A73376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5D3C13BB" w14:textId="77777777" w:rsidR="00A73376" w:rsidRPr="00DE347B" w:rsidRDefault="00A73376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4CDD382" w14:textId="77777777" w:rsidR="00A73376" w:rsidRPr="00DE347B" w:rsidRDefault="00A73376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2" w:type="dxa"/>
          </w:tcPr>
          <w:p w14:paraId="4738159E" w14:textId="77777777" w:rsidR="00A73376" w:rsidRPr="00DE347B" w:rsidRDefault="00A73376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2" w:type="dxa"/>
            <w:gridSpan w:val="3"/>
            <w:vAlign w:val="bottom"/>
          </w:tcPr>
          <w:p w14:paraId="5F5C0FF0" w14:textId="54243C57" w:rsidR="00A73376" w:rsidRPr="00DE347B" w:rsidRDefault="00A73376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</w:t>
            </w:r>
            <w:r w:rsidRPr="00E152F2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180" w:type="dxa"/>
            <w:gridSpan w:val="2"/>
            <w:vAlign w:val="bottom"/>
          </w:tcPr>
          <w:p w14:paraId="69DC4513" w14:textId="13C47608" w:rsidR="00A73376" w:rsidRPr="00DE347B" w:rsidRDefault="00A73376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C76B3" w:rsidRPr="00DE347B" w14:paraId="7CEDB2DF" w14:textId="77777777" w:rsidTr="00A73376">
        <w:trPr>
          <w:gridAfter w:val="1"/>
          <w:wAfter w:w="7" w:type="dxa"/>
          <w:trHeight w:val="312"/>
          <w:tblHeader/>
        </w:trPr>
        <w:tc>
          <w:tcPr>
            <w:tcW w:w="1432" w:type="dxa"/>
          </w:tcPr>
          <w:p w14:paraId="7E11EBD6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14:paraId="10916A94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5B270BB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3" w:type="dxa"/>
            <w:gridSpan w:val="10"/>
          </w:tcPr>
          <w:p w14:paraId="199B7BEB" w14:textId="77777777" w:rsidR="00BC76B3" w:rsidRPr="00DE347B" w:rsidRDefault="00BC76B3" w:rsidP="00BC76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73376" w14:paraId="093DBF24" w14:textId="77777777" w:rsidTr="00A73376">
        <w:trPr>
          <w:gridAfter w:val="1"/>
          <w:wAfter w:w="7" w:type="dxa"/>
          <w:trHeight w:val="285"/>
        </w:trPr>
        <w:tc>
          <w:tcPr>
            <w:tcW w:w="1432" w:type="dxa"/>
            <w:vAlign w:val="bottom"/>
          </w:tcPr>
          <w:p w14:paraId="45F4004F" w14:textId="77777777" w:rsidR="00A73376" w:rsidRPr="00DE347B" w:rsidRDefault="00A73376" w:rsidP="00A7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7" w:type="dxa"/>
            <w:vAlign w:val="bottom"/>
          </w:tcPr>
          <w:p w14:paraId="3CBCB4BC" w14:textId="51D41F3D" w:rsidR="00A73376" w:rsidRPr="00DE347B" w:rsidRDefault="00A73376" w:rsidP="00A7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5.92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62F79">
              <w:rPr>
                <w:rFonts w:ascii="Angsana New" w:hAnsi="Angsana New"/>
                <w:sz w:val="28"/>
                <w:szCs w:val="28"/>
              </w:rPr>
              <w:t xml:space="preserve"> 8.55</w:t>
            </w:r>
          </w:p>
        </w:tc>
        <w:tc>
          <w:tcPr>
            <w:tcW w:w="1126" w:type="dxa"/>
            <w:vAlign w:val="bottom"/>
          </w:tcPr>
          <w:p w14:paraId="2E6E6890" w14:textId="77777777" w:rsidR="00A73376" w:rsidRDefault="00A73376" w:rsidP="00A7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5.92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62F79">
              <w:rPr>
                <w:rFonts w:ascii="Angsana New" w:hAnsi="Angsana New"/>
                <w:sz w:val="28"/>
                <w:szCs w:val="28"/>
              </w:rPr>
              <w:t xml:space="preserve"> 8.55</w:t>
            </w:r>
          </w:p>
        </w:tc>
        <w:tc>
          <w:tcPr>
            <w:tcW w:w="236" w:type="dxa"/>
          </w:tcPr>
          <w:p w14:paraId="5CAE351A" w14:textId="77777777" w:rsidR="00A73376" w:rsidRPr="00DE347B" w:rsidRDefault="00A73376" w:rsidP="00A7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23809A7" w14:textId="4F49551D" w:rsidR="00A73376" w:rsidRPr="00DE347B" w:rsidRDefault="00A73376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149,400</w:t>
            </w:r>
          </w:p>
        </w:tc>
        <w:tc>
          <w:tcPr>
            <w:tcW w:w="252" w:type="dxa"/>
          </w:tcPr>
          <w:p w14:paraId="5AD71206" w14:textId="77777777" w:rsidR="00A73376" w:rsidRPr="00DE347B" w:rsidRDefault="00A73376" w:rsidP="00A7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07DB5F87" w14:textId="438E258A" w:rsidR="00A73376" w:rsidRDefault="00A73376" w:rsidP="007F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53,500</w:t>
            </w:r>
          </w:p>
        </w:tc>
        <w:tc>
          <w:tcPr>
            <w:tcW w:w="252" w:type="dxa"/>
            <w:vAlign w:val="bottom"/>
          </w:tcPr>
          <w:p w14:paraId="05EC6E60" w14:textId="77777777" w:rsidR="00A73376" w:rsidRPr="00DE347B" w:rsidRDefault="00A73376" w:rsidP="00A7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5A53126B" w14:textId="731D3A97" w:rsidR="00A73376" w:rsidRDefault="00A73376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(3,000)</w:t>
            </w:r>
          </w:p>
        </w:tc>
        <w:tc>
          <w:tcPr>
            <w:tcW w:w="252" w:type="dxa"/>
            <w:vAlign w:val="bottom"/>
          </w:tcPr>
          <w:p w14:paraId="3FF67FE4" w14:textId="77777777" w:rsidR="00A73376" w:rsidRPr="00DE347B" w:rsidRDefault="00A73376" w:rsidP="00A7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72F20302" w14:textId="77777777" w:rsidR="00A73376" w:rsidRDefault="00A73376" w:rsidP="007F75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1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9532AE" w14:textId="3DAB6297" w:rsidR="00A73376" w:rsidRDefault="00A73376" w:rsidP="00A73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6CC629C8" w14:textId="395874B9" w:rsidR="00A73376" w:rsidRDefault="00A73376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E311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5E311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5E3119" w:rsidRPr="00DE347B" w14:paraId="6C4CAE0A" w14:textId="77777777" w:rsidTr="00A73376">
        <w:trPr>
          <w:gridAfter w:val="1"/>
          <w:wAfter w:w="7" w:type="dxa"/>
          <w:trHeight w:val="285"/>
        </w:trPr>
        <w:tc>
          <w:tcPr>
            <w:tcW w:w="1432" w:type="dxa"/>
            <w:vAlign w:val="bottom"/>
          </w:tcPr>
          <w:p w14:paraId="20DA87B2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1167" w:type="dxa"/>
            <w:vAlign w:val="bottom"/>
          </w:tcPr>
          <w:p w14:paraId="7A94734E" w14:textId="347ED87F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32B4">
              <w:rPr>
                <w:rFonts w:ascii="Angsana New" w:hAnsi="Angsana New"/>
                <w:sz w:val="28"/>
                <w:szCs w:val="28"/>
              </w:rPr>
              <w:t xml:space="preserve">6.26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8132B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32B4">
              <w:rPr>
                <w:rFonts w:ascii="Angsana New" w:hAnsi="Angsana New"/>
                <w:sz w:val="28"/>
                <w:szCs w:val="28"/>
              </w:rPr>
              <w:t>6.90</w:t>
            </w:r>
          </w:p>
        </w:tc>
        <w:tc>
          <w:tcPr>
            <w:tcW w:w="1126" w:type="dxa"/>
            <w:vAlign w:val="bottom"/>
          </w:tcPr>
          <w:p w14:paraId="2C1867A8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6.26 - 6.90</w:t>
            </w:r>
          </w:p>
        </w:tc>
        <w:tc>
          <w:tcPr>
            <w:tcW w:w="236" w:type="dxa"/>
          </w:tcPr>
          <w:p w14:paraId="3F4D564C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4F47947" w14:textId="4B7A4E4C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  <w:tc>
          <w:tcPr>
            <w:tcW w:w="252" w:type="dxa"/>
          </w:tcPr>
          <w:p w14:paraId="01DD6034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24C06257" w14:textId="09EB5C63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038966F9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49400DE3" w14:textId="008E22AE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1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3961967B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0DABDFD1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30" w:right="-220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(872,869)</w:t>
            </w:r>
          </w:p>
        </w:tc>
        <w:tc>
          <w:tcPr>
            <w:tcW w:w="236" w:type="dxa"/>
          </w:tcPr>
          <w:p w14:paraId="6FD6BE6E" w14:textId="19B69CD9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gridSpan w:val="2"/>
          </w:tcPr>
          <w:p w14:paraId="1C546252" w14:textId="0170BCC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3119" w:rsidRPr="00DE347B" w14:paraId="77172311" w14:textId="77777777" w:rsidTr="00A73376">
        <w:trPr>
          <w:trHeight w:val="285"/>
        </w:trPr>
        <w:tc>
          <w:tcPr>
            <w:tcW w:w="1432" w:type="dxa"/>
            <w:vAlign w:val="bottom"/>
          </w:tcPr>
          <w:p w14:paraId="54BDB60F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"/>
              </w:tabs>
              <w:ind w:left="1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เกี่ยวข้องกัน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กับบริษัทใหญ่เดิม</w:t>
            </w:r>
          </w:p>
        </w:tc>
        <w:tc>
          <w:tcPr>
            <w:tcW w:w="1167" w:type="dxa"/>
            <w:vAlign w:val="bottom"/>
          </w:tcPr>
          <w:p w14:paraId="739A02EB" w14:textId="326B49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15.00</w:t>
            </w:r>
          </w:p>
        </w:tc>
        <w:tc>
          <w:tcPr>
            <w:tcW w:w="1126" w:type="dxa"/>
            <w:vAlign w:val="bottom"/>
          </w:tcPr>
          <w:p w14:paraId="766EEB94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15.00</w:t>
            </w:r>
          </w:p>
        </w:tc>
        <w:tc>
          <w:tcPr>
            <w:tcW w:w="236" w:type="dxa"/>
          </w:tcPr>
          <w:p w14:paraId="1850876D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69D3C10" w14:textId="4FD62F13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52" w:type="dxa"/>
          </w:tcPr>
          <w:p w14:paraId="691616E3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3CC9AF1A" w14:textId="77777777" w:rsidR="005E3119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9656E9" w14:textId="77777777" w:rsidR="005E3119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6BFA84" w14:textId="77777777" w:rsidR="005E3119" w:rsidRPr="001A72F6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A23464" w14:textId="204F3FDB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5C096A7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18605299" w14:textId="77777777" w:rsidR="005E3119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4D6776" w14:textId="77777777" w:rsidR="005E3119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86F655" w14:textId="77777777" w:rsidR="005E3119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A4D3E7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0620128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22A5789B" w14:textId="77777777" w:rsidR="005E3119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35626E" w14:textId="77777777" w:rsidR="005E3119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E38696" w14:textId="77777777" w:rsidR="005E3119" w:rsidRPr="001A72F6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2C7416" w14:textId="41109765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(45,000)</w:t>
            </w:r>
          </w:p>
        </w:tc>
        <w:tc>
          <w:tcPr>
            <w:tcW w:w="242" w:type="dxa"/>
            <w:gridSpan w:val="2"/>
          </w:tcPr>
          <w:p w14:paraId="5C6E64A7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220" w:firstLine="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bottom w:val="single" w:sz="4" w:space="0" w:color="auto"/>
            </w:tcBorders>
          </w:tcPr>
          <w:p w14:paraId="6B1D138E" w14:textId="77777777" w:rsidR="005E3119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91E994" w14:textId="77777777" w:rsidR="005E3119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C7FAA" w14:textId="77777777" w:rsidR="005E3119" w:rsidRPr="001A72F6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6CC6E5" w14:textId="558418E8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A72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3119" w:rsidRPr="00033BA1" w14:paraId="4556FC86" w14:textId="77777777" w:rsidTr="00A73376">
        <w:trPr>
          <w:trHeight w:val="292"/>
        </w:trPr>
        <w:tc>
          <w:tcPr>
            <w:tcW w:w="1432" w:type="dxa"/>
          </w:tcPr>
          <w:p w14:paraId="4DA9483F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</w:tcPr>
          <w:p w14:paraId="72458980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14:paraId="70B8F3ED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272B1D4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51CC6B2" w14:textId="24D37F73" w:rsidR="005E3119" w:rsidRPr="00A73376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3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1,067,269</w:t>
            </w:r>
          </w:p>
        </w:tc>
        <w:tc>
          <w:tcPr>
            <w:tcW w:w="252" w:type="dxa"/>
          </w:tcPr>
          <w:p w14:paraId="3BFF4261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AA2580C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118A697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39BBCDB7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4CFBDAB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60AC414E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  <w:gridSpan w:val="2"/>
          </w:tcPr>
          <w:p w14:paraId="4B5234A9" w14:textId="77777777" w:rsidR="005E3119" w:rsidRPr="00DE347B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BBB23BE" w14:textId="7869BC5D" w:rsidR="005E3119" w:rsidRPr="00033BA1" w:rsidRDefault="005E3119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3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99,900</w:t>
            </w:r>
          </w:p>
        </w:tc>
      </w:tr>
    </w:tbl>
    <w:p w14:paraId="071123FC" w14:textId="77777777" w:rsidR="001A72F6" w:rsidRPr="00CF2178" w:rsidRDefault="001A7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  <w:highlight w:val="yellow"/>
        </w:rPr>
      </w:pPr>
    </w:p>
    <w:tbl>
      <w:tblPr>
        <w:tblStyle w:val="TableGrid"/>
        <w:tblW w:w="985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4"/>
        <w:gridCol w:w="1167"/>
        <w:gridCol w:w="1126"/>
        <w:gridCol w:w="236"/>
        <w:gridCol w:w="1077"/>
        <w:gridCol w:w="252"/>
        <w:gridCol w:w="846"/>
        <w:gridCol w:w="252"/>
        <w:gridCol w:w="929"/>
        <w:gridCol w:w="252"/>
        <w:gridCol w:w="867"/>
        <w:gridCol w:w="242"/>
        <w:gridCol w:w="1179"/>
      </w:tblGrid>
      <w:tr w:rsidR="00560E2E" w:rsidRPr="00002312" w14:paraId="100EBE29" w14:textId="77777777" w:rsidTr="00042791">
        <w:trPr>
          <w:trHeight w:val="319"/>
          <w:tblHeader/>
        </w:trPr>
        <w:tc>
          <w:tcPr>
            <w:tcW w:w="1434" w:type="dxa"/>
          </w:tcPr>
          <w:p w14:paraId="5CE9A855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5" w:type="dxa"/>
            <w:gridSpan w:val="12"/>
          </w:tcPr>
          <w:p w14:paraId="0AEBB86C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0E2E" w:rsidRPr="00002312" w14:paraId="3B2D5B34" w14:textId="77777777" w:rsidTr="00042791">
        <w:trPr>
          <w:trHeight w:val="319"/>
          <w:tblHeader/>
        </w:trPr>
        <w:tc>
          <w:tcPr>
            <w:tcW w:w="1434" w:type="dxa"/>
          </w:tcPr>
          <w:p w14:paraId="20A1E3D8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14:paraId="7DAE8ABD" w14:textId="77777777" w:rsidR="00560E2E" w:rsidRPr="00CF2178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217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 </w:t>
            </w:r>
          </w:p>
        </w:tc>
        <w:tc>
          <w:tcPr>
            <w:tcW w:w="236" w:type="dxa"/>
          </w:tcPr>
          <w:p w14:paraId="2C0D7A7C" w14:textId="77777777" w:rsidR="00560E2E" w:rsidRPr="00CF2178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75" w:type="dxa"/>
            <w:gridSpan w:val="7"/>
          </w:tcPr>
          <w:p w14:paraId="1C20AA69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C363CF0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37CC7EE8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60E2E" w:rsidRPr="00002312" w14:paraId="6E68AB84" w14:textId="77777777" w:rsidTr="00042791">
        <w:trPr>
          <w:trHeight w:val="312"/>
          <w:tblHeader/>
        </w:trPr>
        <w:tc>
          <w:tcPr>
            <w:tcW w:w="1434" w:type="dxa"/>
          </w:tcPr>
          <w:p w14:paraId="5610BA53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AC8D339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26" w:type="dxa"/>
            <w:vAlign w:val="bottom"/>
          </w:tcPr>
          <w:p w14:paraId="655C2013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1A476819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0714FD6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52" w:type="dxa"/>
          </w:tcPr>
          <w:p w14:paraId="5610ACE4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58C59319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EA911FB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2723933E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AD468D3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61C61C13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082FF24D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326F2EF1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</w:tc>
      </w:tr>
      <w:tr w:rsidR="00560E2E" w:rsidRPr="00002312" w14:paraId="2F0FE79C" w14:textId="77777777" w:rsidTr="00042791">
        <w:trPr>
          <w:trHeight w:val="305"/>
          <w:tblHeader/>
        </w:trPr>
        <w:tc>
          <w:tcPr>
            <w:tcW w:w="1434" w:type="dxa"/>
          </w:tcPr>
          <w:p w14:paraId="4088CA3C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AC32D32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1 มกราคม</w:t>
            </w:r>
          </w:p>
        </w:tc>
        <w:tc>
          <w:tcPr>
            <w:tcW w:w="1126" w:type="dxa"/>
            <w:vAlign w:val="bottom"/>
          </w:tcPr>
          <w:p w14:paraId="0CA9C95C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689E7B01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2E1B220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2" w:type="dxa"/>
          </w:tcPr>
          <w:p w14:paraId="477B4A85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5FE6A270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2DF27F86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4B13138B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5E1897F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2864AA59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E7F0AC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508D63E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60E2E" w:rsidRPr="00002312" w14:paraId="3CD0B03B" w14:textId="77777777" w:rsidTr="00042791">
        <w:trPr>
          <w:trHeight w:val="312"/>
          <w:tblHeader/>
        </w:trPr>
        <w:tc>
          <w:tcPr>
            <w:tcW w:w="1434" w:type="dxa"/>
          </w:tcPr>
          <w:p w14:paraId="10351268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5F0FE53D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26" w:type="dxa"/>
            <w:vAlign w:val="bottom"/>
          </w:tcPr>
          <w:p w14:paraId="7FDA3D9B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27A6B73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D791CA0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0A4C1E17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252B046A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2" w:type="dxa"/>
            <w:vAlign w:val="bottom"/>
          </w:tcPr>
          <w:p w14:paraId="7E5528DA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40D24F0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52" w:type="dxa"/>
          </w:tcPr>
          <w:p w14:paraId="274EDAD7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172E20CE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หักกลบ</w:t>
            </w:r>
          </w:p>
        </w:tc>
        <w:tc>
          <w:tcPr>
            <w:tcW w:w="242" w:type="dxa"/>
          </w:tcPr>
          <w:p w14:paraId="5FAD493D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</w:tcPr>
          <w:p w14:paraId="15DF912A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60E2E" w:rsidRPr="00002312" w14:paraId="5668B070" w14:textId="77777777" w:rsidTr="00042791">
        <w:trPr>
          <w:trHeight w:val="312"/>
          <w:tblHeader/>
        </w:trPr>
        <w:tc>
          <w:tcPr>
            <w:tcW w:w="1434" w:type="dxa"/>
          </w:tcPr>
          <w:p w14:paraId="2D059536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93" w:type="dxa"/>
            <w:gridSpan w:val="2"/>
          </w:tcPr>
          <w:p w14:paraId="4A3A00EC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2E424270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6" w:type="dxa"/>
            <w:gridSpan w:val="9"/>
          </w:tcPr>
          <w:p w14:paraId="3EFBA153" w14:textId="77777777" w:rsidR="00560E2E" w:rsidRPr="00DE347B" w:rsidRDefault="00560E2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72F6" w:rsidRPr="00C47B3C" w14:paraId="00D68C80" w14:textId="77777777" w:rsidTr="00042791">
        <w:trPr>
          <w:trHeight w:val="285"/>
        </w:trPr>
        <w:tc>
          <w:tcPr>
            <w:tcW w:w="1434" w:type="dxa"/>
            <w:vAlign w:val="bottom"/>
          </w:tcPr>
          <w:p w14:paraId="7FBFE4AF" w14:textId="5C822419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7" w:type="dxa"/>
            <w:vAlign w:val="bottom"/>
          </w:tcPr>
          <w:p w14:paraId="7FB5078E" w14:textId="07AFCD85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14:paraId="5EEFC7B3" w14:textId="7E6C1325" w:rsid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 xml:space="preserve">5.92 </w:t>
            </w: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762F79">
              <w:rPr>
                <w:rFonts w:ascii="Angsana New" w:hAnsi="Angsana New"/>
                <w:sz w:val="28"/>
                <w:szCs w:val="28"/>
              </w:rPr>
              <w:t xml:space="preserve"> 8.55</w:t>
            </w:r>
          </w:p>
        </w:tc>
        <w:tc>
          <w:tcPr>
            <w:tcW w:w="236" w:type="dxa"/>
          </w:tcPr>
          <w:p w14:paraId="2FCCF445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4C3D787" w14:textId="13277C9D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4830356D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vAlign w:val="bottom"/>
          </w:tcPr>
          <w:p w14:paraId="7C7E7933" w14:textId="6CE44469" w:rsid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156,900</w:t>
            </w:r>
          </w:p>
        </w:tc>
        <w:tc>
          <w:tcPr>
            <w:tcW w:w="252" w:type="dxa"/>
            <w:vAlign w:val="bottom"/>
          </w:tcPr>
          <w:p w14:paraId="1AFC9B3B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7DBEA17" w14:textId="0C2164E3" w:rsidR="001A72F6" w:rsidRDefault="001A72F6" w:rsidP="00C65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1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(5,000)</w:t>
            </w:r>
          </w:p>
        </w:tc>
        <w:tc>
          <w:tcPr>
            <w:tcW w:w="252" w:type="dxa"/>
            <w:vAlign w:val="bottom"/>
          </w:tcPr>
          <w:p w14:paraId="7AB07561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  <w:vAlign w:val="bottom"/>
          </w:tcPr>
          <w:p w14:paraId="5E940232" w14:textId="3A397E88" w:rsid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(2,500)</w:t>
            </w: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CF217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9" w:type="dxa"/>
            <w:vAlign w:val="bottom"/>
          </w:tcPr>
          <w:p w14:paraId="6F253105" w14:textId="335EEE39" w:rsid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149,400</w:t>
            </w:r>
          </w:p>
        </w:tc>
      </w:tr>
      <w:tr w:rsidR="001A72F6" w:rsidRPr="00C47B3C" w14:paraId="452ED051" w14:textId="77777777" w:rsidTr="00042791">
        <w:trPr>
          <w:trHeight w:val="285"/>
        </w:trPr>
        <w:tc>
          <w:tcPr>
            <w:tcW w:w="1434" w:type="dxa"/>
            <w:vAlign w:val="bottom"/>
          </w:tcPr>
          <w:p w14:paraId="094596E0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1167" w:type="dxa"/>
          </w:tcPr>
          <w:p w14:paraId="4DB9CF37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6.23 - 6.31</w:t>
            </w:r>
          </w:p>
        </w:tc>
        <w:tc>
          <w:tcPr>
            <w:tcW w:w="1126" w:type="dxa"/>
            <w:vAlign w:val="bottom"/>
          </w:tcPr>
          <w:p w14:paraId="6C4F4187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6.26 - 6.90</w:t>
            </w:r>
          </w:p>
        </w:tc>
        <w:tc>
          <w:tcPr>
            <w:tcW w:w="236" w:type="dxa"/>
          </w:tcPr>
          <w:p w14:paraId="3791BC00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CE60B76" w14:textId="77777777" w:rsidR="001A72F6" w:rsidRPr="00DE347B" w:rsidRDefault="001A72F6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08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922,849</w:t>
            </w:r>
          </w:p>
        </w:tc>
        <w:tc>
          <w:tcPr>
            <w:tcW w:w="252" w:type="dxa"/>
          </w:tcPr>
          <w:p w14:paraId="5052A84D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0E0F6452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123,850</w:t>
            </w:r>
          </w:p>
        </w:tc>
        <w:tc>
          <w:tcPr>
            <w:tcW w:w="252" w:type="dxa"/>
          </w:tcPr>
          <w:p w14:paraId="7F88692A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2F37661F" w14:textId="77777777" w:rsidR="001A72F6" w:rsidRPr="00DE347B" w:rsidRDefault="001A72F6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5" w:right="-1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(143,830)</w:t>
            </w:r>
          </w:p>
        </w:tc>
        <w:tc>
          <w:tcPr>
            <w:tcW w:w="252" w:type="dxa"/>
          </w:tcPr>
          <w:p w14:paraId="7B558275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9" w:type="dxa"/>
            <w:gridSpan w:val="2"/>
          </w:tcPr>
          <w:p w14:paraId="1A7AC27C" w14:textId="6C088864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(30,000)</w:t>
            </w:r>
            <w:r w:rsidRPr="0056469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CF2178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3</w:t>
            </w:r>
            <w:r w:rsidRPr="00564691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79" w:type="dxa"/>
          </w:tcPr>
          <w:p w14:paraId="7283CBD0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</w:tr>
      <w:tr w:rsidR="001A72F6" w:rsidRPr="00C47B3C" w14:paraId="106FAE34" w14:textId="77777777" w:rsidTr="00042791">
        <w:trPr>
          <w:trHeight w:val="285"/>
        </w:trPr>
        <w:tc>
          <w:tcPr>
            <w:tcW w:w="1434" w:type="dxa"/>
            <w:vAlign w:val="bottom"/>
          </w:tcPr>
          <w:p w14:paraId="09899F15" w14:textId="2FDF52EA" w:rsidR="001A72F6" w:rsidRPr="00DE347B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"/>
              </w:tabs>
              <w:ind w:left="16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เกี่ยวข้องกัน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กับบริษัทใหญ่เดิม</w:t>
            </w:r>
          </w:p>
        </w:tc>
        <w:tc>
          <w:tcPr>
            <w:tcW w:w="1167" w:type="dxa"/>
          </w:tcPr>
          <w:p w14:paraId="7FA8902E" w14:textId="77777777" w:rsid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75030A" w14:textId="77777777" w:rsidR="00CF2178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149E74" w14:textId="77777777" w:rsidR="00CF2178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B02210" w14:textId="13027379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23D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6" w:type="dxa"/>
            <w:vAlign w:val="bottom"/>
          </w:tcPr>
          <w:p w14:paraId="00177B3C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15.00</w:t>
            </w:r>
          </w:p>
        </w:tc>
        <w:tc>
          <w:tcPr>
            <w:tcW w:w="236" w:type="dxa"/>
          </w:tcPr>
          <w:p w14:paraId="1FDF61D9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7B997E2" w14:textId="77777777" w:rsid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BF7E14" w14:textId="77777777" w:rsidR="00CF2178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6F6549" w14:textId="77777777" w:rsidR="00CF2178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4A8DC" w14:textId="4D54773E" w:rsidR="001A72F6" w:rsidRPr="00DE347B" w:rsidRDefault="001A72F6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7BCEC35B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4629662E" w14:textId="77777777" w:rsid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838F79" w14:textId="77777777" w:rsidR="00CF2178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FDF9CD" w14:textId="77777777" w:rsidR="00CF2178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41D0BF" w14:textId="6923C9B4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52" w:type="dxa"/>
          </w:tcPr>
          <w:p w14:paraId="20F207A8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001C6A76" w14:textId="77777777" w:rsid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053136" w14:textId="77777777" w:rsidR="00CF2178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EA792D" w14:textId="77777777" w:rsidR="00CF2178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2CEDB5" w14:textId="7A3DE79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FA8257B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10B290B1" w14:textId="77777777" w:rsid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473B12" w14:textId="77777777" w:rsidR="00CF2178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82FF3C" w14:textId="77777777" w:rsidR="00CF2178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6581D6" w14:textId="6AB226AF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right="-2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A32B6AD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-220" w:firstLine="2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696CCB5" w14:textId="77777777" w:rsidR="001A72F6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916B96" w14:textId="77777777" w:rsidR="00CF2178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40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31B0F8" w14:textId="77777777" w:rsidR="00CF2178" w:rsidRDefault="00CF2178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40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382EFF" w14:textId="06D92373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40"/>
              </w:tabs>
              <w:ind w:right="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1A72F6" w:rsidRPr="00C47B3C" w14:paraId="473274A8" w14:textId="77777777" w:rsidTr="00042791">
        <w:trPr>
          <w:trHeight w:val="292"/>
        </w:trPr>
        <w:tc>
          <w:tcPr>
            <w:tcW w:w="1434" w:type="dxa"/>
          </w:tcPr>
          <w:p w14:paraId="277AB1E5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</w:tcPr>
          <w:p w14:paraId="29077017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6" w:type="dxa"/>
          </w:tcPr>
          <w:p w14:paraId="1D63EA4A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D1FDABF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79E43" w14:textId="77777777" w:rsidR="001A72F6" w:rsidRPr="00DE347B" w:rsidRDefault="001A72F6" w:rsidP="005E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922,849</w:t>
            </w:r>
          </w:p>
        </w:tc>
        <w:tc>
          <w:tcPr>
            <w:tcW w:w="252" w:type="dxa"/>
          </w:tcPr>
          <w:p w14:paraId="271F581E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78844053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4A4B0A9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3D19E44A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557BAC2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7" w:type="dxa"/>
          </w:tcPr>
          <w:p w14:paraId="31A47015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" w:type="dxa"/>
          </w:tcPr>
          <w:p w14:paraId="0C6C93AC" w14:textId="77777777" w:rsidR="001A72F6" w:rsidRPr="00DE347B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C69F03F" w14:textId="77777777" w:rsidR="001A72F6" w:rsidRPr="00033BA1" w:rsidRDefault="001A72F6" w:rsidP="001A7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right="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33B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1,067,269</w:t>
            </w:r>
          </w:p>
        </w:tc>
      </w:tr>
    </w:tbl>
    <w:p w14:paraId="2C8B735A" w14:textId="77777777" w:rsidR="00560E2E" w:rsidRDefault="0056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24"/>
          <w:szCs w:val="24"/>
          <w:highlight w:val="yellow"/>
          <w:lang w:val="en-GB"/>
        </w:rPr>
      </w:pPr>
    </w:p>
    <w:p w14:paraId="135FCA89" w14:textId="07E50357" w:rsidR="00560E2E" w:rsidRPr="00C6512B" w:rsidRDefault="00C6512B" w:rsidP="00C65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(1)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C6512B">
        <w:rPr>
          <w:rFonts w:asciiTheme="majorBidi" w:hAnsiTheme="majorBidi" w:cstheme="majorBidi" w:hint="cs"/>
          <w:sz w:val="24"/>
          <w:szCs w:val="24"/>
          <w:cs/>
        </w:rPr>
        <w:t>บริษัทใหญ่เดิมและกิจการอื่นที่เกี่ยวข้องกันกับบริษัทใหญ่เดิมไม่ถือเป็นกิจการที่เกี่ยวข้องกัน</w:t>
      </w:r>
      <w:r w:rsidRPr="00C6512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C6512B">
        <w:rPr>
          <w:rFonts w:asciiTheme="majorBidi" w:hAnsiTheme="majorBidi" w:cstheme="majorBidi" w:hint="cs"/>
          <w:sz w:val="24"/>
          <w:szCs w:val="24"/>
          <w:cs/>
        </w:rPr>
        <w:t>ณ</w:t>
      </w:r>
      <w:r w:rsidRPr="00C6512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C6512B">
        <w:rPr>
          <w:rFonts w:asciiTheme="majorBidi" w:hAnsiTheme="majorBidi" w:cstheme="majorBidi" w:hint="cs"/>
          <w:sz w:val="24"/>
          <w:szCs w:val="24"/>
          <w:cs/>
        </w:rPr>
        <w:t>วันที่</w:t>
      </w:r>
      <w:r w:rsidRPr="00C6512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C6512B">
        <w:rPr>
          <w:rFonts w:asciiTheme="majorBidi" w:hAnsiTheme="majorBidi" w:cstheme="majorBidi"/>
          <w:sz w:val="24"/>
          <w:szCs w:val="24"/>
        </w:rPr>
        <w:t>3</w:t>
      </w:r>
      <w:r>
        <w:rPr>
          <w:rFonts w:asciiTheme="majorBidi" w:hAnsiTheme="majorBidi" w:cstheme="majorBidi"/>
          <w:sz w:val="24"/>
          <w:szCs w:val="24"/>
        </w:rPr>
        <w:t xml:space="preserve">1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ธันวาคม </w:t>
      </w:r>
      <w:r w:rsidRPr="00C6512B">
        <w:rPr>
          <w:rFonts w:asciiTheme="majorBidi" w:hAnsiTheme="majorBidi" w:cstheme="majorBidi"/>
          <w:sz w:val="24"/>
          <w:szCs w:val="24"/>
        </w:rPr>
        <w:t>2568</w:t>
      </w:r>
      <w:r w:rsidRPr="00C6512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C6512B">
        <w:rPr>
          <w:rFonts w:asciiTheme="majorBidi" w:hAnsiTheme="majorBidi" w:cstheme="majorBidi" w:hint="cs"/>
          <w:sz w:val="24"/>
          <w:szCs w:val="24"/>
          <w:cs/>
        </w:rPr>
        <w:t>เนื่องจากกรรมการได้ลาออกในระหว่าง</w:t>
      </w:r>
      <w:r w:rsidR="00CF2178">
        <w:rPr>
          <w:rFonts w:asciiTheme="majorBidi" w:hAnsiTheme="majorBidi" w:cstheme="majorBidi" w:hint="cs"/>
          <w:sz w:val="24"/>
          <w:szCs w:val="24"/>
          <w:cs/>
        </w:rPr>
        <w:t>ปี</w:t>
      </w:r>
    </w:p>
    <w:p w14:paraId="3DE234D7" w14:textId="59B342C8" w:rsidR="00B36083" w:rsidRDefault="00B36083" w:rsidP="00CF21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33"/>
        <w:rPr>
          <w:rFonts w:asciiTheme="majorBidi" w:hAnsiTheme="majorBidi" w:cstheme="majorBidi"/>
          <w:sz w:val="24"/>
          <w:szCs w:val="24"/>
        </w:rPr>
      </w:pP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(</w:t>
      </w:r>
      <w:r w:rsidR="00CF2178">
        <w:rPr>
          <w:rFonts w:asciiTheme="majorBidi" w:hAnsiTheme="majorBidi" w:cstheme="majorBidi"/>
          <w:sz w:val="30"/>
          <w:szCs w:val="30"/>
          <w:vertAlign w:val="superscript"/>
        </w:rPr>
        <w:t>2</w:t>
      </w: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)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>รายการดังกล่าวเกิดจากการหักกลบระหว่างลูกห</w:t>
      </w:r>
      <w:r w:rsidR="00AA0B2D">
        <w:rPr>
          <w:rFonts w:asciiTheme="majorBidi" w:hAnsiTheme="majorBidi" w:cstheme="majorBidi" w:hint="cs"/>
          <w:sz w:val="24"/>
          <w:szCs w:val="24"/>
          <w:cs/>
        </w:rPr>
        <w:t>นี้</w:t>
      </w:r>
      <w:r>
        <w:rPr>
          <w:rFonts w:asciiTheme="majorBidi" w:hAnsiTheme="majorBidi" w:cstheme="majorBidi" w:hint="cs"/>
          <w:sz w:val="24"/>
          <w:szCs w:val="24"/>
          <w:cs/>
        </w:rPr>
        <w:t>หมุนเวียนอื่นและเงินกู้ยืมระยะสั้นจากบริษัทย่อย</w:t>
      </w:r>
    </w:p>
    <w:p w14:paraId="3785AB7C" w14:textId="59AEC629" w:rsidR="00CF2178" w:rsidRDefault="00CF2178" w:rsidP="00CD3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33"/>
        <w:rPr>
          <w:rFonts w:asciiTheme="majorBidi" w:hAnsiTheme="majorBidi" w:cstheme="majorBidi"/>
          <w:sz w:val="24"/>
          <w:szCs w:val="24"/>
        </w:rPr>
      </w:pP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(</w:t>
      </w:r>
      <w:r>
        <w:rPr>
          <w:rFonts w:asciiTheme="majorBidi" w:hAnsiTheme="majorBidi" w:cstheme="majorBidi"/>
          <w:sz w:val="30"/>
          <w:szCs w:val="30"/>
          <w:vertAlign w:val="superscript"/>
        </w:rPr>
        <w:t>3</w:t>
      </w: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)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>รายการดังกล่าวเกิดจากการหักกลบระหว่างเงินกู้ยืมระยะสั้นจากบริษัทใหญ่เดิมและเงินกู้ยืมระยะสั้นจากกิจการอื่นที่เกี่ยวข้องกัน</w:t>
      </w:r>
      <w:r>
        <w:rPr>
          <w:rFonts w:asciiTheme="majorBidi" w:hAnsiTheme="majorBidi" w:cstheme="majorBidi"/>
          <w:sz w:val="24"/>
          <w:szCs w:val="24"/>
          <w:cs/>
        </w:rPr>
        <w:br/>
      </w:r>
    </w:p>
    <w:p w14:paraId="6D63A434" w14:textId="36171899" w:rsidR="00C6512B" w:rsidRDefault="000E4148" w:rsidP="005E31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eastAsia="Times New Roman" w:hAnsiTheme="majorBidi"/>
          <w:sz w:val="30"/>
          <w:szCs w:val="30"/>
        </w:rPr>
      </w:pPr>
      <w:r w:rsidRPr="000E4148">
        <w:rPr>
          <w:rFonts w:asciiTheme="majorBidi" w:eastAsia="Times New Roman" w:hAnsiTheme="majorBidi" w:hint="cs"/>
          <w:sz w:val="30"/>
          <w:szCs w:val="30"/>
          <w:cs/>
        </w:rPr>
        <w:t>ณ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E4148">
        <w:rPr>
          <w:rFonts w:asciiTheme="majorBidi" w:eastAsia="Times New Roman" w:hAnsiTheme="majorBidi" w:hint="cs"/>
          <w:sz w:val="30"/>
          <w:szCs w:val="30"/>
          <w:cs/>
        </w:rPr>
        <w:t>วันที่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/>
          <w:sz w:val="30"/>
          <w:szCs w:val="30"/>
        </w:rPr>
        <w:t>31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E4148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/>
          <w:sz w:val="30"/>
          <w:szCs w:val="30"/>
        </w:rPr>
        <w:t>2568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E4148">
        <w:rPr>
          <w:rFonts w:asciiTheme="majorBidi" w:eastAsia="Times New Roman" w:hAnsiTheme="majorBidi" w:hint="cs"/>
          <w:sz w:val="30"/>
          <w:szCs w:val="30"/>
          <w:cs/>
        </w:rPr>
        <w:t>บริษัทได้ทำสัญญาเงินกู้ยืมระยะสั้นแบบไม่มีหลักประกันหลายฉบับกับบริษัทย่อย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E4148">
        <w:rPr>
          <w:rFonts w:asciiTheme="majorBidi" w:eastAsia="Times New Roman" w:hAnsiTheme="majorBidi" w:hint="cs"/>
          <w:sz w:val="30"/>
          <w:szCs w:val="30"/>
          <w:cs/>
        </w:rPr>
        <w:t>เป็นจำนวนเงิน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713719">
        <w:rPr>
          <w:rFonts w:asciiTheme="majorBidi" w:eastAsia="Times New Roman" w:hAnsiTheme="majorBidi"/>
          <w:sz w:val="30"/>
          <w:szCs w:val="30"/>
        </w:rPr>
        <w:t>199.9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E4148">
        <w:rPr>
          <w:rFonts w:asciiTheme="majorBidi" w:eastAsia="Times New Roman" w:hAnsiTheme="majorBidi" w:hint="cs"/>
          <w:sz w:val="30"/>
          <w:szCs w:val="30"/>
          <w:cs/>
        </w:rPr>
        <w:t>ล้านบาท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E4148">
        <w:rPr>
          <w:rFonts w:asciiTheme="majorBidi" w:eastAsia="Times New Roman" w:hAnsiTheme="majorBidi" w:hint="cs"/>
          <w:sz w:val="30"/>
          <w:szCs w:val="30"/>
          <w:cs/>
        </w:rPr>
        <w:t>อัตราดอกเบี้ยร้อยละ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713719">
        <w:rPr>
          <w:rFonts w:asciiTheme="majorBidi" w:eastAsia="Times New Roman" w:hAnsiTheme="majorBidi"/>
          <w:sz w:val="30"/>
          <w:szCs w:val="30"/>
        </w:rPr>
        <w:t>5.92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713719">
        <w:rPr>
          <w:rFonts w:asciiTheme="majorBidi" w:eastAsia="Times New Roman" w:hAnsiTheme="majorBidi"/>
          <w:sz w:val="30"/>
          <w:szCs w:val="30"/>
        </w:rPr>
        <w:t>-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713719">
        <w:rPr>
          <w:rFonts w:asciiTheme="majorBidi" w:eastAsia="Times New Roman" w:hAnsiTheme="majorBidi"/>
          <w:sz w:val="30"/>
          <w:szCs w:val="30"/>
        </w:rPr>
        <w:t xml:space="preserve">8.55 </w:t>
      </w:r>
      <w:r w:rsidRPr="000E4148">
        <w:rPr>
          <w:rFonts w:asciiTheme="majorBidi" w:eastAsia="Times New Roman" w:hAnsiTheme="majorBidi" w:hint="cs"/>
          <w:sz w:val="30"/>
          <w:szCs w:val="30"/>
          <w:cs/>
        </w:rPr>
        <w:t>ต่อปี</w:t>
      </w:r>
      <w:r w:rsidRPr="000E414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0E4148">
        <w:rPr>
          <w:rFonts w:asciiTheme="majorBidi" w:eastAsia="Times New Roman" w:hAnsiTheme="majorBidi" w:hint="cs"/>
          <w:sz w:val="30"/>
          <w:szCs w:val="30"/>
          <w:cs/>
        </w:rPr>
        <w:t>ครบกำหนดชำระเมื่อทวงถาม</w:t>
      </w:r>
    </w:p>
    <w:p w14:paraId="2EB6BF30" w14:textId="77777777" w:rsidR="000E4148" w:rsidRPr="00377FC5" w:rsidRDefault="000E4148" w:rsidP="005E31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eastAsia="MS Mincho" w:hAnsi="Angsana New"/>
          <w:sz w:val="24"/>
          <w:szCs w:val="24"/>
          <w:highlight w:val="yellow"/>
          <w:lang w:val="en-GB"/>
        </w:rPr>
      </w:pPr>
    </w:p>
    <w:p w14:paraId="02840C35" w14:textId="7FE08583" w:rsidR="00C6512B" w:rsidRDefault="00C6512B" w:rsidP="00DE347B">
      <w:pPr>
        <w:ind w:left="540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C6512B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5FC4338" w14:textId="77777777" w:rsidR="00C6512B" w:rsidRPr="00DE347B" w:rsidRDefault="00C6512B" w:rsidP="00DE347B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1BEB275" w14:textId="77777777" w:rsidR="00C6512B" w:rsidRPr="00BC63C6" w:rsidRDefault="00C6512B" w:rsidP="006F24D0">
      <w:pPr>
        <w:pStyle w:val="ListParagraph"/>
        <w:numPr>
          <w:ilvl w:val="0"/>
          <w:numId w:val="10"/>
        </w:numPr>
        <w:tabs>
          <w:tab w:val="clear" w:pos="907"/>
          <w:tab w:val="left" w:pos="72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A729B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บริษัทได้ทำสัญญาให้บริการด้านการบริหารจัดการกับบริษัท เธียรสุรัตน์ ลีสซิ่ง จำกัด ซึ่งเป็นบริษัทย่อย สัญญานี้มีผลบังคับ</w:t>
      </w:r>
      <w:r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3A729B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2D2A7E">
        <w:rPr>
          <w:rFonts w:asciiTheme="majorBidi" w:hAnsiTheme="majorBidi" w:cstheme="majorBidi"/>
          <w:sz w:val="30"/>
          <w:szCs w:val="30"/>
        </w:rPr>
        <w:t>1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2D2A7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D2A7E">
        <w:rPr>
          <w:rFonts w:asciiTheme="majorBidi" w:hAnsiTheme="majorBidi" w:cstheme="majorBidi"/>
          <w:sz w:val="30"/>
          <w:szCs w:val="30"/>
        </w:rPr>
        <w:t xml:space="preserve"> 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2D2A7E">
        <w:rPr>
          <w:rFonts w:asciiTheme="majorBidi" w:hAnsiTheme="majorBidi" w:cstheme="majorBidi"/>
          <w:sz w:val="30"/>
          <w:szCs w:val="30"/>
        </w:rPr>
        <w:t xml:space="preserve">31 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2D2A7E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2D2A7E">
        <w:rPr>
          <w:rFonts w:asciiTheme="majorBidi" w:hAnsiTheme="majorBidi" w:cstheme="majorBidi"/>
          <w:sz w:val="30"/>
          <w:szCs w:val="30"/>
        </w:rPr>
        <w:t xml:space="preserve"> </w:t>
      </w:r>
      <w:r w:rsidRPr="002D2A7E">
        <w:rPr>
          <w:rFonts w:asciiTheme="majorBidi" w:hAnsiTheme="majorBidi" w:cstheme="majorBidi" w:hint="cs"/>
          <w:sz w:val="30"/>
          <w:szCs w:val="30"/>
          <w:cs/>
        </w:rPr>
        <w:t>เมื่อครบ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 xml:space="preserve">กำหนดอายุสัญญาแล้ว หากไม่มีฝ่ายใดฝ่ายหนึ่งบอกเลิกสัญญาเป็นลายลักษณ์อักษร สัญญาดังกล่าวจะมีผลผูกพันไปอีกครั้งละ </w:t>
      </w:r>
      <w:r w:rsidRPr="00BC63C6">
        <w:rPr>
          <w:rFonts w:asciiTheme="majorBidi" w:hAnsiTheme="majorBidi" w:cstheme="majorBidi"/>
          <w:sz w:val="30"/>
          <w:szCs w:val="30"/>
        </w:rPr>
        <w:t xml:space="preserve">12 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BC63C6">
        <w:rPr>
          <w:rFonts w:asciiTheme="majorBidi" w:hAnsiTheme="majorBidi" w:cstheme="majorBidi"/>
          <w:sz w:val="30"/>
          <w:szCs w:val="30"/>
        </w:rPr>
        <w:t xml:space="preserve"> 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>ซึ่งบริษัทได้รับค่าบริการในอัตราที่ระบุในสัญญา</w:t>
      </w:r>
    </w:p>
    <w:p w14:paraId="5BD0F916" w14:textId="14F3E3E9" w:rsidR="00C6512B" w:rsidRPr="00BC63C6" w:rsidRDefault="00C65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Times New Roman" w:hAnsiTheme="majorBidi"/>
          <w:sz w:val="30"/>
          <w:szCs w:val="30"/>
        </w:rPr>
      </w:pPr>
    </w:p>
    <w:p w14:paraId="7AF09EE0" w14:textId="77777777" w:rsidR="00C6512B" w:rsidRPr="003C2EEE" w:rsidRDefault="00C6512B" w:rsidP="006F24D0">
      <w:pPr>
        <w:pStyle w:val="ListParagraph"/>
        <w:numPr>
          <w:ilvl w:val="0"/>
          <w:numId w:val="10"/>
        </w:numPr>
        <w:tabs>
          <w:tab w:val="clear" w:pos="907"/>
          <w:tab w:val="left" w:pos="720"/>
        </w:tabs>
        <w:spacing w:line="240" w:lineRule="atLeast"/>
        <w:ind w:left="540" w:hanging="540"/>
        <w:jc w:val="thaiDistribute"/>
        <w:rPr>
          <w:rFonts w:asciiTheme="majorBidi" w:hAnsiTheme="majorBidi"/>
          <w:sz w:val="30"/>
          <w:szCs w:val="30"/>
        </w:rPr>
      </w:pPr>
      <w:r w:rsidRPr="00137CDA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บริษัทได้ทำสัญญาให้บริการด้านการตลาด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ด้านการจัดซื้อ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ด้านการปฏิบัติการ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ด้านงานกฎหมาย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ด้านงานบัญชีและการเงิน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และด้านงานคลังสินค้าและขนส่งกับบริษัท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729B">
        <w:rPr>
          <w:rFonts w:asciiTheme="majorBidi" w:hAnsiTheme="majorBidi" w:cstheme="majorBidi" w:hint="cs"/>
          <w:sz w:val="30"/>
          <w:szCs w:val="30"/>
          <w:cs/>
        </w:rPr>
        <w:t>เธียรสุรัตน์ ลีสซิ่ง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137CDA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บริษัท เซฟ เทรด อินเตอร์เนชั่นแนล จำกัด </w:t>
      </w:r>
      <w:r w:rsidRPr="00BC63C6"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ซึ่งเป็นบริษัทย่อย </w:t>
      </w:r>
      <w:r w:rsidRPr="00137CDA">
        <w:rPr>
          <w:rFonts w:asciiTheme="majorBidi" w:hAnsiTheme="majorBidi" w:cstheme="majorBidi" w:hint="cs"/>
          <w:sz w:val="30"/>
          <w:szCs w:val="30"/>
          <w:cs/>
        </w:rPr>
        <w:t>สั</w:t>
      </w:r>
      <w:r w:rsidRPr="002B1884">
        <w:rPr>
          <w:rFonts w:asciiTheme="majorBidi" w:hAnsiTheme="majorBidi" w:cstheme="majorBidi" w:hint="cs"/>
          <w:sz w:val="30"/>
          <w:szCs w:val="30"/>
          <w:cs/>
        </w:rPr>
        <w:t>ญญานี้มีผลบังคับใช้ตั้งแต่</w:t>
      </w:r>
      <w:r w:rsidRPr="002B1884">
        <w:rPr>
          <w:rFonts w:asciiTheme="majorBidi" w:hAnsiTheme="majorBidi" w:hint="cs"/>
          <w:sz w:val="30"/>
          <w:szCs w:val="30"/>
          <w:cs/>
        </w:rPr>
        <w:t>วันที่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 xml:space="preserve">1 </w:t>
      </w:r>
      <w:r w:rsidRPr="002B1884">
        <w:rPr>
          <w:rFonts w:asciiTheme="majorBidi" w:hAnsiTheme="majorBidi" w:hint="cs"/>
          <w:sz w:val="30"/>
          <w:szCs w:val="30"/>
          <w:cs/>
        </w:rPr>
        <w:t>มกราคม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 xml:space="preserve">2568 </w:t>
      </w:r>
      <w:r w:rsidRPr="002B1884">
        <w:rPr>
          <w:rFonts w:asciiTheme="majorBidi" w:hAnsiTheme="majorBidi" w:hint="cs"/>
          <w:sz w:val="30"/>
          <w:szCs w:val="30"/>
          <w:cs/>
        </w:rPr>
        <w:t>ถึงวันที่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 xml:space="preserve">31 </w:t>
      </w:r>
      <w:r w:rsidRPr="002B1884">
        <w:rPr>
          <w:rFonts w:asciiTheme="majorBidi" w:hAnsiTheme="majorBidi" w:hint="cs"/>
          <w:sz w:val="30"/>
          <w:szCs w:val="30"/>
          <w:cs/>
        </w:rPr>
        <w:t>ธันวาคม</w:t>
      </w:r>
      <w:r w:rsidRPr="002B1884">
        <w:rPr>
          <w:rFonts w:asciiTheme="majorBidi" w:hAnsiTheme="majorBidi"/>
          <w:sz w:val="30"/>
          <w:szCs w:val="30"/>
          <w:cs/>
        </w:rPr>
        <w:t xml:space="preserve"> </w:t>
      </w:r>
      <w:r w:rsidRPr="002B1884">
        <w:rPr>
          <w:rFonts w:asciiTheme="majorBidi" w:hAnsiTheme="majorBidi" w:cstheme="majorBidi"/>
          <w:sz w:val="30"/>
          <w:szCs w:val="30"/>
        </w:rPr>
        <w:t>2568</w:t>
      </w:r>
      <w:r w:rsidRPr="003C2EEE">
        <w:rPr>
          <w:rFonts w:asciiTheme="majorBidi" w:hAnsiTheme="majorBidi" w:cstheme="majorBidi"/>
          <w:sz w:val="30"/>
          <w:szCs w:val="30"/>
        </w:rPr>
        <w:t xml:space="preserve"> </w:t>
      </w:r>
      <w:r w:rsidRPr="003C2EEE">
        <w:rPr>
          <w:rFonts w:asciiTheme="majorBidi" w:hAnsiTheme="majorBidi" w:hint="cs"/>
          <w:sz w:val="30"/>
          <w:szCs w:val="30"/>
          <w:cs/>
        </w:rPr>
        <w:t>ซึ่งบริษัทได้รับค่าบริการในอัตราที่ระบุในสัญญา</w:t>
      </w:r>
    </w:p>
    <w:p w14:paraId="2741FFC3" w14:textId="77777777" w:rsidR="00CB7724" w:rsidRPr="00DE347B" w:rsidRDefault="00CB7724" w:rsidP="00DE34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F43021C" w14:textId="1D0CEC4E" w:rsidR="006266FD" w:rsidRPr="00DE347B" w:rsidRDefault="00CD5712" w:rsidP="006F24D0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เงินสดและรายการเทียบเท่าเงินสด</w:t>
      </w:r>
    </w:p>
    <w:p w14:paraId="6E2FE32B" w14:textId="4E4C1F67" w:rsidR="00CD5712" w:rsidRPr="00921292" w:rsidRDefault="00CD5712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36"/>
        <w:gridCol w:w="1170"/>
        <w:gridCol w:w="236"/>
        <w:gridCol w:w="1204"/>
        <w:gridCol w:w="270"/>
        <w:gridCol w:w="1260"/>
        <w:gridCol w:w="270"/>
        <w:gridCol w:w="1170"/>
      </w:tblGrid>
      <w:tr w:rsidR="00801125" w:rsidRPr="00002312" w14:paraId="465EF08B" w14:textId="77777777" w:rsidTr="00FC5B10">
        <w:trPr>
          <w:tblHeader/>
        </w:trPr>
        <w:tc>
          <w:tcPr>
            <w:tcW w:w="3636" w:type="dxa"/>
          </w:tcPr>
          <w:p w14:paraId="4AEE1DD8" w14:textId="676C21EF" w:rsidR="00801125" w:rsidRPr="00002312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BFBB7CB" w14:textId="0A3080EE" w:rsidR="00801125" w:rsidRPr="00002312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C6B5CB" w14:textId="77777777" w:rsidR="00801125" w:rsidRPr="00002312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C391EC9" w14:textId="1AF977AB" w:rsidR="00801125" w:rsidRPr="00002312" w:rsidRDefault="0080112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618B" w:rsidRPr="00002312" w14:paraId="21D8464C" w14:textId="77777777" w:rsidTr="00FC5B10">
        <w:trPr>
          <w:tblHeader/>
        </w:trPr>
        <w:tc>
          <w:tcPr>
            <w:tcW w:w="3636" w:type="dxa"/>
          </w:tcPr>
          <w:p w14:paraId="433ED113" w14:textId="77777777" w:rsidR="00CE618B" w:rsidRPr="00002312" w:rsidRDefault="00CE618B" w:rsidP="00CE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BE791CE" w14:textId="71D371BC" w:rsidR="00CE618B" w:rsidRPr="00002312" w:rsidRDefault="00CE618B" w:rsidP="00CE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5DD165C0" w14:textId="77777777" w:rsidR="00CE618B" w:rsidRPr="00002312" w:rsidRDefault="00CE618B" w:rsidP="00CE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45394F64" w14:textId="5B7E52BB" w:rsidR="00CE618B" w:rsidRPr="00002312" w:rsidRDefault="00CE618B" w:rsidP="00CE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A78499" w14:textId="77777777" w:rsidR="00CE618B" w:rsidRPr="00002312" w:rsidRDefault="00CE618B" w:rsidP="00CE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F96B02F" w14:textId="5596BC21" w:rsidR="00CE618B" w:rsidRPr="00002312" w:rsidRDefault="00CE618B" w:rsidP="00CE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42F1C34E" w14:textId="77777777" w:rsidR="00CE618B" w:rsidRPr="00002312" w:rsidRDefault="00CE618B" w:rsidP="00CE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DE6512" w14:textId="55C567DC" w:rsidR="00CE618B" w:rsidRPr="00002312" w:rsidRDefault="00CE618B" w:rsidP="00CE6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46277" w:rsidRPr="00002312" w14:paraId="1AC67EA1" w14:textId="77777777" w:rsidTr="00FC5B10">
        <w:trPr>
          <w:tblHeader/>
        </w:trPr>
        <w:tc>
          <w:tcPr>
            <w:tcW w:w="3636" w:type="dxa"/>
          </w:tcPr>
          <w:p w14:paraId="010D9486" w14:textId="77777777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1079407" w14:textId="297BD4F0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0240" w:rsidRPr="00002312" w14:paraId="2720E1DF" w14:textId="77777777" w:rsidTr="00FC5B10">
        <w:tc>
          <w:tcPr>
            <w:tcW w:w="3636" w:type="dxa"/>
          </w:tcPr>
          <w:p w14:paraId="4BF49A4C" w14:textId="77777777" w:rsidR="00FF0240" w:rsidRPr="00002312" w:rsidRDefault="00FF0240" w:rsidP="00FF02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01D042D2" w14:textId="7F7CFFAE" w:rsidR="00FF0240" w:rsidRPr="007D6533" w:rsidRDefault="00524E7B" w:rsidP="00FF024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24E7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240</w:t>
            </w:r>
          </w:p>
        </w:tc>
        <w:tc>
          <w:tcPr>
            <w:tcW w:w="236" w:type="dxa"/>
          </w:tcPr>
          <w:p w14:paraId="2DA02EF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53731F8" w14:textId="64BF4917" w:rsidR="00FF0240" w:rsidRPr="00002312" w:rsidRDefault="00FF0240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70" w:type="dxa"/>
          </w:tcPr>
          <w:p w14:paraId="6184DF5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7819BE" w14:textId="2C762994" w:rsidR="00FF0240" w:rsidRPr="00002312" w:rsidRDefault="002273EB" w:rsidP="00FF0240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270" w:type="dxa"/>
          </w:tcPr>
          <w:p w14:paraId="37805668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7F9917" w14:textId="0D269108" w:rsidR="00FF0240" w:rsidRPr="00002312" w:rsidRDefault="00FF0240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198</w:t>
            </w:r>
          </w:p>
        </w:tc>
      </w:tr>
      <w:tr w:rsidR="00FF0240" w:rsidRPr="00002312" w14:paraId="498E7AA5" w14:textId="77777777" w:rsidTr="00FC5B10">
        <w:tc>
          <w:tcPr>
            <w:tcW w:w="3636" w:type="dxa"/>
          </w:tcPr>
          <w:p w14:paraId="3385EBAC" w14:textId="77777777" w:rsidR="00FF0240" w:rsidRPr="00002312" w:rsidRDefault="00FF0240" w:rsidP="00FF02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33AF0026" w14:textId="39BEA1BF" w:rsidR="00FF0240" w:rsidRPr="007D6533" w:rsidRDefault="004A20AD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0AD">
              <w:rPr>
                <w:rFonts w:asciiTheme="majorBidi" w:hAnsiTheme="majorBidi" w:cstheme="majorBidi"/>
                <w:sz w:val="30"/>
                <w:szCs w:val="30"/>
              </w:rPr>
              <w:t>4,505</w:t>
            </w:r>
          </w:p>
        </w:tc>
        <w:tc>
          <w:tcPr>
            <w:tcW w:w="236" w:type="dxa"/>
          </w:tcPr>
          <w:p w14:paraId="5BA5836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77AED8D6" w14:textId="2A6502E6" w:rsidR="00FF0240" w:rsidRPr="00002312" w:rsidRDefault="00FF0240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9,128</w:t>
            </w:r>
          </w:p>
        </w:tc>
        <w:tc>
          <w:tcPr>
            <w:tcW w:w="270" w:type="dxa"/>
          </w:tcPr>
          <w:p w14:paraId="09C1827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B66798" w14:textId="18271AB1" w:rsidR="00FF0240" w:rsidRPr="00002312" w:rsidRDefault="00566454" w:rsidP="00FF0240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3,189</w:t>
            </w:r>
          </w:p>
        </w:tc>
        <w:tc>
          <w:tcPr>
            <w:tcW w:w="270" w:type="dxa"/>
          </w:tcPr>
          <w:p w14:paraId="73B108A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A712F0" w14:textId="7DE9B271" w:rsidR="00FF0240" w:rsidRPr="00002312" w:rsidRDefault="00FF0240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8,160</w:t>
            </w:r>
          </w:p>
        </w:tc>
      </w:tr>
      <w:tr w:rsidR="00FF0240" w:rsidRPr="00002312" w14:paraId="653479F7" w14:textId="77777777" w:rsidTr="00FC5B10">
        <w:tc>
          <w:tcPr>
            <w:tcW w:w="3636" w:type="dxa"/>
          </w:tcPr>
          <w:p w14:paraId="7A03F6A3" w14:textId="77777777" w:rsidR="00FF0240" w:rsidRPr="00002312" w:rsidRDefault="00FF0240" w:rsidP="00FF02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14:paraId="0519BE3C" w14:textId="6932B33F" w:rsidR="00FF0240" w:rsidRPr="007D6533" w:rsidRDefault="004A20AD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0AD">
              <w:rPr>
                <w:rFonts w:asciiTheme="majorBidi" w:hAnsiTheme="majorBidi" w:cstheme="majorBidi"/>
                <w:sz w:val="30"/>
                <w:szCs w:val="30"/>
              </w:rPr>
              <w:t>17,065</w:t>
            </w:r>
          </w:p>
        </w:tc>
        <w:tc>
          <w:tcPr>
            <w:tcW w:w="236" w:type="dxa"/>
          </w:tcPr>
          <w:p w14:paraId="47A3B06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DB255FF" w14:textId="5A51BC6A" w:rsidR="00FF0240" w:rsidRPr="00002312" w:rsidRDefault="00FF0240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25,120</w:t>
            </w:r>
          </w:p>
        </w:tc>
        <w:tc>
          <w:tcPr>
            <w:tcW w:w="270" w:type="dxa"/>
          </w:tcPr>
          <w:p w14:paraId="6D9A12E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D3AD63" w14:textId="12869CF3" w:rsidR="00FF0240" w:rsidRPr="00002312" w:rsidRDefault="002F6433" w:rsidP="00FF0240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35AF92D8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A1472E" w14:textId="19BA4FDD" w:rsidR="00FF0240" w:rsidRPr="00002312" w:rsidRDefault="00FF0240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2,161</w:t>
            </w:r>
          </w:p>
        </w:tc>
      </w:tr>
      <w:tr w:rsidR="00FF0240" w:rsidRPr="00002312" w14:paraId="6AEBE2D9" w14:textId="77777777" w:rsidTr="00FC5B10">
        <w:tc>
          <w:tcPr>
            <w:tcW w:w="3636" w:type="dxa"/>
          </w:tcPr>
          <w:p w14:paraId="62A2E211" w14:textId="57598B2C" w:rsidR="00FF0240" w:rsidRPr="00002312" w:rsidRDefault="00FF0240" w:rsidP="00FF02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C791A0" w14:textId="3B4B8834" w:rsidR="00FF0240" w:rsidRPr="007D6533" w:rsidRDefault="004A20AD" w:rsidP="00FF0240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0AD">
              <w:rPr>
                <w:rFonts w:asciiTheme="majorBidi" w:hAnsiTheme="majorBidi" w:cstheme="majorBidi"/>
                <w:sz w:val="30"/>
                <w:szCs w:val="30"/>
              </w:rPr>
              <w:t>9,124</w:t>
            </w:r>
          </w:p>
        </w:tc>
        <w:tc>
          <w:tcPr>
            <w:tcW w:w="236" w:type="dxa"/>
          </w:tcPr>
          <w:p w14:paraId="0C2A6CBD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29A3852" w14:textId="41567CC4" w:rsidR="00FF0240" w:rsidRPr="00002312" w:rsidRDefault="00FF0240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016F7B5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CDB21AE" w14:textId="693B0D4C" w:rsidR="00FF0240" w:rsidRPr="00002312" w:rsidRDefault="007D66EF" w:rsidP="00FF0240">
            <w:pPr>
              <w:pStyle w:val="acctfourfigures"/>
              <w:tabs>
                <w:tab w:val="clear" w:pos="765"/>
              </w:tabs>
              <w:spacing w:line="240" w:lineRule="atLeast"/>
              <w:ind w:right="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</w:t>
            </w:r>
            <w:r w:rsidR="00AA4F2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DA7D3B8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72386F" w14:textId="7A9505CF" w:rsidR="00FF0240" w:rsidRPr="00002312" w:rsidRDefault="00FF0240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</w:tr>
      <w:tr w:rsidR="00FF0240" w:rsidRPr="00002312" w14:paraId="0ADF8C18" w14:textId="77777777" w:rsidTr="00FC5B10">
        <w:tc>
          <w:tcPr>
            <w:tcW w:w="3636" w:type="dxa"/>
          </w:tcPr>
          <w:p w14:paraId="6FE03691" w14:textId="3F0E2412" w:rsidR="00FF0240" w:rsidRPr="00002312" w:rsidRDefault="00FF0240" w:rsidP="00FF0240">
            <w:pPr>
              <w:ind w:left="144" w:hanging="1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A57FC" w14:textId="5376AB7E" w:rsidR="00FF0240" w:rsidRPr="003F33BB" w:rsidRDefault="004A20AD" w:rsidP="00FF0240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cs/>
                <w:lang w:val="en-US" w:bidi="th-TH"/>
              </w:rPr>
            </w:pPr>
            <w:r w:rsidRPr="004A20A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30</w:t>
            </w:r>
            <w:r w:rsidRPr="004A20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4A20AD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934</w:t>
            </w:r>
          </w:p>
        </w:tc>
        <w:tc>
          <w:tcPr>
            <w:tcW w:w="236" w:type="dxa"/>
            <w:vAlign w:val="bottom"/>
          </w:tcPr>
          <w:p w14:paraId="472E0309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75BB7" w14:textId="67ECCD10" w:rsidR="00FF0240" w:rsidRPr="00002312" w:rsidRDefault="00FF0240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35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35,486</w:t>
            </w:r>
          </w:p>
        </w:tc>
        <w:tc>
          <w:tcPr>
            <w:tcW w:w="270" w:type="dxa"/>
            <w:vAlign w:val="bottom"/>
          </w:tcPr>
          <w:p w14:paraId="25C6677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B9D2A" w14:textId="55F3E81B" w:rsidR="00FF0240" w:rsidRPr="00002312" w:rsidRDefault="00E81912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13,170</w:t>
            </w:r>
          </w:p>
        </w:tc>
        <w:tc>
          <w:tcPr>
            <w:tcW w:w="270" w:type="dxa"/>
            <w:vAlign w:val="bottom"/>
          </w:tcPr>
          <w:p w14:paraId="6C492DC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6EC745" w14:textId="7E7F0222" w:rsidR="00FF0240" w:rsidRPr="00002312" w:rsidRDefault="00FF0240" w:rsidP="00FF024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11,386</w:t>
            </w:r>
          </w:p>
        </w:tc>
      </w:tr>
    </w:tbl>
    <w:p w14:paraId="1B441DF1" w14:textId="34612BFA" w:rsidR="00CB7724" w:rsidRPr="00921292" w:rsidRDefault="00CB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4"/>
          <w:szCs w:val="24"/>
        </w:rPr>
      </w:pPr>
    </w:p>
    <w:p w14:paraId="0EE0D54A" w14:textId="77777777" w:rsidR="00854E84" w:rsidRDefault="00854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212D5FC4" w14:textId="6F106CE7" w:rsidR="006266FD" w:rsidRPr="00DE347B" w:rsidRDefault="009058AE" w:rsidP="006F24D0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ลูกหนี้การค้าและลูกหนี้</w:t>
      </w:r>
      <w:r w:rsidR="00A47EF8"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หมุนเวียน</w:t>
      </w: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อื่น</w:t>
      </w:r>
    </w:p>
    <w:p w14:paraId="70C5F356" w14:textId="607C5C1B" w:rsidR="009058AE" w:rsidRPr="00921292" w:rsidRDefault="009058AE" w:rsidP="003443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tbl>
      <w:tblPr>
        <w:tblW w:w="9168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2722"/>
        <w:gridCol w:w="882"/>
        <w:gridCol w:w="1242"/>
        <w:gridCol w:w="270"/>
        <w:gridCol w:w="1172"/>
        <w:gridCol w:w="270"/>
        <w:gridCol w:w="1170"/>
        <w:gridCol w:w="270"/>
        <w:gridCol w:w="1170"/>
      </w:tblGrid>
      <w:tr w:rsidR="007707A8" w:rsidRPr="00002312" w14:paraId="2CB8A54E" w14:textId="77777777" w:rsidTr="00FC5B10">
        <w:trPr>
          <w:trHeight w:val="335"/>
          <w:tblHeader/>
        </w:trPr>
        <w:tc>
          <w:tcPr>
            <w:tcW w:w="3604" w:type="dxa"/>
            <w:gridSpan w:val="2"/>
          </w:tcPr>
          <w:p w14:paraId="75151875" w14:textId="77777777" w:rsidR="007707A8" w:rsidRPr="00002312" w:rsidRDefault="007707A8" w:rsidP="00344305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45584833" w14:textId="77777777" w:rsidR="007707A8" w:rsidRPr="00002312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D6A491" w14:textId="77777777" w:rsidR="007707A8" w:rsidRPr="00002312" w:rsidRDefault="007707A8" w:rsidP="00344305">
            <w:pPr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37438EC" w14:textId="77777777" w:rsidR="007707A8" w:rsidRPr="00002312" w:rsidRDefault="007707A8" w:rsidP="00344305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240" w:rsidRPr="00002312" w14:paraId="21118AEA" w14:textId="77777777">
        <w:trPr>
          <w:tblHeader/>
        </w:trPr>
        <w:tc>
          <w:tcPr>
            <w:tcW w:w="2722" w:type="dxa"/>
          </w:tcPr>
          <w:p w14:paraId="42AA6692" w14:textId="77777777" w:rsidR="00FF0240" w:rsidRPr="00002312" w:rsidRDefault="00FF0240" w:rsidP="00FF0240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1E2DC296" w14:textId="77777777" w:rsidR="00FF0240" w:rsidRPr="00002312" w:rsidRDefault="00FF0240" w:rsidP="00FF0240">
            <w:pPr>
              <w:tabs>
                <w:tab w:val="clear" w:pos="680"/>
                <w:tab w:val="clear" w:pos="907"/>
              </w:tabs>
              <w:spacing w:line="240" w:lineRule="atLeast"/>
              <w:ind w:left="-102" w:right="-10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2" w:type="dxa"/>
            <w:vAlign w:val="center"/>
          </w:tcPr>
          <w:p w14:paraId="5C8EBC46" w14:textId="52200AA5" w:rsidR="00FF0240" w:rsidRPr="00002312" w:rsidRDefault="00FF0240" w:rsidP="00FF024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6AD9A3B7" w14:textId="77777777" w:rsidR="00FF0240" w:rsidRPr="00002312" w:rsidRDefault="00FF0240" w:rsidP="00FF024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vAlign w:val="center"/>
          </w:tcPr>
          <w:p w14:paraId="3A6A9EF7" w14:textId="274F073F" w:rsidR="00FF0240" w:rsidRPr="00002312" w:rsidRDefault="00FF0240" w:rsidP="00FF024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612A65" w14:textId="77777777" w:rsidR="00FF0240" w:rsidRPr="00002312" w:rsidRDefault="00FF0240" w:rsidP="00FF0240">
            <w:pPr>
              <w:spacing w:line="240" w:lineRule="atLeast"/>
              <w:ind w:lef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5A4352A" w14:textId="257D1498" w:rsidR="00FF0240" w:rsidRPr="00002312" w:rsidRDefault="00FF0240" w:rsidP="00FF024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1798693F" w14:textId="77777777" w:rsidR="00FF0240" w:rsidRPr="00002312" w:rsidRDefault="00FF0240" w:rsidP="00FF0240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4D0A5952" w14:textId="7232F563" w:rsidR="00FF0240" w:rsidRPr="00002312" w:rsidRDefault="00FF0240" w:rsidP="00FF0240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46277" w:rsidRPr="00002312" w14:paraId="750DD72C" w14:textId="77777777" w:rsidTr="00FC5B10">
        <w:trPr>
          <w:tblHeader/>
        </w:trPr>
        <w:tc>
          <w:tcPr>
            <w:tcW w:w="2722" w:type="dxa"/>
          </w:tcPr>
          <w:p w14:paraId="390AEA9B" w14:textId="77777777" w:rsidR="00D46277" w:rsidRPr="00002312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2" w:type="dxa"/>
          </w:tcPr>
          <w:p w14:paraId="72D70D9A" w14:textId="77777777" w:rsidR="00D46277" w:rsidRPr="00002312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3F31D038" w14:textId="77777777" w:rsidR="00D46277" w:rsidRPr="00002312" w:rsidRDefault="00D46277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277" w:rsidRPr="00002312" w14:paraId="7BE05420" w14:textId="77777777" w:rsidTr="00FC5B10">
        <w:tc>
          <w:tcPr>
            <w:tcW w:w="2722" w:type="dxa"/>
          </w:tcPr>
          <w:p w14:paraId="2F04A33A" w14:textId="77777777" w:rsidR="00D46277" w:rsidRPr="00002312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82" w:type="dxa"/>
          </w:tcPr>
          <w:p w14:paraId="5FF6C5CE" w14:textId="77777777" w:rsidR="00D46277" w:rsidRPr="00002312" w:rsidRDefault="00D46277" w:rsidP="00D46277">
            <w:pPr>
              <w:spacing w:line="24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190F5298" w14:textId="77777777" w:rsidR="00D46277" w:rsidRPr="00002312" w:rsidRDefault="00D46277" w:rsidP="00D4627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FF0240" w:rsidRPr="00002312" w14:paraId="1FD8ECFC" w14:textId="77777777" w:rsidTr="008F7C85">
        <w:tc>
          <w:tcPr>
            <w:tcW w:w="2722" w:type="dxa"/>
          </w:tcPr>
          <w:p w14:paraId="680857B1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23191C1C" w14:textId="27F4B65C" w:rsidR="00FF0240" w:rsidRPr="00002312" w:rsidRDefault="00352520" w:rsidP="00FF0240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42" w:type="dxa"/>
          </w:tcPr>
          <w:p w14:paraId="15582CD9" w14:textId="484C4509" w:rsidR="00FF0240" w:rsidRPr="007D6533" w:rsidRDefault="00D92392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9,964</w:t>
            </w:r>
          </w:p>
        </w:tc>
        <w:tc>
          <w:tcPr>
            <w:tcW w:w="270" w:type="dxa"/>
            <w:vAlign w:val="bottom"/>
          </w:tcPr>
          <w:p w14:paraId="72BD5007" w14:textId="77777777" w:rsidR="00FF0240" w:rsidRPr="00002312" w:rsidRDefault="00FF0240" w:rsidP="00FF0240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3B41C85" w14:textId="3550A25E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70" w:type="dxa"/>
          </w:tcPr>
          <w:p w14:paraId="0FB6FD73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5E42A" w14:textId="6CA0FFDF" w:rsidR="00FF0240" w:rsidRPr="00002312" w:rsidRDefault="00CC4A1E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15,531</w:t>
            </w:r>
          </w:p>
        </w:tc>
        <w:tc>
          <w:tcPr>
            <w:tcW w:w="270" w:type="dxa"/>
          </w:tcPr>
          <w:p w14:paraId="1AAF12BA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E1999" w14:textId="239A931B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12,888</w:t>
            </w:r>
          </w:p>
        </w:tc>
      </w:tr>
      <w:tr w:rsidR="00FF0240" w:rsidRPr="00002312" w14:paraId="37E4E4DC" w14:textId="77777777" w:rsidTr="008F7C85">
        <w:tc>
          <w:tcPr>
            <w:tcW w:w="2722" w:type="dxa"/>
          </w:tcPr>
          <w:p w14:paraId="60083053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3532C382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7832685" w14:textId="70F18B05" w:rsidR="00FF0240" w:rsidRPr="007D6533" w:rsidRDefault="00D92392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</w:t>
            </w:r>
            <w:r w:rsidR="00AC36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670</w:t>
            </w:r>
          </w:p>
        </w:tc>
        <w:tc>
          <w:tcPr>
            <w:tcW w:w="270" w:type="dxa"/>
          </w:tcPr>
          <w:p w14:paraId="7D69A36A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8AF1750" w14:textId="31E3A8AD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73,790</w:t>
            </w:r>
          </w:p>
        </w:tc>
        <w:tc>
          <w:tcPr>
            <w:tcW w:w="270" w:type="dxa"/>
          </w:tcPr>
          <w:p w14:paraId="501E3100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4ABE25" w14:textId="33736A59" w:rsidR="00FF0240" w:rsidRPr="00002312" w:rsidRDefault="00CC4A1E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</w:t>
            </w:r>
            <w:r w:rsidR="00AC36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70" w:type="dxa"/>
          </w:tcPr>
          <w:p w14:paraId="1B6D4F8F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91EAAE" w14:textId="2E823823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64,744</w:t>
            </w:r>
          </w:p>
        </w:tc>
      </w:tr>
      <w:tr w:rsidR="00FF0240" w:rsidRPr="00002312" w14:paraId="0D251413" w14:textId="77777777" w:rsidTr="008F7C85">
        <w:tc>
          <w:tcPr>
            <w:tcW w:w="2722" w:type="dxa"/>
          </w:tcPr>
          <w:p w14:paraId="632CA8FB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435B95F3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B947348" w14:textId="65E05DF0" w:rsidR="00FF0240" w:rsidRPr="007D6533" w:rsidRDefault="00D92392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</w:t>
            </w:r>
            <w:r w:rsidR="00AC36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270" w:type="dxa"/>
          </w:tcPr>
          <w:p w14:paraId="79174920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D5D44C4" w14:textId="4C51B6AF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74,313</w:t>
            </w:r>
          </w:p>
        </w:tc>
        <w:tc>
          <w:tcPr>
            <w:tcW w:w="270" w:type="dxa"/>
          </w:tcPr>
          <w:p w14:paraId="4E23DBA9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AEAEAC" w14:textId="40748C07" w:rsidR="00FF0240" w:rsidRPr="00002312" w:rsidRDefault="00CC4A1E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72,</w:t>
            </w:r>
            <w:r w:rsidR="00AC36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238</w:t>
            </w:r>
          </w:p>
        </w:tc>
        <w:tc>
          <w:tcPr>
            <w:tcW w:w="270" w:type="dxa"/>
          </w:tcPr>
          <w:p w14:paraId="586FD2E0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F9C5C6" w14:textId="0FE648BE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77,632</w:t>
            </w:r>
          </w:p>
        </w:tc>
      </w:tr>
      <w:tr w:rsidR="00FF0240" w:rsidRPr="00002312" w14:paraId="32C9E9F2" w14:textId="77777777" w:rsidTr="009553E5">
        <w:tc>
          <w:tcPr>
            <w:tcW w:w="2722" w:type="dxa"/>
          </w:tcPr>
          <w:p w14:paraId="7FF9F981" w14:textId="14C236BF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33E5D78E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138B28A6" w14:textId="0564184E" w:rsidR="00FF0240" w:rsidRPr="007D6533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A31569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794451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23EDC34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926546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B43F29E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F6D1F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F0240" w:rsidRPr="00002312" w14:paraId="4CE96217" w14:textId="77777777" w:rsidTr="009553E5">
        <w:tc>
          <w:tcPr>
            <w:tcW w:w="2722" w:type="dxa"/>
          </w:tcPr>
          <w:p w14:paraId="2F5C36DE" w14:textId="7C265BA3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7FB1A46F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CFE2298" w14:textId="34040688" w:rsidR="00FF0240" w:rsidRPr="007D6533" w:rsidRDefault="00D92392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(43,528)</w:t>
            </w:r>
          </w:p>
        </w:tc>
        <w:tc>
          <w:tcPr>
            <w:tcW w:w="270" w:type="dxa"/>
          </w:tcPr>
          <w:p w14:paraId="1C820D31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440E0D3" w14:textId="4F2ABB3B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(42,704)</w:t>
            </w:r>
          </w:p>
        </w:tc>
        <w:tc>
          <w:tcPr>
            <w:tcW w:w="270" w:type="dxa"/>
          </w:tcPr>
          <w:p w14:paraId="07FDD832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5BABF7" w14:textId="7C4FF001" w:rsidR="00FF0240" w:rsidRPr="00002312" w:rsidRDefault="00800EBB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(41,374)</w:t>
            </w:r>
          </w:p>
        </w:tc>
        <w:tc>
          <w:tcPr>
            <w:tcW w:w="270" w:type="dxa"/>
          </w:tcPr>
          <w:p w14:paraId="47E0E63E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EDA541" w14:textId="4FC99F2F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(39,445)</w:t>
            </w:r>
          </w:p>
        </w:tc>
      </w:tr>
      <w:tr w:rsidR="00FF0240" w:rsidRPr="00002312" w14:paraId="1372DE34" w14:textId="77777777" w:rsidTr="00DD3583">
        <w:tc>
          <w:tcPr>
            <w:tcW w:w="2722" w:type="dxa"/>
          </w:tcPr>
          <w:p w14:paraId="18ECFD7B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56C50B88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605854EB" w14:textId="32C10B70" w:rsidR="00FF0240" w:rsidRPr="007D4410" w:rsidRDefault="007D441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44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</w:t>
            </w:r>
            <w:r w:rsidR="00AC36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</w:tcPr>
          <w:p w14:paraId="37BEA685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28070C6B" w14:textId="641F6BFF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31,609</w:t>
            </w:r>
          </w:p>
        </w:tc>
        <w:tc>
          <w:tcPr>
            <w:tcW w:w="270" w:type="dxa"/>
          </w:tcPr>
          <w:p w14:paraId="31741F04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D6B47E" w14:textId="7EFE0C28" w:rsidR="00FF0240" w:rsidRPr="00002312" w:rsidRDefault="00800EBB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30,8</w:t>
            </w:r>
            <w:r w:rsidR="00AC36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64</w:t>
            </w:r>
          </w:p>
        </w:tc>
        <w:tc>
          <w:tcPr>
            <w:tcW w:w="270" w:type="dxa"/>
          </w:tcPr>
          <w:p w14:paraId="1DD73006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35A1F62" w14:textId="07797C18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38,187</w:t>
            </w:r>
          </w:p>
        </w:tc>
      </w:tr>
      <w:tr w:rsidR="0064625F" w:rsidRPr="00002312" w14:paraId="62D6AAED" w14:textId="77777777" w:rsidTr="000B7B71">
        <w:trPr>
          <w:trHeight w:val="127"/>
        </w:trPr>
        <w:tc>
          <w:tcPr>
            <w:tcW w:w="2722" w:type="dxa"/>
          </w:tcPr>
          <w:p w14:paraId="5217E1DF" w14:textId="77777777" w:rsidR="0064625F" w:rsidRPr="00921292" w:rsidRDefault="0064625F" w:rsidP="00FF0240">
            <w:pPr>
              <w:spacing w:line="240" w:lineRule="atLeast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882" w:type="dxa"/>
          </w:tcPr>
          <w:p w14:paraId="7940FE40" w14:textId="77777777" w:rsidR="0064625F" w:rsidRPr="00921292" w:rsidRDefault="0064625F" w:rsidP="00FF0240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4D66E013" w14:textId="77777777" w:rsidR="0064625F" w:rsidRPr="00921292" w:rsidRDefault="0064625F" w:rsidP="00FF024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AF186F" w14:textId="77777777" w:rsidR="0064625F" w:rsidRPr="00921292" w:rsidRDefault="0064625F" w:rsidP="00FF0240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E494ADE" w14:textId="77777777" w:rsidR="0064625F" w:rsidRPr="00921292" w:rsidRDefault="0064625F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C9F9E4" w14:textId="77777777" w:rsidR="0064625F" w:rsidRPr="00921292" w:rsidRDefault="0064625F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</w:tcPr>
          <w:p w14:paraId="6B849876" w14:textId="77777777" w:rsidR="0064625F" w:rsidRPr="00921292" w:rsidRDefault="0064625F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8D9D1CA" w14:textId="77777777" w:rsidR="0064625F" w:rsidRPr="00921292" w:rsidRDefault="0064625F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521404" w14:textId="77777777" w:rsidR="0064625F" w:rsidRPr="00921292" w:rsidRDefault="0064625F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F0240" w:rsidRPr="00002312" w14:paraId="5AF4033E" w14:textId="77777777" w:rsidTr="008F7C85">
        <w:tc>
          <w:tcPr>
            <w:tcW w:w="2722" w:type="dxa"/>
          </w:tcPr>
          <w:p w14:paraId="3824AC11" w14:textId="113006CE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ลูกหนี้</w:t>
            </w:r>
            <w:r w:rsidRPr="0000231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หมุนเวียน</w:t>
            </w: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14:paraId="71E9E1F0" w14:textId="77777777" w:rsidR="00FF0240" w:rsidRPr="00002312" w:rsidRDefault="00FF0240" w:rsidP="00FF0240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348DA541" w14:textId="77777777" w:rsidR="00FF0240" w:rsidRPr="00006D82" w:rsidRDefault="00FF0240" w:rsidP="00FF024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098C33" w14:textId="77777777" w:rsidR="00FF0240" w:rsidRPr="00002312" w:rsidRDefault="00FF0240" w:rsidP="00FF0240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545559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5B027C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B3000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ED71D9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3589CC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F0240" w:rsidRPr="00002312" w14:paraId="75DAC4B8" w14:textId="77777777" w:rsidTr="008F7C85">
        <w:tc>
          <w:tcPr>
            <w:tcW w:w="2722" w:type="dxa"/>
          </w:tcPr>
          <w:p w14:paraId="70647DFC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82" w:type="dxa"/>
          </w:tcPr>
          <w:p w14:paraId="5A4227BA" w14:textId="376387F5" w:rsidR="00FF0240" w:rsidRPr="00002312" w:rsidRDefault="00352520" w:rsidP="00FF0240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42" w:type="dxa"/>
          </w:tcPr>
          <w:p w14:paraId="36FAFC16" w14:textId="4EB78902" w:rsidR="00FF0240" w:rsidRPr="007D6533" w:rsidRDefault="00AC36AB" w:rsidP="00FF024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F4B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270" w:type="dxa"/>
            <w:vAlign w:val="bottom"/>
          </w:tcPr>
          <w:p w14:paraId="55A5B8F3" w14:textId="77777777" w:rsidR="00FF0240" w:rsidRPr="00002312" w:rsidRDefault="00FF0240" w:rsidP="00FF0240">
            <w:pPr>
              <w:tabs>
                <w:tab w:val="clear" w:pos="907"/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B51DC4" w14:textId="371191D6" w:rsidR="00FF0240" w:rsidRPr="00002312" w:rsidRDefault="00FF0240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70" w:type="dxa"/>
          </w:tcPr>
          <w:p w14:paraId="2C43B9BA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8E006" w14:textId="670EF6F3" w:rsidR="00FF0240" w:rsidRPr="00002312" w:rsidRDefault="00800EBB" w:rsidP="0043211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2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306,5</w:t>
            </w:r>
            <w:r w:rsidR="00AC36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</w:t>
            </w:r>
            <w:r w:rsidR="00432118"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bidi="th-TH"/>
              </w:rPr>
              <w:t>(</w:t>
            </w:r>
            <w:r w:rsidR="00432118">
              <w:rPr>
                <w:rFonts w:ascii="Angsana New" w:eastAsia="MS Mincho" w:hAnsi="Angsana New"/>
                <w:sz w:val="24"/>
                <w:szCs w:val="24"/>
                <w:vertAlign w:val="superscript"/>
                <w:lang w:val="en-US" w:bidi="th-TH"/>
              </w:rPr>
              <w:t>2</w:t>
            </w:r>
            <w:r w:rsidR="00432118"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bidi="th-TH"/>
              </w:rPr>
              <w:t>)</w:t>
            </w:r>
          </w:p>
        </w:tc>
        <w:tc>
          <w:tcPr>
            <w:tcW w:w="270" w:type="dxa"/>
          </w:tcPr>
          <w:p w14:paraId="49F71CA6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2D74F" w14:textId="7063EEBE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right="-3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308,394</w:t>
            </w:r>
            <w:r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bidi="th-TH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  <w:vertAlign w:val="superscript"/>
                <w:lang w:bidi="th-TH"/>
              </w:rPr>
              <w:t>1</w:t>
            </w:r>
            <w:r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bidi="th-TH"/>
              </w:rPr>
              <w:t>)</w:t>
            </w:r>
          </w:p>
        </w:tc>
      </w:tr>
      <w:tr w:rsidR="00FF0240" w:rsidRPr="00002312" w14:paraId="682DF189" w14:textId="77777777" w:rsidTr="008F7C85">
        <w:tc>
          <w:tcPr>
            <w:tcW w:w="2722" w:type="dxa"/>
          </w:tcPr>
          <w:p w14:paraId="64B9AA92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กิจการอื่น </w:t>
            </w:r>
          </w:p>
        </w:tc>
        <w:tc>
          <w:tcPr>
            <w:tcW w:w="882" w:type="dxa"/>
          </w:tcPr>
          <w:p w14:paraId="41D19A40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11762B7" w14:textId="07EE8553" w:rsidR="00FF0240" w:rsidRPr="007D6533" w:rsidRDefault="003F4BC0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7D44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F523F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932DBAD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F22437A" w14:textId="05E70391" w:rsidR="00FF0240" w:rsidRPr="00002312" w:rsidRDefault="00FF0240" w:rsidP="00FF024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70" w:type="dxa"/>
          </w:tcPr>
          <w:p w14:paraId="70839208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8640A2" w14:textId="0E02DF96" w:rsidR="00FF0240" w:rsidRPr="000C2BEE" w:rsidRDefault="00AC36AB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F4B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,41</w:t>
            </w:r>
            <w:r w:rsidR="003866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36A46EA" w14:textId="77777777" w:rsidR="00FF0240" w:rsidRPr="000C2BEE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2F6476" w14:textId="3922CBFD" w:rsidR="00FF0240" w:rsidRPr="00002312" w:rsidRDefault="00FF0240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34,459</w:t>
            </w:r>
          </w:p>
        </w:tc>
      </w:tr>
      <w:tr w:rsidR="00FF0240" w:rsidRPr="00002312" w14:paraId="1659A7F7" w14:textId="77777777" w:rsidTr="008F7C85">
        <w:tc>
          <w:tcPr>
            <w:tcW w:w="2722" w:type="dxa"/>
          </w:tcPr>
          <w:p w14:paraId="4597F979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</w:tcPr>
          <w:p w14:paraId="724A7597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D8E0B81" w14:textId="39639385" w:rsidR="00FF0240" w:rsidRPr="00006D82" w:rsidRDefault="003F4BC0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44,42</w:t>
            </w:r>
            <w:r w:rsidR="00F523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D5C3233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4FE9C4E" w14:textId="018C234E" w:rsidR="00FF0240" w:rsidRPr="00002312" w:rsidRDefault="00FF0240" w:rsidP="00FF024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B09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58,387</w:t>
            </w:r>
          </w:p>
        </w:tc>
        <w:tc>
          <w:tcPr>
            <w:tcW w:w="270" w:type="dxa"/>
          </w:tcPr>
          <w:p w14:paraId="06BF24A5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ED8C47" w14:textId="550E5BA1" w:rsidR="00FF0240" w:rsidRPr="000C2BEE" w:rsidRDefault="00AC36AB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3F4B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</w:t>
            </w:r>
            <w:r w:rsidR="007714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</w:tcPr>
          <w:p w14:paraId="4D2B84CA" w14:textId="77777777" w:rsidR="00FF0240" w:rsidRPr="000C2BEE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92231C" w14:textId="06C5710A" w:rsidR="00FF0240" w:rsidRPr="00002312" w:rsidRDefault="00FF0240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342,853</w:t>
            </w:r>
          </w:p>
        </w:tc>
      </w:tr>
      <w:tr w:rsidR="00FF0240" w:rsidRPr="00002312" w14:paraId="0FBA9C14" w14:textId="77777777" w:rsidTr="009553E5">
        <w:tc>
          <w:tcPr>
            <w:tcW w:w="2722" w:type="dxa"/>
          </w:tcPr>
          <w:p w14:paraId="29D267F8" w14:textId="4356E838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882" w:type="dxa"/>
          </w:tcPr>
          <w:p w14:paraId="07EB7049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6E3F562A" w14:textId="77777777" w:rsidR="00FF0240" w:rsidRPr="00006D82" w:rsidRDefault="00FF0240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270" w:type="dxa"/>
          </w:tcPr>
          <w:p w14:paraId="0ED98B90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ACBC1FE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DE0D56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24A79" w14:textId="77777777" w:rsidR="00FF0240" w:rsidRPr="000C2BEE" w:rsidRDefault="00FF0240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DFE091" w14:textId="77777777" w:rsidR="00FF0240" w:rsidRPr="000C2BEE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B707FF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F0240" w:rsidRPr="00002312" w14:paraId="47C1557E" w14:textId="77777777" w:rsidTr="009553E5">
        <w:tc>
          <w:tcPr>
            <w:tcW w:w="2722" w:type="dxa"/>
          </w:tcPr>
          <w:p w14:paraId="28E28AE7" w14:textId="2778B744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882" w:type="dxa"/>
          </w:tcPr>
          <w:p w14:paraId="15F790D8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57C688A" w14:textId="292F59BF" w:rsidR="00FF0240" w:rsidRPr="00006D82" w:rsidRDefault="0060325A" w:rsidP="0060325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  <w:r w:rsidRPr="00603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75C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1,661</w:t>
            </w:r>
            <w:r w:rsidRPr="0060325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0C34735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E8F8442" w14:textId="5E1C5244" w:rsidR="00FF0240" w:rsidRPr="00002312" w:rsidRDefault="00FF0240" w:rsidP="00FF0240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D1C72B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D2ABBE" w14:textId="63A8DA4B" w:rsidR="00FF0240" w:rsidRPr="000C2BEE" w:rsidRDefault="00D92392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C36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252,542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1359D0" w14:textId="77777777" w:rsidR="00FF0240" w:rsidRPr="000C2BEE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94679" w14:textId="6D52B9F5" w:rsidR="00FF0240" w:rsidRPr="00002312" w:rsidRDefault="00FF0240" w:rsidP="00FF0240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C2B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(225,449)</w:t>
            </w:r>
          </w:p>
        </w:tc>
      </w:tr>
      <w:tr w:rsidR="00FF0240" w:rsidRPr="00002312" w14:paraId="5E908C78" w14:textId="77777777" w:rsidTr="00DD3583">
        <w:tc>
          <w:tcPr>
            <w:tcW w:w="2722" w:type="dxa"/>
          </w:tcPr>
          <w:p w14:paraId="20AD7075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82" w:type="dxa"/>
            <w:tcBorders>
              <w:left w:val="nil"/>
            </w:tcBorders>
          </w:tcPr>
          <w:p w14:paraId="38BFEC48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14:paraId="35D84D57" w14:textId="5D344AAC" w:rsidR="00FF0240" w:rsidRPr="0060325A" w:rsidRDefault="00D75C8B" w:rsidP="0060325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42,766</w:t>
            </w:r>
          </w:p>
        </w:tc>
        <w:tc>
          <w:tcPr>
            <w:tcW w:w="270" w:type="dxa"/>
          </w:tcPr>
          <w:p w14:paraId="461BCB83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35B3051" w14:textId="5A101B2A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58,387</w:t>
            </w:r>
          </w:p>
        </w:tc>
        <w:tc>
          <w:tcPr>
            <w:tcW w:w="270" w:type="dxa"/>
          </w:tcPr>
          <w:p w14:paraId="4C595117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88CC01" w14:textId="2FB80465" w:rsidR="00FF0240" w:rsidRPr="000C2BEE" w:rsidRDefault="007A0263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74,44</w:t>
            </w:r>
            <w:r w:rsidR="0077149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</w:tcPr>
          <w:p w14:paraId="30070460" w14:textId="77777777" w:rsidR="00FF0240" w:rsidRPr="000C2BEE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3FB1B1" w14:textId="4924C9A0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117,404</w:t>
            </w:r>
          </w:p>
        </w:tc>
      </w:tr>
      <w:tr w:rsidR="00FF0240" w:rsidRPr="00002312" w14:paraId="76EC90B8" w14:textId="77777777" w:rsidTr="00DE347B">
        <w:trPr>
          <w:trHeight w:val="379"/>
        </w:trPr>
        <w:tc>
          <w:tcPr>
            <w:tcW w:w="2722" w:type="dxa"/>
          </w:tcPr>
          <w:p w14:paraId="6A69C822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772FB9CF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CF824E5" w14:textId="77777777" w:rsidR="00FF0240" w:rsidRPr="00006D8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green"/>
                <w:lang w:bidi="th-TH"/>
              </w:rPr>
            </w:pPr>
          </w:p>
        </w:tc>
        <w:tc>
          <w:tcPr>
            <w:tcW w:w="270" w:type="dxa"/>
          </w:tcPr>
          <w:p w14:paraId="56AC5835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CC0BC33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7900CD49" w14:textId="77777777" w:rsidR="00FF0240" w:rsidRPr="00002312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D064C7" w14:textId="77777777" w:rsidR="00FF0240" w:rsidRPr="000C2BEE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BB6F87E" w14:textId="77777777" w:rsidR="00FF0240" w:rsidRPr="000C2BEE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67B738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FF0240" w:rsidRPr="00002312" w14:paraId="7A034F9D" w14:textId="77777777" w:rsidTr="001D7D17">
        <w:tc>
          <w:tcPr>
            <w:tcW w:w="2722" w:type="dxa"/>
          </w:tcPr>
          <w:p w14:paraId="6C78D794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dxa"/>
            <w:tcBorders>
              <w:left w:val="nil"/>
            </w:tcBorders>
          </w:tcPr>
          <w:p w14:paraId="72F348F7" w14:textId="77777777" w:rsidR="00FF0240" w:rsidRPr="00002312" w:rsidRDefault="00FF0240" w:rsidP="00FF0240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A4323D6" w14:textId="2D3C1C85" w:rsidR="00FF0240" w:rsidRPr="00006D82" w:rsidRDefault="00D75C8B" w:rsidP="0060325A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72,872</w:t>
            </w:r>
          </w:p>
        </w:tc>
        <w:tc>
          <w:tcPr>
            <w:tcW w:w="270" w:type="dxa"/>
          </w:tcPr>
          <w:p w14:paraId="7CC2CF89" w14:textId="77777777" w:rsidR="00FF0240" w:rsidRPr="001D7D17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8A0B247" w14:textId="0B251195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D765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89,996</w:t>
            </w:r>
          </w:p>
        </w:tc>
        <w:tc>
          <w:tcPr>
            <w:tcW w:w="270" w:type="dxa"/>
          </w:tcPr>
          <w:p w14:paraId="27E44335" w14:textId="77777777" w:rsidR="00FF0240" w:rsidRPr="001D7D17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F313EE" w14:textId="1AE38C0E" w:rsidR="00771494" w:rsidRPr="000C2BEE" w:rsidRDefault="007A0263" w:rsidP="0088043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105,31</w:t>
            </w:r>
            <w:r w:rsidR="0077149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5A507CD5" w14:textId="77777777" w:rsidR="00FF0240" w:rsidRPr="000C2BEE" w:rsidRDefault="00FF0240" w:rsidP="00FF0240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CD1DC75" w14:textId="7A6801B4" w:rsidR="00FF0240" w:rsidRPr="00002312" w:rsidRDefault="00FF0240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C2BE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155,591</w:t>
            </w:r>
          </w:p>
        </w:tc>
      </w:tr>
      <w:tr w:rsidR="001D7D17" w:rsidRPr="00002312" w14:paraId="2835B54D" w14:textId="77777777" w:rsidTr="001D7D17">
        <w:tc>
          <w:tcPr>
            <w:tcW w:w="2722" w:type="dxa"/>
          </w:tcPr>
          <w:p w14:paraId="6E740907" w14:textId="77777777" w:rsidR="001D7D17" w:rsidRPr="00002312" w:rsidRDefault="001D7D17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82" w:type="dxa"/>
            <w:tcBorders>
              <w:left w:val="nil"/>
            </w:tcBorders>
          </w:tcPr>
          <w:p w14:paraId="748B55B7" w14:textId="77777777" w:rsidR="001D7D17" w:rsidRPr="00002312" w:rsidRDefault="001D7D17" w:rsidP="00377C9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20644E49" w14:textId="77777777" w:rsidR="001D7D17" w:rsidRPr="00002312" w:rsidRDefault="001D7D17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31C0349" w14:textId="77777777" w:rsidR="001D7D17" w:rsidRPr="00002312" w:rsidRDefault="001D7D17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24B6ED46" w14:textId="77777777" w:rsidR="001D7D17" w:rsidRDefault="001D7D17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B96389" w14:textId="77777777" w:rsidR="001D7D17" w:rsidRPr="00002312" w:rsidRDefault="001D7D17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B2C2EBA" w14:textId="77777777" w:rsidR="001D7D17" w:rsidRPr="00002312" w:rsidRDefault="001D7D17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90952A4" w14:textId="77777777" w:rsidR="001D7D17" w:rsidRPr="00002312" w:rsidRDefault="001D7D17" w:rsidP="00377C99">
            <w:pPr>
              <w:tabs>
                <w:tab w:val="clear" w:pos="907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B4127A" w14:textId="77777777" w:rsidR="001D7D17" w:rsidRDefault="001D7D17" w:rsidP="00377C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264C6" w:rsidRPr="00002312" w14:paraId="7BA109D9" w14:textId="77777777" w:rsidTr="00754172">
        <w:tc>
          <w:tcPr>
            <w:tcW w:w="9168" w:type="dxa"/>
            <w:gridSpan w:val="9"/>
            <w:vAlign w:val="bottom"/>
          </w:tcPr>
          <w:p w14:paraId="5F953F0F" w14:textId="142BF197" w:rsidR="00E264C6" w:rsidRPr="00DE347B" w:rsidRDefault="00E264C6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61" w:right="-72" w:hanging="26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>(1)</w:t>
            </w:r>
            <w:r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ab/>
            </w:r>
            <w:r w:rsidRPr="00DE347B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รวมรายการที่เกิดขึ้นจากการซื้อธุรกิจ</w:t>
            </w:r>
            <w:r w:rsidRPr="006D40DB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 xml:space="preserve">จำนวน </w:t>
            </w:r>
            <w:r w:rsidR="00C72B73" w:rsidRPr="006D40DB">
              <w:rPr>
                <w:rFonts w:ascii="Angsana New" w:eastAsia="MS Mincho" w:hAnsi="Angsana New"/>
                <w:sz w:val="24"/>
                <w:szCs w:val="24"/>
                <w:lang w:val="en-GB"/>
              </w:rPr>
              <w:t>303.4</w:t>
            </w:r>
            <w:r w:rsidRPr="006D40DB"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</w:t>
            </w:r>
            <w:r w:rsidRPr="00DE347B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A53189" w:rsidRPr="00002312" w14:paraId="226C0375" w14:textId="77777777">
        <w:tc>
          <w:tcPr>
            <w:tcW w:w="9168" w:type="dxa"/>
            <w:gridSpan w:val="9"/>
            <w:vAlign w:val="bottom"/>
          </w:tcPr>
          <w:p w14:paraId="6DCE67AB" w14:textId="6D13E60C" w:rsidR="00A53189" w:rsidRPr="00CB7724" w:rsidRDefault="005B7E1C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61" w:right="-72" w:hanging="26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>(2)</w:t>
            </w:r>
            <w:r w:rsidRPr="00DE347B">
              <w:rPr>
                <w:rFonts w:ascii="Angsana New" w:eastAsia="MS Mincho" w:hAnsi="Angsana New"/>
                <w:sz w:val="24"/>
                <w:szCs w:val="24"/>
                <w:vertAlign w:val="superscript"/>
                <w:lang w:val="en-GB"/>
              </w:rPr>
              <w:tab/>
            </w:r>
            <w:r w:rsidRPr="00DE347B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รวมรายการที่เกิดขึ้นจากการซื้อธุรกิจจำนวน</w:t>
            </w:r>
            <w:r w:rsidRPr="00DE347B"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</w:t>
            </w:r>
            <w:r w:rsidR="00501649">
              <w:rPr>
                <w:rFonts w:ascii="Angsana New" w:eastAsia="MS Mincho" w:hAnsi="Angsana New"/>
                <w:sz w:val="24"/>
                <w:szCs w:val="24"/>
              </w:rPr>
              <w:t>303.4</w:t>
            </w:r>
            <w:r w:rsidR="00CC1C76" w:rsidRPr="00DE347B"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</w:t>
            </w:r>
            <w:r w:rsidRPr="00DE347B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</w:tbl>
    <w:p w14:paraId="4FFD4D0C" w14:textId="6081F93B" w:rsidR="009A23C0" w:rsidRDefault="009A23C0" w:rsidP="00344305">
      <w:pPr>
        <w:tabs>
          <w:tab w:val="left" w:pos="-3402"/>
          <w:tab w:val="left" w:pos="-3261"/>
          <w:tab w:val="left" w:pos="-3119"/>
        </w:tabs>
        <w:spacing w:line="240" w:lineRule="atLeast"/>
        <w:ind w:right="403"/>
        <w:jc w:val="thaiDistribute"/>
        <w:rPr>
          <w:rFonts w:asciiTheme="majorBidi" w:hAnsiTheme="majorBidi" w:cstheme="majorBidi"/>
          <w:sz w:val="30"/>
          <w:szCs w:val="30"/>
        </w:rPr>
      </w:pPr>
    </w:p>
    <w:p w14:paraId="6CFD3B5A" w14:textId="36DBA61C" w:rsidR="00490D4D" w:rsidRPr="00524155" w:rsidRDefault="00490D4D" w:rsidP="00490D4D">
      <w:pPr>
        <w:tabs>
          <w:tab w:val="left" w:pos="540"/>
        </w:tabs>
        <w:spacing w:line="1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24155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241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24155">
        <w:rPr>
          <w:rFonts w:asciiTheme="majorBidi" w:hAnsiTheme="majorBidi" w:cstheme="majorBidi"/>
          <w:sz w:val="30"/>
          <w:szCs w:val="30"/>
        </w:rPr>
        <w:t xml:space="preserve">2568 </w:t>
      </w:r>
      <w:r w:rsidRPr="00524155">
        <w:rPr>
          <w:rFonts w:asciiTheme="majorBidi" w:hAnsiTheme="majorBidi" w:cstheme="majorBidi" w:hint="cs"/>
          <w:sz w:val="30"/>
          <w:szCs w:val="30"/>
          <w:cs/>
        </w:rPr>
        <w:t>ลูกหนี้การค้าและลูกหนี้หมุนเวียนอื่น</w:t>
      </w:r>
      <w:r>
        <w:rPr>
          <w:rFonts w:asciiTheme="majorBidi" w:hAnsiTheme="majorBidi" w:cstheme="majorBidi" w:hint="cs"/>
          <w:sz w:val="30"/>
          <w:szCs w:val="30"/>
          <w:cs/>
        </w:rPr>
        <w:t>ก่อนหักค่าเผื่อผลขาดทุนด้านเครดิตที่คาดว่าจะเกิดขึ้น</w:t>
      </w:r>
      <w:r w:rsidRPr="00524155">
        <w:rPr>
          <w:rFonts w:asciiTheme="majorBidi" w:hAnsiTheme="majorBidi" w:cstheme="majorBidi" w:hint="cs"/>
          <w:sz w:val="30"/>
          <w:szCs w:val="30"/>
          <w:cs/>
        </w:rPr>
        <w:t>ของกลุ่มบริษัทและบริษัทจำนวน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01649">
        <w:rPr>
          <w:rFonts w:asciiTheme="majorBidi" w:hAnsiTheme="majorBidi" w:cstheme="majorBidi"/>
          <w:sz w:val="30"/>
          <w:szCs w:val="30"/>
        </w:rPr>
        <w:t>29.</w:t>
      </w:r>
      <w:r w:rsidR="00214824">
        <w:rPr>
          <w:rFonts w:asciiTheme="majorBidi" w:hAnsiTheme="majorBidi" w:cstheme="majorBidi"/>
          <w:sz w:val="30"/>
          <w:szCs w:val="30"/>
        </w:rPr>
        <w:t>2</w:t>
      </w:r>
      <w:r w:rsidRPr="00524155">
        <w:rPr>
          <w:rFonts w:asciiTheme="majorBidi" w:hAnsiTheme="majorBidi" w:cstheme="majorBidi"/>
          <w:sz w:val="30"/>
          <w:szCs w:val="30"/>
        </w:rPr>
        <w:t xml:space="preserve"> </w:t>
      </w:r>
      <w:r w:rsidRPr="0052415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723372">
        <w:rPr>
          <w:rFonts w:asciiTheme="majorBidi" w:hAnsiTheme="majorBidi" w:cstheme="majorBidi"/>
          <w:sz w:val="30"/>
          <w:szCs w:val="30"/>
        </w:rPr>
        <w:t>28.</w:t>
      </w:r>
      <w:r w:rsidR="00214824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ตามลำดับ เป็นรายการกับกิจการที่เกี่ยวข้องกันกับบริษัทใหญ่เดิม 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E44187">
        <w:rPr>
          <w:rFonts w:asciiTheme="majorBidi" w:hAnsiTheme="majorBidi" w:cstheme="majorBidi"/>
          <w:i/>
          <w:iCs/>
          <w:sz w:val="30"/>
          <w:szCs w:val="30"/>
        </w:rPr>
        <w:t>2567: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29.2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และ</w:t>
      </w:r>
      <w:r w:rsidRPr="00E44187">
        <w:rPr>
          <w:rFonts w:asciiTheme="majorBidi" w:hAnsiTheme="majorBidi" w:cstheme="majorBidi"/>
          <w:i/>
          <w:iCs/>
          <w:sz w:val="30"/>
          <w:szCs w:val="30"/>
        </w:rPr>
        <w:t xml:space="preserve"> 28.6 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2CFFD0E2" w14:textId="472AAA87" w:rsidR="00490D4D" w:rsidRDefault="00854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4825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3753"/>
        <w:gridCol w:w="1172"/>
        <w:gridCol w:w="248"/>
        <w:gridCol w:w="1162"/>
        <w:gridCol w:w="261"/>
        <w:gridCol w:w="1149"/>
        <w:gridCol w:w="326"/>
        <w:gridCol w:w="1198"/>
      </w:tblGrid>
      <w:tr w:rsidR="008B7512" w:rsidRPr="00002312" w14:paraId="64703EA1" w14:textId="77777777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7DC30" w14:textId="77777777" w:rsidR="008B7512" w:rsidRPr="00002312" w:rsidRDefault="008B7512">
            <w:pPr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0A26D1AB" w14:textId="77777777" w:rsidR="008B7512" w:rsidRPr="00002312" w:rsidRDefault="008B751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0E464865" w14:textId="77777777" w:rsidR="008B7512" w:rsidRPr="00002312" w:rsidRDefault="008B751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953F1CE" w14:textId="77777777" w:rsidR="008B7512" w:rsidRPr="00002312" w:rsidRDefault="008B751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240" w:rsidRPr="00002312" w14:paraId="7BDECD08" w14:textId="77777777" w:rsidTr="00042791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F9BAD" w14:textId="0D8AC26F" w:rsidR="00FF0240" w:rsidRPr="00002312" w:rsidRDefault="00FF0240" w:rsidP="00FF0240">
            <w:pPr>
              <w:ind w:left="69" w:hanging="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2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74A418FB" w14:textId="29AC2E93" w:rsidR="00FF0240" w:rsidRPr="00002312" w:rsidRDefault="00FF0240" w:rsidP="00FF02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5F4CEB" w14:textId="77777777" w:rsidR="00FF0240" w:rsidRPr="00002312" w:rsidRDefault="00FF0240" w:rsidP="00FF0240">
            <w:pPr>
              <w:ind w:left="36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116B767" w14:textId="4B4E22B4" w:rsidR="00FF0240" w:rsidRPr="00002312" w:rsidRDefault="00FF0240" w:rsidP="00FF0240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141" w:type="pct"/>
            <w:tcBorders>
              <w:top w:val="nil"/>
              <w:left w:val="nil"/>
              <w:right w:val="nil"/>
            </w:tcBorders>
          </w:tcPr>
          <w:p w14:paraId="7F86B0B2" w14:textId="77777777" w:rsidR="00FF0240" w:rsidRPr="00002312" w:rsidRDefault="00FF0240" w:rsidP="00FF0240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right w:val="nil"/>
            </w:tcBorders>
            <w:vAlign w:val="center"/>
          </w:tcPr>
          <w:p w14:paraId="6D35AB66" w14:textId="45F49956" w:rsidR="00FF0240" w:rsidRPr="00002312" w:rsidRDefault="00FF0240" w:rsidP="00FF0240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76" w:type="pct"/>
            <w:tcBorders>
              <w:top w:val="nil"/>
              <w:left w:val="nil"/>
              <w:right w:val="nil"/>
            </w:tcBorders>
            <w:vAlign w:val="center"/>
          </w:tcPr>
          <w:p w14:paraId="3EFD694E" w14:textId="77777777" w:rsidR="00FF0240" w:rsidRPr="00002312" w:rsidRDefault="00FF0240" w:rsidP="00FF0240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  <w:vAlign w:val="center"/>
          </w:tcPr>
          <w:p w14:paraId="1ABDBBEA" w14:textId="6DEBE7A3" w:rsidR="00FF0240" w:rsidRPr="00002312" w:rsidRDefault="00FF0240" w:rsidP="00FF0240">
            <w:pPr>
              <w:ind w:left="360" w:hanging="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B7512" w:rsidRPr="00002312" w14:paraId="619D5209" w14:textId="77777777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6CA19F" w14:textId="77777777" w:rsidR="008B7512" w:rsidRPr="00002312" w:rsidRDefault="008B7512">
            <w:pPr>
              <w:ind w:left="69" w:right="-200" w:hanging="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6" w:type="pct"/>
            <w:gridSpan w:val="7"/>
            <w:tcBorders>
              <w:top w:val="nil"/>
              <w:left w:val="nil"/>
              <w:right w:val="nil"/>
            </w:tcBorders>
            <w:vAlign w:val="bottom"/>
          </w:tcPr>
          <w:p w14:paraId="3B811206" w14:textId="77777777" w:rsidR="008B7512" w:rsidRPr="00002312" w:rsidRDefault="008B751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00231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F0240" w:rsidRPr="00002312" w14:paraId="07B3E7FD" w14:textId="77777777">
        <w:tc>
          <w:tcPr>
            <w:tcW w:w="202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105A6" w14:textId="77777777" w:rsidR="00FF0240" w:rsidRPr="00002312" w:rsidRDefault="00FF0240" w:rsidP="00FF0240">
            <w:pPr>
              <w:ind w:left="69" w:hanging="26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632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229E1B" w14:textId="626B1656" w:rsidR="00FF0240" w:rsidRPr="007D6533" w:rsidRDefault="00217556" w:rsidP="00FF0240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/>
              <w:rPr>
                <w:rFonts w:asciiTheme="majorBidi" w:eastAsia="MS Mincho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2,485</w:t>
            </w:r>
          </w:p>
        </w:tc>
        <w:tc>
          <w:tcPr>
            <w:tcW w:w="13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F181B65" w14:textId="77777777" w:rsidR="00FF0240" w:rsidRPr="00002312" w:rsidRDefault="00FF0240" w:rsidP="00FF0240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DFC444" w14:textId="2B17BEDC" w:rsidR="00FF0240" w:rsidRPr="000C2BEE" w:rsidRDefault="00DE6BBD" w:rsidP="00FF0240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38</w:t>
            </w:r>
            <w:r w:rsidR="00FF0240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288</w:t>
            </w:r>
          </w:p>
        </w:tc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</w:tcPr>
          <w:p w14:paraId="15791EA0" w14:textId="77777777" w:rsidR="00FF0240" w:rsidRPr="000C2BEE" w:rsidRDefault="00FF0240" w:rsidP="00FF0240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298A342" w14:textId="08C92325" w:rsidR="00FF0240" w:rsidRPr="000C2BEE" w:rsidRDefault="00CC0B27" w:rsidP="00FF0240">
            <w:pPr>
              <w:pStyle w:val="numbernegative"/>
              <w:tabs>
                <w:tab w:val="decimal" w:pos="915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29,022</w:t>
            </w:r>
          </w:p>
        </w:tc>
        <w:tc>
          <w:tcPr>
            <w:tcW w:w="17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C1197" w14:textId="77777777" w:rsidR="00FF0240" w:rsidRPr="000C2BEE" w:rsidRDefault="00FF0240" w:rsidP="00FF0240">
            <w:pPr>
              <w:pStyle w:val="numbernegative"/>
              <w:tabs>
                <w:tab w:val="decimal" w:pos="833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DFB95F1" w14:textId="14DE3461" w:rsidR="00FF0240" w:rsidRPr="000C2BEE" w:rsidRDefault="00FF0240" w:rsidP="00FF0240">
            <w:pPr>
              <w:pStyle w:val="numbernegative"/>
              <w:tabs>
                <w:tab w:val="decimal" w:pos="885"/>
              </w:tabs>
              <w:spacing w:line="240" w:lineRule="auto"/>
              <w:ind w:right="-180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0C2BEE">
              <w:rPr>
                <w:rFonts w:eastAsia="MS Mincho"/>
                <w:sz w:val="30"/>
                <w:szCs w:val="30"/>
                <w:lang w:val="en-US"/>
              </w:rPr>
              <w:t>2</w:t>
            </w:r>
            <w:r w:rsidR="00DE6BBD">
              <w:rPr>
                <w:rFonts w:eastAsia="MS Mincho"/>
                <w:sz w:val="30"/>
                <w:szCs w:val="30"/>
                <w:lang w:val="en-US"/>
              </w:rPr>
              <w:t>60</w:t>
            </w:r>
            <w:r w:rsidRPr="000C2BEE">
              <w:rPr>
                <w:rFonts w:eastAsia="MS Mincho"/>
                <w:sz w:val="30"/>
                <w:szCs w:val="30"/>
                <w:lang w:val="en-US"/>
              </w:rPr>
              <w:t>,</w:t>
            </w:r>
            <w:r w:rsidR="00DE6BBD">
              <w:rPr>
                <w:rFonts w:eastAsia="MS Mincho"/>
                <w:sz w:val="30"/>
                <w:szCs w:val="30"/>
                <w:lang w:val="en-US"/>
              </w:rPr>
              <w:t>478</w:t>
            </w:r>
          </w:p>
        </w:tc>
      </w:tr>
    </w:tbl>
    <w:p w14:paraId="153A413D" w14:textId="404A9126" w:rsidR="00A43B30" w:rsidRDefault="00A43B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51489414" w14:textId="23E86EB0" w:rsidR="006B1CF2" w:rsidRPr="00DE347B" w:rsidRDefault="00A43B30" w:rsidP="00DE347B">
      <w:pPr>
        <w:tabs>
          <w:tab w:val="left" w:pos="-3402"/>
          <w:tab w:val="left" w:pos="-3261"/>
          <w:tab w:val="left" w:pos="-3119"/>
        </w:tabs>
        <w:spacing w:line="240" w:lineRule="atLeast"/>
        <w:ind w:left="540" w:right="40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E347B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</w:t>
      </w:r>
      <w:r w:rsidR="00327CD2">
        <w:rPr>
          <w:rFonts w:asciiTheme="majorBidi" w:hAnsiTheme="majorBidi" w:cstheme="majorBidi" w:hint="cs"/>
          <w:b/>
          <w:bCs/>
          <w:sz w:val="30"/>
          <w:szCs w:val="30"/>
          <w:cs/>
        </w:rPr>
        <w:t>า</w:t>
      </w:r>
    </w:p>
    <w:p w14:paraId="0226354F" w14:textId="26EB0991" w:rsidR="008B7512" w:rsidRPr="00DE347B" w:rsidRDefault="008B7512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34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572"/>
        <w:gridCol w:w="1008"/>
        <w:gridCol w:w="236"/>
        <w:gridCol w:w="970"/>
        <w:gridCol w:w="236"/>
        <w:gridCol w:w="979"/>
        <w:gridCol w:w="252"/>
        <w:gridCol w:w="981"/>
      </w:tblGrid>
      <w:tr w:rsidR="008B7512" w:rsidRPr="00002312" w14:paraId="3FFB556E" w14:textId="77777777" w:rsidTr="00DE347B">
        <w:trPr>
          <w:tblHeader/>
        </w:trPr>
        <w:tc>
          <w:tcPr>
            <w:tcW w:w="4572" w:type="dxa"/>
          </w:tcPr>
          <w:p w14:paraId="39D10A5B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4" w:type="dxa"/>
            <w:gridSpan w:val="3"/>
            <w:vAlign w:val="bottom"/>
          </w:tcPr>
          <w:p w14:paraId="23870CEB" w14:textId="77777777" w:rsidR="008B7512" w:rsidRPr="00002312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0F074E45" w14:textId="77777777" w:rsidR="008B7512" w:rsidRPr="00002312" w:rsidRDefault="008B7512">
            <w:pPr>
              <w:tabs>
                <w:tab w:val="left" w:pos="540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12" w:type="dxa"/>
            <w:gridSpan w:val="3"/>
            <w:vAlign w:val="bottom"/>
          </w:tcPr>
          <w:p w14:paraId="265257B4" w14:textId="77777777" w:rsidR="008B7512" w:rsidRPr="00002312" w:rsidRDefault="008B7512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240" w:rsidRPr="00002312" w14:paraId="56D0147B" w14:textId="77777777" w:rsidTr="00042791">
        <w:trPr>
          <w:tblHeader/>
        </w:trPr>
        <w:tc>
          <w:tcPr>
            <w:tcW w:w="4572" w:type="dxa"/>
          </w:tcPr>
          <w:p w14:paraId="280929EA" w14:textId="568252F9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0299BE65" w14:textId="262ECD93" w:rsidR="00FF0240" w:rsidRPr="00002312" w:rsidRDefault="00FF0240" w:rsidP="00FF0240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5F29C7A3" w14:textId="77777777" w:rsidR="00FF0240" w:rsidRPr="00002312" w:rsidRDefault="00FF0240" w:rsidP="00FF0240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center"/>
          </w:tcPr>
          <w:p w14:paraId="60DC92BB" w14:textId="19FE8AB9" w:rsidR="00FF0240" w:rsidRPr="00002312" w:rsidRDefault="00FF0240" w:rsidP="00FF0240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08F5EA9A" w14:textId="77777777" w:rsidR="00FF0240" w:rsidRPr="00002312" w:rsidRDefault="00FF0240" w:rsidP="00FF0240">
            <w:pPr>
              <w:tabs>
                <w:tab w:val="left" w:pos="540"/>
              </w:tabs>
              <w:spacing w:line="30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vAlign w:val="center"/>
          </w:tcPr>
          <w:p w14:paraId="5D35C12D" w14:textId="01DA1C4C" w:rsidR="00FF0240" w:rsidRPr="00002312" w:rsidRDefault="00FF0240" w:rsidP="00FF0240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center"/>
          </w:tcPr>
          <w:p w14:paraId="7240D421" w14:textId="77777777" w:rsidR="00FF0240" w:rsidRPr="00002312" w:rsidRDefault="00FF0240" w:rsidP="00FF0240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1" w:type="dxa"/>
            <w:vAlign w:val="center"/>
          </w:tcPr>
          <w:p w14:paraId="3C16EEB3" w14:textId="6423C04E" w:rsidR="00FF0240" w:rsidRPr="00002312" w:rsidRDefault="00FF0240" w:rsidP="00FF0240">
            <w:pPr>
              <w:tabs>
                <w:tab w:val="left" w:pos="540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B7512" w:rsidRPr="00002312" w14:paraId="4F393301" w14:textId="77777777" w:rsidTr="00DE347B">
        <w:trPr>
          <w:tblHeader/>
        </w:trPr>
        <w:tc>
          <w:tcPr>
            <w:tcW w:w="4572" w:type="dxa"/>
          </w:tcPr>
          <w:p w14:paraId="07AE8928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62" w:type="dxa"/>
            <w:gridSpan w:val="7"/>
          </w:tcPr>
          <w:p w14:paraId="4DD0682C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7512" w:rsidRPr="00002312" w14:paraId="6D942970" w14:textId="77777777">
        <w:tc>
          <w:tcPr>
            <w:tcW w:w="4572" w:type="dxa"/>
          </w:tcPr>
          <w:p w14:paraId="60669117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vAlign w:val="bottom"/>
          </w:tcPr>
          <w:p w14:paraId="59D9167D" w14:textId="77777777" w:rsidR="008B7512" w:rsidRPr="00002312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840B244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6503DA61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FDDA8DB" w14:textId="77777777" w:rsidR="008B7512" w:rsidRPr="00002312" w:rsidRDefault="008B7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55A3CFCB" w14:textId="77777777" w:rsidR="008B7512" w:rsidRPr="00002312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86790B7" w14:textId="77777777" w:rsidR="008B7512" w:rsidRPr="00002312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08277A86" w14:textId="77777777" w:rsidR="008B7512" w:rsidRPr="00002312" w:rsidRDefault="008B7512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FF0240" w:rsidRPr="00002312" w14:paraId="6DF52509" w14:textId="77777777" w:rsidTr="00754172">
        <w:tc>
          <w:tcPr>
            <w:tcW w:w="4572" w:type="dxa"/>
          </w:tcPr>
          <w:p w14:paraId="6806A7D2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008" w:type="dxa"/>
            <w:vAlign w:val="bottom"/>
          </w:tcPr>
          <w:p w14:paraId="62610020" w14:textId="33B87445" w:rsidR="00FF0240" w:rsidRPr="007D6533" w:rsidRDefault="00CC42AD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9,029</w:t>
            </w:r>
          </w:p>
        </w:tc>
        <w:tc>
          <w:tcPr>
            <w:tcW w:w="236" w:type="dxa"/>
          </w:tcPr>
          <w:p w14:paraId="3E4EA77D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6A7C3469" w14:textId="5B471D40" w:rsidR="00FF0240" w:rsidRPr="006D6291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36" w:type="dxa"/>
            <w:vAlign w:val="bottom"/>
          </w:tcPr>
          <w:p w14:paraId="39F37D5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4D1CE466" w14:textId="5C805BDA" w:rsidR="00FF0240" w:rsidRPr="00002312" w:rsidRDefault="003026F6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14,596</w:t>
            </w:r>
          </w:p>
        </w:tc>
        <w:tc>
          <w:tcPr>
            <w:tcW w:w="252" w:type="dxa"/>
          </w:tcPr>
          <w:p w14:paraId="6872FCD0" w14:textId="77777777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1E5996A6" w14:textId="237CD8DC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9,932</w:t>
            </w:r>
          </w:p>
        </w:tc>
      </w:tr>
      <w:tr w:rsidR="00FF0240" w:rsidRPr="00002312" w14:paraId="17BA59E8" w14:textId="77777777" w:rsidTr="00754172">
        <w:tc>
          <w:tcPr>
            <w:tcW w:w="4572" w:type="dxa"/>
          </w:tcPr>
          <w:p w14:paraId="709AB617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hint="cs"/>
                <w:sz w:val="30"/>
                <w:szCs w:val="30"/>
                <w:cs/>
              </w:rPr>
              <w:t>เกินกำหนดชำระ</w:t>
            </w:r>
            <w:r w:rsidRPr="00002312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08" w:type="dxa"/>
            <w:vAlign w:val="bottom"/>
          </w:tcPr>
          <w:p w14:paraId="7A4878E1" w14:textId="77777777" w:rsidR="00FF0240" w:rsidRPr="007D6533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52389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7250CAA5" w14:textId="77777777" w:rsidR="00FF0240" w:rsidRPr="006D6291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07B101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2C24BE16" w14:textId="77777777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89D1E46" w14:textId="77777777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5E9F1375" w14:textId="77777777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</w:tr>
      <w:tr w:rsidR="00FF0240" w:rsidRPr="00002312" w14:paraId="1527E9B7" w14:textId="77777777" w:rsidTr="00754172">
        <w:tc>
          <w:tcPr>
            <w:tcW w:w="4572" w:type="dxa"/>
          </w:tcPr>
          <w:p w14:paraId="6317CA0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  <w:vAlign w:val="bottom"/>
          </w:tcPr>
          <w:p w14:paraId="22AF84CE" w14:textId="2DF211B1" w:rsidR="00FF0240" w:rsidRPr="007D6533" w:rsidRDefault="003026F6" w:rsidP="003026F6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26F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236" w:type="dxa"/>
          </w:tcPr>
          <w:p w14:paraId="4286A72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42C68417" w14:textId="14C63B55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4C63DC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543D93F9" w14:textId="33A9F64C" w:rsidR="00FF0240" w:rsidRPr="00002312" w:rsidRDefault="003026F6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853</w:t>
            </w:r>
          </w:p>
        </w:tc>
        <w:tc>
          <w:tcPr>
            <w:tcW w:w="252" w:type="dxa"/>
          </w:tcPr>
          <w:p w14:paraId="5962A1A1" w14:textId="77777777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</w:tcPr>
          <w:p w14:paraId="37DF8617" w14:textId="7738DC2F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1,844</w:t>
            </w:r>
          </w:p>
        </w:tc>
      </w:tr>
      <w:tr w:rsidR="00FF0240" w:rsidRPr="00002312" w14:paraId="75F3767F" w14:textId="77777777" w:rsidTr="00754172">
        <w:tc>
          <w:tcPr>
            <w:tcW w:w="4572" w:type="dxa"/>
          </w:tcPr>
          <w:p w14:paraId="373DBE4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31 - 60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วัน</w:t>
            </w:r>
          </w:p>
        </w:tc>
        <w:tc>
          <w:tcPr>
            <w:tcW w:w="1008" w:type="dxa"/>
            <w:vAlign w:val="bottom"/>
          </w:tcPr>
          <w:p w14:paraId="56B9E82F" w14:textId="67BA7BCF" w:rsidR="00FF0240" w:rsidRPr="007D6533" w:rsidRDefault="003026F6" w:rsidP="00FF0240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50D41F8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58A89A57" w14:textId="6A6D3DBC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35CDE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627F526" w14:textId="782CA09E" w:rsidR="00FF0240" w:rsidRPr="00002312" w:rsidRDefault="003026F6" w:rsidP="003026F6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5F4866E" w14:textId="77777777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0D5D25A" w14:textId="2249509D" w:rsidR="00FF0240" w:rsidRPr="006D6291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1,112</w:t>
            </w:r>
          </w:p>
        </w:tc>
      </w:tr>
      <w:tr w:rsidR="00FF0240" w:rsidRPr="00002312" w14:paraId="41F665B6" w14:textId="77777777" w:rsidTr="00042791">
        <w:tc>
          <w:tcPr>
            <w:tcW w:w="4572" w:type="dxa"/>
          </w:tcPr>
          <w:p w14:paraId="06FB41AE" w14:textId="2DF1746B" w:rsidR="00FF0240" w:rsidRPr="00002312" w:rsidRDefault="003026F6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4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  <w:r w:rsidR="00FF0240"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33</w:t>
            </w:r>
            <w:r w:rsidR="0035252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F0240"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0240"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08" w:type="dxa"/>
            <w:vAlign w:val="bottom"/>
          </w:tcPr>
          <w:p w14:paraId="70137691" w14:textId="10AA876D" w:rsidR="00FF0240" w:rsidRPr="007D6533" w:rsidRDefault="003026F6" w:rsidP="003026F6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26F6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36" w:type="dxa"/>
          </w:tcPr>
          <w:p w14:paraId="35B8880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0346FEAA" w14:textId="1C708810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A460E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E255629" w14:textId="78449149" w:rsidR="00FF0240" w:rsidRPr="00002312" w:rsidRDefault="003026F6" w:rsidP="003026F6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82</w:t>
            </w:r>
          </w:p>
        </w:tc>
        <w:tc>
          <w:tcPr>
            <w:tcW w:w="252" w:type="dxa"/>
          </w:tcPr>
          <w:p w14:paraId="196712C7" w14:textId="77777777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22481265" w14:textId="30E24D39" w:rsidR="00FF0240" w:rsidRPr="006D6291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FF0240" w:rsidRPr="00002312" w14:paraId="02B98233" w14:textId="77777777" w:rsidTr="00754172">
        <w:tc>
          <w:tcPr>
            <w:tcW w:w="4572" w:type="dxa"/>
          </w:tcPr>
          <w:p w14:paraId="5540244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8BC7324" w14:textId="3545556B" w:rsidR="00FF0240" w:rsidRPr="007D6533" w:rsidRDefault="000510DE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9,964</w:t>
            </w:r>
          </w:p>
        </w:tc>
        <w:tc>
          <w:tcPr>
            <w:tcW w:w="236" w:type="dxa"/>
          </w:tcPr>
          <w:p w14:paraId="1099DA2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9532591" w14:textId="2DE25C17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523</w:t>
            </w:r>
          </w:p>
        </w:tc>
        <w:tc>
          <w:tcPr>
            <w:tcW w:w="236" w:type="dxa"/>
            <w:vAlign w:val="bottom"/>
          </w:tcPr>
          <w:p w14:paraId="05D5213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5C68FAD9" w14:textId="17EF36D4" w:rsidR="00FF0240" w:rsidRPr="00002312" w:rsidRDefault="000510DE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15,531</w:t>
            </w:r>
          </w:p>
        </w:tc>
        <w:tc>
          <w:tcPr>
            <w:tcW w:w="252" w:type="dxa"/>
          </w:tcPr>
          <w:p w14:paraId="426C40EE" w14:textId="77777777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E03CC18" w14:textId="04160EC1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12,888</w:t>
            </w:r>
          </w:p>
        </w:tc>
      </w:tr>
      <w:tr w:rsidR="00FF0240" w:rsidRPr="00002312" w14:paraId="159B54D9" w14:textId="77777777" w:rsidTr="00754172">
        <w:tc>
          <w:tcPr>
            <w:tcW w:w="4572" w:type="dxa"/>
          </w:tcPr>
          <w:p w14:paraId="21C48AF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644" w:right="-110" w:hanging="56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C13CE33" w14:textId="4A6DAE97" w:rsidR="00FF0240" w:rsidRPr="007D6533" w:rsidRDefault="003026F6" w:rsidP="00FF0240">
            <w:pPr>
              <w:pStyle w:val="numbernegative"/>
              <w:tabs>
                <w:tab w:val="decimal" w:pos="486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DA21F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154E2DB" w14:textId="20D4CB88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08FD056" w14:textId="77777777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9" w:type="dxa"/>
            <w:vAlign w:val="bottom"/>
          </w:tcPr>
          <w:p w14:paraId="583858D8" w14:textId="6C08B381" w:rsidR="00FF0240" w:rsidRPr="00002312" w:rsidRDefault="000510DE" w:rsidP="00FF0240">
            <w:pPr>
              <w:pStyle w:val="numbernegative"/>
              <w:tabs>
                <w:tab w:val="decimal" w:pos="505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4B53C00" w14:textId="77777777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7CB8432" w14:textId="162737AB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60" w:lineRule="atLeast"/>
              <w:ind w:right="-9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FF0240" w:rsidRPr="00002312" w14:paraId="620BF8FA" w14:textId="77777777" w:rsidTr="00754172">
        <w:tc>
          <w:tcPr>
            <w:tcW w:w="4572" w:type="dxa"/>
          </w:tcPr>
          <w:p w14:paraId="0312C4C7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atLeast"/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213C5C3" w14:textId="2D986B39" w:rsidR="00FF0240" w:rsidRPr="007D6533" w:rsidRDefault="000510DE" w:rsidP="00FF0240">
            <w:pPr>
              <w:pStyle w:val="acctfourfigures"/>
              <w:tabs>
                <w:tab w:val="clear" w:pos="765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9,964</w:t>
            </w:r>
          </w:p>
        </w:tc>
        <w:tc>
          <w:tcPr>
            <w:tcW w:w="236" w:type="dxa"/>
          </w:tcPr>
          <w:p w14:paraId="4B96778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66751F0D" w14:textId="38C66C9D" w:rsidR="00FF0240" w:rsidRPr="00002312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523</w:t>
            </w:r>
          </w:p>
        </w:tc>
        <w:tc>
          <w:tcPr>
            <w:tcW w:w="236" w:type="dxa"/>
          </w:tcPr>
          <w:p w14:paraId="36352F2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315FE269" w14:textId="458A771F" w:rsidR="00FF0240" w:rsidRPr="00002312" w:rsidRDefault="000510DE" w:rsidP="00FF0240">
            <w:pPr>
              <w:pStyle w:val="acctfourfigures"/>
              <w:tabs>
                <w:tab w:val="clear" w:pos="765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15,531</w:t>
            </w:r>
          </w:p>
        </w:tc>
        <w:tc>
          <w:tcPr>
            <w:tcW w:w="252" w:type="dxa"/>
          </w:tcPr>
          <w:p w14:paraId="467DA2CC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30"/>
              </w:tabs>
              <w:spacing w:line="300" w:lineRule="atLeast"/>
              <w:ind w:left="-117"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5CDB3EFB" w14:textId="0C39B910" w:rsidR="00FF0240" w:rsidRPr="006D6291" w:rsidRDefault="00FF0240" w:rsidP="00FF0240">
            <w:pPr>
              <w:pStyle w:val="numbernegative"/>
              <w:tabs>
                <w:tab w:val="decimal" w:pos="730"/>
              </w:tabs>
              <w:spacing w:line="300" w:lineRule="atLeast"/>
              <w:ind w:left="-117" w:right="-9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12,888</w:t>
            </w:r>
          </w:p>
        </w:tc>
      </w:tr>
    </w:tbl>
    <w:p w14:paraId="482DC7D3" w14:textId="0E19082B" w:rsidR="00327CD2" w:rsidRDefault="00327CD2" w:rsidP="00327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43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81"/>
        <w:gridCol w:w="1026"/>
        <w:gridCol w:w="236"/>
        <w:gridCol w:w="970"/>
        <w:gridCol w:w="236"/>
        <w:gridCol w:w="970"/>
        <w:gridCol w:w="252"/>
        <w:gridCol w:w="972"/>
      </w:tblGrid>
      <w:tr w:rsidR="00327CD2" w:rsidRPr="00002312" w14:paraId="4432546C" w14:textId="77777777" w:rsidTr="00754172">
        <w:trPr>
          <w:tblHeader/>
        </w:trPr>
        <w:tc>
          <w:tcPr>
            <w:tcW w:w="4581" w:type="dxa"/>
          </w:tcPr>
          <w:p w14:paraId="65412EE3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3"/>
            <w:vAlign w:val="bottom"/>
          </w:tcPr>
          <w:p w14:paraId="10B0A744" w14:textId="77777777" w:rsidR="00327CD2" w:rsidRPr="00002312" w:rsidRDefault="00327CD2" w:rsidP="0075417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640D8549" w14:textId="77777777" w:rsidR="00327CD2" w:rsidRPr="00002312" w:rsidRDefault="00327CD2" w:rsidP="00754172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75BF3A73" w14:textId="77777777" w:rsidR="00327CD2" w:rsidRPr="00002312" w:rsidRDefault="00327CD2" w:rsidP="00754172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240" w:rsidRPr="00002312" w14:paraId="363806EB" w14:textId="77777777" w:rsidTr="00754172">
        <w:trPr>
          <w:tblHeader/>
        </w:trPr>
        <w:tc>
          <w:tcPr>
            <w:tcW w:w="4581" w:type="dxa"/>
          </w:tcPr>
          <w:p w14:paraId="59DD9CCF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25D5886B" w14:textId="2E06FEA8" w:rsidR="00FF0240" w:rsidRPr="00002312" w:rsidRDefault="00FF0240" w:rsidP="00FF024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BDF34D6" w14:textId="77777777" w:rsidR="00FF0240" w:rsidRPr="00002312" w:rsidRDefault="00FF0240" w:rsidP="00FF024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CFA9F8E" w14:textId="67960A58" w:rsidR="00FF0240" w:rsidRPr="00002312" w:rsidRDefault="00FF0240" w:rsidP="00FF024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05C7CBB4" w14:textId="77777777" w:rsidR="00FF0240" w:rsidRPr="00002312" w:rsidRDefault="00FF0240" w:rsidP="00FF0240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vAlign w:val="bottom"/>
          </w:tcPr>
          <w:p w14:paraId="5CDE65F2" w14:textId="4CE173C5" w:rsidR="00FF0240" w:rsidRPr="00002312" w:rsidRDefault="00FF0240" w:rsidP="00FF024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5AF9DF89" w14:textId="77777777" w:rsidR="00FF0240" w:rsidRPr="00002312" w:rsidRDefault="00FF0240" w:rsidP="00FF024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3F0176D1" w14:textId="62793370" w:rsidR="00FF0240" w:rsidRPr="00002312" w:rsidRDefault="00FF0240" w:rsidP="00FF024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27CD2" w:rsidRPr="00002312" w14:paraId="6C1EA4B9" w14:textId="77777777" w:rsidTr="00754172">
        <w:trPr>
          <w:tblHeader/>
        </w:trPr>
        <w:tc>
          <w:tcPr>
            <w:tcW w:w="4581" w:type="dxa"/>
          </w:tcPr>
          <w:p w14:paraId="1E6E3ACB" w14:textId="77777777" w:rsidR="00327CD2" w:rsidRPr="007B2F9D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62" w:type="dxa"/>
            <w:gridSpan w:val="7"/>
          </w:tcPr>
          <w:p w14:paraId="05D233EC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7CD2" w:rsidRPr="00002312" w14:paraId="06C78785" w14:textId="77777777" w:rsidTr="00754172">
        <w:tc>
          <w:tcPr>
            <w:tcW w:w="4581" w:type="dxa"/>
          </w:tcPr>
          <w:p w14:paraId="6EA22BB0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2F9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026" w:type="dxa"/>
          </w:tcPr>
          <w:p w14:paraId="5E730116" w14:textId="77777777" w:rsidR="00327CD2" w:rsidRPr="00002312" w:rsidRDefault="00327CD2" w:rsidP="00754172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CFD9676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2782152B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2E677" w14:textId="77777777" w:rsidR="00327CD2" w:rsidRPr="00002312" w:rsidRDefault="00327CD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070046E4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2" w:type="dxa"/>
          </w:tcPr>
          <w:p w14:paraId="30AC3C45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14:paraId="5A90F9AF" w14:textId="77777777" w:rsidR="00327CD2" w:rsidRPr="00002312" w:rsidRDefault="00327CD2" w:rsidP="007541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F0240" w:rsidRPr="00002312" w14:paraId="0E4B4ABB" w14:textId="77777777" w:rsidTr="00754172">
        <w:tc>
          <w:tcPr>
            <w:tcW w:w="4581" w:type="dxa"/>
          </w:tcPr>
          <w:p w14:paraId="2FA69DBC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  <w:cs/>
              </w:rPr>
            </w:pP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ยังไม่</w:t>
            </w:r>
            <w:r w:rsidRPr="007B2F9D">
              <w:rPr>
                <w:rFonts w:asciiTheme="majorBidi" w:hAnsiTheme="majorBidi" w:hint="cs"/>
                <w:sz w:val="30"/>
                <w:szCs w:val="30"/>
                <w:cs/>
              </w:rPr>
              <w:t>ถึง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026" w:type="dxa"/>
          </w:tcPr>
          <w:p w14:paraId="25FDF36A" w14:textId="022085E8" w:rsidR="00FF0240" w:rsidRPr="007D6533" w:rsidRDefault="000510DE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13,6</w:t>
            </w:r>
            <w:r w:rsidR="00E9678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236" w:type="dxa"/>
          </w:tcPr>
          <w:p w14:paraId="1A6FF33D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53D33ACF" w14:textId="6C1FCAEF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13,044</w:t>
            </w:r>
          </w:p>
        </w:tc>
        <w:tc>
          <w:tcPr>
            <w:tcW w:w="236" w:type="dxa"/>
          </w:tcPr>
          <w:p w14:paraId="6983F442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63E78BF" w14:textId="6E6F26E0" w:rsidR="00FF0240" w:rsidRPr="00002312" w:rsidRDefault="00CD290A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10,0</w:t>
            </w:r>
            <w:r w:rsidR="00E96784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252" w:type="dxa"/>
          </w:tcPr>
          <w:p w14:paraId="25AAF907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2B203984" w14:textId="7F567388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9,279</w:t>
            </w:r>
          </w:p>
        </w:tc>
      </w:tr>
      <w:tr w:rsidR="00FF0240" w:rsidRPr="00002312" w14:paraId="46FC27C6" w14:textId="77777777" w:rsidTr="00754172">
        <w:tc>
          <w:tcPr>
            <w:tcW w:w="4581" w:type="dxa"/>
          </w:tcPr>
          <w:p w14:paraId="797EB03C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1026" w:type="dxa"/>
          </w:tcPr>
          <w:p w14:paraId="0C3BF8DE" w14:textId="77777777" w:rsidR="00FF0240" w:rsidRPr="007D6533" w:rsidRDefault="00FF0240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3C714E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377A650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24F2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3B2358F2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5618045E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726C7CC9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F0240" w:rsidRPr="00002312" w14:paraId="2EFA6F70" w14:textId="77777777" w:rsidTr="00754172">
        <w:tc>
          <w:tcPr>
            <w:tcW w:w="4581" w:type="dxa"/>
          </w:tcPr>
          <w:p w14:paraId="528EC167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1 - 30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</w:tcPr>
          <w:p w14:paraId="499E6A87" w14:textId="5B264C8B" w:rsidR="00FF0240" w:rsidRPr="007D6533" w:rsidRDefault="000510DE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3,814</w:t>
            </w:r>
          </w:p>
        </w:tc>
        <w:tc>
          <w:tcPr>
            <w:tcW w:w="236" w:type="dxa"/>
          </w:tcPr>
          <w:p w14:paraId="5D699C4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379D2476" w14:textId="4DB0C7AC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7,212</w:t>
            </w:r>
          </w:p>
        </w:tc>
        <w:tc>
          <w:tcPr>
            <w:tcW w:w="236" w:type="dxa"/>
          </w:tcPr>
          <w:p w14:paraId="228CA673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8DA4C9E" w14:textId="5BA47A03" w:rsidR="00FF0240" w:rsidRPr="00002312" w:rsidRDefault="00CD290A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2,674</w:t>
            </w:r>
          </w:p>
        </w:tc>
        <w:tc>
          <w:tcPr>
            <w:tcW w:w="252" w:type="dxa"/>
          </w:tcPr>
          <w:p w14:paraId="39B9FDC6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2F496D7F" w14:textId="04D96CBE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5,339</w:t>
            </w:r>
          </w:p>
        </w:tc>
      </w:tr>
      <w:tr w:rsidR="00FF0240" w:rsidRPr="00002312" w14:paraId="0442555A" w14:textId="77777777" w:rsidTr="00754172">
        <w:tc>
          <w:tcPr>
            <w:tcW w:w="4581" w:type="dxa"/>
          </w:tcPr>
          <w:p w14:paraId="5891EE68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  <w:cs/>
              </w:rPr>
              <w:t xml:space="preserve">     </w:t>
            </w:r>
            <w:r w:rsidRPr="007B2F9D">
              <w:rPr>
                <w:rFonts w:asciiTheme="majorBidi" w:hAnsiTheme="majorBidi"/>
                <w:sz w:val="30"/>
                <w:szCs w:val="30"/>
              </w:rPr>
              <w:t xml:space="preserve">31 - 60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</w:tcPr>
          <w:p w14:paraId="7173FA00" w14:textId="07491C75" w:rsidR="00FF0240" w:rsidRPr="007D6533" w:rsidRDefault="000510DE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2,118</w:t>
            </w:r>
          </w:p>
        </w:tc>
        <w:tc>
          <w:tcPr>
            <w:tcW w:w="236" w:type="dxa"/>
          </w:tcPr>
          <w:p w14:paraId="094AB343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11CBBC21" w14:textId="2FC3BEE3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2,699</w:t>
            </w:r>
          </w:p>
        </w:tc>
        <w:tc>
          <w:tcPr>
            <w:tcW w:w="236" w:type="dxa"/>
          </w:tcPr>
          <w:p w14:paraId="4FFCE699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342766A8" w14:textId="51DFA9DA" w:rsidR="00FF0240" w:rsidRPr="00002312" w:rsidRDefault="00CD290A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2,091</w:t>
            </w:r>
          </w:p>
        </w:tc>
        <w:tc>
          <w:tcPr>
            <w:tcW w:w="252" w:type="dxa"/>
          </w:tcPr>
          <w:p w14:paraId="669A0429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3D9E7D86" w14:textId="7B11FF0F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2,544</w:t>
            </w:r>
          </w:p>
        </w:tc>
      </w:tr>
      <w:tr w:rsidR="00FF0240" w:rsidRPr="00002312" w14:paraId="1A0AED38" w14:textId="77777777" w:rsidTr="00754172">
        <w:tc>
          <w:tcPr>
            <w:tcW w:w="4581" w:type="dxa"/>
          </w:tcPr>
          <w:p w14:paraId="7FD0FEBC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61 - 90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</w:tcPr>
          <w:p w14:paraId="0FC97679" w14:textId="1994585C" w:rsidR="00FF0240" w:rsidRPr="007D6533" w:rsidRDefault="000510DE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835</w:t>
            </w:r>
          </w:p>
        </w:tc>
        <w:tc>
          <w:tcPr>
            <w:tcW w:w="236" w:type="dxa"/>
          </w:tcPr>
          <w:p w14:paraId="3ED2C35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369BDF94" w14:textId="32745F44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1,052</w:t>
            </w:r>
          </w:p>
        </w:tc>
        <w:tc>
          <w:tcPr>
            <w:tcW w:w="236" w:type="dxa"/>
          </w:tcPr>
          <w:p w14:paraId="14DD12D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028DFC2" w14:textId="11E77E92" w:rsidR="00FF0240" w:rsidRPr="00002312" w:rsidRDefault="00CD290A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762</w:t>
            </w:r>
          </w:p>
        </w:tc>
        <w:tc>
          <w:tcPr>
            <w:tcW w:w="252" w:type="dxa"/>
          </w:tcPr>
          <w:p w14:paraId="3B1CCF8C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5B52FEEF" w14:textId="5E70D235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</w:tr>
      <w:tr w:rsidR="00FF0240" w:rsidRPr="00002312" w14:paraId="3B0F301C" w14:textId="77777777" w:rsidTr="00754172">
        <w:tc>
          <w:tcPr>
            <w:tcW w:w="4581" w:type="dxa"/>
          </w:tcPr>
          <w:p w14:paraId="303B4161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91 - 120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</w:tcPr>
          <w:p w14:paraId="6C47FD61" w14:textId="4F3B4088" w:rsidR="00FF0240" w:rsidRPr="007D6533" w:rsidRDefault="000510DE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505</w:t>
            </w:r>
          </w:p>
        </w:tc>
        <w:tc>
          <w:tcPr>
            <w:tcW w:w="236" w:type="dxa"/>
          </w:tcPr>
          <w:p w14:paraId="20D05598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3707CA9" w14:textId="4236B071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36" w:type="dxa"/>
          </w:tcPr>
          <w:p w14:paraId="3D6B546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5992F5AC" w14:textId="7E72AFAA" w:rsidR="00FF0240" w:rsidRPr="00002312" w:rsidRDefault="00CD290A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52" w:type="dxa"/>
          </w:tcPr>
          <w:p w14:paraId="75E7AF08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5432C728" w14:textId="2C7250F0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</w:tr>
      <w:tr w:rsidR="00FF0240" w:rsidRPr="00002312" w14:paraId="04CDCAE3" w14:textId="77777777" w:rsidTr="00754172">
        <w:tc>
          <w:tcPr>
            <w:tcW w:w="4581" w:type="dxa"/>
          </w:tcPr>
          <w:p w14:paraId="50B56F33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121 - 150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</w:tcPr>
          <w:p w14:paraId="5B77C6E0" w14:textId="0303680E" w:rsidR="00FF0240" w:rsidRPr="007D6533" w:rsidRDefault="000510DE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727</w:t>
            </w:r>
          </w:p>
        </w:tc>
        <w:tc>
          <w:tcPr>
            <w:tcW w:w="236" w:type="dxa"/>
          </w:tcPr>
          <w:p w14:paraId="1D1566E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591A6CFC" w14:textId="0D153A10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1,494</w:t>
            </w:r>
          </w:p>
        </w:tc>
        <w:tc>
          <w:tcPr>
            <w:tcW w:w="236" w:type="dxa"/>
          </w:tcPr>
          <w:p w14:paraId="65D3E60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D2D46C9" w14:textId="606F83F1" w:rsidR="00FF0240" w:rsidRPr="00002312" w:rsidRDefault="00CD290A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252" w:type="dxa"/>
          </w:tcPr>
          <w:p w14:paraId="1D013A21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531FC4CD" w14:textId="325F00B8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1,384</w:t>
            </w:r>
          </w:p>
        </w:tc>
      </w:tr>
      <w:tr w:rsidR="00FF0240" w:rsidRPr="00002312" w14:paraId="512A429C" w14:textId="77777777" w:rsidTr="00754172">
        <w:tc>
          <w:tcPr>
            <w:tcW w:w="4581" w:type="dxa"/>
          </w:tcPr>
          <w:p w14:paraId="65ED14D8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  <w:cs/>
              </w:rPr>
              <w:t xml:space="preserve">     </w:t>
            </w:r>
            <w:r w:rsidRPr="007B2F9D">
              <w:rPr>
                <w:rFonts w:asciiTheme="majorBidi" w:hAnsiTheme="majorBidi"/>
                <w:sz w:val="30"/>
                <w:szCs w:val="30"/>
              </w:rPr>
              <w:t xml:space="preserve">151 - 180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</w:tcPr>
          <w:p w14:paraId="53458D04" w14:textId="1DE3CE6B" w:rsidR="00FF0240" w:rsidRPr="007D6533" w:rsidRDefault="000510DE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237</w:t>
            </w:r>
          </w:p>
        </w:tc>
        <w:tc>
          <w:tcPr>
            <w:tcW w:w="236" w:type="dxa"/>
          </w:tcPr>
          <w:p w14:paraId="2E3FB788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5D70B785" w14:textId="68447F55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4,123</w:t>
            </w:r>
          </w:p>
        </w:tc>
        <w:tc>
          <w:tcPr>
            <w:tcW w:w="236" w:type="dxa"/>
          </w:tcPr>
          <w:p w14:paraId="483D3E5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08E2F7A" w14:textId="3580E53C" w:rsidR="00FF0240" w:rsidRPr="00002312" w:rsidRDefault="00CD290A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52" w:type="dxa"/>
          </w:tcPr>
          <w:p w14:paraId="19C05648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02BABE7C" w14:textId="29443DF0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3,862</w:t>
            </w:r>
          </w:p>
        </w:tc>
      </w:tr>
      <w:tr w:rsidR="00FF0240" w:rsidRPr="00002312" w14:paraId="39D2E231" w14:textId="77777777" w:rsidTr="00754172">
        <w:tc>
          <w:tcPr>
            <w:tcW w:w="4581" w:type="dxa"/>
          </w:tcPr>
          <w:p w14:paraId="5D4A30EA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181 - 210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</w:tcPr>
          <w:p w14:paraId="0243747A" w14:textId="30CC434B" w:rsidR="00FF0240" w:rsidRPr="007D6533" w:rsidRDefault="000510DE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280</w:t>
            </w:r>
          </w:p>
        </w:tc>
        <w:tc>
          <w:tcPr>
            <w:tcW w:w="236" w:type="dxa"/>
          </w:tcPr>
          <w:p w14:paraId="70D81C4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2DC18CDD" w14:textId="73986A1B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1,958</w:t>
            </w:r>
          </w:p>
        </w:tc>
        <w:tc>
          <w:tcPr>
            <w:tcW w:w="236" w:type="dxa"/>
          </w:tcPr>
          <w:p w14:paraId="7545C62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10D0F95B" w14:textId="5CD82607" w:rsidR="00FF0240" w:rsidRPr="00002312" w:rsidRDefault="00CD290A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52" w:type="dxa"/>
          </w:tcPr>
          <w:p w14:paraId="3BFACA56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1F311A83" w14:textId="0122B8A0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1,570</w:t>
            </w:r>
          </w:p>
        </w:tc>
      </w:tr>
      <w:tr w:rsidR="00FF0240" w:rsidRPr="00002312" w14:paraId="6885C413" w14:textId="77777777" w:rsidTr="00754172">
        <w:tc>
          <w:tcPr>
            <w:tcW w:w="4581" w:type="dxa"/>
          </w:tcPr>
          <w:p w14:paraId="6A3C3A08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211 - 240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</w:tcPr>
          <w:p w14:paraId="238B22A5" w14:textId="28100CC2" w:rsidR="00FF0240" w:rsidRPr="007D6533" w:rsidRDefault="000510DE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304</w:t>
            </w:r>
          </w:p>
        </w:tc>
        <w:tc>
          <w:tcPr>
            <w:tcW w:w="236" w:type="dxa"/>
          </w:tcPr>
          <w:p w14:paraId="2BBCD05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5913628" w14:textId="5613A4EC" w:rsidR="00FF0240" w:rsidRPr="00002312" w:rsidRDefault="00FF0240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4,860</w:t>
            </w:r>
          </w:p>
        </w:tc>
        <w:tc>
          <w:tcPr>
            <w:tcW w:w="236" w:type="dxa"/>
          </w:tcPr>
          <w:p w14:paraId="2ED757E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165300D2" w14:textId="415BCDC8" w:rsidR="00FF0240" w:rsidRPr="00002312" w:rsidRDefault="00CD290A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261</w:t>
            </w:r>
          </w:p>
        </w:tc>
        <w:tc>
          <w:tcPr>
            <w:tcW w:w="252" w:type="dxa"/>
          </w:tcPr>
          <w:p w14:paraId="095346F8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5AD640EE" w14:textId="3605E4B7" w:rsidR="00FF0240" w:rsidRPr="00FD001F" w:rsidRDefault="00FF0240" w:rsidP="00FF0240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4,568</w:t>
            </w:r>
          </w:p>
        </w:tc>
      </w:tr>
      <w:tr w:rsidR="00FF0240" w:rsidRPr="00002312" w14:paraId="7CA4E106" w14:textId="77777777" w:rsidTr="00754172">
        <w:tc>
          <w:tcPr>
            <w:tcW w:w="4581" w:type="dxa"/>
          </w:tcPr>
          <w:p w14:paraId="6EBFF008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241 - 270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</w:tcPr>
          <w:p w14:paraId="546848A8" w14:textId="38562179" w:rsidR="00FF0240" w:rsidRPr="007D6533" w:rsidRDefault="000510DE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312</w:t>
            </w:r>
          </w:p>
        </w:tc>
        <w:tc>
          <w:tcPr>
            <w:tcW w:w="236" w:type="dxa"/>
          </w:tcPr>
          <w:p w14:paraId="3FB848A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1BC7C633" w14:textId="187853BD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7,228</w:t>
            </w:r>
          </w:p>
        </w:tc>
        <w:tc>
          <w:tcPr>
            <w:tcW w:w="236" w:type="dxa"/>
          </w:tcPr>
          <w:p w14:paraId="5A0B475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DBD23B4" w14:textId="6A475859" w:rsidR="00FF0240" w:rsidRPr="00002312" w:rsidRDefault="00ED3B5B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269</w:t>
            </w:r>
          </w:p>
        </w:tc>
        <w:tc>
          <w:tcPr>
            <w:tcW w:w="252" w:type="dxa"/>
          </w:tcPr>
          <w:p w14:paraId="5C0FB2B1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61470558" w14:textId="530E3D9E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7,017</w:t>
            </w:r>
          </w:p>
        </w:tc>
      </w:tr>
      <w:tr w:rsidR="00FF0240" w:rsidRPr="00002312" w14:paraId="7798AC89" w14:textId="77777777" w:rsidTr="00754172">
        <w:tc>
          <w:tcPr>
            <w:tcW w:w="4581" w:type="dxa"/>
          </w:tcPr>
          <w:p w14:paraId="5C599E23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271 - 300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</w:tcPr>
          <w:p w14:paraId="75148166" w14:textId="791DDEC9" w:rsidR="00FF0240" w:rsidRPr="007D6533" w:rsidRDefault="00630AC4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272</w:t>
            </w:r>
          </w:p>
        </w:tc>
        <w:tc>
          <w:tcPr>
            <w:tcW w:w="236" w:type="dxa"/>
          </w:tcPr>
          <w:p w14:paraId="2EB51A58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4C07835" w14:textId="077B1674" w:rsidR="00FF0240" w:rsidRPr="00002312" w:rsidRDefault="00FF0240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6,747</w:t>
            </w:r>
          </w:p>
        </w:tc>
        <w:tc>
          <w:tcPr>
            <w:tcW w:w="236" w:type="dxa"/>
          </w:tcPr>
          <w:p w14:paraId="16D08C1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599ABACC" w14:textId="776E6394" w:rsidR="00FF0240" w:rsidRPr="00002312" w:rsidRDefault="00ED3B5B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235</w:t>
            </w:r>
          </w:p>
        </w:tc>
        <w:tc>
          <w:tcPr>
            <w:tcW w:w="252" w:type="dxa"/>
          </w:tcPr>
          <w:p w14:paraId="1FFD14A7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4B0E1DC3" w14:textId="1FF221F4" w:rsidR="00FF0240" w:rsidRPr="00FD001F" w:rsidRDefault="00FF0240" w:rsidP="00FF0240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6,053</w:t>
            </w:r>
          </w:p>
        </w:tc>
      </w:tr>
      <w:tr w:rsidR="00FF0240" w:rsidRPr="00002312" w14:paraId="304A0C87" w14:textId="77777777" w:rsidTr="00754172">
        <w:tc>
          <w:tcPr>
            <w:tcW w:w="4581" w:type="dxa"/>
          </w:tcPr>
          <w:p w14:paraId="371FF6C9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301 - 330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</w:tcPr>
          <w:p w14:paraId="604B4FF7" w14:textId="2DD9BAE8" w:rsidR="00FF0240" w:rsidRPr="007D6533" w:rsidRDefault="00630AC4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420</w:t>
            </w:r>
          </w:p>
        </w:tc>
        <w:tc>
          <w:tcPr>
            <w:tcW w:w="236" w:type="dxa"/>
          </w:tcPr>
          <w:p w14:paraId="4447937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08F21DAC" w14:textId="1423D0CF" w:rsidR="00FF0240" w:rsidRPr="00002312" w:rsidRDefault="00FF0240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4,317</w:t>
            </w:r>
          </w:p>
        </w:tc>
        <w:tc>
          <w:tcPr>
            <w:tcW w:w="236" w:type="dxa"/>
          </w:tcPr>
          <w:p w14:paraId="4B68FB3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157B565D" w14:textId="45AD971E" w:rsidR="00FF0240" w:rsidRPr="00002312" w:rsidRDefault="00ED3B5B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252" w:type="dxa"/>
          </w:tcPr>
          <w:p w14:paraId="37ACE349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7E983584" w14:textId="46EEBAE0" w:rsidR="00FF0240" w:rsidRPr="00FD001F" w:rsidRDefault="00FF0240" w:rsidP="00FF0240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3,731</w:t>
            </w:r>
          </w:p>
        </w:tc>
      </w:tr>
      <w:tr w:rsidR="00FF0240" w:rsidRPr="00002312" w14:paraId="335BCECE" w14:textId="77777777" w:rsidTr="00754172">
        <w:tc>
          <w:tcPr>
            <w:tcW w:w="4581" w:type="dxa"/>
          </w:tcPr>
          <w:p w14:paraId="23CF6F63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331 - 360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</w:tcPr>
          <w:p w14:paraId="67F0E25C" w14:textId="36A63837" w:rsidR="00FF0240" w:rsidRPr="007D6533" w:rsidRDefault="00630AC4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131</w:t>
            </w:r>
          </w:p>
        </w:tc>
        <w:tc>
          <w:tcPr>
            <w:tcW w:w="236" w:type="dxa"/>
          </w:tcPr>
          <w:p w14:paraId="1F28C282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79BABBF5" w14:textId="677A0CDB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4,794</w:t>
            </w:r>
          </w:p>
        </w:tc>
        <w:tc>
          <w:tcPr>
            <w:tcW w:w="236" w:type="dxa"/>
          </w:tcPr>
          <w:p w14:paraId="0BC991D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14:paraId="4EEC342D" w14:textId="42C23549" w:rsidR="00FF0240" w:rsidRPr="00002312" w:rsidRDefault="00ED3B5B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252" w:type="dxa"/>
          </w:tcPr>
          <w:p w14:paraId="569A8B19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</w:tcPr>
          <w:p w14:paraId="01D71561" w14:textId="14E3C0AC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4,779</w:t>
            </w:r>
          </w:p>
        </w:tc>
      </w:tr>
      <w:tr w:rsidR="00FF0240" w:rsidRPr="00002312" w14:paraId="00ABABD2" w14:textId="77777777" w:rsidTr="00754172">
        <w:tc>
          <w:tcPr>
            <w:tcW w:w="4581" w:type="dxa"/>
          </w:tcPr>
          <w:p w14:paraId="641980E3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  <w:r w:rsidRPr="007B2F9D">
              <w:rPr>
                <w:rFonts w:asciiTheme="majorBidi" w:hAnsiTheme="majorBidi"/>
                <w:sz w:val="30"/>
                <w:szCs w:val="30"/>
              </w:rPr>
              <w:t xml:space="preserve">    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 xml:space="preserve">มากกว่า </w:t>
            </w:r>
            <w:r w:rsidRPr="007B2F9D">
              <w:rPr>
                <w:rFonts w:asciiTheme="majorBidi" w:hAnsiTheme="majorBidi"/>
                <w:sz w:val="30"/>
                <w:szCs w:val="30"/>
              </w:rPr>
              <w:t xml:space="preserve">360 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41728352" w14:textId="7F432C69" w:rsidR="00FF0240" w:rsidRPr="007D6533" w:rsidRDefault="00630AC4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40,04</w:t>
            </w:r>
            <w:r w:rsidR="00E9678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6124A81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652841A" w14:textId="1137750C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13,497</w:t>
            </w:r>
          </w:p>
        </w:tc>
        <w:tc>
          <w:tcPr>
            <w:tcW w:w="236" w:type="dxa"/>
          </w:tcPr>
          <w:p w14:paraId="36A2C74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DC446AA" w14:textId="786F3A0F" w:rsidR="00FF0240" w:rsidRPr="00002312" w:rsidRDefault="00ED3B5B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38,243</w:t>
            </w:r>
          </w:p>
        </w:tc>
        <w:tc>
          <w:tcPr>
            <w:tcW w:w="252" w:type="dxa"/>
          </w:tcPr>
          <w:p w14:paraId="0DD7A700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52E6A2B" w14:textId="7D6DB919" w:rsidR="00FF0240" w:rsidRPr="00002312" w:rsidRDefault="00FF0240" w:rsidP="00FF0240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13,074</w:t>
            </w:r>
          </w:p>
        </w:tc>
      </w:tr>
      <w:tr w:rsidR="00FF0240" w:rsidRPr="00002312" w14:paraId="6176ED77" w14:textId="77777777" w:rsidTr="00754172">
        <w:trPr>
          <w:trHeight w:val="154"/>
        </w:trPr>
        <w:tc>
          <w:tcPr>
            <w:tcW w:w="4581" w:type="dxa"/>
          </w:tcPr>
          <w:p w14:paraId="54EB539B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2F3439D" w14:textId="3AFB5EEB" w:rsidR="00FF0240" w:rsidRPr="007D6533" w:rsidRDefault="00630AC4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63,6</w:t>
            </w:r>
            <w:r w:rsidR="00E96784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36" w:type="dxa"/>
          </w:tcPr>
          <w:p w14:paraId="2975CF5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79F9592" w14:textId="57F77AC0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73,790</w:t>
            </w:r>
          </w:p>
        </w:tc>
        <w:tc>
          <w:tcPr>
            <w:tcW w:w="236" w:type="dxa"/>
          </w:tcPr>
          <w:p w14:paraId="3039C387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330EE271" w14:textId="69092DC5" w:rsidR="00FF0240" w:rsidRPr="00002312" w:rsidRDefault="00ED3B5B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56,</w:t>
            </w:r>
            <w:r w:rsidR="00B56C2C"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52" w:type="dxa"/>
          </w:tcPr>
          <w:p w14:paraId="5D11DF11" w14:textId="77777777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1A77D19" w14:textId="721F9F2F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  <w:t>64,744</w:t>
            </w:r>
          </w:p>
        </w:tc>
      </w:tr>
      <w:tr w:rsidR="00FF0240" w:rsidRPr="00002312" w14:paraId="468FCF6C" w14:textId="77777777" w:rsidTr="00754172">
        <w:tc>
          <w:tcPr>
            <w:tcW w:w="4581" w:type="dxa"/>
          </w:tcPr>
          <w:p w14:paraId="2A80CFB7" w14:textId="77777777" w:rsidR="00FF0240" w:rsidRPr="007B2F9D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/>
                <w:sz w:val="30"/>
                <w:szCs w:val="30"/>
                <w:cs/>
              </w:rPr>
            </w:pPr>
            <w:r w:rsidRPr="00873426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7B2F9D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AAD5F05" w14:textId="6589C607" w:rsidR="00FF0240" w:rsidRPr="007D6533" w:rsidRDefault="00630AC4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(43,528)</w:t>
            </w:r>
          </w:p>
        </w:tc>
        <w:tc>
          <w:tcPr>
            <w:tcW w:w="236" w:type="dxa"/>
          </w:tcPr>
          <w:p w14:paraId="58231DD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63D28A2" w14:textId="72096D5D" w:rsidR="00FF0240" w:rsidRPr="00002312" w:rsidRDefault="00FF0240" w:rsidP="00490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40" w:right="-13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eastAsia="MS Mincho" w:hAnsiTheme="majorBidi" w:cstheme="majorBidi"/>
                <w:sz w:val="30"/>
                <w:szCs w:val="30"/>
              </w:rPr>
              <w:t>(42,704)</w:t>
            </w:r>
          </w:p>
        </w:tc>
        <w:tc>
          <w:tcPr>
            <w:tcW w:w="236" w:type="dxa"/>
            <w:vAlign w:val="bottom"/>
          </w:tcPr>
          <w:p w14:paraId="034CB309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07D0E20" w14:textId="0B70D03C" w:rsidR="00FF0240" w:rsidRPr="00002312" w:rsidRDefault="00ED3B5B" w:rsidP="00FF0240">
            <w:pPr>
              <w:pStyle w:val="numbernegative"/>
              <w:tabs>
                <w:tab w:val="decimal" w:pos="760"/>
              </w:tabs>
              <w:spacing w:line="240" w:lineRule="auto"/>
              <w:ind w:left="-140" w:right="-19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(41,374)</w:t>
            </w:r>
          </w:p>
        </w:tc>
        <w:tc>
          <w:tcPr>
            <w:tcW w:w="252" w:type="dxa"/>
          </w:tcPr>
          <w:p w14:paraId="4893C1C3" w14:textId="77777777" w:rsidR="00FF0240" w:rsidRPr="00002312" w:rsidRDefault="00FF0240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77D220A" w14:textId="7AB4BF87" w:rsidR="00FF0240" w:rsidRPr="00002312" w:rsidRDefault="00FF0240" w:rsidP="00490D4D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(39,445)</w:t>
            </w:r>
          </w:p>
        </w:tc>
      </w:tr>
      <w:tr w:rsidR="00FF0240" w:rsidRPr="00002312" w14:paraId="760CBC15" w14:textId="77777777" w:rsidTr="00754172">
        <w:tc>
          <w:tcPr>
            <w:tcW w:w="4581" w:type="dxa"/>
          </w:tcPr>
          <w:p w14:paraId="16152A6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45081518" w14:textId="6CBC1CBD" w:rsidR="00FF0240" w:rsidRPr="007D6533" w:rsidRDefault="00630AC4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20,</w:t>
            </w:r>
            <w:r w:rsidR="00E967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236" w:type="dxa"/>
          </w:tcPr>
          <w:p w14:paraId="621E2098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38D5501E" w14:textId="425B6601" w:rsidR="00FF0240" w:rsidRPr="00002312" w:rsidRDefault="00FF0240" w:rsidP="00490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31,086</w:t>
            </w:r>
          </w:p>
        </w:tc>
        <w:tc>
          <w:tcPr>
            <w:tcW w:w="236" w:type="dxa"/>
          </w:tcPr>
          <w:p w14:paraId="6A6F742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50C6D8AC" w14:textId="4C9A40A3" w:rsidR="00FF0240" w:rsidRPr="00002312" w:rsidRDefault="00ED3B5B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15,</w:t>
            </w:r>
            <w:r w:rsidR="00B56C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</w:p>
        </w:tc>
        <w:tc>
          <w:tcPr>
            <w:tcW w:w="252" w:type="dxa"/>
          </w:tcPr>
          <w:p w14:paraId="777331A5" w14:textId="77777777" w:rsidR="00FF0240" w:rsidRPr="00002312" w:rsidRDefault="00FF0240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19448E1D" w14:textId="2B20335E" w:rsidR="00FF0240" w:rsidRPr="00FD001F" w:rsidRDefault="00FF0240" w:rsidP="00FF0240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25,</w:t>
            </w:r>
            <w:r w:rsidRPr="000D637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  <w:t>299</w:t>
            </w:r>
          </w:p>
        </w:tc>
      </w:tr>
      <w:tr w:rsidR="00FF0240" w:rsidRPr="00002312" w14:paraId="4AC5876E" w14:textId="77777777" w:rsidTr="00754172">
        <w:trPr>
          <w:trHeight w:val="361"/>
        </w:trPr>
        <w:tc>
          <w:tcPr>
            <w:tcW w:w="4581" w:type="dxa"/>
          </w:tcPr>
          <w:p w14:paraId="619871C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050EA55" w14:textId="77777777" w:rsidR="00FF0240" w:rsidRPr="004E4371" w:rsidRDefault="00FF0240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highlight w:val="green"/>
                <w:cs/>
                <w:lang w:val="en-US"/>
              </w:rPr>
            </w:pPr>
          </w:p>
        </w:tc>
        <w:tc>
          <w:tcPr>
            <w:tcW w:w="236" w:type="dxa"/>
          </w:tcPr>
          <w:p w14:paraId="2B3A83F7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EE5605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</w:tcPr>
          <w:p w14:paraId="40ADB9A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3B72F07" w14:textId="77777777" w:rsidR="00FF0240" w:rsidRPr="00002312" w:rsidRDefault="00FF0240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252" w:type="dxa"/>
          </w:tcPr>
          <w:p w14:paraId="0593FBB5" w14:textId="77777777" w:rsidR="00FF0240" w:rsidRPr="00002312" w:rsidRDefault="00FF0240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92C1244" w14:textId="77777777" w:rsidR="00FF0240" w:rsidRPr="00FD001F" w:rsidRDefault="00FF0240" w:rsidP="00FF0240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F0240" w:rsidRPr="00002312" w14:paraId="111E5084" w14:textId="77777777" w:rsidTr="00754172">
        <w:tc>
          <w:tcPr>
            <w:tcW w:w="4581" w:type="dxa"/>
          </w:tcPr>
          <w:p w14:paraId="16E960C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12336A26" w14:textId="5AEBD31E" w:rsidR="00FF0240" w:rsidRPr="00CD290A" w:rsidRDefault="00CD290A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D290A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30,</w:t>
            </w:r>
            <w:r w:rsidR="00E9678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36" w:type="dxa"/>
          </w:tcPr>
          <w:p w14:paraId="597BE6D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40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0153479C" w14:textId="09D63E77" w:rsidR="00FF0240" w:rsidRPr="00002312" w:rsidRDefault="00FF0240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B09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31,609</w:t>
            </w:r>
          </w:p>
        </w:tc>
        <w:tc>
          <w:tcPr>
            <w:tcW w:w="236" w:type="dxa"/>
          </w:tcPr>
          <w:p w14:paraId="72EED10F" w14:textId="77777777" w:rsidR="00FF0240" w:rsidRPr="00002312" w:rsidRDefault="00FF0240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</w:tcPr>
          <w:p w14:paraId="4ED71ECA" w14:textId="0CBCF75A" w:rsidR="00FF0240" w:rsidRPr="00002312" w:rsidRDefault="00ED3B5B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30,8</w:t>
            </w:r>
            <w:r w:rsidR="00B56C2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252" w:type="dxa"/>
            <w:tcBorders>
              <w:bottom w:val="nil"/>
            </w:tcBorders>
          </w:tcPr>
          <w:p w14:paraId="2DC517CE" w14:textId="77777777" w:rsidR="00FF0240" w:rsidRPr="00002312" w:rsidRDefault="00FF0240" w:rsidP="00FF0240">
            <w:pPr>
              <w:pStyle w:val="numbernegative"/>
              <w:tabs>
                <w:tab w:val="decimal" w:pos="780"/>
              </w:tabs>
              <w:spacing w:line="240" w:lineRule="auto"/>
              <w:ind w:left="-140" w:right="-50"/>
              <w:jc w:val="lef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7D2F0D4D" w14:textId="1FC6EEB8" w:rsidR="00FF0240" w:rsidRPr="00FD001F" w:rsidRDefault="00FF0240" w:rsidP="00FF0240">
            <w:pPr>
              <w:pStyle w:val="acctfourfigures"/>
              <w:spacing w:line="240" w:lineRule="auto"/>
              <w:ind w:left="-140" w:right="-5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38,187</w:t>
            </w:r>
          </w:p>
        </w:tc>
      </w:tr>
    </w:tbl>
    <w:p w14:paraId="463D2ACD" w14:textId="77777777" w:rsidR="00327CD2" w:rsidRPr="00002312" w:rsidRDefault="00327CD2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F57D0AE" w14:textId="77777777" w:rsidR="008B7512" w:rsidRPr="00002312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Pr="00002312">
        <w:rPr>
          <w:rFonts w:asciiTheme="majorBidi" w:hAnsiTheme="majorBidi" w:cstheme="majorBidi"/>
          <w:sz w:val="30"/>
          <w:szCs w:val="30"/>
          <w:cs/>
        </w:rPr>
        <w:t>ของกลุ่มบริษัทมีระยะเวลาตั้งแต่</w:t>
      </w:r>
      <w:r w:rsidRPr="00002312">
        <w:rPr>
          <w:rFonts w:asciiTheme="majorBidi" w:hAnsiTheme="majorBidi" w:cstheme="majorBidi"/>
          <w:sz w:val="30"/>
          <w:szCs w:val="30"/>
        </w:rPr>
        <w:t xml:space="preserve"> 30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วันถึง </w:t>
      </w:r>
      <w:r w:rsidRPr="00002312">
        <w:rPr>
          <w:rFonts w:asciiTheme="majorBidi" w:hAnsiTheme="majorBidi" w:cstheme="majorBidi"/>
          <w:sz w:val="30"/>
          <w:szCs w:val="30"/>
        </w:rPr>
        <w:t>60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6ED73B0" w14:textId="77777777" w:rsidR="008B7512" w:rsidRPr="00002312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AD9FF5" w14:textId="0268B80F" w:rsidR="008B7512" w:rsidRPr="00002312" w:rsidRDefault="008B7512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347B">
        <w:rPr>
          <w:rFonts w:asciiTheme="majorBidi" w:hAnsiTheme="majorBidi" w:cstheme="majorBidi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D86B53">
        <w:rPr>
          <w:rFonts w:asciiTheme="majorBidi" w:hAnsiTheme="majorBidi" w:cstheme="majorBidi"/>
          <w:sz w:val="30"/>
          <w:szCs w:val="30"/>
        </w:rPr>
        <w:t>3</w:t>
      </w:r>
      <w:r w:rsidRPr="00DE347B">
        <w:rPr>
          <w:rFonts w:asciiTheme="majorBidi" w:hAnsiTheme="majorBidi" w:cstheme="majorBidi"/>
          <w:sz w:val="30"/>
          <w:szCs w:val="30"/>
        </w:rPr>
        <w:t xml:space="preserve"> </w:t>
      </w:r>
      <w:r w:rsidRPr="00DE347B">
        <w:rPr>
          <w:rFonts w:asciiTheme="majorBidi" w:hAnsiTheme="majorBidi" w:cstheme="majorBidi"/>
          <w:sz w:val="30"/>
          <w:szCs w:val="30"/>
          <w:cs/>
        </w:rPr>
        <w:t>ปีย้อนหลัง</w:t>
      </w:r>
      <w:r w:rsidRPr="00D86B5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AF8DD44" w14:textId="65667478" w:rsidR="009E5EA3" w:rsidRDefault="009E5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DA6C1B" w14:textId="78E004D8" w:rsidR="00634D6E" w:rsidRPr="00002312" w:rsidRDefault="00BB14CC" w:rsidP="00BB14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14D8FC2C" w14:textId="77777777" w:rsidR="00BB14CC" w:rsidRPr="008867B4" w:rsidRDefault="00BB14CC" w:rsidP="00886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98"/>
        <w:gridCol w:w="236"/>
        <w:gridCol w:w="7"/>
        <w:gridCol w:w="1062"/>
        <w:gridCol w:w="242"/>
        <w:gridCol w:w="1072"/>
        <w:gridCol w:w="243"/>
        <w:gridCol w:w="1098"/>
      </w:tblGrid>
      <w:tr w:rsidR="00BB14CC" w:rsidRPr="00002312" w14:paraId="0B6FAFB3" w14:textId="77777777" w:rsidTr="006C5478">
        <w:trPr>
          <w:tblHeader/>
        </w:trPr>
        <w:tc>
          <w:tcPr>
            <w:tcW w:w="3870" w:type="dxa"/>
            <w:vAlign w:val="bottom"/>
            <w:hideMark/>
          </w:tcPr>
          <w:p w14:paraId="634ECFE4" w14:textId="77777777" w:rsidR="00BB14CC" w:rsidRPr="00002312" w:rsidRDefault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18A4899" w14:textId="77777777" w:rsidR="00BB14CC" w:rsidRPr="00002312" w:rsidRDefault="00BB14CC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4"/>
            <w:vAlign w:val="bottom"/>
            <w:hideMark/>
          </w:tcPr>
          <w:p w14:paraId="11100F92" w14:textId="77777777" w:rsidR="00BB14CC" w:rsidRPr="00002312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3031FC6D" w14:textId="77777777" w:rsidR="00BB14CC" w:rsidRPr="00002312" w:rsidRDefault="00BB14C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3" w:type="dxa"/>
            <w:gridSpan w:val="3"/>
            <w:hideMark/>
          </w:tcPr>
          <w:p w14:paraId="08ADB7C5" w14:textId="77777777" w:rsidR="00BB14CC" w:rsidRPr="00002312" w:rsidRDefault="00BB14CC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F0240" w:rsidRPr="00002312" w14:paraId="464A6423" w14:textId="77777777" w:rsidTr="006C5478">
        <w:trPr>
          <w:tblHeader/>
        </w:trPr>
        <w:tc>
          <w:tcPr>
            <w:tcW w:w="3870" w:type="dxa"/>
            <w:vAlign w:val="bottom"/>
          </w:tcPr>
          <w:p w14:paraId="56B4232B" w14:textId="77777777" w:rsidR="00FF0240" w:rsidRPr="00002312" w:rsidRDefault="00FF0240" w:rsidP="00FF0240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7B60ADA" w14:textId="77777777" w:rsidR="00FF0240" w:rsidRPr="00002312" w:rsidRDefault="00FF0240" w:rsidP="00FF0240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DCB2C0D" w14:textId="72147A63" w:rsidR="00FF0240" w:rsidRPr="00002312" w:rsidRDefault="00FF0240" w:rsidP="00FF024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7665ED46" w14:textId="77777777" w:rsidR="00FF0240" w:rsidRPr="00002312" w:rsidRDefault="00FF0240" w:rsidP="00FF024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right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  <w:gridSpan w:val="2"/>
          </w:tcPr>
          <w:p w14:paraId="3F4C8EB1" w14:textId="4A6A9EC4" w:rsidR="00FF0240" w:rsidRPr="00002312" w:rsidRDefault="00FF0240" w:rsidP="00FF024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2" w:type="dxa"/>
            <w:vAlign w:val="bottom"/>
          </w:tcPr>
          <w:p w14:paraId="770AE44E" w14:textId="77777777" w:rsidR="00FF0240" w:rsidRPr="00002312" w:rsidRDefault="00FF0240" w:rsidP="00FF0240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77E57387" w14:textId="7A574709" w:rsidR="00FF0240" w:rsidRPr="00002312" w:rsidRDefault="00FF0240" w:rsidP="00FF0240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388DF12A" w14:textId="77777777" w:rsidR="00FF0240" w:rsidRPr="00002312" w:rsidRDefault="00FF0240" w:rsidP="00FF0240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8699A1F" w14:textId="0754C985" w:rsidR="00FF0240" w:rsidRPr="00002312" w:rsidRDefault="00FF0240" w:rsidP="00FF0240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B14CC" w:rsidRPr="00002312" w14:paraId="1C2A9017" w14:textId="77777777" w:rsidTr="006C5478">
        <w:trPr>
          <w:tblHeader/>
        </w:trPr>
        <w:tc>
          <w:tcPr>
            <w:tcW w:w="3870" w:type="dxa"/>
            <w:hideMark/>
          </w:tcPr>
          <w:p w14:paraId="2EF07A7E" w14:textId="77777777" w:rsidR="00BB14CC" w:rsidRPr="00002312" w:rsidRDefault="00BB14CC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7FD34" w14:textId="77777777" w:rsidR="00BB14CC" w:rsidRPr="00002312" w:rsidRDefault="00BB14CC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58" w:type="dxa"/>
            <w:gridSpan w:val="8"/>
          </w:tcPr>
          <w:p w14:paraId="13D98E08" w14:textId="77777777" w:rsidR="00BB14CC" w:rsidRPr="00002312" w:rsidRDefault="00BB14CC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F0240" w:rsidRPr="00002312" w14:paraId="75FEED37" w14:textId="77777777" w:rsidTr="00042791">
        <w:trPr>
          <w:tblHeader/>
        </w:trPr>
        <w:tc>
          <w:tcPr>
            <w:tcW w:w="3870" w:type="dxa"/>
            <w:hideMark/>
          </w:tcPr>
          <w:p w14:paraId="27E68B43" w14:textId="7777777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2795910" w14:textId="77777777" w:rsidR="00FF0240" w:rsidRPr="00002312" w:rsidRDefault="00FF0240" w:rsidP="00FF024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145A9ED8" w14:textId="4FDCA4B6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  <w:highlight w:val="green"/>
              </w:rPr>
            </w:pPr>
            <w:r w:rsidRPr="00FF0240">
              <w:rPr>
                <w:rFonts w:ascii="Angsana New" w:eastAsia="MS Mincho" w:hAnsi="Angsana New"/>
                <w:sz w:val="30"/>
                <w:szCs w:val="30"/>
              </w:rPr>
              <w:t>42,704</w:t>
            </w:r>
          </w:p>
        </w:tc>
        <w:tc>
          <w:tcPr>
            <w:tcW w:w="243" w:type="dxa"/>
            <w:gridSpan w:val="2"/>
          </w:tcPr>
          <w:p w14:paraId="738C8AC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1B3D01F" w14:textId="0485A211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7D6533">
              <w:rPr>
                <w:rFonts w:ascii="Angsana New" w:eastAsia="MS Mincho" w:hAnsi="Angsana New"/>
                <w:sz w:val="30"/>
                <w:szCs w:val="30"/>
              </w:rPr>
              <w:t>4,416</w:t>
            </w:r>
          </w:p>
        </w:tc>
        <w:tc>
          <w:tcPr>
            <w:tcW w:w="242" w:type="dxa"/>
          </w:tcPr>
          <w:p w14:paraId="1A44368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45EC262B" w14:textId="28AE58AD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F0240">
              <w:rPr>
                <w:rFonts w:ascii="Angsana New" w:eastAsia="MS Mincho" w:hAnsi="Angsana New"/>
                <w:sz w:val="30"/>
                <w:szCs w:val="30"/>
              </w:rPr>
              <w:t>264,894</w:t>
            </w:r>
          </w:p>
        </w:tc>
        <w:tc>
          <w:tcPr>
            <w:tcW w:w="243" w:type="dxa"/>
          </w:tcPr>
          <w:p w14:paraId="0F810CA7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4CF0BA7" w14:textId="2C41DA96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7D6533">
              <w:rPr>
                <w:rFonts w:ascii="Angsana New" w:eastAsia="MS Mincho" w:hAnsi="Angsana New"/>
                <w:sz w:val="30"/>
                <w:szCs w:val="30"/>
              </w:rPr>
              <w:t>4,416</w:t>
            </w:r>
          </w:p>
        </w:tc>
      </w:tr>
      <w:tr w:rsidR="00FF0240" w:rsidRPr="00002312" w14:paraId="633F2EDA" w14:textId="77777777" w:rsidTr="006C5478">
        <w:trPr>
          <w:tblHeader/>
        </w:trPr>
        <w:tc>
          <w:tcPr>
            <w:tcW w:w="3870" w:type="dxa"/>
          </w:tcPr>
          <w:p w14:paraId="18922FB8" w14:textId="7D79F41D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270" w:type="dxa"/>
          </w:tcPr>
          <w:p w14:paraId="3B3D6888" w14:textId="77777777" w:rsidR="00FF0240" w:rsidRPr="00002312" w:rsidRDefault="00FF0240" w:rsidP="00FF024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DDFF635" w14:textId="77777777" w:rsidR="00FF0240" w:rsidRPr="003B7111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  <w:highlight w:val="green"/>
              </w:rPr>
            </w:pPr>
          </w:p>
        </w:tc>
        <w:tc>
          <w:tcPr>
            <w:tcW w:w="243" w:type="dxa"/>
            <w:gridSpan w:val="2"/>
          </w:tcPr>
          <w:p w14:paraId="53F5300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041A35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125008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3392EBEE" w14:textId="77777777" w:rsidR="00FF0240" w:rsidRPr="007D6533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671CF12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721B58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F0240" w:rsidRPr="00002312" w14:paraId="7459EF21" w14:textId="77777777" w:rsidTr="006C5478">
        <w:trPr>
          <w:tblHeader/>
        </w:trPr>
        <w:tc>
          <w:tcPr>
            <w:tcW w:w="3870" w:type="dxa"/>
          </w:tcPr>
          <w:p w14:paraId="4D8FFEA4" w14:textId="38FEF559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2828B91D" w14:textId="77777777" w:rsidR="00FF0240" w:rsidRPr="00002312" w:rsidRDefault="00FF0240" w:rsidP="00FF024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3D5257B7" w14:textId="318046E5" w:rsidR="00FF0240" w:rsidRPr="00F93DDB" w:rsidRDefault="00400D6E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3DDB">
              <w:rPr>
                <w:rFonts w:ascii="Angsana New" w:eastAsia="MS Mincho" w:hAnsi="Angsana New"/>
                <w:sz w:val="30"/>
                <w:szCs w:val="30"/>
              </w:rPr>
              <w:t>3,703</w:t>
            </w:r>
          </w:p>
        </w:tc>
        <w:tc>
          <w:tcPr>
            <w:tcW w:w="243" w:type="dxa"/>
            <w:gridSpan w:val="2"/>
          </w:tcPr>
          <w:p w14:paraId="1AFBDA9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AFD241A" w14:textId="44E0C0BD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7D6533">
              <w:rPr>
                <w:rFonts w:ascii="Angsana New" w:eastAsia="MS Mincho" w:hAnsi="Angsana New"/>
                <w:sz w:val="30"/>
                <w:szCs w:val="30"/>
              </w:rPr>
              <w:t>20,179</w:t>
            </w:r>
          </w:p>
        </w:tc>
        <w:tc>
          <w:tcPr>
            <w:tcW w:w="242" w:type="dxa"/>
          </w:tcPr>
          <w:p w14:paraId="6C5EC618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AE27FF5" w14:textId="7660F286" w:rsidR="00FF0240" w:rsidRPr="000C2BEE" w:rsidRDefault="009A5A0E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29,135</w:t>
            </w:r>
          </w:p>
        </w:tc>
        <w:tc>
          <w:tcPr>
            <w:tcW w:w="243" w:type="dxa"/>
          </w:tcPr>
          <w:p w14:paraId="2E53899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5D20014" w14:textId="38ED9DF9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0C2BEE">
              <w:rPr>
                <w:rFonts w:ascii="Angsana New" w:eastAsia="MS Mincho" w:hAnsi="Angsana New"/>
                <w:sz w:val="30"/>
                <w:szCs w:val="30"/>
              </w:rPr>
              <w:t>242,369</w:t>
            </w:r>
          </w:p>
        </w:tc>
      </w:tr>
      <w:tr w:rsidR="00FF0240" w:rsidRPr="00002312" w14:paraId="42BDAD8F" w14:textId="77777777" w:rsidTr="006C5478">
        <w:trPr>
          <w:tblHeader/>
        </w:trPr>
        <w:tc>
          <w:tcPr>
            <w:tcW w:w="3870" w:type="dxa"/>
            <w:hideMark/>
          </w:tcPr>
          <w:p w14:paraId="4FDF583B" w14:textId="2054FAC2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ซื้อหรือได้มา</w:t>
            </w:r>
          </w:p>
        </w:tc>
        <w:tc>
          <w:tcPr>
            <w:tcW w:w="270" w:type="dxa"/>
          </w:tcPr>
          <w:p w14:paraId="4648B603" w14:textId="77777777" w:rsidR="00FF0240" w:rsidRPr="00002312" w:rsidRDefault="00FF0240" w:rsidP="00FF024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E7B5E1D" w14:textId="0A62FA23" w:rsidR="00FF0240" w:rsidRPr="00F93DDB" w:rsidRDefault="009A5A0E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3DDB">
              <w:rPr>
                <w:rFonts w:ascii="Angsana New" w:eastAsia="MS Mincho" w:hAnsi="Angsana New"/>
                <w:sz w:val="30"/>
                <w:szCs w:val="30"/>
              </w:rPr>
              <w:t>2,978</w:t>
            </w:r>
          </w:p>
        </w:tc>
        <w:tc>
          <w:tcPr>
            <w:tcW w:w="243" w:type="dxa"/>
            <w:gridSpan w:val="2"/>
          </w:tcPr>
          <w:p w14:paraId="0DD6744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7367C82" w14:textId="58693572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7D6533">
              <w:rPr>
                <w:rFonts w:ascii="Angsana New" w:eastAsia="MS Mincho" w:hAnsi="Angsana New"/>
                <w:sz w:val="30"/>
                <w:szCs w:val="30"/>
              </w:rPr>
              <w:t>21,015</w:t>
            </w:r>
          </w:p>
        </w:tc>
        <w:tc>
          <w:tcPr>
            <w:tcW w:w="242" w:type="dxa"/>
            <w:vAlign w:val="center"/>
          </w:tcPr>
          <w:p w14:paraId="00538F73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14:paraId="20B2EAF2" w14:textId="0447C3E9" w:rsidR="00FF0240" w:rsidRPr="000C2BEE" w:rsidRDefault="009A5A0E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2,592</w:t>
            </w:r>
          </w:p>
        </w:tc>
        <w:tc>
          <w:tcPr>
            <w:tcW w:w="243" w:type="dxa"/>
          </w:tcPr>
          <w:p w14:paraId="0AEC1A4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EB9389D" w14:textId="3203B0E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0C2BEE">
              <w:rPr>
                <w:rFonts w:ascii="Angsana New" w:eastAsia="MS Mincho" w:hAnsi="Angsana New"/>
                <w:sz w:val="30"/>
                <w:szCs w:val="30"/>
              </w:rPr>
              <w:t>21,015</w:t>
            </w:r>
          </w:p>
        </w:tc>
      </w:tr>
      <w:tr w:rsidR="00FF0240" w:rsidRPr="00002312" w14:paraId="3289AE5A" w14:textId="77777777" w:rsidTr="00754172">
        <w:trPr>
          <w:tblHeader/>
        </w:trPr>
        <w:tc>
          <w:tcPr>
            <w:tcW w:w="3870" w:type="dxa"/>
            <w:hideMark/>
          </w:tcPr>
          <w:p w14:paraId="01B82E94" w14:textId="7C2A423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270" w:type="dxa"/>
          </w:tcPr>
          <w:p w14:paraId="11DF9F43" w14:textId="77777777" w:rsidR="00FF0240" w:rsidRPr="00002312" w:rsidRDefault="00FF0240" w:rsidP="00FF024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D895C" w14:textId="0962A35B" w:rsidR="00FF0240" w:rsidRPr="00F93DDB" w:rsidRDefault="009A5A0E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93DDB">
              <w:rPr>
                <w:rFonts w:ascii="Angsana New" w:eastAsia="MS Mincho" w:hAnsi="Angsana New"/>
                <w:sz w:val="30"/>
                <w:szCs w:val="30"/>
              </w:rPr>
              <w:t>(4,196)</w:t>
            </w:r>
          </w:p>
        </w:tc>
        <w:tc>
          <w:tcPr>
            <w:tcW w:w="243" w:type="dxa"/>
            <w:gridSpan w:val="2"/>
          </w:tcPr>
          <w:p w14:paraId="15BB6BD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259DCE" w14:textId="0A81E464" w:rsidR="00FF0240" w:rsidRPr="00002312" w:rsidRDefault="00FF0240" w:rsidP="00490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7D6533">
              <w:rPr>
                <w:rFonts w:ascii="Angsana New" w:eastAsia="MS Mincho" w:hAnsi="Angsana New"/>
                <w:sz w:val="30"/>
                <w:szCs w:val="30"/>
              </w:rPr>
              <w:t>(2,906)</w:t>
            </w:r>
          </w:p>
        </w:tc>
        <w:tc>
          <w:tcPr>
            <w:tcW w:w="242" w:type="dxa"/>
            <w:vAlign w:val="center"/>
          </w:tcPr>
          <w:p w14:paraId="0823BB3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2A6A4" w14:textId="2B6395BD" w:rsidR="00FF0240" w:rsidRPr="000C2BEE" w:rsidRDefault="009A5A0E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(2,705)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754FC41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33A8B" w14:textId="523B2DED" w:rsidR="00FF0240" w:rsidRPr="00002312" w:rsidRDefault="00FF0240" w:rsidP="00490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0C2BEE">
              <w:rPr>
                <w:rFonts w:ascii="Angsana New" w:eastAsia="MS Mincho" w:hAnsi="Angsana New"/>
                <w:sz w:val="30"/>
                <w:szCs w:val="30"/>
              </w:rPr>
              <w:t>(2,906)</w:t>
            </w:r>
          </w:p>
        </w:tc>
      </w:tr>
      <w:tr w:rsidR="00FF0240" w:rsidRPr="00002312" w14:paraId="377AA932" w14:textId="77777777" w:rsidTr="00754172">
        <w:trPr>
          <w:tblHeader/>
        </w:trPr>
        <w:tc>
          <w:tcPr>
            <w:tcW w:w="3870" w:type="dxa"/>
            <w:hideMark/>
          </w:tcPr>
          <w:p w14:paraId="66F293F3" w14:textId="7777777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322C8A4" w14:textId="77777777" w:rsidR="00FF0240" w:rsidRPr="00002312" w:rsidRDefault="00FF0240" w:rsidP="00FF0240">
            <w:pPr>
              <w:tabs>
                <w:tab w:val="decimal" w:pos="1065"/>
                <w:tab w:val="center" w:pos="4536"/>
                <w:tab w:val="right" w:pos="9072"/>
              </w:tabs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77FC9D" w14:textId="6BB4661B" w:rsidR="00FF0240" w:rsidRPr="003B7111" w:rsidRDefault="00EE27BA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  <w:highlight w:val="green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45,189</w:t>
            </w:r>
          </w:p>
        </w:tc>
        <w:tc>
          <w:tcPr>
            <w:tcW w:w="243" w:type="dxa"/>
            <w:gridSpan w:val="2"/>
          </w:tcPr>
          <w:p w14:paraId="5E23065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B78A15" w14:textId="4F791F0B" w:rsidR="00FF0240" w:rsidRPr="006B07F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D653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42,704</w:t>
            </w:r>
          </w:p>
        </w:tc>
        <w:tc>
          <w:tcPr>
            <w:tcW w:w="242" w:type="dxa"/>
            <w:vAlign w:val="center"/>
          </w:tcPr>
          <w:p w14:paraId="1C3903E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565D5A" w14:textId="47D80EF9" w:rsidR="00FF0240" w:rsidRPr="000C2BEE" w:rsidRDefault="009A5A0E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293,916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564814C8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21EF7" w14:textId="00704223" w:rsidR="00FF0240" w:rsidRPr="006B07F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C2BE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264,894</w:t>
            </w:r>
          </w:p>
        </w:tc>
      </w:tr>
    </w:tbl>
    <w:p w14:paraId="7C25A474" w14:textId="77777777" w:rsidR="00BB14CC" w:rsidRPr="008867B4" w:rsidRDefault="00BB14CC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3D828A37" w14:textId="3197F918" w:rsidR="003D3B0E" w:rsidRPr="00F257F0" w:rsidRDefault="003D3B0E" w:rsidP="003D3B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E75722" w:rsidRPr="00002312">
        <w:rPr>
          <w:rFonts w:asciiTheme="majorBidi" w:hAnsiTheme="majorBidi" w:cstheme="majorBidi"/>
          <w:sz w:val="30"/>
          <w:szCs w:val="30"/>
          <w:cs/>
        </w:rPr>
        <w:t>เ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56036F">
        <w:rPr>
          <w:rFonts w:asciiTheme="majorBidi" w:hAnsiTheme="majorBidi" w:cstheme="majorBidi"/>
          <w:sz w:val="30"/>
          <w:szCs w:val="30"/>
        </w:rPr>
        <w:t>2</w:t>
      </w:r>
      <w:r w:rsidR="00C12419">
        <w:rPr>
          <w:rFonts w:asciiTheme="majorBidi" w:hAnsiTheme="majorBidi" w:cstheme="majorBidi"/>
          <w:sz w:val="30"/>
          <w:szCs w:val="30"/>
        </w:rPr>
        <w:t>8</w:t>
      </w:r>
    </w:p>
    <w:p w14:paraId="47F66205" w14:textId="0DF79EA1" w:rsidR="00397022" w:rsidRPr="008867B4" w:rsidRDefault="0039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16"/>
          <w:szCs w:val="16"/>
        </w:rPr>
      </w:pPr>
    </w:p>
    <w:p w14:paraId="0F0E97CF" w14:textId="3B76CA66" w:rsidR="008D375E" w:rsidRDefault="008D375E" w:rsidP="006F24D0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sz w:val="30"/>
          <w:szCs w:val="30"/>
          <w:u w:val="none"/>
          <w:lang w:val="x-none" w:eastAsia="x-none"/>
        </w:rPr>
      </w:pPr>
      <w:r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ลูกหนี้ตามสัญญาเช่าซื้อ</w:t>
      </w:r>
    </w:p>
    <w:p w14:paraId="363ECF05" w14:textId="77777777" w:rsidR="006266FD" w:rsidRPr="008867B4" w:rsidRDefault="006266FD" w:rsidP="00B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16"/>
          <w:szCs w:val="16"/>
        </w:rPr>
      </w:pPr>
    </w:p>
    <w:tbl>
      <w:tblPr>
        <w:tblW w:w="482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97"/>
        <w:gridCol w:w="1052"/>
        <w:gridCol w:w="1045"/>
        <w:gridCol w:w="1061"/>
        <w:gridCol w:w="1054"/>
        <w:gridCol w:w="1000"/>
        <w:gridCol w:w="991"/>
        <w:gridCol w:w="1061"/>
      </w:tblGrid>
      <w:tr w:rsidR="000A4ED6" w:rsidRPr="00002312" w14:paraId="3F1A2F76" w14:textId="0A7D6AF9" w:rsidTr="000A4ED6">
        <w:tc>
          <w:tcPr>
            <w:tcW w:w="1078" w:type="pct"/>
          </w:tcPr>
          <w:p w14:paraId="67A41841" w14:textId="7F954900" w:rsidR="000A4ED6" w:rsidRPr="00002312" w:rsidRDefault="000A4ED6" w:rsidP="00DE34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087D9A9E" w14:textId="2D54807A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0A4ED6" w:rsidRPr="00002312" w14:paraId="36A7EA55" w14:textId="55A14FCD" w:rsidTr="000A4ED6">
        <w:tc>
          <w:tcPr>
            <w:tcW w:w="1078" w:type="pct"/>
          </w:tcPr>
          <w:p w14:paraId="6A9B9C27" w14:textId="77777777" w:rsidR="000A4ED6" w:rsidRPr="00002312" w:rsidRDefault="000A4ED6" w:rsidP="00DE34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287F525A" w14:textId="134AC0D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FF02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0A4ED6" w:rsidRPr="00002312" w14:paraId="5E96798B" w14:textId="3787093C" w:rsidTr="000A4ED6">
        <w:tc>
          <w:tcPr>
            <w:tcW w:w="1078" w:type="pct"/>
          </w:tcPr>
          <w:p w14:paraId="62D58F6D" w14:textId="77777777" w:rsidR="000A4ED6" w:rsidRPr="00002312" w:rsidRDefault="000A4ED6" w:rsidP="00DE34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8" w:type="pct"/>
            <w:vAlign w:val="bottom"/>
          </w:tcPr>
          <w:p w14:paraId="35EC2C8E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07602E7" w14:textId="75DC7216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="00F914AB"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F914AB"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64" w:type="pct"/>
            <w:vAlign w:val="bottom"/>
          </w:tcPr>
          <w:p w14:paraId="0A5A1E0E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3" w:type="pct"/>
            <w:vAlign w:val="bottom"/>
          </w:tcPr>
          <w:p w14:paraId="3E3FB329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9" w:type="pct"/>
            <w:vAlign w:val="bottom"/>
          </w:tcPr>
          <w:p w14:paraId="2CC90EF4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84F5F10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0" w:type="pct"/>
            <w:vAlign w:val="bottom"/>
          </w:tcPr>
          <w:p w14:paraId="57FEBA09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6233C136" w14:textId="77777777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5" w:type="pct"/>
            <w:vAlign w:val="bottom"/>
          </w:tcPr>
          <w:p w14:paraId="5B33419E" w14:textId="77777777" w:rsidR="003D0951" w:rsidRPr="00002312" w:rsidRDefault="003D0951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0A4ED6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76881B91" w14:textId="23EBECC5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เกินห้าปี</w:t>
            </w:r>
          </w:p>
        </w:tc>
        <w:tc>
          <w:tcPr>
            <w:tcW w:w="573" w:type="pct"/>
            <w:vAlign w:val="bottom"/>
          </w:tcPr>
          <w:p w14:paraId="527A01A9" w14:textId="4B816DC0" w:rsidR="000A4ED6" w:rsidRPr="00002312" w:rsidRDefault="000A4ED6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A6061" w:rsidRPr="00002312" w14:paraId="1A92D2AF" w14:textId="2D9E9972" w:rsidTr="000A6061">
        <w:tc>
          <w:tcPr>
            <w:tcW w:w="1078" w:type="pct"/>
          </w:tcPr>
          <w:p w14:paraId="4DC1AAAD" w14:textId="77777777" w:rsidR="000A6061" w:rsidRPr="00002312" w:rsidRDefault="000A6061" w:rsidP="00DE347B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38717737" w14:textId="037A7C14" w:rsidR="000A6061" w:rsidRPr="00002312" w:rsidRDefault="000A6061" w:rsidP="00DE347B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4ED6" w:rsidRPr="00002312" w14:paraId="05D1FDB7" w14:textId="73F759C9" w:rsidTr="00FC7A44">
        <w:trPr>
          <w:trHeight w:val="144"/>
        </w:trPr>
        <w:tc>
          <w:tcPr>
            <w:tcW w:w="1078" w:type="pct"/>
            <w:vAlign w:val="center"/>
          </w:tcPr>
          <w:p w14:paraId="0DA95028" w14:textId="77777777" w:rsidR="000A4ED6" w:rsidRPr="00002312" w:rsidRDefault="000A4ED6" w:rsidP="00DE347B">
            <w:pPr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8" w:type="pct"/>
            <w:vAlign w:val="center"/>
          </w:tcPr>
          <w:p w14:paraId="3374B412" w14:textId="23FB0ABB" w:rsidR="000A4ED6" w:rsidRPr="0042016E" w:rsidRDefault="0076622A" w:rsidP="00DE347B">
            <w:pPr>
              <w:pStyle w:val="numbernegative"/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484,42</w:t>
            </w:r>
            <w:r w:rsidR="007C03C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564" w:type="pct"/>
            <w:vAlign w:val="center"/>
          </w:tcPr>
          <w:p w14:paraId="1F2CF075" w14:textId="4BB69F31" w:rsidR="000A4ED6" w:rsidRPr="0042016E" w:rsidRDefault="0076622A" w:rsidP="00DE347B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62,03</w:t>
            </w:r>
            <w:r w:rsidR="007C03C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573" w:type="pct"/>
            <w:vAlign w:val="center"/>
          </w:tcPr>
          <w:p w14:paraId="1A116AC9" w14:textId="1D037BA3" w:rsidR="000A4ED6" w:rsidRPr="0042016E" w:rsidRDefault="0076622A" w:rsidP="00DE347B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7,088</w:t>
            </w:r>
          </w:p>
        </w:tc>
        <w:tc>
          <w:tcPr>
            <w:tcW w:w="569" w:type="pct"/>
            <w:vAlign w:val="center"/>
          </w:tcPr>
          <w:p w14:paraId="293A4FED" w14:textId="2A2B4F5E" w:rsidR="000A4ED6" w:rsidRPr="0042016E" w:rsidRDefault="0076622A" w:rsidP="00DE347B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658</w:t>
            </w:r>
          </w:p>
        </w:tc>
        <w:tc>
          <w:tcPr>
            <w:tcW w:w="540" w:type="pct"/>
            <w:vAlign w:val="center"/>
          </w:tcPr>
          <w:p w14:paraId="3D1905B3" w14:textId="7893238C" w:rsidR="000A4ED6" w:rsidRPr="0042016E" w:rsidRDefault="0076622A" w:rsidP="00D907F0">
            <w:pPr>
              <w:pStyle w:val="numbernegative"/>
              <w:tabs>
                <w:tab w:val="decimal" w:pos="68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535" w:type="pct"/>
            <w:vAlign w:val="center"/>
          </w:tcPr>
          <w:p w14:paraId="03FC6C43" w14:textId="585DB0ED" w:rsidR="000A4ED6" w:rsidRPr="0042016E" w:rsidRDefault="005C647C" w:rsidP="00D907F0">
            <w:pPr>
              <w:pStyle w:val="numbernegative"/>
              <w:tabs>
                <w:tab w:val="decimal" w:pos="77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573" w:type="pct"/>
            <w:vAlign w:val="center"/>
          </w:tcPr>
          <w:p w14:paraId="733C67EE" w14:textId="3AB10E47" w:rsidR="000A4ED6" w:rsidRPr="0042016E" w:rsidRDefault="0076622A" w:rsidP="00DE347B">
            <w:pPr>
              <w:pStyle w:val="numbernegative"/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554,303</w:t>
            </w:r>
          </w:p>
        </w:tc>
      </w:tr>
      <w:tr w:rsidR="000A4ED6" w:rsidRPr="00002312" w14:paraId="39F5BA23" w14:textId="6F6C15A9" w:rsidTr="00FC7A44">
        <w:trPr>
          <w:trHeight w:val="144"/>
        </w:trPr>
        <w:tc>
          <w:tcPr>
            <w:tcW w:w="1078" w:type="pct"/>
            <w:vAlign w:val="center"/>
          </w:tcPr>
          <w:p w14:paraId="63FF11DF" w14:textId="379F40FF" w:rsidR="000A4ED6" w:rsidRPr="00002312" w:rsidRDefault="000A4ED6" w:rsidP="00DE347B">
            <w:pPr>
              <w:tabs>
                <w:tab w:val="clear" w:pos="1871"/>
              </w:tabs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="003D0951"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568" w:type="pct"/>
            <w:vAlign w:val="center"/>
          </w:tcPr>
          <w:p w14:paraId="4B5D8149" w14:textId="5429ED54" w:rsidR="000A4ED6" w:rsidRPr="007D6533" w:rsidRDefault="000A4ED6" w:rsidP="00D6044B">
            <w:pPr>
              <w:tabs>
                <w:tab w:val="clear" w:pos="907"/>
                <w:tab w:val="decimal" w:pos="817"/>
              </w:tabs>
              <w:ind w:left="-108" w:right="-26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564" w:type="pct"/>
            <w:vAlign w:val="center"/>
          </w:tcPr>
          <w:p w14:paraId="5D35AF39" w14:textId="7D52D178" w:rsidR="000A4ED6" w:rsidRPr="007D6533" w:rsidRDefault="000A4ED6" w:rsidP="00DE347B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6F901883" w14:textId="0DF14E3A" w:rsidR="000A4ED6" w:rsidRPr="007D6533" w:rsidRDefault="000A4ED6" w:rsidP="00DE347B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569" w:type="pct"/>
            <w:vAlign w:val="center"/>
          </w:tcPr>
          <w:p w14:paraId="06094EA2" w14:textId="73D6AE80" w:rsidR="000A4ED6" w:rsidRPr="007D6533" w:rsidRDefault="000A4ED6" w:rsidP="00DE347B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540" w:type="pct"/>
            <w:vAlign w:val="center"/>
          </w:tcPr>
          <w:p w14:paraId="2E1A45D7" w14:textId="00DE8666" w:rsidR="000A4ED6" w:rsidRPr="007D6533" w:rsidRDefault="000A4ED6" w:rsidP="00DE347B">
            <w:pPr>
              <w:pStyle w:val="numbernegative"/>
              <w:tabs>
                <w:tab w:val="decimal" w:pos="803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535" w:type="pct"/>
            <w:vAlign w:val="center"/>
          </w:tcPr>
          <w:p w14:paraId="40F60A4B" w14:textId="62E8324C" w:rsidR="000A4ED6" w:rsidRPr="007D6533" w:rsidRDefault="000A4ED6" w:rsidP="00DE347B">
            <w:pPr>
              <w:pStyle w:val="numbernegative"/>
              <w:tabs>
                <w:tab w:val="decimal" w:pos="771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2087EC82" w14:textId="01A2F045" w:rsidR="000A4ED6" w:rsidRPr="007D6533" w:rsidRDefault="000A4ED6" w:rsidP="00DE347B">
            <w:pPr>
              <w:pStyle w:val="numbernegative"/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highlight w:val="green"/>
                <w:lang w:val="en-US"/>
              </w:rPr>
            </w:pPr>
          </w:p>
        </w:tc>
      </w:tr>
      <w:tr w:rsidR="00205F38" w:rsidRPr="00002312" w14:paraId="0D794C6F" w14:textId="1988F14C" w:rsidTr="00FC7A44">
        <w:trPr>
          <w:trHeight w:val="144"/>
        </w:trPr>
        <w:tc>
          <w:tcPr>
            <w:tcW w:w="1078" w:type="pct"/>
            <w:vAlign w:val="center"/>
          </w:tcPr>
          <w:p w14:paraId="22F290DB" w14:textId="24DF3918" w:rsidR="00205F38" w:rsidRPr="00002312" w:rsidRDefault="00205F38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9"/>
              </w:tabs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="00002298"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ไม่ถือเป็น</w:t>
            </w:r>
            <w:r w:rsidR="003D0951"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568" w:type="pct"/>
            <w:vAlign w:val="center"/>
          </w:tcPr>
          <w:p w14:paraId="4EABE79E" w14:textId="521AF401" w:rsidR="00205F38" w:rsidRPr="004422D3" w:rsidRDefault="0076622A" w:rsidP="00DE347B">
            <w:pPr>
              <w:pStyle w:val="numbernegative"/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(64,426)</w:t>
            </w:r>
          </w:p>
        </w:tc>
        <w:tc>
          <w:tcPr>
            <w:tcW w:w="564" w:type="pct"/>
            <w:vAlign w:val="center"/>
          </w:tcPr>
          <w:p w14:paraId="33E16BDF" w14:textId="7E3EFC6A" w:rsidR="00205F38" w:rsidRPr="004422D3" w:rsidRDefault="0076622A" w:rsidP="00DE347B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(14,810)</w:t>
            </w:r>
          </w:p>
        </w:tc>
        <w:tc>
          <w:tcPr>
            <w:tcW w:w="573" w:type="pct"/>
            <w:vAlign w:val="center"/>
          </w:tcPr>
          <w:p w14:paraId="69F40AD3" w14:textId="5E476149" w:rsidR="00205F38" w:rsidRPr="004422D3" w:rsidRDefault="0076622A" w:rsidP="00DE347B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(1,207)</w:t>
            </w:r>
          </w:p>
        </w:tc>
        <w:tc>
          <w:tcPr>
            <w:tcW w:w="569" w:type="pct"/>
            <w:vAlign w:val="center"/>
          </w:tcPr>
          <w:p w14:paraId="52501F10" w14:textId="4134E7C7" w:rsidR="00205F38" w:rsidRPr="004422D3" w:rsidRDefault="0076622A" w:rsidP="00DE347B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(106)</w:t>
            </w:r>
          </w:p>
        </w:tc>
        <w:tc>
          <w:tcPr>
            <w:tcW w:w="540" w:type="pct"/>
            <w:vAlign w:val="center"/>
          </w:tcPr>
          <w:p w14:paraId="66C47D8E" w14:textId="65BE3972" w:rsidR="00205F38" w:rsidRPr="004422D3" w:rsidRDefault="0076622A" w:rsidP="00D907F0">
            <w:pPr>
              <w:pStyle w:val="numbernegative"/>
              <w:tabs>
                <w:tab w:val="decimal" w:pos="67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(1</w:t>
            </w:r>
            <w:r w:rsidR="001B7B29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5" w:type="pct"/>
            <w:vAlign w:val="center"/>
          </w:tcPr>
          <w:p w14:paraId="1B119B23" w14:textId="4E888D8E" w:rsidR="00205F38" w:rsidRPr="004422D3" w:rsidRDefault="006C1ACE" w:rsidP="00AA039D">
            <w:pPr>
              <w:pStyle w:val="numbernegative"/>
              <w:tabs>
                <w:tab w:val="decimal" w:pos="51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3" w:type="pct"/>
            <w:vAlign w:val="center"/>
          </w:tcPr>
          <w:p w14:paraId="359DC1AF" w14:textId="52B381D4" w:rsidR="00205F38" w:rsidRPr="004422D3" w:rsidRDefault="0076622A" w:rsidP="00DE347B">
            <w:pPr>
              <w:pStyle w:val="numbernegative"/>
              <w:tabs>
                <w:tab w:val="decimal" w:pos="87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(80,56</w:t>
            </w:r>
            <w:r w:rsidR="001B7B2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205F38" w:rsidRPr="00002312" w14:paraId="50DD0D28" w14:textId="001C1E96" w:rsidTr="00FC7A44">
        <w:trPr>
          <w:trHeight w:val="144"/>
        </w:trPr>
        <w:tc>
          <w:tcPr>
            <w:tcW w:w="1078" w:type="pct"/>
            <w:vAlign w:val="center"/>
          </w:tcPr>
          <w:p w14:paraId="0175F314" w14:textId="77777777" w:rsidR="00205F38" w:rsidRPr="00002312" w:rsidRDefault="00205F38" w:rsidP="00DE347B">
            <w:pPr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68" w:type="pct"/>
            <w:vAlign w:val="center"/>
          </w:tcPr>
          <w:p w14:paraId="24FAF4F3" w14:textId="608C54C7" w:rsidR="00205F38" w:rsidRPr="00AF28EA" w:rsidRDefault="0076622A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(25,793)</w:t>
            </w:r>
          </w:p>
        </w:tc>
        <w:tc>
          <w:tcPr>
            <w:tcW w:w="564" w:type="pct"/>
            <w:vAlign w:val="center"/>
          </w:tcPr>
          <w:p w14:paraId="4A93C7F9" w14:textId="25360281" w:rsidR="00205F38" w:rsidRPr="00AF28EA" w:rsidRDefault="0076622A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(4,114)</w:t>
            </w:r>
          </w:p>
        </w:tc>
        <w:tc>
          <w:tcPr>
            <w:tcW w:w="573" w:type="pct"/>
            <w:vAlign w:val="center"/>
          </w:tcPr>
          <w:p w14:paraId="226B7B8E" w14:textId="147215A3" w:rsidR="00205F38" w:rsidRPr="00AF28EA" w:rsidRDefault="0076622A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(464)</w:t>
            </w:r>
          </w:p>
        </w:tc>
        <w:tc>
          <w:tcPr>
            <w:tcW w:w="569" w:type="pct"/>
            <w:vAlign w:val="center"/>
          </w:tcPr>
          <w:p w14:paraId="106FBB86" w14:textId="19363729" w:rsidR="00205F38" w:rsidRPr="00AF28EA" w:rsidRDefault="0076622A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(43)</w:t>
            </w:r>
          </w:p>
        </w:tc>
        <w:tc>
          <w:tcPr>
            <w:tcW w:w="540" w:type="pct"/>
            <w:vAlign w:val="center"/>
          </w:tcPr>
          <w:p w14:paraId="2979BB5A" w14:textId="4E18CBE2" w:rsidR="00205F38" w:rsidRPr="00AF28EA" w:rsidRDefault="0076622A" w:rsidP="00D907F0">
            <w:pPr>
              <w:pStyle w:val="numbernegative"/>
              <w:pBdr>
                <w:bottom w:val="single" w:sz="4" w:space="1" w:color="auto"/>
              </w:pBdr>
              <w:spacing w:line="240" w:lineRule="auto"/>
              <w:ind w:right="-369"/>
              <w:jc w:val="center"/>
              <w:rPr>
                <w:rFonts w:asciiTheme="majorBidi" w:eastAsia="MS Mincho" w:hAnsi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535" w:type="pct"/>
            <w:vAlign w:val="center"/>
          </w:tcPr>
          <w:p w14:paraId="3E1543F6" w14:textId="57C7E81F" w:rsidR="00205F38" w:rsidRPr="00AF28EA" w:rsidRDefault="00B16A83" w:rsidP="00AA039D">
            <w:pPr>
              <w:pStyle w:val="numbernegative"/>
              <w:pBdr>
                <w:bottom w:val="single" w:sz="4" w:space="1" w:color="auto"/>
              </w:pBdr>
              <w:tabs>
                <w:tab w:val="decimal" w:pos="51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573" w:type="pct"/>
            <w:vAlign w:val="center"/>
          </w:tcPr>
          <w:p w14:paraId="51CE02F5" w14:textId="7DD51B91" w:rsidR="00205F38" w:rsidRPr="00AF28EA" w:rsidRDefault="0076622A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87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(30,421)</w:t>
            </w:r>
          </w:p>
        </w:tc>
      </w:tr>
      <w:tr w:rsidR="00205F38" w:rsidRPr="00002312" w14:paraId="5365DA96" w14:textId="6754601F" w:rsidTr="00FC7A44">
        <w:trPr>
          <w:trHeight w:val="144"/>
        </w:trPr>
        <w:tc>
          <w:tcPr>
            <w:tcW w:w="1078" w:type="pct"/>
            <w:vAlign w:val="center"/>
          </w:tcPr>
          <w:p w14:paraId="4B4E9ABC" w14:textId="77777777" w:rsidR="00205F38" w:rsidRPr="00002312" w:rsidRDefault="00205F38" w:rsidP="00DE347B">
            <w:pPr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21930B05" w14:textId="1341C125" w:rsidR="00205F38" w:rsidRPr="00CE4C1B" w:rsidRDefault="002D3D53" w:rsidP="00DE347B">
            <w:pPr>
              <w:pStyle w:val="numbernegative"/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394,20</w:t>
            </w:r>
            <w:r w:rsidR="007C03C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564" w:type="pct"/>
            <w:vAlign w:val="center"/>
          </w:tcPr>
          <w:p w14:paraId="211A87CC" w14:textId="556AA190" w:rsidR="00205F38" w:rsidRPr="00CE4C1B" w:rsidRDefault="002D3D53" w:rsidP="00DE347B">
            <w:pPr>
              <w:pStyle w:val="numbernegative"/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43,11</w:t>
            </w:r>
            <w:r w:rsidR="007C03C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573" w:type="pct"/>
            <w:vAlign w:val="center"/>
          </w:tcPr>
          <w:p w14:paraId="11D873CE" w14:textId="306F697A" w:rsidR="00205F38" w:rsidRPr="00CE4C1B" w:rsidRDefault="002D3D53" w:rsidP="00DE347B">
            <w:pPr>
              <w:pStyle w:val="numbernegative"/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5,417</w:t>
            </w:r>
          </w:p>
        </w:tc>
        <w:tc>
          <w:tcPr>
            <w:tcW w:w="569" w:type="pct"/>
            <w:vAlign w:val="center"/>
          </w:tcPr>
          <w:p w14:paraId="37DF5F62" w14:textId="6912794D" w:rsidR="00205F38" w:rsidRPr="00CE4C1B" w:rsidRDefault="002D3D53" w:rsidP="00DE347B">
            <w:pPr>
              <w:pStyle w:val="numbernegative"/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509</w:t>
            </w:r>
          </w:p>
        </w:tc>
        <w:tc>
          <w:tcPr>
            <w:tcW w:w="540" w:type="pct"/>
            <w:vAlign w:val="center"/>
          </w:tcPr>
          <w:p w14:paraId="0F5AF943" w14:textId="27ABFDD6" w:rsidR="00205F38" w:rsidRPr="00CE4C1B" w:rsidRDefault="001B7B29" w:rsidP="00610852">
            <w:pPr>
              <w:pStyle w:val="numbernegative"/>
              <w:tabs>
                <w:tab w:val="decimal" w:pos="68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535" w:type="pct"/>
            <w:vAlign w:val="center"/>
          </w:tcPr>
          <w:p w14:paraId="30193DD5" w14:textId="1F16081A" w:rsidR="00205F38" w:rsidRPr="00CE4C1B" w:rsidRDefault="008C572D" w:rsidP="00DE347B">
            <w:pPr>
              <w:pStyle w:val="numbernegative"/>
              <w:tabs>
                <w:tab w:val="decimal" w:pos="771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</w:t>
            </w:r>
          </w:p>
        </w:tc>
        <w:tc>
          <w:tcPr>
            <w:tcW w:w="573" w:type="pct"/>
            <w:vAlign w:val="center"/>
          </w:tcPr>
          <w:p w14:paraId="2AF87BCD" w14:textId="428F75A2" w:rsidR="00205F38" w:rsidRPr="00CE4C1B" w:rsidRDefault="008C572D" w:rsidP="00DE347B">
            <w:pPr>
              <w:pStyle w:val="numbernegative"/>
              <w:tabs>
                <w:tab w:val="decimal" w:pos="87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443,3</w:t>
            </w:r>
            <w:r w:rsidR="001B7B2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19</w:t>
            </w:r>
          </w:p>
        </w:tc>
      </w:tr>
      <w:tr w:rsidR="00205F38" w:rsidRPr="00002312" w14:paraId="0C8C867C" w14:textId="19B22897" w:rsidTr="00FC7A44">
        <w:trPr>
          <w:trHeight w:val="144"/>
        </w:trPr>
        <w:tc>
          <w:tcPr>
            <w:tcW w:w="1078" w:type="pct"/>
            <w:vAlign w:val="center"/>
          </w:tcPr>
          <w:p w14:paraId="057F8DE7" w14:textId="69533DD3" w:rsidR="00205F38" w:rsidRPr="00002312" w:rsidRDefault="00205F38" w:rsidP="00DE347B">
            <w:pPr>
              <w:tabs>
                <w:tab w:val="clear" w:pos="227"/>
                <w:tab w:val="clear" w:pos="454"/>
              </w:tabs>
              <w:ind w:left="516" w:right="-106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vAlign w:val="bottom"/>
          </w:tcPr>
          <w:p w14:paraId="09738F7E" w14:textId="33358661" w:rsidR="00205F38" w:rsidRPr="00E65CDD" w:rsidRDefault="008C572D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(146,163)</w:t>
            </w:r>
          </w:p>
        </w:tc>
        <w:tc>
          <w:tcPr>
            <w:tcW w:w="564" w:type="pct"/>
            <w:vAlign w:val="bottom"/>
          </w:tcPr>
          <w:p w14:paraId="31548D92" w14:textId="2AF369D1" w:rsidR="00205F38" w:rsidRPr="00E65CDD" w:rsidRDefault="008C572D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(7,270)</w:t>
            </w:r>
          </w:p>
        </w:tc>
        <w:tc>
          <w:tcPr>
            <w:tcW w:w="573" w:type="pct"/>
            <w:vAlign w:val="bottom"/>
          </w:tcPr>
          <w:p w14:paraId="13C7E7BE" w14:textId="3A7C8F0E" w:rsidR="00205F38" w:rsidRPr="00E65CDD" w:rsidRDefault="00557372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(408)</w:t>
            </w:r>
          </w:p>
        </w:tc>
        <w:tc>
          <w:tcPr>
            <w:tcW w:w="569" w:type="pct"/>
            <w:vAlign w:val="bottom"/>
          </w:tcPr>
          <w:p w14:paraId="7712255C" w14:textId="6AA3BF20" w:rsidR="00205F38" w:rsidRPr="00E65CDD" w:rsidRDefault="00557372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(37)</w:t>
            </w:r>
          </w:p>
        </w:tc>
        <w:tc>
          <w:tcPr>
            <w:tcW w:w="540" w:type="pct"/>
            <w:vAlign w:val="bottom"/>
          </w:tcPr>
          <w:p w14:paraId="0E302340" w14:textId="20BFC315" w:rsidR="00205F38" w:rsidRPr="00E65CDD" w:rsidRDefault="00557372" w:rsidP="0014145C">
            <w:pPr>
              <w:pStyle w:val="numbernegative"/>
              <w:pBdr>
                <w:bottom w:val="single" w:sz="4" w:space="1" w:color="auto"/>
              </w:pBdr>
              <w:tabs>
                <w:tab w:val="decimal" w:pos="67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</w:t>
            </w:r>
            <w:r w:rsidR="00A27A2F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5" w:type="pct"/>
            <w:vAlign w:val="bottom"/>
          </w:tcPr>
          <w:p w14:paraId="67C50638" w14:textId="273AF08E" w:rsidR="00205F38" w:rsidRPr="00E65CDD" w:rsidRDefault="00B16A83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771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573" w:type="pct"/>
            <w:vAlign w:val="bottom"/>
          </w:tcPr>
          <w:p w14:paraId="62CBD669" w14:textId="1A1663A4" w:rsidR="00205F38" w:rsidRPr="003A5372" w:rsidRDefault="00557372" w:rsidP="00DE347B">
            <w:pPr>
              <w:pStyle w:val="numbernegative"/>
              <w:pBdr>
                <w:bottom w:val="single" w:sz="4" w:space="1" w:color="auto"/>
              </w:pBdr>
              <w:tabs>
                <w:tab w:val="decimal" w:pos="915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(153,88</w:t>
            </w:r>
            <w:r w:rsidR="00C56FBC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4A099C" w:rsidRPr="00002312" w14:paraId="709EF2E9" w14:textId="40ED64C5" w:rsidTr="007D6533">
        <w:trPr>
          <w:trHeight w:val="144"/>
        </w:trPr>
        <w:tc>
          <w:tcPr>
            <w:tcW w:w="1078" w:type="pct"/>
            <w:vAlign w:val="center"/>
          </w:tcPr>
          <w:p w14:paraId="06100B5B" w14:textId="77777777" w:rsidR="004A099C" w:rsidRPr="00002312" w:rsidRDefault="004A099C" w:rsidP="004A099C">
            <w:pPr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8" w:type="pct"/>
            <w:vAlign w:val="center"/>
          </w:tcPr>
          <w:p w14:paraId="30906066" w14:textId="4F22180B" w:rsidR="004A099C" w:rsidRPr="00E65CDD" w:rsidRDefault="00BC6B0C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248,03</w:t>
            </w:r>
            <w:r w:rsidR="007C03C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564" w:type="pct"/>
          </w:tcPr>
          <w:p w14:paraId="2DCF07B1" w14:textId="7C8C3CAE" w:rsidR="004A099C" w:rsidRPr="00E65CDD" w:rsidRDefault="00BC6B0C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35,84</w:t>
            </w:r>
            <w:r w:rsidR="007C03C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573" w:type="pct"/>
          </w:tcPr>
          <w:p w14:paraId="7A66D495" w14:textId="6A075E9D" w:rsidR="004A099C" w:rsidRPr="00E65CDD" w:rsidRDefault="00BC6B0C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5,009</w:t>
            </w:r>
          </w:p>
        </w:tc>
        <w:tc>
          <w:tcPr>
            <w:tcW w:w="569" w:type="pct"/>
          </w:tcPr>
          <w:p w14:paraId="55F65CAD" w14:textId="16AEA67B" w:rsidR="004A099C" w:rsidRPr="00E65CDD" w:rsidRDefault="00BC6B0C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472</w:t>
            </w:r>
          </w:p>
        </w:tc>
        <w:tc>
          <w:tcPr>
            <w:tcW w:w="540" w:type="pct"/>
          </w:tcPr>
          <w:p w14:paraId="674E3F1F" w14:textId="2D564F7E" w:rsidR="004A099C" w:rsidRPr="00E65CDD" w:rsidRDefault="00BC6B0C" w:rsidP="0014145C">
            <w:pPr>
              <w:pStyle w:val="numbernegative"/>
              <w:pBdr>
                <w:bottom w:val="double" w:sz="4" w:space="1" w:color="auto"/>
              </w:pBdr>
              <w:tabs>
                <w:tab w:val="decimal" w:pos="704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64</w:t>
            </w:r>
          </w:p>
        </w:tc>
        <w:tc>
          <w:tcPr>
            <w:tcW w:w="535" w:type="pct"/>
          </w:tcPr>
          <w:p w14:paraId="3FD88624" w14:textId="1B2B3734" w:rsidR="004A099C" w:rsidRPr="00E65CDD" w:rsidRDefault="00BC6B0C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771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573" w:type="pct"/>
          </w:tcPr>
          <w:p w14:paraId="6E3F9F3F" w14:textId="4F8BF90B" w:rsidR="004A099C" w:rsidRPr="003A5372" w:rsidRDefault="00BC6B0C" w:rsidP="004A099C">
            <w:pPr>
              <w:pStyle w:val="numbernegative"/>
              <w:pBdr>
                <w:bottom w:val="double" w:sz="4" w:space="1" w:color="auto"/>
              </w:pBdr>
              <w:tabs>
                <w:tab w:val="decimal" w:pos="870"/>
              </w:tabs>
              <w:spacing w:line="240" w:lineRule="auto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289,435</w:t>
            </w:r>
          </w:p>
        </w:tc>
      </w:tr>
    </w:tbl>
    <w:p w14:paraId="34930943" w14:textId="77777777" w:rsidR="005D7D39" w:rsidRPr="00B866CD" w:rsidRDefault="005D7D39" w:rsidP="00B86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9C0931B" w14:textId="51BA0237" w:rsidR="005D7D39" w:rsidRPr="008867B4" w:rsidRDefault="00B866CD" w:rsidP="006F24D0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sz w:val="24"/>
          <w:szCs w:val="24"/>
        </w:rPr>
      </w:pPr>
      <w:r w:rsidRPr="00002312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  <w:r w:rsidR="005D7D39">
        <w:br w:type="page"/>
      </w:r>
    </w:p>
    <w:tbl>
      <w:tblPr>
        <w:tblW w:w="4821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997"/>
        <w:gridCol w:w="1052"/>
        <w:gridCol w:w="1045"/>
        <w:gridCol w:w="1061"/>
        <w:gridCol w:w="1054"/>
        <w:gridCol w:w="1000"/>
        <w:gridCol w:w="991"/>
        <w:gridCol w:w="1061"/>
      </w:tblGrid>
      <w:tr w:rsidR="003D0951" w:rsidRPr="00002312" w14:paraId="2EE3877E" w14:textId="77777777" w:rsidTr="007E519B">
        <w:trPr>
          <w:trHeight w:val="128"/>
        </w:trPr>
        <w:tc>
          <w:tcPr>
            <w:tcW w:w="1078" w:type="pct"/>
          </w:tcPr>
          <w:p w14:paraId="7700702D" w14:textId="661BCBEC" w:rsidR="003D0951" w:rsidRPr="00002312" w:rsidRDefault="003D0951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66DC5CDD" w14:textId="2CFD0665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707720" w:rsidRPr="00002312" w14:paraId="0DD8294D" w14:textId="77777777" w:rsidTr="007E519B">
        <w:trPr>
          <w:trHeight w:val="128"/>
        </w:trPr>
        <w:tc>
          <w:tcPr>
            <w:tcW w:w="1078" w:type="pct"/>
          </w:tcPr>
          <w:p w14:paraId="6243E372" w14:textId="77777777" w:rsidR="00707720" w:rsidRPr="00002312" w:rsidRDefault="00707720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6179845F" w14:textId="4BB04106" w:rsidR="00707720" w:rsidRPr="00002312" w:rsidRDefault="00707720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FF02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3D0951" w:rsidRPr="00002312" w14:paraId="7757F1C4" w14:textId="77777777" w:rsidTr="007E519B">
        <w:trPr>
          <w:trHeight w:val="1766"/>
        </w:trPr>
        <w:tc>
          <w:tcPr>
            <w:tcW w:w="1078" w:type="pct"/>
          </w:tcPr>
          <w:p w14:paraId="6D950A40" w14:textId="77777777" w:rsidR="003D0951" w:rsidRPr="00002312" w:rsidRDefault="003D0951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8" w:type="pct"/>
            <w:vAlign w:val="bottom"/>
          </w:tcPr>
          <w:p w14:paraId="09B71843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02A821A" w14:textId="6E582E5F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564" w:type="pct"/>
            <w:vAlign w:val="bottom"/>
          </w:tcPr>
          <w:p w14:paraId="09CE0F64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573" w:type="pct"/>
            <w:vAlign w:val="bottom"/>
          </w:tcPr>
          <w:p w14:paraId="4131310A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569" w:type="pct"/>
            <w:vAlign w:val="bottom"/>
          </w:tcPr>
          <w:p w14:paraId="173331F0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20F8DD8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540" w:type="pct"/>
            <w:vAlign w:val="bottom"/>
          </w:tcPr>
          <w:p w14:paraId="49C16026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9272FD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535" w:type="pct"/>
            <w:vAlign w:val="bottom"/>
          </w:tcPr>
          <w:p w14:paraId="4ED8C0FA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7F521DF0" w14:textId="6C700E42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เกินห้าปี</w:t>
            </w:r>
          </w:p>
        </w:tc>
        <w:tc>
          <w:tcPr>
            <w:tcW w:w="573" w:type="pct"/>
            <w:vAlign w:val="bottom"/>
          </w:tcPr>
          <w:p w14:paraId="0C536BB7" w14:textId="77777777" w:rsidR="003D0951" w:rsidRPr="00002312" w:rsidRDefault="003D095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A6061" w:rsidRPr="00002312" w14:paraId="15D8CA8F" w14:textId="77777777" w:rsidTr="000A6061">
        <w:trPr>
          <w:trHeight w:val="200"/>
        </w:trPr>
        <w:tc>
          <w:tcPr>
            <w:tcW w:w="1078" w:type="pct"/>
          </w:tcPr>
          <w:p w14:paraId="03E2E571" w14:textId="77777777" w:rsidR="000A6061" w:rsidRPr="00002312" w:rsidRDefault="000A6061" w:rsidP="003D09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22" w:type="pct"/>
            <w:gridSpan w:val="7"/>
            <w:vAlign w:val="bottom"/>
          </w:tcPr>
          <w:p w14:paraId="45923A71" w14:textId="501B01E1" w:rsidR="000A6061" w:rsidRPr="00002312" w:rsidRDefault="000A6061" w:rsidP="003D09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0240" w:rsidRPr="00002312" w14:paraId="0008B36C" w14:textId="77777777">
        <w:trPr>
          <w:trHeight w:val="432"/>
        </w:trPr>
        <w:tc>
          <w:tcPr>
            <w:tcW w:w="1078" w:type="pct"/>
            <w:vAlign w:val="center"/>
          </w:tcPr>
          <w:p w14:paraId="38DF8AB2" w14:textId="3758E347" w:rsidR="00FF0240" w:rsidRPr="00002312" w:rsidRDefault="00FF0240" w:rsidP="00FF0240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68" w:type="pct"/>
            <w:vAlign w:val="center"/>
          </w:tcPr>
          <w:p w14:paraId="72D891B9" w14:textId="4DDA03D7" w:rsidR="00FF0240" w:rsidRPr="00002312" w:rsidRDefault="00FF0240" w:rsidP="00FF0240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DB75A4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7,934</w:t>
            </w:r>
          </w:p>
        </w:tc>
        <w:tc>
          <w:tcPr>
            <w:tcW w:w="564" w:type="pct"/>
            <w:vAlign w:val="center"/>
          </w:tcPr>
          <w:p w14:paraId="795B55D9" w14:textId="7B20AD1A" w:rsidR="00FF0240" w:rsidRPr="00002312" w:rsidRDefault="00FF0240" w:rsidP="00FF0240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91,92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573" w:type="pct"/>
            <w:vAlign w:val="center"/>
          </w:tcPr>
          <w:p w14:paraId="3FF9588C" w14:textId="50F58012" w:rsidR="00FF0240" w:rsidRPr="00002312" w:rsidRDefault="00FF0240" w:rsidP="00FF0240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097</w:t>
            </w:r>
          </w:p>
        </w:tc>
        <w:tc>
          <w:tcPr>
            <w:tcW w:w="569" w:type="pct"/>
            <w:vAlign w:val="center"/>
          </w:tcPr>
          <w:p w14:paraId="5BC6D04B" w14:textId="0DD0A22A" w:rsidR="00FF0240" w:rsidRPr="00002312" w:rsidRDefault="00FF0240" w:rsidP="00FF0240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9,546</w:t>
            </w:r>
          </w:p>
        </w:tc>
        <w:tc>
          <w:tcPr>
            <w:tcW w:w="540" w:type="pct"/>
            <w:vAlign w:val="center"/>
          </w:tcPr>
          <w:p w14:paraId="7531BA7D" w14:textId="031ADFBB" w:rsidR="00FF0240" w:rsidRPr="00002312" w:rsidRDefault="00FF0240" w:rsidP="00FF0240">
            <w:pPr>
              <w:pStyle w:val="numbernegative"/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1,393</w:t>
            </w:r>
          </w:p>
        </w:tc>
        <w:tc>
          <w:tcPr>
            <w:tcW w:w="535" w:type="pct"/>
            <w:vAlign w:val="center"/>
          </w:tcPr>
          <w:p w14:paraId="0FCC472C" w14:textId="294B3A27" w:rsidR="00FF0240" w:rsidRPr="00002312" w:rsidRDefault="00FF0240" w:rsidP="00FF0240">
            <w:pPr>
              <w:pStyle w:val="numbernegative"/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573" w:type="pct"/>
            <w:vAlign w:val="center"/>
          </w:tcPr>
          <w:p w14:paraId="2AD31CE8" w14:textId="6FF31741" w:rsidR="00FF0240" w:rsidRPr="00002312" w:rsidRDefault="00FF0240" w:rsidP="00FF0240">
            <w:pPr>
              <w:pStyle w:val="numbernegative"/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2016E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8,970</w:t>
            </w:r>
          </w:p>
        </w:tc>
      </w:tr>
      <w:tr w:rsidR="00FF0240" w:rsidRPr="00002312" w14:paraId="279A0607" w14:textId="77777777" w:rsidTr="007E519B">
        <w:trPr>
          <w:trHeight w:val="200"/>
        </w:trPr>
        <w:tc>
          <w:tcPr>
            <w:tcW w:w="1078" w:type="pct"/>
            <w:vAlign w:val="center"/>
          </w:tcPr>
          <w:p w14:paraId="68D7E01E" w14:textId="4EC4A28B" w:rsidR="00FF0240" w:rsidRPr="00002312" w:rsidRDefault="00FF0240" w:rsidP="00FF0240">
            <w:pPr>
              <w:tabs>
                <w:tab w:val="clear" w:pos="1871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</w:p>
        </w:tc>
        <w:tc>
          <w:tcPr>
            <w:tcW w:w="568" w:type="pct"/>
            <w:vAlign w:val="center"/>
          </w:tcPr>
          <w:p w14:paraId="3CBDCD58" w14:textId="77777777" w:rsidR="00FF0240" w:rsidRPr="00002312" w:rsidRDefault="00FF0240" w:rsidP="00FF0240">
            <w:pPr>
              <w:tabs>
                <w:tab w:val="clear" w:pos="907"/>
                <w:tab w:val="decimal" w:pos="817"/>
              </w:tabs>
              <w:spacing w:line="240" w:lineRule="atLeast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vAlign w:val="center"/>
          </w:tcPr>
          <w:p w14:paraId="587B8667" w14:textId="77777777" w:rsidR="00FF0240" w:rsidRPr="00002312" w:rsidRDefault="00FF0240" w:rsidP="00FF0240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15E00AAB" w14:textId="77777777" w:rsidR="00FF0240" w:rsidRPr="00002312" w:rsidRDefault="00FF0240" w:rsidP="00FF0240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69" w:type="pct"/>
            <w:vAlign w:val="center"/>
          </w:tcPr>
          <w:p w14:paraId="4F05EF27" w14:textId="77777777" w:rsidR="00FF0240" w:rsidRPr="00002312" w:rsidRDefault="00FF0240" w:rsidP="00FF0240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40" w:type="pct"/>
            <w:vAlign w:val="center"/>
          </w:tcPr>
          <w:p w14:paraId="31B48B61" w14:textId="77777777" w:rsidR="00FF0240" w:rsidRPr="00002312" w:rsidRDefault="00FF0240" w:rsidP="00FF0240">
            <w:pPr>
              <w:pStyle w:val="numbernegative"/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5" w:type="pct"/>
            <w:vAlign w:val="center"/>
          </w:tcPr>
          <w:p w14:paraId="7653C467" w14:textId="77777777" w:rsidR="00FF0240" w:rsidRPr="00002312" w:rsidRDefault="00FF0240" w:rsidP="00FF0240">
            <w:pPr>
              <w:pStyle w:val="numbernegative"/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3" w:type="pct"/>
            <w:vAlign w:val="center"/>
          </w:tcPr>
          <w:p w14:paraId="06A29E28" w14:textId="77777777" w:rsidR="00FF0240" w:rsidRPr="00002312" w:rsidRDefault="00FF0240" w:rsidP="00FF0240">
            <w:pPr>
              <w:pStyle w:val="numbernegative"/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FF0240" w:rsidRPr="00002312" w14:paraId="4C708171" w14:textId="77777777" w:rsidTr="007E519B">
        <w:trPr>
          <w:trHeight w:val="200"/>
        </w:trPr>
        <w:tc>
          <w:tcPr>
            <w:tcW w:w="1078" w:type="pct"/>
            <w:vAlign w:val="center"/>
          </w:tcPr>
          <w:p w14:paraId="46BA0346" w14:textId="447ECFF2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ไม่ถือเป็นรายได้</w:t>
            </w:r>
          </w:p>
        </w:tc>
        <w:tc>
          <w:tcPr>
            <w:tcW w:w="568" w:type="pct"/>
            <w:vAlign w:val="center"/>
          </w:tcPr>
          <w:p w14:paraId="691C6BF2" w14:textId="570D55DA" w:rsidR="00FF0240" w:rsidRPr="005F4515" w:rsidRDefault="00FF0240" w:rsidP="00FF0240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(95,4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89</w:t>
            </w: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4" w:type="pct"/>
            <w:vAlign w:val="center"/>
          </w:tcPr>
          <w:p w14:paraId="026602C0" w14:textId="57606685" w:rsidR="00FF0240" w:rsidRPr="00002312" w:rsidRDefault="00FF0240" w:rsidP="00FF0240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(10,098)</w:t>
            </w:r>
          </w:p>
        </w:tc>
        <w:tc>
          <w:tcPr>
            <w:tcW w:w="573" w:type="pct"/>
            <w:vAlign w:val="center"/>
          </w:tcPr>
          <w:p w14:paraId="1E843F71" w14:textId="35335C7D" w:rsidR="00FF0240" w:rsidRPr="00002312" w:rsidRDefault="00FF0240" w:rsidP="00FF0240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(3,6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55</w:t>
            </w: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9" w:type="pct"/>
            <w:vAlign w:val="center"/>
          </w:tcPr>
          <w:p w14:paraId="528294AA" w14:textId="75BC9628" w:rsidR="00FF0240" w:rsidRPr="00002312" w:rsidRDefault="00FF0240" w:rsidP="00FF0240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(946)</w:t>
            </w:r>
          </w:p>
        </w:tc>
        <w:tc>
          <w:tcPr>
            <w:tcW w:w="540" w:type="pct"/>
            <w:vAlign w:val="center"/>
          </w:tcPr>
          <w:p w14:paraId="768E1A97" w14:textId="58E66638" w:rsidR="00FF0240" w:rsidRPr="00002312" w:rsidRDefault="00FF0240" w:rsidP="00FF0240">
            <w:pPr>
              <w:pStyle w:val="numbernegative"/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(71)</w:t>
            </w:r>
          </w:p>
        </w:tc>
        <w:tc>
          <w:tcPr>
            <w:tcW w:w="535" w:type="pct"/>
            <w:vAlign w:val="center"/>
          </w:tcPr>
          <w:p w14:paraId="449F1515" w14:textId="1878A128" w:rsidR="00FF0240" w:rsidRPr="00002312" w:rsidRDefault="00FF0240" w:rsidP="00FF0240">
            <w:pPr>
              <w:pStyle w:val="numbernegative"/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573" w:type="pct"/>
            <w:vAlign w:val="center"/>
          </w:tcPr>
          <w:p w14:paraId="25F894C8" w14:textId="1BAC1357" w:rsidR="00FF0240" w:rsidRPr="00002312" w:rsidRDefault="00FF0240" w:rsidP="00FF0240">
            <w:pPr>
              <w:pStyle w:val="numbernegative"/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(110,2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66</w:t>
            </w:r>
            <w:r w:rsidRPr="004422D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F0240" w:rsidRPr="00002312" w14:paraId="28D3129C" w14:textId="77777777" w:rsidTr="007E519B">
        <w:trPr>
          <w:trHeight w:val="74"/>
        </w:trPr>
        <w:tc>
          <w:tcPr>
            <w:tcW w:w="1078" w:type="pct"/>
            <w:vAlign w:val="center"/>
          </w:tcPr>
          <w:p w14:paraId="387C1ADA" w14:textId="7B49A84E" w:rsidR="00FF0240" w:rsidRPr="00002312" w:rsidRDefault="00FF0240" w:rsidP="00FF0240">
            <w:pPr>
              <w:spacing w:line="240" w:lineRule="atLeast"/>
              <w:ind w:left="246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ภาษีขายรอตัดบัญชี</w:t>
            </w:r>
          </w:p>
        </w:tc>
        <w:tc>
          <w:tcPr>
            <w:tcW w:w="568" w:type="pct"/>
            <w:vAlign w:val="center"/>
          </w:tcPr>
          <w:p w14:paraId="0C1EFB75" w14:textId="3A0C0399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(28,</w:t>
            </w:r>
            <w:r>
              <w:rPr>
                <w:rFonts w:asciiTheme="majorBidi" w:eastAsia="MS Mincho" w:hAnsiTheme="majorBidi"/>
                <w:sz w:val="28"/>
                <w:szCs w:val="28"/>
                <w:lang w:val="en-US"/>
              </w:rPr>
              <w:t>812</w:t>
            </w: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4" w:type="pct"/>
            <w:vAlign w:val="center"/>
          </w:tcPr>
          <w:p w14:paraId="1BA17E50" w14:textId="755A0642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(10,234)</w:t>
            </w:r>
          </w:p>
        </w:tc>
        <w:tc>
          <w:tcPr>
            <w:tcW w:w="573" w:type="pct"/>
            <w:vAlign w:val="center"/>
          </w:tcPr>
          <w:p w14:paraId="1D778F7E" w14:textId="693464AB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37</w:t>
            </w: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69" w:type="pct"/>
            <w:vAlign w:val="center"/>
          </w:tcPr>
          <w:p w14:paraId="0EC892BE" w14:textId="1385379E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(625)</w:t>
            </w:r>
          </w:p>
        </w:tc>
        <w:tc>
          <w:tcPr>
            <w:tcW w:w="540" w:type="pct"/>
            <w:vAlign w:val="center"/>
          </w:tcPr>
          <w:p w14:paraId="3FB23ED1" w14:textId="15D53B29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/>
                <w:sz w:val="28"/>
                <w:szCs w:val="28"/>
                <w:lang w:val="en-US"/>
              </w:rPr>
              <w:t>(91)</w:t>
            </w:r>
          </w:p>
        </w:tc>
        <w:tc>
          <w:tcPr>
            <w:tcW w:w="535" w:type="pct"/>
            <w:vAlign w:val="center"/>
          </w:tcPr>
          <w:p w14:paraId="3420AFD1" w14:textId="52DB5ABC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(5)</w:t>
            </w:r>
          </w:p>
        </w:tc>
        <w:tc>
          <w:tcPr>
            <w:tcW w:w="573" w:type="pct"/>
            <w:vAlign w:val="center"/>
          </w:tcPr>
          <w:p w14:paraId="6505C13C" w14:textId="37211606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(41,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604</w:t>
            </w:r>
            <w:r w:rsidRPr="00AF28EA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F0240" w:rsidRPr="00002312" w14:paraId="2E110E6F" w14:textId="77777777" w:rsidTr="007E519B">
        <w:trPr>
          <w:trHeight w:val="254"/>
        </w:trPr>
        <w:tc>
          <w:tcPr>
            <w:tcW w:w="1078" w:type="pct"/>
            <w:vAlign w:val="center"/>
          </w:tcPr>
          <w:p w14:paraId="447DAF28" w14:textId="77777777" w:rsidR="00FF0240" w:rsidRPr="00002312" w:rsidRDefault="00FF0240" w:rsidP="00FF0240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vAlign w:val="center"/>
          </w:tcPr>
          <w:p w14:paraId="24B56C1F" w14:textId="183DA914" w:rsidR="00FF0240" w:rsidRPr="00002312" w:rsidRDefault="00FF0240" w:rsidP="00FF0240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3,633</w:t>
            </w:r>
          </w:p>
        </w:tc>
        <w:tc>
          <w:tcPr>
            <w:tcW w:w="564" w:type="pct"/>
            <w:vAlign w:val="center"/>
          </w:tcPr>
          <w:p w14:paraId="5F01ABE4" w14:textId="6CE73E1F" w:rsidR="00FF0240" w:rsidRPr="00002312" w:rsidRDefault="00FF0240" w:rsidP="00FF0240">
            <w:pPr>
              <w:pStyle w:val="numbernegative"/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71,59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573" w:type="pct"/>
            <w:vAlign w:val="center"/>
          </w:tcPr>
          <w:p w14:paraId="5E2C205E" w14:textId="06480070" w:rsidR="00FF0240" w:rsidRPr="00002312" w:rsidRDefault="00FF0240" w:rsidP="00FF0240">
            <w:pPr>
              <w:pStyle w:val="numbernegative"/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2,605</w:t>
            </w:r>
          </w:p>
        </w:tc>
        <w:tc>
          <w:tcPr>
            <w:tcW w:w="569" w:type="pct"/>
            <w:vAlign w:val="center"/>
          </w:tcPr>
          <w:p w14:paraId="5DE2AE7B" w14:textId="6A26BB08" w:rsidR="00FF0240" w:rsidRPr="00002312" w:rsidRDefault="00FF0240" w:rsidP="00FF0240">
            <w:pPr>
              <w:pStyle w:val="numbernegative"/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7,975</w:t>
            </w:r>
          </w:p>
        </w:tc>
        <w:tc>
          <w:tcPr>
            <w:tcW w:w="540" w:type="pct"/>
            <w:vAlign w:val="center"/>
          </w:tcPr>
          <w:p w14:paraId="5C4C99F2" w14:textId="006B9C0A" w:rsidR="00FF0240" w:rsidRPr="00002312" w:rsidRDefault="00FF0240" w:rsidP="00FF0240">
            <w:pPr>
              <w:pStyle w:val="numbernegative"/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1,231</w:t>
            </w:r>
          </w:p>
        </w:tc>
        <w:tc>
          <w:tcPr>
            <w:tcW w:w="535" w:type="pct"/>
            <w:vAlign w:val="center"/>
          </w:tcPr>
          <w:p w14:paraId="01BABD06" w14:textId="327E28FD" w:rsidR="00FF0240" w:rsidRPr="00002312" w:rsidRDefault="00FF0240" w:rsidP="00FF0240">
            <w:pPr>
              <w:pStyle w:val="numbernegative"/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62</w:t>
            </w:r>
          </w:p>
        </w:tc>
        <w:tc>
          <w:tcPr>
            <w:tcW w:w="573" w:type="pct"/>
            <w:vAlign w:val="center"/>
          </w:tcPr>
          <w:p w14:paraId="73F23611" w14:textId="24198DD5" w:rsidR="00FF0240" w:rsidRPr="00002312" w:rsidRDefault="00FF0240" w:rsidP="00FF0240">
            <w:pPr>
              <w:pStyle w:val="numbernegative"/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58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7</w:t>
            </w:r>
            <w:r w:rsidRPr="00CE4C1B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,1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  <w:tr w:rsidR="00FF0240" w:rsidRPr="00002312" w14:paraId="2F59D92E" w14:textId="77777777" w:rsidTr="007E519B">
        <w:trPr>
          <w:trHeight w:val="767"/>
        </w:trPr>
        <w:tc>
          <w:tcPr>
            <w:tcW w:w="1078" w:type="pct"/>
            <w:vAlign w:val="center"/>
          </w:tcPr>
          <w:p w14:paraId="5F63843A" w14:textId="6E1E359B" w:rsidR="00FF0240" w:rsidRPr="00002312" w:rsidRDefault="00FF0240" w:rsidP="00FF0240">
            <w:pPr>
              <w:tabs>
                <w:tab w:val="clear" w:pos="227"/>
                <w:tab w:val="clear" w:pos="454"/>
              </w:tabs>
              <w:spacing w:line="240" w:lineRule="atLeast"/>
              <w:ind w:left="516" w:right="-106" w:hanging="54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68" w:type="pct"/>
            <w:vAlign w:val="bottom"/>
          </w:tcPr>
          <w:p w14:paraId="07D47EFD" w14:textId="047B01A7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(120,559)</w:t>
            </w:r>
          </w:p>
        </w:tc>
        <w:tc>
          <w:tcPr>
            <w:tcW w:w="564" w:type="pct"/>
            <w:vAlign w:val="bottom"/>
          </w:tcPr>
          <w:p w14:paraId="7E18622F" w14:textId="2620C7B1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(17,454)</w:t>
            </w:r>
          </w:p>
        </w:tc>
        <w:tc>
          <w:tcPr>
            <w:tcW w:w="573" w:type="pct"/>
            <w:vAlign w:val="bottom"/>
          </w:tcPr>
          <w:p w14:paraId="087BA0B6" w14:textId="688740F1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(4,424)</w:t>
            </w:r>
          </w:p>
        </w:tc>
        <w:tc>
          <w:tcPr>
            <w:tcW w:w="569" w:type="pct"/>
            <w:vAlign w:val="bottom"/>
          </w:tcPr>
          <w:p w14:paraId="09D10E82" w14:textId="71FD0F94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(1,794)</w:t>
            </w:r>
          </w:p>
        </w:tc>
        <w:tc>
          <w:tcPr>
            <w:tcW w:w="540" w:type="pct"/>
            <w:vAlign w:val="bottom"/>
          </w:tcPr>
          <w:p w14:paraId="34264108" w14:textId="305A8AA8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(371)</w:t>
            </w:r>
          </w:p>
        </w:tc>
        <w:tc>
          <w:tcPr>
            <w:tcW w:w="535" w:type="pct"/>
            <w:vAlign w:val="bottom"/>
          </w:tcPr>
          <w:p w14:paraId="3A99A566" w14:textId="622E20EE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(4)</w:t>
            </w:r>
          </w:p>
        </w:tc>
        <w:tc>
          <w:tcPr>
            <w:tcW w:w="573" w:type="pct"/>
            <w:vAlign w:val="bottom"/>
          </w:tcPr>
          <w:p w14:paraId="336B1D90" w14:textId="382C55D6" w:rsidR="00FF0240" w:rsidRPr="00002312" w:rsidRDefault="00FF0240" w:rsidP="00FF0240">
            <w:pPr>
              <w:pStyle w:val="numbernegative"/>
              <w:pBdr>
                <w:bottom w:val="single" w:sz="4" w:space="1" w:color="auto"/>
              </w:pBdr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3A5372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(144,606)</w:t>
            </w:r>
          </w:p>
        </w:tc>
      </w:tr>
      <w:tr w:rsidR="00FF0240" w:rsidRPr="00002312" w14:paraId="61E983EC" w14:textId="77777777" w:rsidTr="00042791">
        <w:trPr>
          <w:trHeight w:val="119"/>
        </w:trPr>
        <w:tc>
          <w:tcPr>
            <w:tcW w:w="1078" w:type="pct"/>
            <w:vAlign w:val="center"/>
          </w:tcPr>
          <w:p w14:paraId="24ED9892" w14:textId="5C414825" w:rsidR="00FF0240" w:rsidRPr="00002312" w:rsidRDefault="00FF0240" w:rsidP="00FF0240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8" w:type="pct"/>
            <w:vAlign w:val="center"/>
          </w:tcPr>
          <w:p w14:paraId="4A02F13B" w14:textId="65BB23BD" w:rsidR="00FF0240" w:rsidRPr="00002312" w:rsidRDefault="00FF0240" w:rsidP="00FF0240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363,074</w:t>
            </w:r>
          </w:p>
        </w:tc>
        <w:tc>
          <w:tcPr>
            <w:tcW w:w="564" w:type="pct"/>
          </w:tcPr>
          <w:p w14:paraId="6DED3641" w14:textId="3ED4EF78" w:rsidR="00FF0240" w:rsidRPr="00002312" w:rsidRDefault="00FF0240" w:rsidP="00FF0240">
            <w:pPr>
              <w:pStyle w:val="numbernegative"/>
              <w:pBdr>
                <w:bottom w:val="double" w:sz="4" w:space="1" w:color="auto"/>
              </w:pBdr>
              <w:tabs>
                <w:tab w:val="decimal" w:pos="79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54,140</w:t>
            </w:r>
          </w:p>
        </w:tc>
        <w:tc>
          <w:tcPr>
            <w:tcW w:w="573" w:type="pct"/>
          </w:tcPr>
          <w:p w14:paraId="404742F1" w14:textId="639FDB59" w:rsidR="00FF0240" w:rsidRPr="00002312" w:rsidRDefault="00FF0240" w:rsidP="00FF0240">
            <w:pPr>
              <w:pStyle w:val="numbernegative"/>
              <w:pBdr>
                <w:bottom w:val="double" w:sz="4" w:space="1" w:color="auto"/>
              </w:pBdr>
              <w:tabs>
                <w:tab w:val="decimal" w:pos="804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18,181</w:t>
            </w:r>
          </w:p>
        </w:tc>
        <w:tc>
          <w:tcPr>
            <w:tcW w:w="569" w:type="pct"/>
          </w:tcPr>
          <w:p w14:paraId="08DFDD9D" w14:textId="7B80CEC7" w:rsidR="00FF0240" w:rsidRPr="00002312" w:rsidRDefault="00FF0240" w:rsidP="00FF0240">
            <w:pPr>
              <w:pStyle w:val="numbernegative"/>
              <w:pBdr>
                <w:bottom w:val="double" w:sz="4" w:space="1" w:color="auto"/>
              </w:pBdr>
              <w:tabs>
                <w:tab w:val="decimal" w:pos="796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6,181</w:t>
            </w:r>
          </w:p>
        </w:tc>
        <w:tc>
          <w:tcPr>
            <w:tcW w:w="540" w:type="pct"/>
          </w:tcPr>
          <w:p w14:paraId="0F457D25" w14:textId="1811B64D" w:rsidR="00FF0240" w:rsidRPr="00002312" w:rsidRDefault="00FF0240" w:rsidP="00FF0240">
            <w:pPr>
              <w:pStyle w:val="numbernegative"/>
              <w:pBdr>
                <w:bottom w:val="double" w:sz="4" w:space="1" w:color="auto"/>
              </w:pBdr>
              <w:tabs>
                <w:tab w:val="decimal" w:pos="74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860</w:t>
            </w:r>
          </w:p>
        </w:tc>
        <w:tc>
          <w:tcPr>
            <w:tcW w:w="535" w:type="pct"/>
          </w:tcPr>
          <w:p w14:paraId="77DEB540" w14:textId="51B5A020" w:rsidR="00FF0240" w:rsidRPr="00002312" w:rsidRDefault="00FF0240" w:rsidP="00FF0240">
            <w:pPr>
              <w:pStyle w:val="numbernegative"/>
              <w:pBdr>
                <w:bottom w:val="double" w:sz="4" w:space="1" w:color="auto"/>
              </w:pBdr>
              <w:tabs>
                <w:tab w:val="decimal" w:pos="7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65CDD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573" w:type="pct"/>
          </w:tcPr>
          <w:p w14:paraId="35DC5D06" w14:textId="306C5920" w:rsidR="00FF0240" w:rsidRPr="00002312" w:rsidRDefault="00FF0240" w:rsidP="00FF0240">
            <w:pPr>
              <w:pStyle w:val="numbernegative"/>
              <w:pBdr>
                <w:bottom w:val="double" w:sz="4" w:space="1" w:color="auto"/>
              </w:pBdr>
              <w:tabs>
                <w:tab w:val="decimal" w:pos="80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A537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442,494</w:t>
            </w:r>
          </w:p>
        </w:tc>
      </w:tr>
    </w:tbl>
    <w:p w14:paraId="31403790" w14:textId="704BBDC8" w:rsidR="008B7512" w:rsidRPr="00002312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4859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581"/>
        <w:gridCol w:w="1241"/>
        <w:gridCol w:w="269"/>
        <w:gridCol w:w="1243"/>
      </w:tblGrid>
      <w:tr w:rsidR="008B7512" w:rsidRPr="00002312" w14:paraId="1B0567D8" w14:textId="77777777" w:rsidTr="00127C02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BC790" w14:textId="77777777" w:rsidR="008B7512" w:rsidRPr="00002312" w:rsidRDefault="008B751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9A3C68F" w14:textId="77777777" w:rsidR="008B7512" w:rsidRPr="00002312" w:rsidRDefault="008B751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7512" w:rsidRPr="00002312" w14:paraId="7F7285E1" w14:textId="77777777" w:rsidTr="00127C02">
        <w:trPr>
          <w:trHeight w:val="391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D81BE" w14:textId="34EB992B" w:rsidR="008B7512" w:rsidRPr="00002312" w:rsidRDefault="008B7512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27C02"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127C02"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3917194F" w14:textId="1C511BA1" w:rsidR="008B7512" w:rsidRPr="00002312" w:rsidRDefault="008B75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3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F024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32C9E2" w14:textId="77777777" w:rsidR="008B7512" w:rsidRPr="00002312" w:rsidRDefault="008B7512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noWrap/>
          </w:tcPr>
          <w:p w14:paraId="2577C94E" w14:textId="3E61F1D6" w:rsidR="008B7512" w:rsidRPr="00002312" w:rsidRDefault="008B751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F024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B7512" w:rsidRPr="00002312" w14:paraId="586B1614" w14:textId="77777777" w:rsidTr="00127C02">
        <w:trPr>
          <w:trHeight w:val="364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87130E" w14:textId="77777777" w:rsidR="008B7512" w:rsidRPr="00002312" w:rsidRDefault="008B7512">
            <w:pPr>
              <w:ind w:lef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3F2E5EA" w14:textId="77777777" w:rsidR="008B7512" w:rsidRPr="00002312" w:rsidRDefault="008B75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31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0231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FF0240" w:rsidRPr="00002312" w14:paraId="20B3F91B" w14:textId="77777777" w:rsidTr="00127C02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ACF77" w14:textId="77777777" w:rsidR="00FF0240" w:rsidRPr="00002312" w:rsidRDefault="00FF0240" w:rsidP="00FF0240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E35C5AC" w14:textId="5A7C149C" w:rsidR="00FF0240" w:rsidRPr="008867B4" w:rsidRDefault="00B27ED4" w:rsidP="00FF0240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 w:rsidRPr="00A06106">
              <w:rPr>
                <w:rFonts w:eastAsia="MS Mincho"/>
                <w:sz w:val="28"/>
                <w:szCs w:val="28"/>
                <w:lang w:val="en-US"/>
              </w:rPr>
              <w:t>22</w:t>
            </w:r>
            <w:r w:rsidR="002301F0">
              <w:rPr>
                <w:rFonts w:eastAsia="MS Mincho"/>
                <w:sz w:val="28"/>
                <w:szCs w:val="28"/>
                <w:lang w:val="en-US"/>
              </w:rPr>
              <w:t>0</w:t>
            </w:r>
            <w:r w:rsidRPr="00A06106">
              <w:rPr>
                <w:rFonts w:eastAsia="MS Mincho"/>
                <w:sz w:val="28"/>
                <w:szCs w:val="28"/>
                <w:lang w:val="en-US"/>
              </w:rPr>
              <w:t>,</w:t>
            </w:r>
            <w:r w:rsidR="007C03CF">
              <w:rPr>
                <w:rFonts w:eastAsia="MS Mincho"/>
                <w:sz w:val="28"/>
                <w:szCs w:val="28"/>
                <w:lang w:val="en-US"/>
              </w:rPr>
              <w:t>1</w:t>
            </w:r>
            <w:r w:rsidR="000C3B05">
              <w:rPr>
                <w:rFonts w:eastAsia="MS Mincho"/>
                <w:sz w:val="28"/>
                <w:szCs w:val="28"/>
                <w:lang w:val="en-US"/>
              </w:rPr>
              <w:t>40</w:t>
            </w:r>
            <w:r w:rsidR="008867B4" w:rsidRPr="00A06106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(</w:t>
            </w:r>
            <w:r w:rsidR="00352520" w:rsidRPr="00A06106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2</w:t>
            </w:r>
            <w:r w:rsidR="008867B4" w:rsidRPr="00A06106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FED2F39" w14:textId="77777777" w:rsidR="00FF0240" w:rsidRPr="002374A5" w:rsidRDefault="00FF0240" w:rsidP="00FF0240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399272" w14:textId="5D29A39A" w:rsidR="00FF0240" w:rsidRPr="00426718" w:rsidRDefault="00FF0240" w:rsidP="00FF0240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28"/>
                <w:szCs w:val="28"/>
                <w:vertAlign w:val="superscript"/>
                <w:lang w:val="en-US"/>
              </w:rPr>
            </w:pPr>
            <w:r w:rsidRPr="00A06106">
              <w:rPr>
                <w:rFonts w:eastAsia="MS Mincho"/>
                <w:sz w:val="28"/>
                <w:szCs w:val="28"/>
                <w:lang w:val="en-US"/>
              </w:rPr>
              <w:t>413,465</w:t>
            </w:r>
            <w:r w:rsidRPr="00A06106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(</w:t>
            </w:r>
            <w:r w:rsidR="00352520" w:rsidRPr="00A06106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3</w:t>
            </w:r>
            <w:r w:rsidRPr="00A06106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)</w:t>
            </w:r>
          </w:p>
        </w:tc>
      </w:tr>
    </w:tbl>
    <w:p w14:paraId="24BC92CD" w14:textId="77777777" w:rsidR="008B7512" w:rsidRDefault="008B7512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DFD1CD9" w14:textId="0AF2283F" w:rsidR="00426718" w:rsidRPr="008867B4" w:rsidRDefault="008867B4" w:rsidP="006F24D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sz w:val="24"/>
          <w:szCs w:val="24"/>
        </w:rPr>
      </w:pPr>
      <w:r w:rsidRPr="008867B4">
        <w:rPr>
          <w:rFonts w:asciiTheme="majorBidi" w:hAnsiTheme="majorBidi" w:cstheme="majorBidi" w:hint="cs"/>
          <w:sz w:val="24"/>
          <w:szCs w:val="24"/>
          <w:cs/>
        </w:rPr>
        <w:t>ลูกหนี้</w:t>
      </w:r>
      <w:r w:rsidRPr="008867B4">
        <w:rPr>
          <w:rFonts w:asciiTheme="majorBidi" w:hAnsiTheme="majorBidi" w:hint="cs"/>
          <w:sz w:val="24"/>
          <w:szCs w:val="24"/>
          <w:cs/>
        </w:rPr>
        <w:t>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</w:p>
    <w:p w14:paraId="576CFF4B" w14:textId="545F48F9" w:rsidR="008867B4" w:rsidRPr="008867B4" w:rsidRDefault="008867B4" w:rsidP="006F24D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sz w:val="24"/>
          <w:szCs w:val="24"/>
        </w:rPr>
      </w:pPr>
      <w:r w:rsidRPr="008867B4">
        <w:rPr>
          <w:rFonts w:asciiTheme="majorBidi" w:hAnsiTheme="majorBidi" w:cs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รวมผลขาดทุนจากการตัดจำหน่ายลูกหนี้ตามสัญญาเช่าซื้อจำนวน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CF3CDD">
        <w:rPr>
          <w:rFonts w:asciiTheme="majorBidi" w:hAnsiTheme="majorBidi" w:cstheme="majorBidi"/>
          <w:sz w:val="24"/>
          <w:szCs w:val="24"/>
        </w:rPr>
        <w:t>227.</w:t>
      </w:r>
      <w:r w:rsidR="00C82B48">
        <w:rPr>
          <w:rFonts w:asciiTheme="majorBidi" w:hAnsiTheme="majorBidi" w:cstheme="majorBidi"/>
          <w:sz w:val="24"/>
          <w:szCs w:val="24"/>
        </w:rPr>
        <w:t>1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867B4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867B4">
        <w:rPr>
          <w:rFonts w:asciiTheme="majorBidi" w:hAnsiTheme="majorBidi" w:cstheme="majorBidi" w:hint="cs"/>
          <w:sz w:val="24"/>
          <w:szCs w:val="24"/>
          <w:cs/>
        </w:rPr>
        <w:t>และหนี้สูญได้รับคืนจำนวน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7C03CF">
        <w:rPr>
          <w:rFonts w:asciiTheme="majorBidi" w:hAnsiTheme="majorBidi" w:cstheme="majorBidi"/>
          <w:sz w:val="24"/>
          <w:szCs w:val="24"/>
        </w:rPr>
        <w:t>16</w:t>
      </w:r>
      <w:r w:rsidR="00685C21">
        <w:rPr>
          <w:rFonts w:asciiTheme="majorBidi" w:hAnsiTheme="majorBidi" w:cstheme="majorBidi"/>
          <w:sz w:val="24"/>
          <w:szCs w:val="24"/>
        </w:rPr>
        <w:t>.</w:t>
      </w:r>
      <w:r w:rsidR="00C82B48">
        <w:rPr>
          <w:rFonts w:asciiTheme="majorBidi" w:hAnsiTheme="majorBidi" w:cstheme="majorBidi"/>
          <w:sz w:val="24"/>
          <w:szCs w:val="24"/>
        </w:rPr>
        <w:t>2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867B4">
        <w:rPr>
          <w:rFonts w:asciiTheme="majorBidi" w:hAnsiTheme="majorBidi" w:cstheme="majorBidi" w:hint="cs"/>
          <w:sz w:val="24"/>
          <w:szCs w:val="24"/>
          <w:cs/>
        </w:rPr>
        <w:t>ล้านบาท</w:t>
      </w:r>
    </w:p>
    <w:p w14:paraId="1FC8EAC4" w14:textId="6AA5D7B7" w:rsidR="008867B4" w:rsidRPr="008867B4" w:rsidRDefault="008867B4" w:rsidP="006F24D0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sz w:val="24"/>
          <w:szCs w:val="24"/>
        </w:rPr>
      </w:pPr>
      <w:r w:rsidRPr="008867B4">
        <w:rPr>
          <w:rFonts w:asciiTheme="majorBidi" w:hAnsiTheme="majorBidi" w:cs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รวมผลขาดทุนจากการตัดจำหน่ายลูกหนี้ตามสัญญาเช่าซื้อจำนวน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85C21">
        <w:rPr>
          <w:rFonts w:asciiTheme="majorBidi" w:hAnsiTheme="majorBidi" w:cstheme="majorBidi"/>
          <w:sz w:val="24"/>
          <w:szCs w:val="24"/>
        </w:rPr>
        <w:t>347.2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867B4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867B4">
        <w:rPr>
          <w:rFonts w:asciiTheme="majorBidi" w:hAnsiTheme="majorBidi" w:cstheme="majorBidi" w:hint="cs"/>
          <w:sz w:val="24"/>
          <w:szCs w:val="24"/>
          <w:cs/>
        </w:rPr>
        <w:t>และหนี้สูญได้รับคืนจำนวน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85C21">
        <w:rPr>
          <w:rFonts w:asciiTheme="majorBidi" w:hAnsiTheme="majorBidi" w:cstheme="majorBidi"/>
          <w:sz w:val="24"/>
          <w:szCs w:val="24"/>
        </w:rPr>
        <w:t>15.2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867B4">
        <w:rPr>
          <w:rFonts w:asciiTheme="majorBidi" w:hAnsiTheme="majorBidi" w:cstheme="majorBidi" w:hint="cs"/>
          <w:sz w:val="24"/>
          <w:szCs w:val="24"/>
          <w:cs/>
        </w:rPr>
        <w:t>ล้านบาท</w:t>
      </w:r>
    </w:p>
    <w:p w14:paraId="5B98BFA6" w14:textId="77777777" w:rsidR="00426718" w:rsidRPr="00002312" w:rsidRDefault="00426718" w:rsidP="008B7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EF37D77" w14:textId="5E3BA545" w:rsidR="00707720" w:rsidRPr="00002312" w:rsidRDefault="00707720" w:rsidP="008B75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00" w:line="240" w:lineRule="atLeast"/>
        <w:ind w:left="893"/>
        <w:rPr>
          <w:rFonts w:asciiTheme="majorBidi" w:hAnsiTheme="majorBidi" w:cstheme="majorBidi"/>
          <w:sz w:val="24"/>
          <w:szCs w:val="24"/>
        </w:rPr>
      </w:pPr>
      <w:r w:rsidRPr="00002312">
        <w:br w:type="page"/>
      </w:r>
    </w:p>
    <w:tbl>
      <w:tblPr>
        <w:tblW w:w="4808" w:type="pct"/>
        <w:tblInd w:w="448" w:type="dxa"/>
        <w:tblLayout w:type="fixed"/>
        <w:tblLook w:val="0000" w:firstRow="0" w:lastRow="0" w:firstColumn="0" w:lastColumn="0" w:noHBand="0" w:noVBand="0"/>
      </w:tblPr>
      <w:tblGrid>
        <w:gridCol w:w="2277"/>
        <w:gridCol w:w="1164"/>
        <w:gridCol w:w="1151"/>
        <w:gridCol w:w="1162"/>
        <w:gridCol w:w="1151"/>
        <w:gridCol w:w="1143"/>
        <w:gridCol w:w="1188"/>
      </w:tblGrid>
      <w:tr w:rsidR="00CF284C" w:rsidRPr="00002312" w14:paraId="299478C8" w14:textId="77777777" w:rsidTr="00837A41">
        <w:trPr>
          <w:trHeight w:val="92"/>
        </w:trPr>
        <w:tc>
          <w:tcPr>
            <w:tcW w:w="1233" w:type="pct"/>
          </w:tcPr>
          <w:p w14:paraId="3D293519" w14:textId="77777777" w:rsidR="00D03EB0" w:rsidRPr="00002312" w:rsidRDefault="00D03EB0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0" w:type="pct"/>
          </w:tcPr>
          <w:p w14:paraId="77D1674F" w14:textId="77777777" w:rsidR="007402DE" w:rsidRPr="00002312" w:rsidRDefault="007402DE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137" w:type="pct"/>
            <w:gridSpan w:val="5"/>
            <w:vAlign w:val="bottom"/>
          </w:tcPr>
          <w:p w14:paraId="31FF48B1" w14:textId="6D5379A0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F284C" w:rsidRPr="00002312" w14:paraId="3E3A16AB" w14:textId="77777777" w:rsidTr="00837A41">
        <w:trPr>
          <w:trHeight w:val="92"/>
        </w:trPr>
        <w:tc>
          <w:tcPr>
            <w:tcW w:w="1233" w:type="pct"/>
          </w:tcPr>
          <w:p w14:paraId="1904B06F" w14:textId="77777777" w:rsidR="00D03EB0" w:rsidRPr="00002312" w:rsidRDefault="00D03EB0" w:rsidP="007402DE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0" w:type="pct"/>
          </w:tcPr>
          <w:p w14:paraId="22D95051" w14:textId="77777777" w:rsidR="007402DE" w:rsidRPr="00002312" w:rsidRDefault="007402DE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137" w:type="pct"/>
            <w:gridSpan w:val="5"/>
            <w:vAlign w:val="bottom"/>
          </w:tcPr>
          <w:p w14:paraId="63F16199" w14:textId="4A1C7BC0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FF02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CF284C" w:rsidRPr="00002312" w14:paraId="170FD93C" w14:textId="77777777" w:rsidTr="00837A41">
        <w:trPr>
          <w:trHeight w:val="1388"/>
        </w:trPr>
        <w:tc>
          <w:tcPr>
            <w:tcW w:w="1233" w:type="pct"/>
          </w:tcPr>
          <w:p w14:paraId="284F72A3" w14:textId="77777777" w:rsidR="00D03EB0" w:rsidRPr="00002312" w:rsidRDefault="00D03EB0" w:rsidP="0058285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4EEA1276" w14:textId="77777777" w:rsidR="007402DE" w:rsidRPr="00002312" w:rsidRDefault="007402DE" w:rsidP="007402D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5332E114" w14:textId="04D32119" w:rsidR="007402DE" w:rsidRPr="00002312" w:rsidRDefault="007402DE" w:rsidP="007402D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23" w:type="pct"/>
            <w:vAlign w:val="bottom"/>
          </w:tcPr>
          <w:p w14:paraId="56C8F025" w14:textId="273848FF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="007402DE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="007402DE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="007402DE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29" w:type="pct"/>
            <w:vAlign w:val="bottom"/>
          </w:tcPr>
          <w:p w14:paraId="75B18E89" w14:textId="1EEEEE51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="007402DE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สอง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7402DE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สาม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623" w:type="pct"/>
            <w:vAlign w:val="bottom"/>
          </w:tcPr>
          <w:p w14:paraId="673C0993" w14:textId="77777777" w:rsidR="007402DE" w:rsidRPr="00002312" w:rsidRDefault="00D03EB0" w:rsidP="007402D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="007402DE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สาม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7B60878" w14:textId="0548427E" w:rsidR="00D03EB0" w:rsidRPr="00002312" w:rsidRDefault="007402DE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</w:t>
            </w:r>
            <w:r w:rsidR="00D03EB0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619" w:type="pct"/>
            <w:vAlign w:val="bottom"/>
          </w:tcPr>
          <w:p w14:paraId="2F948B58" w14:textId="77777777" w:rsidR="007402DE" w:rsidRPr="00002312" w:rsidRDefault="007402DE" w:rsidP="007402D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ส่วนที่ถึงกำหนดชำระเกินสี่ปี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0C933C2" w14:textId="70B28D73" w:rsidR="00D03EB0" w:rsidRPr="00002312" w:rsidRDefault="007402DE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</w:t>
            </w:r>
            <w:r w:rsidR="00D03EB0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643" w:type="pct"/>
            <w:vAlign w:val="bottom"/>
          </w:tcPr>
          <w:p w14:paraId="1C918E61" w14:textId="77777777" w:rsidR="00D03EB0" w:rsidRPr="00002312" w:rsidRDefault="00D03EB0" w:rsidP="005828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F284C" w:rsidRPr="00002312" w14:paraId="2D179590" w14:textId="77777777" w:rsidTr="00046763">
        <w:trPr>
          <w:trHeight w:val="432"/>
        </w:trPr>
        <w:tc>
          <w:tcPr>
            <w:tcW w:w="1233" w:type="pct"/>
            <w:vAlign w:val="center"/>
          </w:tcPr>
          <w:p w14:paraId="142F2556" w14:textId="77777777" w:rsidR="00D03EB0" w:rsidRPr="00002312" w:rsidRDefault="00D03EB0" w:rsidP="00D5113C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67" w:type="pct"/>
            <w:gridSpan w:val="6"/>
          </w:tcPr>
          <w:p w14:paraId="6BC62F75" w14:textId="491C9410" w:rsidR="00D03EB0" w:rsidRPr="008B4263" w:rsidRDefault="00D03EB0" w:rsidP="00D03EB0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284C" w:rsidRPr="00002312" w14:paraId="492D124F" w14:textId="77777777">
        <w:trPr>
          <w:trHeight w:val="432"/>
        </w:trPr>
        <w:tc>
          <w:tcPr>
            <w:tcW w:w="1233" w:type="pct"/>
            <w:vAlign w:val="center"/>
          </w:tcPr>
          <w:p w14:paraId="6D102833" w14:textId="77777777" w:rsidR="00D03EB0" w:rsidRPr="00002312" w:rsidRDefault="00D03EB0" w:rsidP="00D5113C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630" w:type="pct"/>
            <w:vAlign w:val="center"/>
          </w:tcPr>
          <w:p w14:paraId="3BED13EF" w14:textId="62D7992E" w:rsidR="008725E9" w:rsidRDefault="008725E9" w:rsidP="008725E9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298,658</w:t>
            </w:r>
          </w:p>
        </w:tc>
        <w:tc>
          <w:tcPr>
            <w:tcW w:w="623" w:type="pct"/>
            <w:vAlign w:val="center"/>
          </w:tcPr>
          <w:p w14:paraId="1FE32949" w14:textId="4FB80322" w:rsidR="00D03EB0" w:rsidRPr="008B4263" w:rsidRDefault="008725E9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40,907</w:t>
            </w:r>
          </w:p>
        </w:tc>
        <w:tc>
          <w:tcPr>
            <w:tcW w:w="629" w:type="pct"/>
            <w:vAlign w:val="center"/>
          </w:tcPr>
          <w:p w14:paraId="68B399A1" w14:textId="49AF290A" w:rsidR="00D03EB0" w:rsidRPr="008B4263" w:rsidRDefault="008725E9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1,808</w:t>
            </w:r>
          </w:p>
        </w:tc>
        <w:tc>
          <w:tcPr>
            <w:tcW w:w="623" w:type="pct"/>
            <w:vAlign w:val="center"/>
          </w:tcPr>
          <w:p w14:paraId="4D199399" w14:textId="2FEA53FC" w:rsidR="00D03EB0" w:rsidRPr="008B4263" w:rsidRDefault="008725E9" w:rsidP="000A2C6A">
            <w:pPr>
              <w:pStyle w:val="numbernegative"/>
              <w:spacing w:line="240" w:lineRule="atLeast"/>
              <w:ind w:right="33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619" w:type="pct"/>
            <w:vAlign w:val="center"/>
          </w:tcPr>
          <w:p w14:paraId="694033D0" w14:textId="08687A29" w:rsidR="00D03EB0" w:rsidRPr="008B4263" w:rsidRDefault="008725E9" w:rsidP="00BF3313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25</w:t>
            </w:r>
          </w:p>
        </w:tc>
        <w:tc>
          <w:tcPr>
            <w:tcW w:w="643" w:type="pct"/>
            <w:vAlign w:val="center"/>
          </w:tcPr>
          <w:p w14:paraId="1DE083CD" w14:textId="735EE48C" w:rsidR="00D03EB0" w:rsidRPr="008B4263" w:rsidRDefault="008725E9" w:rsidP="0082041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341,615</w:t>
            </w:r>
          </w:p>
        </w:tc>
      </w:tr>
      <w:tr w:rsidR="00CF284C" w:rsidRPr="00002312" w14:paraId="3299EAD0" w14:textId="77777777" w:rsidTr="00837A41">
        <w:trPr>
          <w:trHeight w:val="236"/>
        </w:trPr>
        <w:tc>
          <w:tcPr>
            <w:tcW w:w="1233" w:type="pct"/>
            <w:vAlign w:val="center"/>
          </w:tcPr>
          <w:p w14:paraId="2CA57A7F" w14:textId="4BA6920E" w:rsidR="00D03EB0" w:rsidRPr="00002312" w:rsidRDefault="00D03EB0" w:rsidP="0074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250" w:right="-106" w:hanging="2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</w:t>
            </w:r>
            <w:r w:rsidR="007402D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ไม่ถือเป็นรายได้</w:t>
            </w:r>
          </w:p>
        </w:tc>
        <w:tc>
          <w:tcPr>
            <w:tcW w:w="630" w:type="pct"/>
          </w:tcPr>
          <w:p w14:paraId="412B0E63" w14:textId="77777777" w:rsidR="007402DE" w:rsidRDefault="007402DE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383C6CCA" w14:textId="25A5712C" w:rsidR="007402DE" w:rsidRDefault="008725E9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(46,713)</w:t>
            </w:r>
          </w:p>
        </w:tc>
        <w:tc>
          <w:tcPr>
            <w:tcW w:w="623" w:type="pct"/>
            <w:vAlign w:val="center"/>
          </w:tcPr>
          <w:p w14:paraId="51F2B8D3" w14:textId="77777777" w:rsidR="007402DE" w:rsidRDefault="007402DE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635923F0" w14:textId="6A524B97" w:rsidR="00D03EB0" w:rsidRPr="008B4263" w:rsidRDefault="008725E9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(11,513)</w:t>
            </w:r>
          </w:p>
        </w:tc>
        <w:tc>
          <w:tcPr>
            <w:tcW w:w="629" w:type="pct"/>
            <w:vAlign w:val="center"/>
          </w:tcPr>
          <w:p w14:paraId="71F69037" w14:textId="77777777" w:rsidR="007402DE" w:rsidRDefault="007402DE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6DC4AB2A" w14:textId="6B58825C" w:rsidR="00D03EB0" w:rsidRPr="008B4263" w:rsidRDefault="008725E9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(623)</w:t>
            </w:r>
          </w:p>
        </w:tc>
        <w:tc>
          <w:tcPr>
            <w:tcW w:w="623" w:type="pct"/>
            <w:vAlign w:val="center"/>
          </w:tcPr>
          <w:p w14:paraId="0C4AA195" w14:textId="77777777" w:rsidR="007402DE" w:rsidRDefault="007402DE" w:rsidP="00015527">
            <w:pPr>
              <w:pStyle w:val="numbernegative"/>
              <w:spacing w:line="240" w:lineRule="atLeast"/>
              <w:ind w:left="-1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2CE76990" w14:textId="43FEF02C" w:rsidR="00D03EB0" w:rsidRPr="008B4263" w:rsidRDefault="00091CCB" w:rsidP="00015527">
            <w:pPr>
              <w:pStyle w:val="numbernegative"/>
              <w:spacing w:line="240" w:lineRule="atLeast"/>
              <w:ind w:left="-1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(76)</w:t>
            </w:r>
          </w:p>
        </w:tc>
        <w:tc>
          <w:tcPr>
            <w:tcW w:w="619" w:type="pct"/>
            <w:vAlign w:val="center"/>
          </w:tcPr>
          <w:p w14:paraId="115A0EB4" w14:textId="77777777" w:rsidR="007402DE" w:rsidRDefault="007402DE" w:rsidP="00015527">
            <w:pPr>
              <w:pStyle w:val="numbernegative"/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44C9842A" w14:textId="0A798060" w:rsidR="00D03EB0" w:rsidRPr="008B4263" w:rsidRDefault="00091CCB" w:rsidP="00015527">
            <w:pPr>
              <w:pStyle w:val="numbernegative"/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(7)</w:t>
            </w:r>
          </w:p>
        </w:tc>
        <w:tc>
          <w:tcPr>
            <w:tcW w:w="643" w:type="pct"/>
            <w:vAlign w:val="center"/>
          </w:tcPr>
          <w:p w14:paraId="7CE4B992" w14:textId="77777777" w:rsidR="007402DE" w:rsidRDefault="007402DE" w:rsidP="0082041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  <w:p w14:paraId="0FD3275E" w14:textId="2A8A82A0" w:rsidR="00D03EB0" w:rsidRPr="008B4263" w:rsidRDefault="005B7D88" w:rsidP="0082041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(58,932)</w:t>
            </w:r>
          </w:p>
        </w:tc>
      </w:tr>
      <w:tr w:rsidR="00CF284C" w:rsidRPr="00002312" w14:paraId="024781C4" w14:textId="77777777" w:rsidTr="00837A41">
        <w:trPr>
          <w:trHeight w:val="308"/>
        </w:trPr>
        <w:tc>
          <w:tcPr>
            <w:tcW w:w="1233" w:type="pct"/>
            <w:vAlign w:val="center"/>
          </w:tcPr>
          <w:p w14:paraId="3EF1BC29" w14:textId="4398457C" w:rsidR="00D03EB0" w:rsidRPr="00002312" w:rsidRDefault="00D03EB0" w:rsidP="0074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25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630" w:type="pct"/>
          </w:tcPr>
          <w:p w14:paraId="64E843B1" w14:textId="71188904" w:rsidR="005B7D88" w:rsidRDefault="005B7D88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(15,884)</w:t>
            </w:r>
          </w:p>
        </w:tc>
        <w:tc>
          <w:tcPr>
            <w:tcW w:w="623" w:type="pct"/>
            <w:vAlign w:val="center"/>
          </w:tcPr>
          <w:p w14:paraId="5ACC4197" w14:textId="686A58D6" w:rsidR="00D03EB0" w:rsidRPr="008B4263" w:rsidRDefault="005B7D88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(2,676)</w:t>
            </w:r>
          </w:p>
        </w:tc>
        <w:tc>
          <w:tcPr>
            <w:tcW w:w="629" w:type="pct"/>
            <w:vAlign w:val="center"/>
          </w:tcPr>
          <w:p w14:paraId="68FD2FBF" w14:textId="157B4FA7" w:rsidR="00D03EB0" w:rsidRPr="008B4263" w:rsidRDefault="005B7D88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(118)</w:t>
            </w:r>
          </w:p>
        </w:tc>
        <w:tc>
          <w:tcPr>
            <w:tcW w:w="623" w:type="pct"/>
            <w:vAlign w:val="center"/>
          </w:tcPr>
          <w:p w14:paraId="541D8FD2" w14:textId="2DBF8076" w:rsidR="00D03EB0" w:rsidRPr="008B4263" w:rsidRDefault="005B7D88" w:rsidP="00015527">
            <w:pPr>
              <w:pStyle w:val="numbernegative"/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(14</w:t>
            </w:r>
            <w:r w:rsidR="0038665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19" w:type="pct"/>
            <w:vAlign w:val="center"/>
          </w:tcPr>
          <w:p w14:paraId="0D23588A" w14:textId="0A027871" w:rsidR="00D03EB0" w:rsidRPr="008B4263" w:rsidRDefault="005B7D88" w:rsidP="007D6533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643" w:type="pct"/>
            <w:vAlign w:val="center"/>
          </w:tcPr>
          <w:p w14:paraId="7A6B5276" w14:textId="4DD3EF2D" w:rsidR="00D03EB0" w:rsidRPr="008B4263" w:rsidRDefault="005B7D88" w:rsidP="0082041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(18,694)</w:t>
            </w:r>
          </w:p>
        </w:tc>
      </w:tr>
      <w:tr w:rsidR="00CF284C" w:rsidRPr="00002312" w14:paraId="3F8DE428" w14:textId="77777777" w:rsidTr="00837A41">
        <w:trPr>
          <w:trHeight w:val="200"/>
        </w:trPr>
        <w:tc>
          <w:tcPr>
            <w:tcW w:w="1233" w:type="pct"/>
            <w:vAlign w:val="center"/>
          </w:tcPr>
          <w:p w14:paraId="0C49EA4A" w14:textId="77777777" w:rsidR="00D03EB0" w:rsidRPr="00002312" w:rsidRDefault="00D03EB0" w:rsidP="00D511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</w:tcPr>
          <w:p w14:paraId="1D6F9BEF" w14:textId="6898F707" w:rsidR="005223B8" w:rsidRDefault="005223B8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236,061</w:t>
            </w:r>
          </w:p>
        </w:tc>
        <w:tc>
          <w:tcPr>
            <w:tcW w:w="623" w:type="pct"/>
            <w:vAlign w:val="center"/>
          </w:tcPr>
          <w:p w14:paraId="0AADC133" w14:textId="2A4C0859" w:rsidR="00D03EB0" w:rsidRPr="008B4263" w:rsidRDefault="005223B8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26,718</w:t>
            </w:r>
          </w:p>
        </w:tc>
        <w:tc>
          <w:tcPr>
            <w:tcW w:w="629" w:type="pct"/>
            <w:vAlign w:val="center"/>
          </w:tcPr>
          <w:p w14:paraId="46D9815B" w14:textId="54C68DC3" w:rsidR="00D03EB0" w:rsidRPr="008B4263" w:rsidRDefault="005223B8" w:rsidP="00AA0E4B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1,067</w:t>
            </w:r>
          </w:p>
        </w:tc>
        <w:tc>
          <w:tcPr>
            <w:tcW w:w="623" w:type="pct"/>
            <w:vAlign w:val="center"/>
          </w:tcPr>
          <w:p w14:paraId="214467B7" w14:textId="490C86DC" w:rsidR="00D03EB0" w:rsidRPr="008B4263" w:rsidRDefault="005223B8" w:rsidP="000A2C6A">
            <w:pPr>
              <w:pStyle w:val="numbernegative"/>
              <w:spacing w:line="240" w:lineRule="atLeast"/>
              <w:ind w:right="33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127</w:t>
            </w:r>
          </w:p>
        </w:tc>
        <w:tc>
          <w:tcPr>
            <w:tcW w:w="619" w:type="pct"/>
            <w:vAlign w:val="center"/>
          </w:tcPr>
          <w:p w14:paraId="584B9A64" w14:textId="5D9216C0" w:rsidR="00D03EB0" w:rsidRPr="008B4263" w:rsidRDefault="005223B8" w:rsidP="007D6533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643" w:type="pct"/>
            <w:vAlign w:val="center"/>
          </w:tcPr>
          <w:p w14:paraId="212FBDB7" w14:textId="1A4C9F2B" w:rsidR="00D03EB0" w:rsidRPr="008B4263" w:rsidRDefault="005223B8" w:rsidP="0082041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263,989</w:t>
            </w:r>
          </w:p>
        </w:tc>
      </w:tr>
      <w:tr w:rsidR="00CF284C" w:rsidRPr="00002312" w14:paraId="224C8E7D" w14:textId="77777777" w:rsidTr="008725E9">
        <w:trPr>
          <w:trHeight w:val="821"/>
        </w:trPr>
        <w:tc>
          <w:tcPr>
            <w:tcW w:w="1233" w:type="pct"/>
            <w:vAlign w:val="center"/>
          </w:tcPr>
          <w:p w14:paraId="4176A1BB" w14:textId="2BE18146" w:rsidR="00D03EB0" w:rsidRPr="00002312" w:rsidRDefault="00D03EB0" w:rsidP="00740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</w:tabs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630" w:type="pct"/>
            <w:vAlign w:val="bottom"/>
          </w:tcPr>
          <w:p w14:paraId="75BF475D" w14:textId="3583D84E" w:rsidR="005223B8" w:rsidRDefault="005223B8" w:rsidP="008725E9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(82,541)</w:t>
            </w:r>
          </w:p>
        </w:tc>
        <w:tc>
          <w:tcPr>
            <w:tcW w:w="623" w:type="pct"/>
            <w:vAlign w:val="bottom"/>
          </w:tcPr>
          <w:p w14:paraId="7F275C8B" w14:textId="507FC188" w:rsidR="00D03EB0" w:rsidRPr="00002312" w:rsidRDefault="005A2B27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(7,271)</w:t>
            </w:r>
          </w:p>
        </w:tc>
        <w:tc>
          <w:tcPr>
            <w:tcW w:w="629" w:type="pct"/>
            <w:vAlign w:val="bottom"/>
          </w:tcPr>
          <w:p w14:paraId="241649FE" w14:textId="7A6B1516" w:rsidR="00D03EB0" w:rsidRPr="00002312" w:rsidRDefault="005A2B27" w:rsidP="00AA0E4B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(407)</w:t>
            </w:r>
          </w:p>
        </w:tc>
        <w:tc>
          <w:tcPr>
            <w:tcW w:w="623" w:type="pct"/>
            <w:vAlign w:val="bottom"/>
          </w:tcPr>
          <w:p w14:paraId="062154BE" w14:textId="1BD40902" w:rsidR="00D03EB0" w:rsidRPr="00002312" w:rsidRDefault="005A2B27" w:rsidP="00015527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  <w:tab w:val="decimal" w:pos="817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(37)</w:t>
            </w:r>
          </w:p>
        </w:tc>
        <w:tc>
          <w:tcPr>
            <w:tcW w:w="619" w:type="pct"/>
            <w:vAlign w:val="bottom"/>
          </w:tcPr>
          <w:p w14:paraId="47BCAABB" w14:textId="7DC9D820" w:rsidR="00D03EB0" w:rsidRPr="00002312" w:rsidRDefault="005A2B27" w:rsidP="007D6533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(6)</w:t>
            </w:r>
          </w:p>
        </w:tc>
        <w:tc>
          <w:tcPr>
            <w:tcW w:w="643" w:type="pct"/>
            <w:vAlign w:val="bottom"/>
          </w:tcPr>
          <w:p w14:paraId="7B9BC7CA" w14:textId="753C153A" w:rsidR="00D03EB0" w:rsidRPr="00002312" w:rsidRDefault="005A2B27" w:rsidP="0082041F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(90,262)</w:t>
            </w:r>
          </w:p>
        </w:tc>
      </w:tr>
      <w:tr w:rsidR="00CF284C" w:rsidRPr="00002312" w14:paraId="3A095328" w14:textId="77777777" w:rsidTr="00837A41">
        <w:trPr>
          <w:trHeight w:val="432"/>
        </w:trPr>
        <w:tc>
          <w:tcPr>
            <w:tcW w:w="1233" w:type="pct"/>
            <w:vAlign w:val="center"/>
          </w:tcPr>
          <w:p w14:paraId="6E031FDC" w14:textId="77777777" w:rsidR="00D03EB0" w:rsidRPr="00002312" w:rsidRDefault="00D03EB0" w:rsidP="00D5113C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pct"/>
          </w:tcPr>
          <w:p w14:paraId="51954533" w14:textId="71B00DCB" w:rsidR="005C4D8F" w:rsidRPr="005C4D8F" w:rsidRDefault="005C4D8F" w:rsidP="00AA0E4B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C4D8F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153,520</w:t>
            </w:r>
          </w:p>
        </w:tc>
        <w:tc>
          <w:tcPr>
            <w:tcW w:w="623" w:type="pct"/>
            <w:vAlign w:val="center"/>
          </w:tcPr>
          <w:p w14:paraId="08EA1B95" w14:textId="03323BFD" w:rsidR="00D03EB0" w:rsidRPr="00C71EC6" w:rsidRDefault="005C4D8F" w:rsidP="00AA0E4B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19,447</w:t>
            </w:r>
          </w:p>
        </w:tc>
        <w:tc>
          <w:tcPr>
            <w:tcW w:w="629" w:type="pct"/>
            <w:vAlign w:val="center"/>
          </w:tcPr>
          <w:p w14:paraId="1830E2E5" w14:textId="27DAC876" w:rsidR="00D03EB0" w:rsidRPr="00C71EC6" w:rsidRDefault="005C4D8F" w:rsidP="00015527">
            <w:pPr>
              <w:pStyle w:val="numbernegative"/>
              <w:pBdr>
                <w:bottom w:val="double" w:sz="4" w:space="1" w:color="auto"/>
              </w:pBdr>
              <w:tabs>
                <w:tab w:val="decimal" w:pos="82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660</w:t>
            </w:r>
          </w:p>
        </w:tc>
        <w:tc>
          <w:tcPr>
            <w:tcW w:w="623" w:type="pct"/>
            <w:vAlign w:val="center"/>
          </w:tcPr>
          <w:p w14:paraId="267D34C6" w14:textId="0509AB00" w:rsidR="00D03EB0" w:rsidRPr="00C71EC6" w:rsidRDefault="005C4D8F" w:rsidP="000A2C6A">
            <w:pPr>
              <w:pStyle w:val="numbernegative"/>
              <w:pBdr>
                <w:bottom w:val="double" w:sz="4" w:space="1" w:color="auto"/>
              </w:pBdr>
              <w:tabs>
                <w:tab w:val="decimal" w:pos="79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</w:p>
        </w:tc>
        <w:tc>
          <w:tcPr>
            <w:tcW w:w="619" w:type="pct"/>
            <w:vAlign w:val="center"/>
          </w:tcPr>
          <w:p w14:paraId="2C5E51A5" w14:textId="7DC86821" w:rsidR="00D03EB0" w:rsidRPr="00C71EC6" w:rsidRDefault="005C4D8F" w:rsidP="00015527">
            <w:pPr>
              <w:pStyle w:val="numbernegative"/>
              <w:pBdr>
                <w:bottom w:val="double" w:sz="4" w:space="1" w:color="auto"/>
              </w:pBdr>
              <w:tabs>
                <w:tab w:val="decimal" w:pos="754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</w:p>
        </w:tc>
        <w:tc>
          <w:tcPr>
            <w:tcW w:w="643" w:type="pct"/>
            <w:vAlign w:val="center"/>
          </w:tcPr>
          <w:p w14:paraId="6E75D8C1" w14:textId="5CEA9C86" w:rsidR="00D03EB0" w:rsidRPr="00C71EC6" w:rsidRDefault="005C4D8F" w:rsidP="0082041F">
            <w:pPr>
              <w:pStyle w:val="numbernegative"/>
              <w:pBdr>
                <w:bottom w:val="doub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173,727</w:t>
            </w:r>
          </w:p>
        </w:tc>
      </w:tr>
    </w:tbl>
    <w:p w14:paraId="3A406A2E" w14:textId="1F1D40F6" w:rsidR="00C92969" w:rsidRPr="00002312" w:rsidRDefault="00C92969"/>
    <w:tbl>
      <w:tblPr>
        <w:tblW w:w="480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59"/>
        <w:gridCol w:w="1261"/>
        <w:gridCol w:w="1126"/>
        <w:gridCol w:w="1214"/>
        <w:gridCol w:w="1128"/>
      </w:tblGrid>
      <w:tr w:rsidR="008163AD" w:rsidRPr="00002312" w14:paraId="0167CD92" w14:textId="77777777" w:rsidTr="00042791">
        <w:trPr>
          <w:trHeight w:val="92"/>
        </w:trPr>
        <w:tc>
          <w:tcPr>
            <w:tcW w:w="1756" w:type="pct"/>
          </w:tcPr>
          <w:p w14:paraId="0061BA2B" w14:textId="77777777" w:rsidR="008163AD" w:rsidRPr="00002312" w:rsidRDefault="008163AD" w:rsidP="0004279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44" w:type="pct"/>
            <w:gridSpan w:val="5"/>
            <w:vAlign w:val="bottom"/>
          </w:tcPr>
          <w:p w14:paraId="402FB60C" w14:textId="77777777" w:rsidR="008163AD" w:rsidRPr="00002312" w:rsidRDefault="008163AD" w:rsidP="0004279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163AD" w:rsidRPr="00002312" w14:paraId="59978872" w14:textId="77777777" w:rsidTr="00042791">
        <w:trPr>
          <w:trHeight w:val="92"/>
        </w:trPr>
        <w:tc>
          <w:tcPr>
            <w:tcW w:w="1756" w:type="pct"/>
          </w:tcPr>
          <w:p w14:paraId="0646086C" w14:textId="77777777" w:rsidR="008163AD" w:rsidRPr="00002312" w:rsidRDefault="008163AD" w:rsidP="0004279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244" w:type="pct"/>
            <w:gridSpan w:val="5"/>
            <w:vAlign w:val="bottom"/>
          </w:tcPr>
          <w:p w14:paraId="47BDDB6C" w14:textId="77777777" w:rsidR="008163AD" w:rsidRPr="00002312" w:rsidRDefault="008163AD" w:rsidP="0004279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8163AD" w:rsidRPr="00002312" w14:paraId="58A4699F" w14:textId="77777777" w:rsidTr="00042791">
        <w:trPr>
          <w:trHeight w:val="1388"/>
        </w:trPr>
        <w:tc>
          <w:tcPr>
            <w:tcW w:w="1756" w:type="pct"/>
          </w:tcPr>
          <w:p w14:paraId="255A5F92" w14:textId="77777777" w:rsidR="008163AD" w:rsidRPr="00002312" w:rsidRDefault="008163AD" w:rsidP="00042791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82" w:type="pct"/>
            <w:vAlign w:val="bottom"/>
          </w:tcPr>
          <w:p w14:paraId="17113BEF" w14:textId="77777777" w:rsidR="008163AD" w:rsidRPr="00002312" w:rsidRDefault="008163AD" w:rsidP="0004279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B34F5C7" w14:textId="77777777" w:rsidR="008163AD" w:rsidRPr="00002312" w:rsidRDefault="008163AD" w:rsidP="0004279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683" w:type="pct"/>
            <w:vAlign w:val="bottom"/>
          </w:tcPr>
          <w:p w14:paraId="09C57E61" w14:textId="77777777" w:rsidR="008163AD" w:rsidRPr="00002312" w:rsidRDefault="008163AD" w:rsidP="0004279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610" w:type="pct"/>
            <w:vAlign w:val="bottom"/>
          </w:tcPr>
          <w:p w14:paraId="788E13B8" w14:textId="77777777" w:rsidR="008163AD" w:rsidRPr="00002312" w:rsidRDefault="008163AD" w:rsidP="0004279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658" w:type="pct"/>
            <w:vAlign w:val="bottom"/>
          </w:tcPr>
          <w:p w14:paraId="7D977ACB" w14:textId="77777777" w:rsidR="008163AD" w:rsidRPr="00002312" w:rsidRDefault="008163AD" w:rsidP="0004279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74EAED0" w14:textId="77777777" w:rsidR="008163AD" w:rsidRPr="00002312" w:rsidRDefault="008163AD" w:rsidP="0004279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611" w:type="pct"/>
            <w:vAlign w:val="bottom"/>
          </w:tcPr>
          <w:p w14:paraId="60953F25" w14:textId="77777777" w:rsidR="008163AD" w:rsidRPr="00002312" w:rsidRDefault="008163AD" w:rsidP="0004279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163AD" w:rsidRPr="00002312" w14:paraId="18DA4F3D" w14:textId="77777777" w:rsidTr="00042791">
        <w:trPr>
          <w:trHeight w:val="432"/>
        </w:trPr>
        <w:tc>
          <w:tcPr>
            <w:tcW w:w="1756" w:type="pct"/>
            <w:vAlign w:val="center"/>
          </w:tcPr>
          <w:p w14:paraId="3674EA47" w14:textId="77777777" w:rsidR="008163AD" w:rsidRPr="00002312" w:rsidRDefault="008163AD" w:rsidP="0004279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44" w:type="pct"/>
            <w:gridSpan w:val="5"/>
            <w:vAlign w:val="center"/>
          </w:tcPr>
          <w:p w14:paraId="3E4C86C0" w14:textId="77777777" w:rsidR="008163AD" w:rsidRPr="008B4263" w:rsidRDefault="008163AD" w:rsidP="0004279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63AD" w:rsidRPr="00002312" w14:paraId="2FA3002D" w14:textId="77777777" w:rsidTr="00042791">
        <w:trPr>
          <w:trHeight w:val="432"/>
        </w:trPr>
        <w:tc>
          <w:tcPr>
            <w:tcW w:w="1756" w:type="pct"/>
            <w:vAlign w:val="center"/>
          </w:tcPr>
          <w:p w14:paraId="0A1EA8B0" w14:textId="77777777" w:rsidR="008163AD" w:rsidRPr="00002312" w:rsidRDefault="008163AD" w:rsidP="0004279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682" w:type="pct"/>
            <w:vAlign w:val="center"/>
          </w:tcPr>
          <w:p w14:paraId="553A0D07" w14:textId="77777777" w:rsidR="008163AD" w:rsidRPr="008B4263" w:rsidRDefault="008163AD" w:rsidP="0004279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412,850</w:t>
            </w:r>
          </w:p>
        </w:tc>
        <w:tc>
          <w:tcPr>
            <w:tcW w:w="683" w:type="pct"/>
            <w:vAlign w:val="center"/>
          </w:tcPr>
          <w:p w14:paraId="2F129C03" w14:textId="77777777" w:rsidR="008163AD" w:rsidRPr="008B4263" w:rsidRDefault="008163AD" w:rsidP="0004279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32,953</w:t>
            </w:r>
          </w:p>
        </w:tc>
        <w:tc>
          <w:tcPr>
            <w:tcW w:w="610" w:type="pct"/>
            <w:vAlign w:val="center"/>
          </w:tcPr>
          <w:p w14:paraId="77F7EA17" w14:textId="77777777" w:rsidR="008163AD" w:rsidRPr="008B4263" w:rsidRDefault="008163AD" w:rsidP="00042791">
            <w:pPr>
              <w:pStyle w:val="numbernegative"/>
              <w:spacing w:line="240" w:lineRule="atLeast"/>
              <w:ind w:right="33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1,679</w:t>
            </w:r>
          </w:p>
        </w:tc>
        <w:tc>
          <w:tcPr>
            <w:tcW w:w="658" w:type="pct"/>
            <w:vAlign w:val="center"/>
          </w:tcPr>
          <w:p w14:paraId="7CDC6DBC" w14:textId="77777777" w:rsidR="008163AD" w:rsidRPr="008B4263" w:rsidRDefault="008163AD" w:rsidP="00042791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684</w:t>
            </w:r>
          </w:p>
        </w:tc>
        <w:tc>
          <w:tcPr>
            <w:tcW w:w="611" w:type="pct"/>
            <w:vAlign w:val="center"/>
          </w:tcPr>
          <w:p w14:paraId="2F6ACF64" w14:textId="77777777" w:rsidR="008163AD" w:rsidRPr="008B4263" w:rsidRDefault="008163AD" w:rsidP="0004279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448,166</w:t>
            </w:r>
          </w:p>
        </w:tc>
      </w:tr>
      <w:tr w:rsidR="008163AD" w:rsidRPr="00002312" w14:paraId="5B4B2429" w14:textId="77777777" w:rsidTr="00042791">
        <w:trPr>
          <w:trHeight w:val="236"/>
        </w:trPr>
        <w:tc>
          <w:tcPr>
            <w:tcW w:w="1756" w:type="pct"/>
            <w:vAlign w:val="center"/>
          </w:tcPr>
          <w:p w14:paraId="1B4A97D1" w14:textId="77777777" w:rsidR="008163AD" w:rsidRPr="00002312" w:rsidRDefault="008163AD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682" w:type="pct"/>
            <w:vAlign w:val="center"/>
          </w:tcPr>
          <w:p w14:paraId="17AEDBC2" w14:textId="77777777" w:rsidR="008163AD" w:rsidRPr="008B4263" w:rsidRDefault="008163AD" w:rsidP="0004279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(70,756)</w:t>
            </w:r>
          </w:p>
        </w:tc>
        <w:tc>
          <w:tcPr>
            <w:tcW w:w="683" w:type="pct"/>
            <w:vAlign w:val="center"/>
          </w:tcPr>
          <w:p w14:paraId="2A31691C" w14:textId="77777777" w:rsidR="008163AD" w:rsidRPr="008B4263" w:rsidRDefault="008163AD" w:rsidP="0004279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(2,111)</w:t>
            </w:r>
          </w:p>
        </w:tc>
        <w:tc>
          <w:tcPr>
            <w:tcW w:w="610" w:type="pct"/>
            <w:vAlign w:val="center"/>
          </w:tcPr>
          <w:p w14:paraId="449A2386" w14:textId="77777777" w:rsidR="008163AD" w:rsidRPr="008B4263" w:rsidRDefault="008163AD" w:rsidP="00042791">
            <w:pPr>
              <w:pStyle w:val="numbernegative"/>
              <w:spacing w:line="240" w:lineRule="atLeast"/>
              <w:ind w:left="-12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(514)</w:t>
            </w:r>
          </w:p>
        </w:tc>
        <w:tc>
          <w:tcPr>
            <w:tcW w:w="658" w:type="pct"/>
            <w:vAlign w:val="center"/>
          </w:tcPr>
          <w:p w14:paraId="6851A90A" w14:textId="77777777" w:rsidR="008163AD" w:rsidRPr="008B4263" w:rsidRDefault="008163AD" w:rsidP="00042791">
            <w:pPr>
              <w:pStyle w:val="numbernegative"/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</w:t>
            </w: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611" w:type="pct"/>
            <w:vAlign w:val="center"/>
          </w:tcPr>
          <w:p w14:paraId="1FCECAEA" w14:textId="77777777" w:rsidR="008163AD" w:rsidRPr="008B4263" w:rsidRDefault="008163AD" w:rsidP="0004279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(73,59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</w:t>
            </w: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163AD" w:rsidRPr="00002312" w14:paraId="74E32B7A" w14:textId="77777777" w:rsidTr="00042791">
        <w:trPr>
          <w:trHeight w:val="308"/>
        </w:trPr>
        <w:tc>
          <w:tcPr>
            <w:tcW w:w="1756" w:type="pct"/>
            <w:vAlign w:val="center"/>
          </w:tcPr>
          <w:p w14:paraId="6CB718BA" w14:textId="77777777" w:rsidR="008163AD" w:rsidRPr="00002312" w:rsidRDefault="008163AD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</w:tabs>
              <w:spacing w:line="240" w:lineRule="atLeast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ภาษีขายรอตัดบัญชี</w:t>
            </w:r>
          </w:p>
        </w:tc>
        <w:tc>
          <w:tcPr>
            <w:tcW w:w="682" w:type="pct"/>
            <w:vAlign w:val="center"/>
          </w:tcPr>
          <w:p w14:paraId="473C7D9F" w14:textId="77777777" w:rsidR="008163AD" w:rsidRPr="008B4263" w:rsidRDefault="008163AD" w:rsidP="00042791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(23,164)</w:t>
            </w:r>
          </w:p>
        </w:tc>
        <w:tc>
          <w:tcPr>
            <w:tcW w:w="683" w:type="pct"/>
            <w:vAlign w:val="center"/>
          </w:tcPr>
          <w:p w14:paraId="76AC25E2" w14:textId="77777777" w:rsidR="008163AD" w:rsidRPr="008B4263" w:rsidRDefault="008163AD" w:rsidP="00042791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(2,153)</w:t>
            </w:r>
          </w:p>
        </w:tc>
        <w:tc>
          <w:tcPr>
            <w:tcW w:w="610" w:type="pct"/>
            <w:vAlign w:val="center"/>
          </w:tcPr>
          <w:p w14:paraId="4536493C" w14:textId="77777777" w:rsidR="008163AD" w:rsidRPr="008B4263" w:rsidRDefault="008163AD" w:rsidP="00042791">
            <w:pPr>
              <w:pStyle w:val="numbernegative"/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(108)</w:t>
            </w:r>
          </w:p>
        </w:tc>
        <w:tc>
          <w:tcPr>
            <w:tcW w:w="658" w:type="pct"/>
            <w:vAlign w:val="center"/>
          </w:tcPr>
          <w:p w14:paraId="4EA45FA2" w14:textId="77777777" w:rsidR="008163AD" w:rsidRPr="008B4263" w:rsidRDefault="008163AD" w:rsidP="00042791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(45)</w:t>
            </w:r>
          </w:p>
        </w:tc>
        <w:tc>
          <w:tcPr>
            <w:tcW w:w="611" w:type="pct"/>
            <w:vAlign w:val="center"/>
          </w:tcPr>
          <w:p w14:paraId="12F5A5B7" w14:textId="77777777" w:rsidR="008163AD" w:rsidRPr="008B4263" w:rsidRDefault="008163AD" w:rsidP="00042791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(25,470)</w:t>
            </w:r>
          </w:p>
        </w:tc>
      </w:tr>
      <w:tr w:rsidR="008163AD" w:rsidRPr="00002312" w14:paraId="05F94B49" w14:textId="77777777" w:rsidTr="00042791">
        <w:trPr>
          <w:trHeight w:val="200"/>
        </w:trPr>
        <w:tc>
          <w:tcPr>
            <w:tcW w:w="1756" w:type="pct"/>
            <w:vAlign w:val="center"/>
          </w:tcPr>
          <w:p w14:paraId="4A07EAE5" w14:textId="77777777" w:rsidR="008163AD" w:rsidRPr="00002312" w:rsidRDefault="008163AD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</w:tabs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2CCB2B89" w14:textId="77777777" w:rsidR="008163AD" w:rsidRPr="008B4263" w:rsidRDefault="008163AD" w:rsidP="0004279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318,930</w:t>
            </w:r>
          </w:p>
        </w:tc>
        <w:tc>
          <w:tcPr>
            <w:tcW w:w="683" w:type="pct"/>
            <w:vAlign w:val="center"/>
          </w:tcPr>
          <w:p w14:paraId="0951E02B" w14:textId="77777777" w:rsidR="008163AD" w:rsidRPr="008B4263" w:rsidRDefault="008163AD" w:rsidP="00042791">
            <w:pPr>
              <w:pStyle w:val="numbernegative"/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28,689</w:t>
            </w:r>
          </w:p>
        </w:tc>
        <w:tc>
          <w:tcPr>
            <w:tcW w:w="610" w:type="pct"/>
            <w:vAlign w:val="center"/>
          </w:tcPr>
          <w:p w14:paraId="25118A58" w14:textId="77777777" w:rsidR="008163AD" w:rsidRPr="008B4263" w:rsidRDefault="008163AD" w:rsidP="00042791">
            <w:pPr>
              <w:pStyle w:val="numbernegative"/>
              <w:spacing w:line="240" w:lineRule="atLeast"/>
              <w:ind w:right="33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1,057</w:t>
            </w:r>
          </w:p>
        </w:tc>
        <w:tc>
          <w:tcPr>
            <w:tcW w:w="658" w:type="pct"/>
            <w:vAlign w:val="center"/>
          </w:tcPr>
          <w:p w14:paraId="2CF518B4" w14:textId="77777777" w:rsidR="008163AD" w:rsidRPr="008B4263" w:rsidRDefault="008163AD" w:rsidP="00042791">
            <w:pPr>
              <w:pStyle w:val="numbernegative"/>
              <w:tabs>
                <w:tab w:val="decimal" w:pos="88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42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611" w:type="pct"/>
            <w:vAlign w:val="center"/>
          </w:tcPr>
          <w:p w14:paraId="51C176D9" w14:textId="77777777" w:rsidR="008163AD" w:rsidRPr="008B4263" w:rsidRDefault="008163AD" w:rsidP="0004279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8B4263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349,10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</w:t>
            </w:r>
          </w:p>
        </w:tc>
      </w:tr>
      <w:tr w:rsidR="008163AD" w:rsidRPr="00002312" w14:paraId="758A172B" w14:textId="77777777" w:rsidTr="00042791">
        <w:trPr>
          <w:trHeight w:val="821"/>
        </w:trPr>
        <w:tc>
          <w:tcPr>
            <w:tcW w:w="1756" w:type="pct"/>
            <w:vAlign w:val="center"/>
          </w:tcPr>
          <w:p w14:paraId="47C9EAF0" w14:textId="77777777" w:rsidR="008163AD" w:rsidRPr="00002312" w:rsidRDefault="008163AD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"/>
                <w:tab w:val="left" w:pos="484"/>
              </w:tabs>
              <w:spacing w:line="240" w:lineRule="atLeast"/>
              <w:ind w:left="336" w:right="-106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2846D49A" w14:textId="77777777" w:rsidR="008163AD" w:rsidRPr="00002312" w:rsidRDefault="008163AD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1"/>
              </w:tabs>
              <w:spacing w:line="240" w:lineRule="atLeast"/>
              <w:ind w:left="-20" w:right="-106" w:firstLine="9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682" w:type="pct"/>
            <w:vAlign w:val="bottom"/>
          </w:tcPr>
          <w:p w14:paraId="4056E280" w14:textId="77777777" w:rsidR="008163AD" w:rsidRPr="00002312" w:rsidRDefault="008163AD" w:rsidP="00042791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(84,265)</w:t>
            </w:r>
          </w:p>
        </w:tc>
        <w:tc>
          <w:tcPr>
            <w:tcW w:w="683" w:type="pct"/>
            <w:vAlign w:val="bottom"/>
          </w:tcPr>
          <w:p w14:paraId="603C1812" w14:textId="77777777" w:rsidR="008163AD" w:rsidRPr="00002312" w:rsidRDefault="008163AD" w:rsidP="00042791">
            <w:pPr>
              <w:pStyle w:val="numbernegative"/>
              <w:pBdr>
                <w:bottom w:val="sing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(10,699)</w:t>
            </w:r>
          </w:p>
        </w:tc>
        <w:tc>
          <w:tcPr>
            <w:tcW w:w="610" w:type="pct"/>
            <w:vAlign w:val="bottom"/>
          </w:tcPr>
          <w:p w14:paraId="7C7466FE" w14:textId="77777777" w:rsidR="008163AD" w:rsidRPr="00002312" w:rsidRDefault="008163AD" w:rsidP="00042791">
            <w:pPr>
              <w:pStyle w:val="numbernegative"/>
              <w:pBdr>
                <w:bottom w:val="single" w:sz="4" w:space="1" w:color="auto"/>
              </w:pBdr>
              <w:tabs>
                <w:tab w:val="decimal" w:pos="645"/>
                <w:tab w:val="decimal" w:pos="817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(449)</w:t>
            </w:r>
          </w:p>
        </w:tc>
        <w:tc>
          <w:tcPr>
            <w:tcW w:w="658" w:type="pct"/>
            <w:vAlign w:val="bottom"/>
          </w:tcPr>
          <w:p w14:paraId="18A0132A" w14:textId="77777777" w:rsidR="008163AD" w:rsidRPr="00002312" w:rsidRDefault="008163AD" w:rsidP="00042791">
            <w:pPr>
              <w:pStyle w:val="numbernegative"/>
              <w:pBdr>
                <w:bottom w:val="single" w:sz="4" w:space="1" w:color="auto"/>
              </w:pBdr>
              <w:tabs>
                <w:tab w:val="decimal" w:pos="884"/>
              </w:tabs>
              <w:spacing w:line="240" w:lineRule="atLeast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(181)</w:t>
            </w:r>
          </w:p>
        </w:tc>
        <w:tc>
          <w:tcPr>
            <w:tcW w:w="611" w:type="pct"/>
            <w:vAlign w:val="bottom"/>
          </w:tcPr>
          <w:p w14:paraId="500BF385" w14:textId="77777777" w:rsidR="008163AD" w:rsidRPr="00002312" w:rsidRDefault="008163AD" w:rsidP="00042791">
            <w:pPr>
              <w:pStyle w:val="numbernegative"/>
              <w:pBdr>
                <w:bottom w:val="sing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(95,594)</w:t>
            </w:r>
          </w:p>
        </w:tc>
      </w:tr>
      <w:tr w:rsidR="008163AD" w:rsidRPr="00002312" w14:paraId="3CE44D5E" w14:textId="77777777" w:rsidTr="00042791">
        <w:trPr>
          <w:trHeight w:val="432"/>
        </w:trPr>
        <w:tc>
          <w:tcPr>
            <w:tcW w:w="1756" w:type="pct"/>
            <w:vAlign w:val="center"/>
          </w:tcPr>
          <w:p w14:paraId="4DA7D55D" w14:textId="77777777" w:rsidR="008163AD" w:rsidRPr="00002312" w:rsidRDefault="008163AD" w:rsidP="00042791">
            <w:pPr>
              <w:spacing w:line="240" w:lineRule="atLeast"/>
              <w:ind w:left="-18" w:right="-106" w:hanging="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82" w:type="pct"/>
            <w:vAlign w:val="center"/>
          </w:tcPr>
          <w:p w14:paraId="3AB13DA8" w14:textId="77777777" w:rsidR="008163AD" w:rsidRPr="00C71EC6" w:rsidRDefault="008163AD" w:rsidP="00042791">
            <w:pPr>
              <w:pStyle w:val="numbernegative"/>
              <w:pBdr>
                <w:bottom w:val="double" w:sz="4" w:space="1" w:color="auto"/>
              </w:pBdr>
              <w:tabs>
                <w:tab w:val="decimal" w:pos="81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234,665</w:t>
            </w:r>
          </w:p>
        </w:tc>
        <w:tc>
          <w:tcPr>
            <w:tcW w:w="683" w:type="pct"/>
            <w:vAlign w:val="center"/>
          </w:tcPr>
          <w:p w14:paraId="3C972CF3" w14:textId="77777777" w:rsidR="008163AD" w:rsidRPr="00C71EC6" w:rsidRDefault="008163AD" w:rsidP="00042791">
            <w:pPr>
              <w:pStyle w:val="numbernegative"/>
              <w:pBdr>
                <w:bottom w:val="double" w:sz="4" w:space="1" w:color="auto"/>
              </w:pBdr>
              <w:tabs>
                <w:tab w:val="decimal" w:pos="827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17,990</w:t>
            </w:r>
          </w:p>
        </w:tc>
        <w:tc>
          <w:tcPr>
            <w:tcW w:w="610" w:type="pct"/>
            <w:vAlign w:val="center"/>
          </w:tcPr>
          <w:p w14:paraId="0EA434BB" w14:textId="77777777" w:rsidR="008163AD" w:rsidRPr="00C71EC6" w:rsidRDefault="008163AD" w:rsidP="00042791">
            <w:pPr>
              <w:pStyle w:val="numbernegative"/>
              <w:pBdr>
                <w:bottom w:val="double" w:sz="4" w:space="1" w:color="auto"/>
              </w:pBdr>
              <w:tabs>
                <w:tab w:val="decimal" w:pos="799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608</w:t>
            </w:r>
          </w:p>
        </w:tc>
        <w:tc>
          <w:tcPr>
            <w:tcW w:w="658" w:type="pct"/>
            <w:vAlign w:val="center"/>
          </w:tcPr>
          <w:p w14:paraId="4C87A43A" w14:textId="77777777" w:rsidR="008163AD" w:rsidRPr="00C71EC6" w:rsidRDefault="008163AD" w:rsidP="00042791">
            <w:pPr>
              <w:pStyle w:val="numbernegative"/>
              <w:pBdr>
                <w:bottom w:val="double" w:sz="4" w:space="1" w:color="auto"/>
              </w:pBdr>
              <w:tabs>
                <w:tab w:val="decimal" w:pos="754"/>
              </w:tabs>
              <w:spacing w:line="240" w:lineRule="atLeas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247</w:t>
            </w:r>
          </w:p>
        </w:tc>
        <w:tc>
          <w:tcPr>
            <w:tcW w:w="611" w:type="pct"/>
            <w:vAlign w:val="center"/>
          </w:tcPr>
          <w:p w14:paraId="0AB42B0D" w14:textId="77777777" w:rsidR="008163AD" w:rsidRPr="00C71EC6" w:rsidRDefault="008163AD" w:rsidP="00042791">
            <w:pPr>
              <w:pStyle w:val="numbernegative"/>
              <w:pBdr>
                <w:bottom w:val="double" w:sz="4" w:space="1" w:color="auto"/>
              </w:pBdr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253,510</w:t>
            </w:r>
          </w:p>
        </w:tc>
      </w:tr>
    </w:tbl>
    <w:p w14:paraId="7246ED3A" w14:textId="77777777" w:rsidR="00352520" w:rsidRPr="00002312" w:rsidRDefault="00352520" w:rsidP="00352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/>
        <w:jc w:val="both"/>
        <w:rPr>
          <w:rFonts w:asciiTheme="majorBidi" w:hAnsiTheme="majorBidi" w:cstheme="majorBidi"/>
          <w:sz w:val="16"/>
          <w:szCs w:val="16"/>
        </w:rPr>
      </w:pPr>
    </w:p>
    <w:p w14:paraId="5E5568A5" w14:textId="3DA40C9D" w:rsidR="00352520" w:rsidRDefault="00352520" w:rsidP="0083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33"/>
        <w:rPr>
          <w:rFonts w:asciiTheme="majorBidi" w:hAnsiTheme="majorBidi" w:cstheme="majorBidi"/>
          <w:sz w:val="24"/>
          <w:szCs w:val="24"/>
        </w:rPr>
      </w:pPr>
      <w:r w:rsidRPr="00002312">
        <w:rPr>
          <w:rFonts w:asciiTheme="majorBidi" w:hAnsiTheme="majorBidi" w:cstheme="majorBidi"/>
          <w:sz w:val="30"/>
          <w:szCs w:val="30"/>
          <w:vertAlign w:val="superscript"/>
        </w:rPr>
        <w:t>(1)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 w:hint="cs"/>
          <w:sz w:val="24"/>
          <w:szCs w:val="24"/>
          <w:cs/>
        </w:rPr>
        <w:t>ลูกหนี้ตามสัญญาเช่าซื้อส่วนที่ถึงกำหนดชำระภายในหนึ่งปีรวมลูกหนี้ตามสัญญาเช่าซื้อที่จัดชั้นเป็นลูกหนี้ที่มีการด้อยค่าด้านเครดิต</w:t>
      </w: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4859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581"/>
        <w:gridCol w:w="1241"/>
        <w:gridCol w:w="269"/>
        <w:gridCol w:w="1243"/>
      </w:tblGrid>
      <w:tr w:rsidR="00127C02" w:rsidRPr="00002312" w14:paraId="3C547ECC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5B05B8" w14:textId="77777777" w:rsidR="00127C02" w:rsidRPr="00002312" w:rsidRDefault="00127C0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78F72507" w14:textId="54D0BA56" w:rsidR="00127C02" w:rsidRPr="00002312" w:rsidRDefault="00127C0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02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27C02" w:rsidRPr="00002312" w14:paraId="233891CE" w14:textId="77777777">
        <w:trPr>
          <w:trHeight w:val="391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912F41" w14:textId="77777777" w:rsidR="00127C02" w:rsidRPr="00002312" w:rsidRDefault="00127C02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2CCE8D9B" w14:textId="0F60EBBD" w:rsidR="00127C02" w:rsidRPr="00002312" w:rsidRDefault="00127C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3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F024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B1B479B" w14:textId="77777777" w:rsidR="00127C02" w:rsidRPr="00002312" w:rsidRDefault="00127C02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noWrap/>
          </w:tcPr>
          <w:p w14:paraId="3096C60C" w14:textId="0862FFA3" w:rsidR="00127C02" w:rsidRPr="00002312" w:rsidRDefault="00127C02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F024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27C02" w:rsidRPr="00002312" w14:paraId="5A8EF21B" w14:textId="77777777">
        <w:trPr>
          <w:trHeight w:val="364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E3E56" w14:textId="77777777" w:rsidR="00127C02" w:rsidRPr="00002312" w:rsidRDefault="00127C02">
            <w:pPr>
              <w:ind w:lef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AEA536B" w14:textId="77777777" w:rsidR="00127C02" w:rsidRPr="00002312" w:rsidRDefault="00127C0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31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0231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FF0240" w:rsidRPr="00002312" w14:paraId="78C946F7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AE587" w14:textId="77777777" w:rsidR="00FF0240" w:rsidRPr="00002312" w:rsidRDefault="00FF0240" w:rsidP="00FF0240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6743F37" w14:textId="5BA81E66" w:rsidR="00FF0240" w:rsidRPr="008867B4" w:rsidRDefault="007C03CF" w:rsidP="00FF0240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192,518</w:t>
            </w:r>
            <w:r w:rsidR="008867B4" w:rsidRPr="005C4D8F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(</w:t>
            </w:r>
            <w:r w:rsidR="00352520" w:rsidRPr="005C4D8F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2</w:t>
            </w:r>
            <w:r w:rsidR="008867B4" w:rsidRPr="005C4D8F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4A9EC48" w14:textId="77777777" w:rsidR="00FF0240" w:rsidRPr="000C2BEE" w:rsidRDefault="00FF0240" w:rsidP="00FF0240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5DA750E" w14:textId="63DF3730" w:rsidR="00FF0240" w:rsidRPr="005C4D8F" w:rsidRDefault="00FF0240" w:rsidP="00FF0240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28"/>
                <w:szCs w:val="28"/>
                <w:vertAlign w:val="superscript"/>
                <w:lang w:val="en-US"/>
              </w:rPr>
            </w:pPr>
            <w:r w:rsidRPr="005C4D8F">
              <w:rPr>
                <w:rFonts w:eastAsia="MS Mincho"/>
                <w:sz w:val="28"/>
                <w:szCs w:val="28"/>
                <w:lang w:val="en-US"/>
              </w:rPr>
              <w:t>366,086</w:t>
            </w:r>
            <w:r w:rsidRPr="005C4D8F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(</w:t>
            </w:r>
            <w:r w:rsidR="00352520" w:rsidRPr="005C4D8F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3</w:t>
            </w:r>
            <w:r w:rsidRPr="005C4D8F">
              <w:rPr>
                <w:rFonts w:eastAsia="MS Mincho"/>
                <w:sz w:val="28"/>
                <w:szCs w:val="28"/>
                <w:vertAlign w:val="superscript"/>
                <w:lang w:val="en-US"/>
              </w:rPr>
              <w:t>)</w:t>
            </w:r>
          </w:p>
        </w:tc>
      </w:tr>
    </w:tbl>
    <w:p w14:paraId="373A8BFF" w14:textId="083EB49E" w:rsidR="00127C02" w:rsidRDefault="00127C02" w:rsidP="00582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84284A" w14:textId="51D95B77" w:rsidR="008867B4" w:rsidRPr="008867B4" w:rsidRDefault="008867B4" w:rsidP="006F24D0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sz w:val="24"/>
          <w:szCs w:val="24"/>
        </w:rPr>
      </w:pPr>
      <w:r w:rsidRPr="008867B4">
        <w:rPr>
          <w:rFonts w:asciiTheme="majorBidi" w:hAnsiTheme="majorBidi" w:cs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รวมผลขาดทุนจากการตัดจำหน่ายลูกหนี้ตามสัญญาเช่าซื้อจำนวน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E628B">
        <w:rPr>
          <w:rFonts w:asciiTheme="majorBidi" w:hAnsiTheme="majorBidi" w:cstheme="majorBidi"/>
          <w:sz w:val="24"/>
          <w:szCs w:val="24"/>
        </w:rPr>
        <w:t>210.5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867B4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867B4">
        <w:rPr>
          <w:rFonts w:asciiTheme="majorBidi" w:hAnsiTheme="majorBidi" w:cstheme="majorBidi" w:hint="cs"/>
          <w:sz w:val="24"/>
          <w:szCs w:val="24"/>
          <w:cs/>
        </w:rPr>
        <w:t>และหนี้สูญได้รับคืนจำนวน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7C03CF">
        <w:rPr>
          <w:rFonts w:asciiTheme="majorBidi" w:hAnsiTheme="majorBidi" w:cstheme="majorBidi"/>
          <w:sz w:val="24"/>
          <w:szCs w:val="24"/>
        </w:rPr>
        <w:t>12</w:t>
      </w:r>
      <w:r w:rsidR="006E628B">
        <w:rPr>
          <w:rFonts w:asciiTheme="majorBidi" w:hAnsiTheme="majorBidi" w:cstheme="majorBidi"/>
          <w:sz w:val="24"/>
          <w:szCs w:val="24"/>
        </w:rPr>
        <w:t>.6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867B4">
        <w:rPr>
          <w:rFonts w:asciiTheme="majorBidi" w:hAnsiTheme="majorBidi" w:cstheme="majorBidi" w:hint="cs"/>
          <w:sz w:val="24"/>
          <w:szCs w:val="24"/>
          <w:cs/>
        </w:rPr>
        <w:t>ล้านบาท</w:t>
      </w:r>
    </w:p>
    <w:p w14:paraId="520A95F2" w14:textId="3EC9D0BE" w:rsidR="008867B4" w:rsidRPr="008867B4" w:rsidRDefault="008867B4" w:rsidP="006F24D0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sz w:val="24"/>
          <w:szCs w:val="24"/>
        </w:rPr>
      </w:pPr>
      <w:r w:rsidRPr="008867B4">
        <w:rPr>
          <w:rFonts w:asciiTheme="majorBidi" w:hAnsiTheme="majorBidi" w:cstheme="majorBidi" w:hint="cs"/>
          <w:sz w:val="24"/>
          <w:szCs w:val="24"/>
          <w:cs/>
        </w:rPr>
        <w:t>รวมผลขาดทุนจากการตัดจำหน่ายลูกหนี้ตามสัญญาเช่าซื้อจำนวน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E628B">
        <w:rPr>
          <w:rFonts w:asciiTheme="majorBidi" w:hAnsiTheme="majorBidi" w:cstheme="majorBidi"/>
          <w:sz w:val="24"/>
          <w:szCs w:val="24"/>
        </w:rPr>
        <w:t>335.6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867B4">
        <w:rPr>
          <w:rFonts w:asciiTheme="majorBidi" w:hAnsiTheme="majorBidi" w:cstheme="majorBidi" w:hint="cs"/>
          <w:sz w:val="24"/>
          <w:szCs w:val="24"/>
          <w:cs/>
        </w:rPr>
        <w:t>ล้านบาท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867B4">
        <w:rPr>
          <w:rFonts w:asciiTheme="majorBidi" w:hAnsiTheme="majorBidi" w:cstheme="majorBidi" w:hint="cs"/>
          <w:sz w:val="24"/>
          <w:szCs w:val="24"/>
          <w:cs/>
        </w:rPr>
        <w:t>และหนี้สูญได้รับคืนจำนวน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E628B">
        <w:rPr>
          <w:rFonts w:asciiTheme="majorBidi" w:hAnsiTheme="majorBidi" w:cstheme="majorBidi"/>
          <w:sz w:val="24"/>
          <w:szCs w:val="24"/>
        </w:rPr>
        <w:t>14.0</w:t>
      </w:r>
      <w:r w:rsidRPr="008867B4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867B4">
        <w:rPr>
          <w:rFonts w:asciiTheme="majorBidi" w:hAnsiTheme="majorBidi" w:cstheme="majorBidi" w:hint="cs"/>
          <w:sz w:val="24"/>
          <w:szCs w:val="24"/>
          <w:cs/>
        </w:rPr>
        <w:t>ล้านบาท</w:t>
      </w:r>
    </w:p>
    <w:p w14:paraId="2C740E07" w14:textId="77777777" w:rsidR="00D07516" w:rsidRPr="00002312" w:rsidRDefault="00D07516" w:rsidP="00352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33"/>
        <w:rPr>
          <w:rFonts w:asciiTheme="majorBidi" w:hAnsiTheme="majorBidi" w:cstheme="majorBidi"/>
          <w:sz w:val="30"/>
          <w:szCs w:val="30"/>
        </w:rPr>
      </w:pPr>
    </w:p>
    <w:p w14:paraId="49D4A57E" w14:textId="1E54B13E" w:rsidR="00AA7CAF" w:rsidRPr="004F032A" w:rsidRDefault="00AA7CAF" w:rsidP="00AA7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F032A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Pr="004F032A">
        <w:rPr>
          <w:rFonts w:asciiTheme="majorBidi" w:hAnsiTheme="majorBidi" w:cstheme="majorBidi"/>
          <w:sz w:val="30"/>
          <w:szCs w:val="30"/>
        </w:rPr>
        <w:t xml:space="preserve"> 31 </w:t>
      </w:r>
      <w:r w:rsidRPr="004F032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F032A">
        <w:rPr>
          <w:rFonts w:asciiTheme="majorBidi" w:hAnsiTheme="majorBidi" w:cstheme="majorBidi"/>
          <w:sz w:val="30"/>
          <w:szCs w:val="30"/>
        </w:rPr>
        <w:t>256</w:t>
      </w:r>
      <w:r w:rsidR="00FF0240">
        <w:rPr>
          <w:rFonts w:asciiTheme="majorBidi" w:hAnsiTheme="majorBidi" w:cstheme="majorBidi"/>
          <w:sz w:val="30"/>
          <w:szCs w:val="30"/>
        </w:rPr>
        <w:t>8</w:t>
      </w:r>
      <w:r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Pr="004F032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4F032A">
        <w:rPr>
          <w:rFonts w:asciiTheme="majorBidi" w:hAnsiTheme="majorBidi" w:cstheme="majorBidi"/>
          <w:sz w:val="30"/>
          <w:szCs w:val="30"/>
        </w:rPr>
        <w:t>256</w:t>
      </w:r>
      <w:r w:rsidR="00FF0240">
        <w:rPr>
          <w:rFonts w:asciiTheme="majorBidi" w:hAnsiTheme="majorBidi" w:cstheme="majorBidi"/>
          <w:sz w:val="30"/>
          <w:szCs w:val="30"/>
        </w:rPr>
        <w:t>7</w:t>
      </w:r>
      <w:r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Pr="004F032A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ลูกหนี้ตามสัญญาเช่าซื้อจำแนกตามการจัดชั้นได้ดังนี้</w:t>
      </w:r>
    </w:p>
    <w:p w14:paraId="68A3C579" w14:textId="7DDDB0F4" w:rsidR="00127C02" w:rsidRPr="00002312" w:rsidRDefault="00127C02" w:rsidP="00CC2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1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222"/>
        <w:gridCol w:w="1458"/>
        <w:gridCol w:w="236"/>
        <w:gridCol w:w="7"/>
        <w:gridCol w:w="1431"/>
        <w:gridCol w:w="242"/>
        <w:gridCol w:w="1279"/>
        <w:gridCol w:w="243"/>
        <w:gridCol w:w="1088"/>
        <w:gridCol w:w="10"/>
      </w:tblGrid>
      <w:tr w:rsidR="00127C02" w:rsidRPr="00002312" w14:paraId="08540698" w14:textId="77777777">
        <w:trPr>
          <w:gridAfter w:val="1"/>
          <w:wAfter w:w="10" w:type="dxa"/>
          <w:tblHeader/>
        </w:trPr>
        <w:tc>
          <w:tcPr>
            <w:tcW w:w="3222" w:type="dxa"/>
            <w:vAlign w:val="bottom"/>
            <w:hideMark/>
          </w:tcPr>
          <w:p w14:paraId="18199390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84" w:type="dxa"/>
            <w:gridSpan w:val="8"/>
            <w:vAlign w:val="bottom"/>
            <w:hideMark/>
          </w:tcPr>
          <w:p w14:paraId="283EB289" w14:textId="77777777" w:rsidR="00127C02" w:rsidRPr="00002312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7C02" w:rsidRPr="00002312" w14:paraId="2D7E5810" w14:textId="77777777">
        <w:trPr>
          <w:gridAfter w:val="1"/>
          <w:wAfter w:w="10" w:type="dxa"/>
          <w:tblHeader/>
        </w:trPr>
        <w:tc>
          <w:tcPr>
            <w:tcW w:w="3222" w:type="dxa"/>
            <w:vAlign w:val="bottom"/>
          </w:tcPr>
          <w:p w14:paraId="1A8D9A03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984" w:type="dxa"/>
            <w:gridSpan w:val="8"/>
            <w:vAlign w:val="bottom"/>
          </w:tcPr>
          <w:p w14:paraId="455A1FAF" w14:textId="1DC4AF2B" w:rsidR="00127C02" w:rsidRPr="00FF0240" w:rsidRDefault="00FF0240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0240">
              <w:rPr>
                <w:rFonts w:ascii="Angsana New" w:hAnsi="Angsana New"/>
                <w:bCs/>
                <w:sz w:val="30"/>
                <w:szCs w:val="30"/>
              </w:rPr>
              <w:t>2568</w:t>
            </w:r>
          </w:p>
        </w:tc>
      </w:tr>
      <w:tr w:rsidR="00BB14CC" w:rsidRPr="00002312" w14:paraId="1D0F08E5" w14:textId="77777777">
        <w:trPr>
          <w:tblHeader/>
        </w:trPr>
        <w:tc>
          <w:tcPr>
            <w:tcW w:w="3222" w:type="dxa"/>
            <w:vAlign w:val="bottom"/>
          </w:tcPr>
          <w:p w14:paraId="63052F55" w14:textId="77777777" w:rsidR="00BB14CC" w:rsidRPr="00002312" w:rsidRDefault="00BB14CC" w:rsidP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58F5C1B2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6714A021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1D50035B" w14:textId="1D7B5EEC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219D8D15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43A1BFF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450D669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1C3E4CA5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B14CC" w:rsidRPr="00002312" w14:paraId="1BE3DE99" w14:textId="77777777">
        <w:trPr>
          <w:tblHeader/>
        </w:trPr>
        <w:tc>
          <w:tcPr>
            <w:tcW w:w="3222" w:type="dxa"/>
            <w:vAlign w:val="bottom"/>
          </w:tcPr>
          <w:p w14:paraId="64D50072" w14:textId="77777777" w:rsidR="00BB14CC" w:rsidRPr="00002312" w:rsidRDefault="00BB14CC" w:rsidP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5A7F0BA6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56EED145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  <w:vAlign w:val="bottom"/>
          </w:tcPr>
          <w:p w14:paraId="22DF2879" w14:textId="7C4DCD86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66206CB7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4F7A29E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B263DB9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751AB021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B14CC" w:rsidRPr="00002312" w14:paraId="3FB26D94" w14:textId="77777777">
        <w:trPr>
          <w:tblHeader/>
        </w:trPr>
        <w:tc>
          <w:tcPr>
            <w:tcW w:w="3222" w:type="dxa"/>
            <w:vAlign w:val="bottom"/>
          </w:tcPr>
          <w:p w14:paraId="0FDF49C2" w14:textId="77777777" w:rsidR="00BB14CC" w:rsidRPr="00002312" w:rsidRDefault="00BB14CC" w:rsidP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041D5778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74B14EB6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</w:tcPr>
          <w:p w14:paraId="51259E31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2B32A43B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0D32A86" w14:textId="793FB7E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50132E45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AE2F3DF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BB14CC" w:rsidRPr="00002312" w14:paraId="24555E0F" w14:textId="77777777">
        <w:trPr>
          <w:tblHeader/>
        </w:trPr>
        <w:tc>
          <w:tcPr>
            <w:tcW w:w="3222" w:type="dxa"/>
            <w:vAlign w:val="bottom"/>
          </w:tcPr>
          <w:p w14:paraId="3B22B01E" w14:textId="77777777" w:rsidR="00BB14CC" w:rsidRPr="00002312" w:rsidRDefault="00BB14CC" w:rsidP="00BB14CC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3CCB3136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5A2BB4F0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</w:tcPr>
          <w:p w14:paraId="59C95099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B25EFA0" w14:textId="77777777" w:rsidR="00BB14CC" w:rsidRPr="00002312" w:rsidRDefault="00BB14CC" w:rsidP="00BB14C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9669223" w14:textId="52E24CC9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F01075C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35840234" w14:textId="77777777" w:rsidR="00BB14CC" w:rsidRPr="00002312" w:rsidRDefault="00BB14CC" w:rsidP="00BB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27DFFC51" w14:textId="77777777">
        <w:trPr>
          <w:tblHeader/>
        </w:trPr>
        <w:tc>
          <w:tcPr>
            <w:tcW w:w="3222" w:type="dxa"/>
            <w:vAlign w:val="bottom"/>
          </w:tcPr>
          <w:p w14:paraId="7A061EC4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57D743AE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784C5B6D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</w:tcPr>
          <w:p w14:paraId="245C500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0477A21F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7C9336D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36AC673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0F00AC5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1FD4E660" w14:textId="77777777">
        <w:trPr>
          <w:tblHeader/>
        </w:trPr>
        <w:tc>
          <w:tcPr>
            <w:tcW w:w="3222" w:type="dxa"/>
            <w:vAlign w:val="bottom"/>
          </w:tcPr>
          <w:p w14:paraId="56DF752F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559F6A09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5FB3AC91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8" w:type="dxa"/>
            <w:gridSpan w:val="2"/>
          </w:tcPr>
          <w:p w14:paraId="0AF01397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372C4453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3845EE0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6DC9867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</w:tcPr>
          <w:p w14:paraId="67396497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127C02" w:rsidRPr="00002312" w14:paraId="7DB95526" w14:textId="77777777">
        <w:trPr>
          <w:gridAfter w:val="1"/>
          <w:wAfter w:w="10" w:type="dxa"/>
          <w:tblHeader/>
        </w:trPr>
        <w:tc>
          <w:tcPr>
            <w:tcW w:w="3222" w:type="dxa"/>
            <w:hideMark/>
          </w:tcPr>
          <w:p w14:paraId="4596AB78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984" w:type="dxa"/>
            <w:gridSpan w:val="8"/>
          </w:tcPr>
          <w:p w14:paraId="403CF615" w14:textId="77777777" w:rsidR="00127C02" w:rsidRPr="00002312" w:rsidRDefault="00127C02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02" w:rsidRPr="00002312" w14:paraId="37C208A3" w14:textId="77777777">
        <w:trPr>
          <w:tblHeader/>
        </w:trPr>
        <w:tc>
          <w:tcPr>
            <w:tcW w:w="3222" w:type="dxa"/>
          </w:tcPr>
          <w:p w14:paraId="4A04849F" w14:textId="6CB337C2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5D7D39" w:rsidRPr="00DE347B">
              <w:rPr>
                <w:rFonts w:ascii="Angsana New" w:hAnsi="Angsana New"/>
                <w:bCs/>
                <w:sz w:val="30"/>
                <w:szCs w:val="30"/>
                <w:vertAlign w:val="superscript"/>
              </w:rPr>
              <w:t>(1</w:t>
            </w:r>
            <w:r w:rsidR="005D7D39">
              <w:rPr>
                <w:rFonts w:ascii="Angsana New" w:hAnsi="Angsana New"/>
                <w:b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458" w:type="dxa"/>
          </w:tcPr>
          <w:p w14:paraId="2A609E4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7A5E84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12CDED9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120EAB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6D82F30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E9728B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800F4F4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002312" w14:paraId="26481FC4" w14:textId="77777777">
        <w:trPr>
          <w:tblHeader/>
        </w:trPr>
        <w:tc>
          <w:tcPr>
            <w:tcW w:w="3222" w:type="dxa"/>
          </w:tcPr>
          <w:p w14:paraId="29D22072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7D3376F9" w14:textId="4C7BAD1E" w:rsidR="00127C02" w:rsidRPr="009B7AAD" w:rsidRDefault="00DF6665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140,</w:t>
            </w:r>
            <w:r w:rsidR="00E70B83">
              <w:rPr>
                <w:rFonts w:ascii="Angsana New" w:eastAsia="MS Mincho" w:hAnsi="Angsana New"/>
                <w:sz w:val="30"/>
                <w:szCs w:val="30"/>
              </w:rPr>
              <w:t>423</w:t>
            </w:r>
          </w:p>
        </w:tc>
        <w:tc>
          <w:tcPr>
            <w:tcW w:w="243" w:type="dxa"/>
            <w:gridSpan w:val="2"/>
          </w:tcPr>
          <w:p w14:paraId="3A682C30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973FF7C" w14:textId="0BD6ED2D" w:rsidR="00127C02" w:rsidRPr="009B7AAD" w:rsidRDefault="00A307F2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021D0DEB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FABA9FE" w14:textId="172B5F25" w:rsidR="00127C02" w:rsidRPr="009B7AAD" w:rsidRDefault="00A3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7A542E6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4A04694A" w14:textId="60FA2F84" w:rsidR="00127C02" w:rsidRPr="009B7AAD" w:rsidRDefault="00E7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140,423</w:t>
            </w:r>
          </w:p>
        </w:tc>
      </w:tr>
      <w:tr w:rsidR="00127C02" w:rsidRPr="00002312" w14:paraId="5BF6CFB6" w14:textId="77777777">
        <w:trPr>
          <w:tblHeader/>
        </w:trPr>
        <w:tc>
          <w:tcPr>
            <w:tcW w:w="3222" w:type="dxa"/>
          </w:tcPr>
          <w:p w14:paraId="37F75A8D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27599D7A" w14:textId="19F46926" w:rsidR="00127C02" w:rsidRPr="009B7AAD" w:rsidRDefault="00E70B83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45,500</w:t>
            </w:r>
          </w:p>
        </w:tc>
        <w:tc>
          <w:tcPr>
            <w:tcW w:w="243" w:type="dxa"/>
            <w:gridSpan w:val="2"/>
          </w:tcPr>
          <w:p w14:paraId="33FB2B63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45BC352E" w14:textId="4F559610" w:rsidR="00127C02" w:rsidRPr="009B7AAD" w:rsidRDefault="00A307F2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050F2BC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C7D0C03" w14:textId="75EDC822" w:rsidR="00127C02" w:rsidRPr="009B7AAD" w:rsidRDefault="00A3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429048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8A5CEAF" w14:textId="37C094DB" w:rsidR="00127C02" w:rsidRPr="009B7AAD" w:rsidRDefault="00E7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45,500</w:t>
            </w:r>
          </w:p>
        </w:tc>
      </w:tr>
      <w:tr w:rsidR="00127C02" w:rsidRPr="00002312" w14:paraId="59209692" w14:textId="77777777">
        <w:trPr>
          <w:tblHeader/>
        </w:trPr>
        <w:tc>
          <w:tcPr>
            <w:tcW w:w="3222" w:type="dxa"/>
          </w:tcPr>
          <w:p w14:paraId="268B658A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4CC3329A" w14:textId="70FC82F6" w:rsidR="00127C02" w:rsidRPr="009B7AAD" w:rsidRDefault="00A307F2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779251E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7D91F4AB" w14:textId="591BDF97" w:rsidR="00127C02" w:rsidRPr="009B7AAD" w:rsidRDefault="00E70B83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26,528</w:t>
            </w:r>
          </w:p>
        </w:tc>
        <w:tc>
          <w:tcPr>
            <w:tcW w:w="242" w:type="dxa"/>
          </w:tcPr>
          <w:p w14:paraId="63643F3A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7DA7EB2" w14:textId="3E23BB4F" w:rsidR="00127C02" w:rsidRPr="009B7AAD" w:rsidRDefault="00A3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43B3859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5EED8552" w14:textId="4445CE47" w:rsidR="00127C02" w:rsidRPr="009B7AAD" w:rsidRDefault="00E7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26,528</w:t>
            </w:r>
          </w:p>
        </w:tc>
      </w:tr>
      <w:tr w:rsidR="00127C02" w:rsidRPr="00002312" w14:paraId="1D62664E" w14:textId="77777777">
        <w:trPr>
          <w:tblHeader/>
        </w:trPr>
        <w:tc>
          <w:tcPr>
            <w:tcW w:w="3222" w:type="dxa"/>
          </w:tcPr>
          <w:p w14:paraId="523D3B93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12235CC2" w14:textId="22391DCA" w:rsidR="00127C02" w:rsidRPr="009B7AAD" w:rsidRDefault="00A307F2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1AA3698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</w:tcPr>
          <w:p w14:paraId="29FD674C" w14:textId="115DD06F" w:rsidR="00127C02" w:rsidRPr="009B7AAD" w:rsidRDefault="00E70B83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24,170</w:t>
            </w:r>
          </w:p>
        </w:tc>
        <w:tc>
          <w:tcPr>
            <w:tcW w:w="242" w:type="dxa"/>
          </w:tcPr>
          <w:p w14:paraId="79708EAB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E1E41EF" w14:textId="7BD5A262" w:rsidR="00127C02" w:rsidRPr="009B7AAD" w:rsidRDefault="00A3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9D46BEE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</w:tcPr>
          <w:p w14:paraId="053D57EA" w14:textId="4D94FD71" w:rsidR="00127C02" w:rsidRPr="009B7AAD" w:rsidRDefault="00E7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24,170</w:t>
            </w:r>
          </w:p>
        </w:tc>
      </w:tr>
      <w:tr w:rsidR="00127C02" w:rsidRPr="00002312" w14:paraId="6C1CC601" w14:textId="77777777">
        <w:trPr>
          <w:tblHeader/>
        </w:trPr>
        <w:tc>
          <w:tcPr>
            <w:tcW w:w="3222" w:type="dxa"/>
          </w:tcPr>
          <w:p w14:paraId="62FB7DF3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651BB548" w14:textId="0438A321" w:rsidR="00127C02" w:rsidRPr="009B7AAD" w:rsidRDefault="00A307F2" w:rsidP="00FD15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3067B79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ABBB582" w14:textId="216ABEED" w:rsidR="00127C02" w:rsidRPr="009B7AAD" w:rsidRDefault="00A307F2" w:rsidP="00865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E2F336F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3D52927" w14:textId="308FA1D0" w:rsidR="00127C02" w:rsidRPr="009B7AAD" w:rsidRDefault="00E70B83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206,698</w:t>
            </w:r>
          </w:p>
        </w:tc>
        <w:tc>
          <w:tcPr>
            <w:tcW w:w="243" w:type="dxa"/>
          </w:tcPr>
          <w:p w14:paraId="43989283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</w:tcPr>
          <w:p w14:paraId="4F398128" w14:textId="593B9040" w:rsidR="00127C02" w:rsidRPr="009B7AAD" w:rsidRDefault="00E7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206,698</w:t>
            </w:r>
          </w:p>
        </w:tc>
      </w:tr>
      <w:tr w:rsidR="00127C02" w:rsidRPr="00002312" w14:paraId="15C39D9B" w14:textId="77777777">
        <w:trPr>
          <w:tblHeader/>
        </w:trPr>
        <w:tc>
          <w:tcPr>
            <w:tcW w:w="3222" w:type="dxa"/>
          </w:tcPr>
          <w:p w14:paraId="26E4F27A" w14:textId="77777777" w:rsidR="00127C02" w:rsidRPr="00352520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52520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3836EB31" w14:textId="16F9969D" w:rsidR="00127C02" w:rsidRPr="001917EA" w:rsidRDefault="00E70B83" w:rsidP="009B3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917EA">
              <w:rPr>
                <w:rFonts w:ascii="Angsana New" w:eastAsia="MS Mincho" w:hAnsi="Angsana New"/>
                <w:sz w:val="30"/>
                <w:szCs w:val="30"/>
              </w:rPr>
              <w:t>185,923</w:t>
            </w:r>
          </w:p>
        </w:tc>
        <w:tc>
          <w:tcPr>
            <w:tcW w:w="243" w:type="dxa"/>
            <w:gridSpan w:val="2"/>
          </w:tcPr>
          <w:p w14:paraId="2DE98B79" w14:textId="77777777" w:rsidR="00127C02" w:rsidRPr="001917EA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3985E2C" w14:textId="182638B2" w:rsidR="00127C02" w:rsidRPr="001917EA" w:rsidRDefault="00E70B83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917EA">
              <w:rPr>
                <w:rFonts w:ascii="Angsana New" w:eastAsia="MS Mincho" w:hAnsi="Angsana New"/>
                <w:sz w:val="30"/>
                <w:szCs w:val="30"/>
              </w:rPr>
              <w:t>50,698</w:t>
            </w:r>
          </w:p>
        </w:tc>
        <w:tc>
          <w:tcPr>
            <w:tcW w:w="242" w:type="dxa"/>
          </w:tcPr>
          <w:p w14:paraId="3761A72F" w14:textId="77777777" w:rsidR="00127C02" w:rsidRPr="001917EA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385790D0" w14:textId="789C33D1" w:rsidR="00127C02" w:rsidRPr="001917EA" w:rsidRDefault="00E70B83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917EA">
              <w:rPr>
                <w:rFonts w:ascii="Angsana New" w:eastAsia="MS Mincho" w:hAnsi="Angsana New"/>
                <w:sz w:val="30"/>
                <w:szCs w:val="30"/>
              </w:rPr>
              <w:t>206,698</w:t>
            </w:r>
          </w:p>
        </w:tc>
        <w:tc>
          <w:tcPr>
            <w:tcW w:w="243" w:type="dxa"/>
          </w:tcPr>
          <w:p w14:paraId="125B5421" w14:textId="77777777" w:rsidR="00127C02" w:rsidRPr="001917EA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</w:tcBorders>
          </w:tcPr>
          <w:p w14:paraId="54B7444A" w14:textId="058D2875" w:rsidR="00127C02" w:rsidRPr="001917EA" w:rsidRDefault="00E7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1917EA">
              <w:rPr>
                <w:rFonts w:ascii="Angsana New" w:eastAsia="MS Mincho" w:hAnsi="Angsana New"/>
                <w:sz w:val="30"/>
                <w:szCs w:val="30"/>
              </w:rPr>
              <w:t>443,319</w:t>
            </w:r>
          </w:p>
        </w:tc>
      </w:tr>
      <w:tr w:rsidR="00127C02" w:rsidRPr="00002312" w14:paraId="41FBFCC0" w14:textId="77777777">
        <w:trPr>
          <w:tblHeader/>
        </w:trPr>
        <w:tc>
          <w:tcPr>
            <w:tcW w:w="3222" w:type="dxa"/>
          </w:tcPr>
          <w:p w14:paraId="0C820B2B" w14:textId="77777777" w:rsidR="00127C02" w:rsidRPr="00002312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58" w:type="dxa"/>
            <w:vAlign w:val="bottom"/>
          </w:tcPr>
          <w:p w14:paraId="73F32B83" w14:textId="54516E12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2D937F3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2444CC0" w14:textId="77777777" w:rsidR="00127C02" w:rsidRPr="009B7AAD" w:rsidRDefault="00127C02" w:rsidP="00D63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41415C09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3748989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8CCEC17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588A0559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002312" w14:paraId="6624ADB3" w14:textId="77777777">
        <w:trPr>
          <w:tblHeader/>
        </w:trPr>
        <w:tc>
          <w:tcPr>
            <w:tcW w:w="3222" w:type="dxa"/>
          </w:tcPr>
          <w:p w14:paraId="7B1C2E48" w14:textId="77777777" w:rsidR="00127C02" w:rsidRPr="00002312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88CE0" w14:textId="2C9A74C3" w:rsidR="00127C02" w:rsidRPr="009B7AAD" w:rsidRDefault="00E70B83" w:rsidP="009B3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(20,970)</w:t>
            </w:r>
          </w:p>
        </w:tc>
        <w:tc>
          <w:tcPr>
            <w:tcW w:w="243" w:type="dxa"/>
            <w:gridSpan w:val="2"/>
          </w:tcPr>
          <w:p w14:paraId="45B125A5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37FE1498" w14:textId="4BBE7590" w:rsidR="00127C02" w:rsidRPr="009B7AAD" w:rsidRDefault="00E70B83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(10,301)</w:t>
            </w:r>
          </w:p>
        </w:tc>
        <w:tc>
          <w:tcPr>
            <w:tcW w:w="242" w:type="dxa"/>
            <w:vAlign w:val="center"/>
          </w:tcPr>
          <w:p w14:paraId="2968DA0C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1B522" w14:textId="2FC4DE30" w:rsidR="00127C02" w:rsidRPr="009B7AAD" w:rsidRDefault="00E70B83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(122,613)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90EAABA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85F16" w14:textId="4967F6D1" w:rsidR="00127C02" w:rsidRPr="009B7AAD" w:rsidRDefault="00E7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(153,884)</w:t>
            </w:r>
          </w:p>
        </w:tc>
      </w:tr>
      <w:tr w:rsidR="00127C02" w:rsidRPr="00002312" w14:paraId="3E4577C9" w14:textId="77777777">
        <w:trPr>
          <w:tblHeader/>
        </w:trPr>
        <w:tc>
          <w:tcPr>
            <w:tcW w:w="3222" w:type="dxa"/>
          </w:tcPr>
          <w:p w14:paraId="28289CA5" w14:textId="326F0656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0E4002" w14:textId="468120BA" w:rsidR="00127C02" w:rsidRPr="009B7AAD" w:rsidRDefault="00E70B83" w:rsidP="009B3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164</w:t>
            </w:r>
            <w:r w:rsidR="002D3A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,953</w:t>
            </w:r>
          </w:p>
        </w:tc>
        <w:tc>
          <w:tcPr>
            <w:tcW w:w="243" w:type="dxa"/>
            <w:gridSpan w:val="2"/>
          </w:tcPr>
          <w:p w14:paraId="72BA4CF0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bottom"/>
          </w:tcPr>
          <w:p w14:paraId="70268693" w14:textId="74E60CF9" w:rsidR="00127C02" w:rsidRPr="009B7AAD" w:rsidRDefault="00EE5802" w:rsidP="0087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40,397</w:t>
            </w:r>
          </w:p>
        </w:tc>
        <w:tc>
          <w:tcPr>
            <w:tcW w:w="242" w:type="dxa"/>
            <w:vAlign w:val="center"/>
          </w:tcPr>
          <w:p w14:paraId="1105AB1E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825F2A" w14:textId="5FF8EADB" w:rsidR="00127C02" w:rsidRPr="009B7AAD" w:rsidRDefault="000B570F" w:rsidP="00B538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84,085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218989C1" w14:textId="77777777" w:rsidR="00127C02" w:rsidRPr="009B7AAD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766D22" w14:textId="5AA6A3BE" w:rsidR="00127C02" w:rsidRPr="009B7AAD" w:rsidRDefault="000B5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289,435</w:t>
            </w:r>
          </w:p>
        </w:tc>
      </w:tr>
    </w:tbl>
    <w:p w14:paraId="25CFF9C8" w14:textId="77777777" w:rsidR="00127C02" w:rsidRPr="003536BF" w:rsidRDefault="00127C02" w:rsidP="00353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0A1129F9" w14:textId="6852EAA1" w:rsidR="00127C02" w:rsidRPr="00002312" w:rsidRDefault="005D7D39" w:rsidP="003536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27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(1)</w:t>
      </w:r>
      <w:r w:rsidR="00BB14CC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ab/>
      </w:r>
      <w:r w:rsidR="00127C02" w:rsidRPr="0000231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 w:rsidR="001F4C89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tbl>
      <w:tblPr>
        <w:tblW w:w="9261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240"/>
        <w:gridCol w:w="1476"/>
        <w:gridCol w:w="236"/>
        <w:gridCol w:w="7"/>
        <w:gridCol w:w="1449"/>
        <w:gridCol w:w="242"/>
        <w:gridCol w:w="1288"/>
        <w:gridCol w:w="243"/>
        <w:gridCol w:w="1080"/>
      </w:tblGrid>
      <w:tr w:rsidR="00127C02" w:rsidRPr="00002312" w14:paraId="5401C422" w14:textId="77777777">
        <w:trPr>
          <w:tblHeader/>
        </w:trPr>
        <w:tc>
          <w:tcPr>
            <w:tcW w:w="3240" w:type="dxa"/>
            <w:vAlign w:val="bottom"/>
            <w:hideMark/>
          </w:tcPr>
          <w:p w14:paraId="4F83E1AA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21" w:type="dxa"/>
            <w:gridSpan w:val="8"/>
            <w:vAlign w:val="bottom"/>
            <w:hideMark/>
          </w:tcPr>
          <w:p w14:paraId="1175170B" w14:textId="77777777" w:rsidR="00127C02" w:rsidRPr="00002312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7C02" w:rsidRPr="00002312" w14:paraId="6C3CC457" w14:textId="77777777">
        <w:trPr>
          <w:tblHeader/>
        </w:trPr>
        <w:tc>
          <w:tcPr>
            <w:tcW w:w="3240" w:type="dxa"/>
            <w:vAlign w:val="bottom"/>
          </w:tcPr>
          <w:p w14:paraId="62CE1C99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21" w:type="dxa"/>
            <w:gridSpan w:val="8"/>
            <w:vAlign w:val="bottom"/>
          </w:tcPr>
          <w:p w14:paraId="182C0807" w14:textId="75B379F7" w:rsidR="00127C02" w:rsidRPr="00FF0240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F0240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="005A592D" w:rsidRPr="00FF0240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FF0240" w:rsidRPr="00FF024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127C02" w:rsidRPr="00002312" w14:paraId="5F58B1B7" w14:textId="77777777">
        <w:trPr>
          <w:tblHeader/>
        </w:trPr>
        <w:tc>
          <w:tcPr>
            <w:tcW w:w="3240" w:type="dxa"/>
            <w:vAlign w:val="bottom"/>
          </w:tcPr>
          <w:p w14:paraId="7245289A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6233847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6D6DD86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A145F2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6A92624E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CD24B1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A9680E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ADBDA7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0F2903CE" w14:textId="77777777">
        <w:trPr>
          <w:tblHeader/>
        </w:trPr>
        <w:tc>
          <w:tcPr>
            <w:tcW w:w="3240" w:type="dxa"/>
            <w:vAlign w:val="bottom"/>
          </w:tcPr>
          <w:p w14:paraId="68A69305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596302F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6761AB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3BEAEB64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3E55352B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5E5844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31110AA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D1DD70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0B170136" w14:textId="77777777">
        <w:trPr>
          <w:tblHeader/>
        </w:trPr>
        <w:tc>
          <w:tcPr>
            <w:tcW w:w="3240" w:type="dxa"/>
            <w:vAlign w:val="bottom"/>
          </w:tcPr>
          <w:p w14:paraId="3383C1E4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60B20950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291C38D3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3ABCCCA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7804AA0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5FC2D6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1665C3D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180F7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761ACD0C" w14:textId="77777777">
        <w:trPr>
          <w:tblHeader/>
        </w:trPr>
        <w:tc>
          <w:tcPr>
            <w:tcW w:w="3240" w:type="dxa"/>
            <w:vAlign w:val="bottom"/>
          </w:tcPr>
          <w:p w14:paraId="0C961D15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75E66566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22CCF1CB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2B64B66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51B6C6C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BF51BC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3536BC4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E2426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32D97B0B" w14:textId="77777777">
        <w:trPr>
          <w:tblHeader/>
        </w:trPr>
        <w:tc>
          <w:tcPr>
            <w:tcW w:w="3240" w:type="dxa"/>
            <w:vAlign w:val="bottom"/>
          </w:tcPr>
          <w:p w14:paraId="7D393ED1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182BC2B4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61D920B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61C92EE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7E1A0C24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4850BD4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5C7B5FD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1849F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07BC3619" w14:textId="77777777">
        <w:trPr>
          <w:tblHeader/>
        </w:trPr>
        <w:tc>
          <w:tcPr>
            <w:tcW w:w="3240" w:type="dxa"/>
            <w:vAlign w:val="bottom"/>
          </w:tcPr>
          <w:p w14:paraId="5C521C54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76" w:type="dxa"/>
            <w:vAlign w:val="bottom"/>
          </w:tcPr>
          <w:p w14:paraId="5515995B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38A925E7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56" w:type="dxa"/>
            <w:gridSpan w:val="2"/>
          </w:tcPr>
          <w:p w14:paraId="4C1FF3B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00D4D945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09FEB3C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121014F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E02427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127C02" w:rsidRPr="00002312" w14:paraId="0DD9D9D9" w14:textId="77777777">
        <w:trPr>
          <w:tblHeader/>
        </w:trPr>
        <w:tc>
          <w:tcPr>
            <w:tcW w:w="3240" w:type="dxa"/>
            <w:hideMark/>
          </w:tcPr>
          <w:p w14:paraId="5A73FFA9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21" w:type="dxa"/>
            <w:gridSpan w:val="8"/>
          </w:tcPr>
          <w:p w14:paraId="2F23DCC9" w14:textId="77777777" w:rsidR="00127C02" w:rsidRPr="00002312" w:rsidRDefault="00127C02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02" w:rsidRPr="00002312" w14:paraId="2A191ABA" w14:textId="77777777">
        <w:trPr>
          <w:tblHeader/>
        </w:trPr>
        <w:tc>
          <w:tcPr>
            <w:tcW w:w="3240" w:type="dxa"/>
          </w:tcPr>
          <w:p w14:paraId="7987109A" w14:textId="50001713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5D7D39" w:rsidRPr="00DE347B">
              <w:rPr>
                <w:rFonts w:ascii="Angsana New" w:hAnsi="Angsana New"/>
                <w:b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476" w:type="dxa"/>
          </w:tcPr>
          <w:p w14:paraId="4D94DBA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62BC863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7576BEC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782CD3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0076B82" w14:textId="77777777" w:rsidR="00127C02" w:rsidRPr="00002312" w:rsidRDefault="00127C02" w:rsidP="00DE3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7B41A5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44E3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F0240" w:rsidRPr="00002312" w14:paraId="1E7D1BE5" w14:textId="77777777">
        <w:trPr>
          <w:tblHeader/>
        </w:trPr>
        <w:tc>
          <w:tcPr>
            <w:tcW w:w="3240" w:type="dxa"/>
          </w:tcPr>
          <w:p w14:paraId="20231263" w14:textId="7777777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76" w:type="dxa"/>
          </w:tcPr>
          <w:p w14:paraId="7C851802" w14:textId="61D19B1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246,168</w:t>
            </w:r>
          </w:p>
        </w:tc>
        <w:tc>
          <w:tcPr>
            <w:tcW w:w="243" w:type="dxa"/>
            <w:gridSpan w:val="2"/>
          </w:tcPr>
          <w:p w14:paraId="18F6FFD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56C17900" w14:textId="0EDC0CBC" w:rsidR="00FF0240" w:rsidRPr="00DE347B" w:rsidRDefault="00FF0240" w:rsidP="00FF024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574BE10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505605B" w14:textId="1D742FF7" w:rsidR="00FF0240" w:rsidRPr="00DE347B" w:rsidRDefault="00FF0240" w:rsidP="00FF02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A4E321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55F12" w14:textId="59B7F132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246,168</w:t>
            </w:r>
          </w:p>
        </w:tc>
      </w:tr>
      <w:tr w:rsidR="00FF0240" w:rsidRPr="00002312" w14:paraId="32579E08" w14:textId="77777777">
        <w:trPr>
          <w:tblHeader/>
        </w:trPr>
        <w:tc>
          <w:tcPr>
            <w:tcW w:w="3240" w:type="dxa"/>
          </w:tcPr>
          <w:p w14:paraId="40A3D876" w14:textId="7777777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68B41084" w14:textId="03F6E7BF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74,118</w:t>
            </w:r>
          </w:p>
        </w:tc>
        <w:tc>
          <w:tcPr>
            <w:tcW w:w="243" w:type="dxa"/>
            <w:gridSpan w:val="2"/>
          </w:tcPr>
          <w:p w14:paraId="5EEA7623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3C302EA" w14:textId="5944AA25" w:rsidR="00FF0240" w:rsidRPr="00DE347B" w:rsidRDefault="00FF0240" w:rsidP="00FF024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B53C1E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433853" w14:textId="4998DDA8" w:rsidR="00FF0240" w:rsidRPr="00DE347B" w:rsidRDefault="00FF0240" w:rsidP="00FF02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8D4ADD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D8A83" w14:textId="2273024F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74,118</w:t>
            </w:r>
          </w:p>
        </w:tc>
      </w:tr>
      <w:tr w:rsidR="00FF0240" w:rsidRPr="00002312" w14:paraId="3EEA5F7D" w14:textId="77777777">
        <w:trPr>
          <w:tblHeader/>
        </w:trPr>
        <w:tc>
          <w:tcPr>
            <w:tcW w:w="3240" w:type="dxa"/>
          </w:tcPr>
          <w:p w14:paraId="66565599" w14:textId="7777777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191EAD5E" w14:textId="0CE0E5C3" w:rsidR="00FF0240" w:rsidRPr="00DE347B" w:rsidRDefault="00FF0240" w:rsidP="00FF024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8EDC05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3F9D274" w14:textId="322607ED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45,959</w:t>
            </w:r>
          </w:p>
        </w:tc>
        <w:tc>
          <w:tcPr>
            <w:tcW w:w="242" w:type="dxa"/>
          </w:tcPr>
          <w:p w14:paraId="020B9319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116C93A" w14:textId="567746C5" w:rsidR="00FF0240" w:rsidRPr="00DE347B" w:rsidRDefault="00FF0240" w:rsidP="00FF02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23270D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1EDBFD" w14:textId="736FB81A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45,959</w:t>
            </w:r>
          </w:p>
        </w:tc>
      </w:tr>
      <w:tr w:rsidR="00FF0240" w:rsidRPr="00002312" w14:paraId="46AD0B0F" w14:textId="77777777">
        <w:trPr>
          <w:tblHeader/>
        </w:trPr>
        <w:tc>
          <w:tcPr>
            <w:tcW w:w="3240" w:type="dxa"/>
          </w:tcPr>
          <w:p w14:paraId="405E0B70" w14:textId="7777777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</w:tcPr>
          <w:p w14:paraId="72E99709" w14:textId="54CE3DF8" w:rsidR="00FF0240" w:rsidRPr="00DE347B" w:rsidRDefault="00FF0240" w:rsidP="00FF024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6541BD3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</w:tcPr>
          <w:p w14:paraId="63BC2253" w14:textId="45C472FC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28,584</w:t>
            </w:r>
          </w:p>
        </w:tc>
        <w:tc>
          <w:tcPr>
            <w:tcW w:w="242" w:type="dxa"/>
          </w:tcPr>
          <w:p w14:paraId="437DBE97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058B09" w14:textId="5FA9B650" w:rsidR="00FF0240" w:rsidRPr="00DE347B" w:rsidRDefault="00FF0240" w:rsidP="00FF024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1B3AC7D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ED178A" w14:textId="574054F0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28,584</w:t>
            </w:r>
          </w:p>
        </w:tc>
      </w:tr>
      <w:tr w:rsidR="00FF0240" w:rsidRPr="00002312" w14:paraId="4C8E589A" w14:textId="77777777">
        <w:trPr>
          <w:tblHeader/>
        </w:trPr>
        <w:tc>
          <w:tcPr>
            <w:tcW w:w="3240" w:type="dxa"/>
          </w:tcPr>
          <w:p w14:paraId="778E1716" w14:textId="7777777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118A2A0" w14:textId="6960BC2A" w:rsidR="00FF0240" w:rsidRPr="00DE347B" w:rsidRDefault="00FF0240" w:rsidP="00FF024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923A2E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772C418A" w14:textId="394D43B0" w:rsidR="00FF0240" w:rsidRPr="00002312" w:rsidRDefault="00FF0240" w:rsidP="00FF0240">
            <w:pPr>
              <w:pStyle w:val="acctfourfigures"/>
              <w:tabs>
                <w:tab w:val="clear" w:pos="765"/>
                <w:tab w:val="decimal" w:pos="895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7DB46F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23F3B7E" w14:textId="4E99A421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192,271</w:t>
            </w:r>
          </w:p>
        </w:tc>
        <w:tc>
          <w:tcPr>
            <w:tcW w:w="243" w:type="dxa"/>
          </w:tcPr>
          <w:p w14:paraId="3EDA13A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320248" w14:textId="17DF5E25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192,271</w:t>
            </w:r>
          </w:p>
        </w:tc>
      </w:tr>
      <w:tr w:rsidR="00FF0240" w:rsidRPr="00352520" w14:paraId="51D51FF5" w14:textId="77777777">
        <w:trPr>
          <w:tblHeader/>
        </w:trPr>
        <w:tc>
          <w:tcPr>
            <w:tcW w:w="3240" w:type="dxa"/>
          </w:tcPr>
          <w:p w14:paraId="0BE9DAA0" w14:textId="77777777" w:rsidR="00FF0240" w:rsidRPr="00352520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52520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574D4F6" w14:textId="6F6C55CC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352520">
              <w:rPr>
                <w:rFonts w:ascii="Angsana New" w:eastAsia="MS Mincho" w:hAnsi="Angsana New"/>
                <w:bCs/>
                <w:sz w:val="30"/>
                <w:szCs w:val="30"/>
              </w:rPr>
              <w:t>320,286</w:t>
            </w:r>
          </w:p>
        </w:tc>
        <w:tc>
          <w:tcPr>
            <w:tcW w:w="243" w:type="dxa"/>
            <w:gridSpan w:val="2"/>
          </w:tcPr>
          <w:p w14:paraId="0E1ABAFC" w14:textId="77777777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2841251" w14:textId="5346175C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352520">
              <w:rPr>
                <w:rFonts w:ascii="Angsana New" w:eastAsia="MS Mincho" w:hAnsi="Angsana New"/>
                <w:bCs/>
                <w:sz w:val="30"/>
                <w:szCs w:val="30"/>
              </w:rPr>
              <w:t>74,543</w:t>
            </w:r>
          </w:p>
        </w:tc>
        <w:tc>
          <w:tcPr>
            <w:tcW w:w="242" w:type="dxa"/>
          </w:tcPr>
          <w:p w14:paraId="0FBF6CD2" w14:textId="77777777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3DBE5B07" w14:textId="349CA39F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352520">
              <w:rPr>
                <w:rFonts w:ascii="Angsana New" w:eastAsia="MS Mincho" w:hAnsi="Angsana New"/>
                <w:bCs/>
                <w:sz w:val="30"/>
                <w:szCs w:val="30"/>
              </w:rPr>
              <w:t>192,271</w:t>
            </w:r>
          </w:p>
        </w:tc>
        <w:tc>
          <w:tcPr>
            <w:tcW w:w="243" w:type="dxa"/>
          </w:tcPr>
          <w:p w14:paraId="4AB6F1DC" w14:textId="77777777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69685A" w14:textId="77FF2A8E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352520">
              <w:rPr>
                <w:rFonts w:ascii="Angsana New" w:eastAsia="MS Mincho" w:hAnsi="Angsana New"/>
                <w:bCs/>
                <w:sz w:val="30"/>
                <w:szCs w:val="30"/>
              </w:rPr>
              <w:t>587,100</w:t>
            </w:r>
          </w:p>
        </w:tc>
      </w:tr>
      <w:tr w:rsidR="00FF0240" w:rsidRPr="00002312" w14:paraId="0E45A27A" w14:textId="77777777">
        <w:trPr>
          <w:tblHeader/>
        </w:trPr>
        <w:tc>
          <w:tcPr>
            <w:tcW w:w="3240" w:type="dxa"/>
          </w:tcPr>
          <w:p w14:paraId="7837DCFB" w14:textId="77777777" w:rsidR="00FF0240" w:rsidRPr="00002312" w:rsidRDefault="00FF0240" w:rsidP="00FF0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476" w:type="dxa"/>
            <w:vAlign w:val="bottom"/>
          </w:tcPr>
          <w:p w14:paraId="1225875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44C6D02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vAlign w:val="bottom"/>
          </w:tcPr>
          <w:p w14:paraId="1A2B578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0BCACD1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E29968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81CB3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5C9ED2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F0240" w:rsidRPr="00002312" w14:paraId="6B85FF65" w14:textId="77777777">
        <w:trPr>
          <w:tblHeader/>
        </w:trPr>
        <w:tc>
          <w:tcPr>
            <w:tcW w:w="3240" w:type="dxa"/>
          </w:tcPr>
          <w:p w14:paraId="2076E10A" w14:textId="77777777" w:rsidR="00FF0240" w:rsidRPr="00002312" w:rsidRDefault="00FF0240" w:rsidP="00FF0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3F163" w14:textId="7CDED7FD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(22,048)</w:t>
            </w:r>
          </w:p>
        </w:tc>
        <w:tc>
          <w:tcPr>
            <w:tcW w:w="243" w:type="dxa"/>
            <w:gridSpan w:val="2"/>
          </w:tcPr>
          <w:p w14:paraId="2B7011A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0561C701" w14:textId="02742D14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(18,800)</w:t>
            </w:r>
          </w:p>
        </w:tc>
        <w:tc>
          <w:tcPr>
            <w:tcW w:w="242" w:type="dxa"/>
            <w:vAlign w:val="center"/>
          </w:tcPr>
          <w:p w14:paraId="131C1F99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4E6D5" w14:textId="0A1DE52D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(103,758)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26484057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8FD9B" w14:textId="318F55B5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sz w:val="30"/>
                <w:szCs w:val="30"/>
              </w:rPr>
              <w:t>(144,606)</w:t>
            </w:r>
          </w:p>
        </w:tc>
      </w:tr>
      <w:tr w:rsidR="00FF0240" w:rsidRPr="00002312" w14:paraId="2C863508" w14:textId="77777777">
        <w:trPr>
          <w:tblHeader/>
        </w:trPr>
        <w:tc>
          <w:tcPr>
            <w:tcW w:w="3240" w:type="dxa"/>
          </w:tcPr>
          <w:p w14:paraId="0EA3A89A" w14:textId="246AE398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87C66E" w14:textId="0AB3AFE2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8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298,238</w:t>
            </w:r>
          </w:p>
        </w:tc>
        <w:tc>
          <w:tcPr>
            <w:tcW w:w="243" w:type="dxa"/>
            <w:gridSpan w:val="2"/>
          </w:tcPr>
          <w:p w14:paraId="6ED4436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bottom"/>
          </w:tcPr>
          <w:p w14:paraId="602B81CA" w14:textId="0331A695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55,743</w:t>
            </w:r>
          </w:p>
        </w:tc>
        <w:tc>
          <w:tcPr>
            <w:tcW w:w="242" w:type="dxa"/>
            <w:vAlign w:val="center"/>
          </w:tcPr>
          <w:p w14:paraId="001F107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C70576" w14:textId="2CCA347C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88,513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6829591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4C55D9" w14:textId="5E094C2A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9B7AA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442,494</w:t>
            </w:r>
          </w:p>
        </w:tc>
      </w:tr>
    </w:tbl>
    <w:p w14:paraId="33AD4D86" w14:textId="77777777" w:rsidR="00127C02" w:rsidRPr="00CC2543" w:rsidRDefault="00127C02" w:rsidP="00BB1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06"/>
        <w:jc w:val="thaiDistribute"/>
        <w:rPr>
          <w:rFonts w:asciiTheme="majorBidi" w:hAnsiTheme="majorBidi" w:cstheme="majorBidi"/>
          <w:color w:val="000000" w:themeColor="text1"/>
          <w:sz w:val="24"/>
          <w:szCs w:val="24"/>
          <w:vertAlign w:val="superscript"/>
        </w:rPr>
      </w:pPr>
    </w:p>
    <w:p w14:paraId="1A83CA73" w14:textId="33A9F1D8" w:rsidR="00127C02" w:rsidRPr="00002312" w:rsidRDefault="005D7D39" w:rsidP="00CC2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(1)</w:t>
      </w:r>
      <w:r w:rsidR="00BB14CC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  <w:cs/>
        </w:rPr>
        <w:tab/>
      </w:r>
      <w:r w:rsidR="00BB14CC" w:rsidRPr="0000231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 w:rsidR="001F4C89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tbl>
      <w:tblPr>
        <w:tblW w:w="926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213"/>
        <w:gridCol w:w="1503"/>
        <w:gridCol w:w="236"/>
        <w:gridCol w:w="7"/>
        <w:gridCol w:w="1422"/>
        <w:gridCol w:w="242"/>
        <w:gridCol w:w="1297"/>
        <w:gridCol w:w="243"/>
        <w:gridCol w:w="1102"/>
      </w:tblGrid>
      <w:tr w:rsidR="00127C02" w:rsidRPr="00002312" w14:paraId="6ADC5378" w14:textId="77777777">
        <w:trPr>
          <w:tblHeader/>
        </w:trPr>
        <w:tc>
          <w:tcPr>
            <w:tcW w:w="3213" w:type="dxa"/>
            <w:vAlign w:val="bottom"/>
            <w:hideMark/>
          </w:tcPr>
          <w:p w14:paraId="60AF9326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52" w:type="dxa"/>
            <w:gridSpan w:val="8"/>
            <w:vAlign w:val="bottom"/>
            <w:hideMark/>
          </w:tcPr>
          <w:p w14:paraId="4AAD066D" w14:textId="77777777" w:rsidR="00127C02" w:rsidRPr="00002312" w:rsidRDefault="00127C02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C02" w:rsidRPr="00002312" w14:paraId="2227C3B1" w14:textId="77777777">
        <w:trPr>
          <w:tblHeader/>
        </w:trPr>
        <w:tc>
          <w:tcPr>
            <w:tcW w:w="3213" w:type="dxa"/>
            <w:vAlign w:val="bottom"/>
          </w:tcPr>
          <w:p w14:paraId="217B1490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052" w:type="dxa"/>
            <w:gridSpan w:val="8"/>
            <w:vAlign w:val="bottom"/>
          </w:tcPr>
          <w:p w14:paraId="09D0966F" w14:textId="0023F3B0" w:rsidR="00127C02" w:rsidRPr="00002312" w:rsidRDefault="00127C02">
            <w:pPr>
              <w:tabs>
                <w:tab w:val="left" w:pos="540"/>
              </w:tabs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FF0240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127C02" w:rsidRPr="00002312" w14:paraId="32F56A5C" w14:textId="77777777">
        <w:trPr>
          <w:tblHeader/>
        </w:trPr>
        <w:tc>
          <w:tcPr>
            <w:tcW w:w="3213" w:type="dxa"/>
            <w:vAlign w:val="bottom"/>
          </w:tcPr>
          <w:p w14:paraId="6A8B2CF3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78484356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074C2B03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101AD3CE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703C44C6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3274FF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632E609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09AFA90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2F44785A" w14:textId="77777777">
        <w:trPr>
          <w:tblHeader/>
        </w:trPr>
        <w:tc>
          <w:tcPr>
            <w:tcW w:w="3213" w:type="dxa"/>
            <w:vAlign w:val="bottom"/>
          </w:tcPr>
          <w:p w14:paraId="0BFE10F5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2CDD500F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41552D1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7BB066F5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396AB266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D4AD46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4AC2B1E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2A30DAB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764721A3" w14:textId="77777777">
        <w:trPr>
          <w:tblHeader/>
        </w:trPr>
        <w:tc>
          <w:tcPr>
            <w:tcW w:w="3213" w:type="dxa"/>
            <w:vAlign w:val="bottom"/>
          </w:tcPr>
          <w:p w14:paraId="70C9D98D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0AABF3A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01AF2A35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37F2F33E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7E6A700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5457EF7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4C899F7C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56B8454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52454688" w14:textId="77777777">
        <w:trPr>
          <w:tblHeader/>
        </w:trPr>
        <w:tc>
          <w:tcPr>
            <w:tcW w:w="3213" w:type="dxa"/>
            <w:vAlign w:val="bottom"/>
          </w:tcPr>
          <w:p w14:paraId="21E270CA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070DB18E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3361429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354488ED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2145BF6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BCD451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5CE129D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450E57A6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69F558C0" w14:textId="77777777">
        <w:trPr>
          <w:tblHeader/>
        </w:trPr>
        <w:tc>
          <w:tcPr>
            <w:tcW w:w="3213" w:type="dxa"/>
            <w:vAlign w:val="bottom"/>
          </w:tcPr>
          <w:p w14:paraId="46AFB755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5E190F3E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026AB5C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52CCA7F3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1053FD8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013121B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54E854B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70077A8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2EA3F574" w14:textId="77777777">
        <w:trPr>
          <w:tblHeader/>
        </w:trPr>
        <w:tc>
          <w:tcPr>
            <w:tcW w:w="3213" w:type="dxa"/>
            <w:vAlign w:val="bottom"/>
          </w:tcPr>
          <w:p w14:paraId="045A9C63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03" w:type="dxa"/>
            <w:vAlign w:val="bottom"/>
          </w:tcPr>
          <w:p w14:paraId="232E4541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4123866F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29" w:type="dxa"/>
            <w:gridSpan w:val="2"/>
          </w:tcPr>
          <w:p w14:paraId="0AE9368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2FDDA99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65BFE9C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0E798FE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02" w:type="dxa"/>
          </w:tcPr>
          <w:p w14:paraId="689170D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127C02" w:rsidRPr="00002312" w14:paraId="78BBD57A" w14:textId="77777777">
        <w:trPr>
          <w:tblHeader/>
        </w:trPr>
        <w:tc>
          <w:tcPr>
            <w:tcW w:w="3213" w:type="dxa"/>
            <w:hideMark/>
          </w:tcPr>
          <w:p w14:paraId="630C1FD5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052" w:type="dxa"/>
            <w:gridSpan w:val="8"/>
          </w:tcPr>
          <w:p w14:paraId="632E0D29" w14:textId="77777777" w:rsidR="00127C02" w:rsidRPr="00002312" w:rsidRDefault="00127C0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02" w:rsidRPr="00002312" w14:paraId="1CAB0DF4" w14:textId="77777777">
        <w:trPr>
          <w:tblHeader/>
        </w:trPr>
        <w:tc>
          <w:tcPr>
            <w:tcW w:w="3213" w:type="dxa"/>
          </w:tcPr>
          <w:p w14:paraId="58F9A5A0" w14:textId="5141F4F9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5D7D39">
              <w:rPr>
                <w:rFonts w:ascii="Angsana New" w:hAnsi="Angsana New"/>
                <w:b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503" w:type="dxa"/>
          </w:tcPr>
          <w:p w14:paraId="7C53D226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36B1F2A4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3B65AB6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5C2EFD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2786214" w14:textId="77777777" w:rsidR="00127C02" w:rsidRPr="00002312" w:rsidRDefault="00127C02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57519C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3E2BE4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002312" w14:paraId="789417C0" w14:textId="77777777">
        <w:trPr>
          <w:tblHeader/>
        </w:trPr>
        <w:tc>
          <w:tcPr>
            <w:tcW w:w="3213" w:type="dxa"/>
          </w:tcPr>
          <w:p w14:paraId="694300C9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503" w:type="dxa"/>
          </w:tcPr>
          <w:p w14:paraId="4A82133C" w14:textId="717AF19A" w:rsidR="00127C02" w:rsidRPr="00002312" w:rsidRDefault="0093463C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126,635</w:t>
            </w:r>
          </w:p>
        </w:tc>
        <w:tc>
          <w:tcPr>
            <w:tcW w:w="243" w:type="dxa"/>
            <w:gridSpan w:val="2"/>
          </w:tcPr>
          <w:p w14:paraId="7B28B41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390F71F" w14:textId="183D37EF" w:rsidR="00127C02" w:rsidRPr="00002312" w:rsidRDefault="00F4511A" w:rsidP="00AD3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B653F5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063C0011" w14:textId="406ABFDC" w:rsidR="00127C02" w:rsidRPr="00002312" w:rsidRDefault="00F4511A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6DB51A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66D79C4D" w14:textId="3FF29828" w:rsidR="00127C02" w:rsidRPr="00002312" w:rsidRDefault="0093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126,635</w:t>
            </w:r>
          </w:p>
        </w:tc>
      </w:tr>
      <w:tr w:rsidR="00127C02" w:rsidRPr="00002312" w14:paraId="2AC037A2" w14:textId="77777777">
        <w:trPr>
          <w:tblHeader/>
        </w:trPr>
        <w:tc>
          <w:tcPr>
            <w:tcW w:w="3213" w:type="dxa"/>
          </w:tcPr>
          <w:p w14:paraId="64602286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1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57195F98" w14:textId="2A54F389" w:rsidR="00127C02" w:rsidRPr="00002312" w:rsidRDefault="0093463C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29,566</w:t>
            </w:r>
          </w:p>
        </w:tc>
        <w:tc>
          <w:tcPr>
            <w:tcW w:w="243" w:type="dxa"/>
            <w:gridSpan w:val="2"/>
          </w:tcPr>
          <w:p w14:paraId="03754029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42B14A0" w14:textId="7F9785E4" w:rsidR="00127C02" w:rsidRPr="00002312" w:rsidRDefault="00F4511A" w:rsidP="00AD3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3C30CA6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2CC923EF" w14:textId="5A4F31C3" w:rsidR="00127C02" w:rsidRPr="00002312" w:rsidRDefault="00F4511A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B74435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76475CCE" w14:textId="50F728F8" w:rsidR="00127C02" w:rsidRPr="00002312" w:rsidRDefault="0093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29,566</w:t>
            </w:r>
          </w:p>
        </w:tc>
      </w:tr>
      <w:tr w:rsidR="00127C02" w:rsidRPr="00002312" w14:paraId="64CE9618" w14:textId="77777777">
        <w:trPr>
          <w:tblHeader/>
        </w:trPr>
        <w:tc>
          <w:tcPr>
            <w:tcW w:w="3213" w:type="dxa"/>
          </w:tcPr>
          <w:p w14:paraId="2B2311CD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2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7B6EB80A" w14:textId="2A0CD35B" w:rsidR="00127C02" w:rsidRPr="00002312" w:rsidRDefault="00F4511A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1975E47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0708B35F" w14:textId="60CB9008" w:rsidR="00127C02" w:rsidRPr="00002312" w:rsidRDefault="0093463C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18,212</w:t>
            </w:r>
          </w:p>
        </w:tc>
        <w:tc>
          <w:tcPr>
            <w:tcW w:w="242" w:type="dxa"/>
          </w:tcPr>
          <w:p w14:paraId="73D5F45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720C7E1B" w14:textId="2B34F3B0" w:rsidR="00127C02" w:rsidRPr="00002312" w:rsidRDefault="00F4511A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4EC86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D6B9F64" w14:textId="205583ED" w:rsidR="00127C02" w:rsidRPr="00002312" w:rsidRDefault="0093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18,212</w:t>
            </w:r>
          </w:p>
        </w:tc>
      </w:tr>
      <w:tr w:rsidR="00127C02" w:rsidRPr="00002312" w14:paraId="2ADFE154" w14:textId="77777777">
        <w:trPr>
          <w:tblHeader/>
        </w:trPr>
        <w:tc>
          <w:tcPr>
            <w:tcW w:w="3213" w:type="dxa"/>
          </w:tcPr>
          <w:p w14:paraId="6460FD98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</w:tcPr>
          <w:p w14:paraId="77ED991E" w14:textId="491508D9" w:rsidR="00127C02" w:rsidRPr="00002312" w:rsidRDefault="00F4511A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117F920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FBD29C0" w14:textId="5F93F7E4" w:rsidR="00127C02" w:rsidRPr="00002312" w:rsidRDefault="0093463C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12,407</w:t>
            </w:r>
          </w:p>
        </w:tc>
        <w:tc>
          <w:tcPr>
            <w:tcW w:w="242" w:type="dxa"/>
          </w:tcPr>
          <w:p w14:paraId="56F77E9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</w:tcPr>
          <w:p w14:paraId="6FC070DF" w14:textId="2975655B" w:rsidR="00127C02" w:rsidRPr="00002312" w:rsidRDefault="00F4511A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B70B2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</w:tcPr>
          <w:p w14:paraId="3D34BA67" w14:textId="67C703A4" w:rsidR="00127C02" w:rsidRPr="00002312" w:rsidRDefault="0093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12,407</w:t>
            </w:r>
          </w:p>
        </w:tc>
      </w:tr>
      <w:tr w:rsidR="00127C02" w:rsidRPr="00002312" w14:paraId="6F7D4668" w14:textId="77777777">
        <w:trPr>
          <w:tblHeader/>
        </w:trPr>
        <w:tc>
          <w:tcPr>
            <w:tcW w:w="3213" w:type="dxa"/>
          </w:tcPr>
          <w:p w14:paraId="69D41A2C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002312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8FCEED7" w14:textId="47014EEA" w:rsidR="00127C02" w:rsidRPr="00002312" w:rsidRDefault="00F4511A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A637450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4720279" w14:textId="72F87343" w:rsidR="00127C02" w:rsidRPr="00002312" w:rsidRDefault="00F4511A" w:rsidP="00AD39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24D5948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0AFDE34" w14:textId="7C9ED52F" w:rsidR="00127C02" w:rsidRPr="00002312" w:rsidRDefault="0093463C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77,169</w:t>
            </w:r>
          </w:p>
        </w:tc>
        <w:tc>
          <w:tcPr>
            <w:tcW w:w="243" w:type="dxa"/>
          </w:tcPr>
          <w:p w14:paraId="65EC3E97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14:paraId="332A0E8F" w14:textId="464FB43B" w:rsidR="00127C02" w:rsidRPr="00002312" w:rsidRDefault="0093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77,169</w:t>
            </w:r>
          </w:p>
        </w:tc>
      </w:tr>
      <w:tr w:rsidR="00127C02" w:rsidRPr="00002312" w14:paraId="4F1CC5EF" w14:textId="77777777">
        <w:trPr>
          <w:tblHeader/>
        </w:trPr>
        <w:tc>
          <w:tcPr>
            <w:tcW w:w="3213" w:type="dxa"/>
          </w:tcPr>
          <w:p w14:paraId="34030868" w14:textId="77777777" w:rsidR="00127C02" w:rsidRPr="00352520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52520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736644BC" w14:textId="59072673" w:rsidR="00127C02" w:rsidRPr="00F4511A" w:rsidRDefault="0093463C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4511A">
              <w:rPr>
                <w:rFonts w:ascii="Angsana New" w:eastAsia="MS Mincho" w:hAnsi="Angsana New"/>
                <w:sz w:val="30"/>
                <w:szCs w:val="30"/>
              </w:rPr>
              <w:t>156,201</w:t>
            </w:r>
          </w:p>
        </w:tc>
        <w:tc>
          <w:tcPr>
            <w:tcW w:w="243" w:type="dxa"/>
            <w:gridSpan w:val="2"/>
          </w:tcPr>
          <w:p w14:paraId="3567E106" w14:textId="77777777" w:rsidR="00127C02" w:rsidRPr="00F4511A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6D307F6A" w14:textId="580099DF" w:rsidR="00127C02" w:rsidRPr="00F4511A" w:rsidRDefault="0093463C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4511A">
              <w:rPr>
                <w:rFonts w:ascii="Angsana New" w:eastAsia="MS Mincho" w:hAnsi="Angsana New"/>
                <w:sz w:val="30"/>
                <w:szCs w:val="30"/>
              </w:rPr>
              <w:t>30,619</w:t>
            </w:r>
          </w:p>
        </w:tc>
        <w:tc>
          <w:tcPr>
            <w:tcW w:w="242" w:type="dxa"/>
          </w:tcPr>
          <w:p w14:paraId="7894F659" w14:textId="77777777" w:rsidR="00127C02" w:rsidRPr="00F4511A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5BBA374" w14:textId="69524791" w:rsidR="00127C02" w:rsidRPr="00F4511A" w:rsidRDefault="0093463C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4511A">
              <w:rPr>
                <w:rFonts w:ascii="Angsana New" w:eastAsia="MS Mincho" w:hAnsi="Angsana New"/>
                <w:sz w:val="30"/>
                <w:szCs w:val="30"/>
              </w:rPr>
              <w:t>77,169</w:t>
            </w:r>
          </w:p>
        </w:tc>
        <w:tc>
          <w:tcPr>
            <w:tcW w:w="243" w:type="dxa"/>
          </w:tcPr>
          <w:p w14:paraId="0A7A5B02" w14:textId="77777777" w:rsidR="00127C02" w:rsidRPr="00F4511A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14:paraId="1302023E" w14:textId="451D2ACC" w:rsidR="00127C02" w:rsidRPr="00F4511A" w:rsidRDefault="00934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F4511A">
              <w:rPr>
                <w:rFonts w:ascii="Angsana New" w:eastAsia="MS Mincho" w:hAnsi="Angsana New"/>
                <w:sz w:val="30"/>
                <w:szCs w:val="30"/>
              </w:rPr>
              <w:t>263,989</w:t>
            </w:r>
          </w:p>
        </w:tc>
      </w:tr>
      <w:tr w:rsidR="00127C02" w:rsidRPr="00002312" w14:paraId="5216BD1A" w14:textId="77777777">
        <w:trPr>
          <w:tblHeader/>
        </w:trPr>
        <w:tc>
          <w:tcPr>
            <w:tcW w:w="3213" w:type="dxa"/>
          </w:tcPr>
          <w:p w14:paraId="1DE2519F" w14:textId="77777777" w:rsidR="00127C02" w:rsidRPr="00002312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ab/>
              <w:t>ค่าเผื่อผลขาดทุนด้านเครดิตที่</w:t>
            </w:r>
          </w:p>
        </w:tc>
        <w:tc>
          <w:tcPr>
            <w:tcW w:w="1503" w:type="dxa"/>
            <w:vAlign w:val="bottom"/>
          </w:tcPr>
          <w:p w14:paraId="0E61F48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5EEF1950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  <w:vAlign w:val="bottom"/>
          </w:tcPr>
          <w:p w14:paraId="15AB015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5C5EE99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  <w:vAlign w:val="bottom"/>
          </w:tcPr>
          <w:p w14:paraId="40349CF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76E91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  <w:vAlign w:val="bottom"/>
          </w:tcPr>
          <w:p w14:paraId="15D972D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27C02" w:rsidRPr="00002312" w14:paraId="78CFDE9E" w14:textId="77777777">
        <w:trPr>
          <w:tblHeader/>
        </w:trPr>
        <w:tc>
          <w:tcPr>
            <w:tcW w:w="3213" w:type="dxa"/>
          </w:tcPr>
          <w:p w14:paraId="4D616DFA" w14:textId="77777777" w:rsidR="00127C02" w:rsidRPr="00002312" w:rsidRDefault="00127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ab/>
              <w:t>คาดว่าจะเกิดขึ้น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5005D" w14:textId="7A0629BD" w:rsidR="00127C02" w:rsidRPr="00002312" w:rsidRDefault="0093463C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(20</w:t>
            </w:r>
            <w:r w:rsidR="00F450EF">
              <w:rPr>
                <w:rFonts w:ascii="Angsana New" w:eastAsia="MS Mincho" w:hAnsi="Angsana New"/>
                <w:sz w:val="30"/>
                <w:szCs w:val="30"/>
              </w:rPr>
              <w:t>,968)</w:t>
            </w:r>
          </w:p>
        </w:tc>
        <w:tc>
          <w:tcPr>
            <w:tcW w:w="243" w:type="dxa"/>
            <w:gridSpan w:val="2"/>
          </w:tcPr>
          <w:p w14:paraId="79ABC2E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D601C70" w14:textId="41A6167F" w:rsidR="00127C02" w:rsidRPr="00002312" w:rsidRDefault="00F450EF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(10,288)</w:t>
            </w:r>
          </w:p>
        </w:tc>
        <w:tc>
          <w:tcPr>
            <w:tcW w:w="242" w:type="dxa"/>
            <w:vAlign w:val="center"/>
          </w:tcPr>
          <w:p w14:paraId="7B2FC156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8F979" w14:textId="775B737A" w:rsidR="00127C02" w:rsidRPr="00002312" w:rsidRDefault="00F450EF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(59,006)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4327934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9585D" w14:textId="1DD0B6F0" w:rsidR="00127C02" w:rsidRPr="00002312" w:rsidRDefault="00F4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(90,262)</w:t>
            </w:r>
          </w:p>
        </w:tc>
      </w:tr>
      <w:tr w:rsidR="00127C02" w:rsidRPr="00002312" w14:paraId="1F05F279" w14:textId="77777777">
        <w:trPr>
          <w:tblHeader/>
        </w:trPr>
        <w:tc>
          <w:tcPr>
            <w:tcW w:w="3213" w:type="dxa"/>
          </w:tcPr>
          <w:p w14:paraId="599C56BF" w14:textId="6A5FDC61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B8C742" w14:textId="3A569826" w:rsidR="00127C02" w:rsidRPr="00002312" w:rsidRDefault="00F450EF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135,233</w:t>
            </w:r>
          </w:p>
        </w:tc>
        <w:tc>
          <w:tcPr>
            <w:tcW w:w="243" w:type="dxa"/>
            <w:gridSpan w:val="2"/>
          </w:tcPr>
          <w:p w14:paraId="14C1221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  <w:vAlign w:val="bottom"/>
          </w:tcPr>
          <w:p w14:paraId="5044C004" w14:textId="1D414700" w:rsidR="00127C02" w:rsidRPr="00002312" w:rsidRDefault="00F450EF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20,331</w:t>
            </w:r>
          </w:p>
        </w:tc>
        <w:tc>
          <w:tcPr>
            <w:tcW w:w="242" w:type="dxa"/>
            <w:vAlign w:val="center"/>
          </w:tcPr>
          <w:p w14:paraId="78872B1F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8E4403" w14:textId="3D2CAAE8" w:rsidR="00127C02" w:rsidRPr="00002312" w:rsidRDefault="00F450EF" w:rsidP="00134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18,163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10D41BC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398DE9" w14:textId="26B6AEC4" w:rsidR="00127C02" w:rsidRPr="00002312" w:rsidRDefault="00F45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173,727</w:t>
            </w:r>
          </w:p>
        </w:tc>
      </w:tr>
    </w:tbl>
    <w:p w14:paraId="72264A3E" w14:textId="77777777" w:rsidR="002E7878" w:rsidRPr="00CC2543" w:rsidRDefault="002E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06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41FB229C" w14:textId="7A9672F7" w:rsidR="002E7878" w:rsidRPr="00002312" w:rsidRDefault="005D7D39" w:rsidP="002E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  <w:cs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(1)</w:t>
      </w:r>
      <w:r w:rsidR="002E7878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ab/>
      </w:r>
      <w:r w:rsidR="002E7878" w:rsidRPr="0000231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 w:rsidR="001F4C89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458"/>
        <w:gridCol w:w="236"/>
        <w:gridCol w:w="7"/>
        <w:gridCol w:w="1467"/>
        <w:gridCol w:w="242"/>
        <w:gridCol w:w="1288"/>
        <w:gridCol w:w="243"/>
        <w:gridCol w:w="1191"/>
        <w:gridCol w:w="6"/>
      </w:tblGrid>
      <w:tr w:rsidR="00127C02" w:rsidRPr="00002312" w14:paraId="1C5979B1" w14:textId="77777777">
        <w:trPr>
          <w:gridAfter w:val="1"/>
          <w:wAfter w:w="6" w:type="dxa"/>
          <w:tblHeader/>
        </w:trPr>
        <w:tc>
          <w:tcPr>
            <w:tcW w:w="3330" w:type="dxa"/>
            <w:vAlign w:val="bottom"/>
            <w:hideMark/>
          </w:tcPr>
          <w:p w14:paraId="56C2514E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132" w:type="dxa"/>
            <w:gridSpan w:val="8"/>
            <w:vAlign w:val="bottom"/>
            <w:hideMark/>
          </w:tcPr>
          <w:p w14:paraId="77B60136" w14:textId="77777777" w:rsidR="00127C02" w:rsidRPr="00002312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7C02" w:rsidRPr="00002312" w14:paraId="3EA6F0E2" w14:textId="77777777">
        <w:trPr>
          <w:gridAfter w:val="1"/>
          <w:wAfter w:w="6" w:type="dxa"/>
          <w:tblHeader/>
        </w:trPr>
        <w:tc>
          <w:tcPr>
            <w:tcW w:w="3330" w:type="dxa"/>
            <w:vAlign w:val="bottom"/>
          </w:tcPr>
          <w:p w14:paraId="2F9E458E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6132" w:type="dxa"/>
            <w:gridSpan w:val="8"/>
            <w:vAlign w:val="bottom"/>
          </w:tcPr>
          <w:p w14:paraId="65DF32A6" w14:textId="047A7097" w:rsidR="00127C02" w:rsidRPr="00002312" w:rsidRDefault="00127C02">
            <w:pPr>
              <w:tabs>
                <w:tab w:val="left" w:pos="540"/>
              </w:tabs>
              <w:spacing w:line="240" w:lineRule="atLeast"/>
              <w:ind w:left="-85" w:right="-4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25</w:t>
            </w:r>
            <w:r w:rsidR="009C1E90" w:rsidRPr="009C1E90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FF0240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</w:tr>
      <w:tr w:rsidR="00127C02" w:rsidRPr="00002312" w14:paraId="41A4E574" w14:textId="77777777">
        <w:trPr>
          <w:tblHeader/>
        </w:trPr>
        <w:tc>
          <w:tcPr>
            <w:tcW w:w="3330" w:type="dxa"/>
            <w:vAlign w:val="bottom"/>
          </w:tcPr>
          <w:p w14:paraId="2573DB21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68AA5056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36" w:type="dxa"/>
          </w:tcPr>
          <w:p w14:paraId="68D8DAC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624E78A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42" w:type="dxa"/>
            <w:vAlign w:val="bottom"/>
          </w:tcPr>
          <w:p w14:paraId="7776C55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27DFA1E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5F1247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F0FF13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49ED9960" w14:textId="77777777">
        <w:trPr>
          <w:tblHeader/>
        </w:trPr>
        <w:tc>
          <w:tcPr>
            <w:tcW w:w="3330" w:type="dxa"/>
            <w:vAlign w:val="bottom"/>
          </w:tcPr>
          <w:p w14:paraId="6E036842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13C3930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36" w:type="dxa"/>
          </w:tcPr>
          <w:p w14:paraId="50EB5DE9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707E9799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ทางการเงิน</w:t>
            </w:r>
          </w:p>
        </w:tc>
        <w:tc>
          <w:tcPr>
            <w:tcW w:w="242" w:type="dxa"/>
            <w:vAlign w:val="bottom"/>
          </w:tcPr>
          <w:p w14:paraId="438AAE43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A4C068C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1A40A45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5D2AB1A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5B595401" w14:textId="77777777">
        <w:trPr>
          <w:tblHeader/>
        </w:trPr>
        <w:tc>
          <w:tcPr>
            <w:tcW w:w="3330" w:type="dxa"/>
            <w:vAlign w:val="bottom"/>
          </w:tcPr>
          <w:p w14:paraId="3B21C594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19A5801B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36" w:type="dxa"/>
          </w:tcPr>
          <w:p w14:paraId="7D304E44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41378B54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42" w:type="dxa"/>
            <w:vAlign w:val="bottom"/>
          </w:tcPr>
          <w:p w14:paraId="0AE8DC7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25EE85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3" w:type="dxa"/>
          </w:tcPr>
          <w:p w14:paraId="2E036DE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549B0D4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14C62383" w14:textId="77777777">
        <w:trPr>
          <w:tblHeader/>
        </w:trPr>
        <w:tc>
          <w:tcPr>
            <w:tcW w:w="3330" w:type="dxa"/>
            <w:vAlign w:val="bottom"/>
          </w:tcPr>
          <w:p w14:paraId="0CF883D5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34E63136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36" w:type="dxa"/>
          </w:tcPr>
          <w:p w14:paraId="7DFAAC3F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14AEDF9B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อย่างมีนัยสำคัญ</w:t>
            </w:r>
          </w:p>
        </w:tc>
        <w:tc>
          <w:tcPr>
            <w:tcW w:w="242" w:type="dxa"/>
            <w:vAlign w:val="bottom"/>
          </w:tcPr>
          <w:p w14:paraId="13C4F462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5E01A7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43" w:type="dxa"/>
          </w:tcPr>
          <w:p w14:paraId="0164DA7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51D0143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3F00174B" w14:textId="77777777">
        <w:trPr>
          <w:tblHeader/>
        </w:trPr>
        <w:tc>
          <w:tcPr>
            <w:tcW w:w="3330" w:type="dxa"/>
            <w:vAlign w:val="bottom"/>
          </w:tcPr>
          <w:p w14:paraId="104D121A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77BC1F6F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36" w:type="dxa"/>
          </w:tcPr>
          <w:p w14:paraId="070EDF6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609DF84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ของความเสี่ยง</w:t>
            </w:r>
          </w:p>
        </w:tc>
        <w:tc>
          <w:tcPr>
            <w:tcW w:w="242" w:type="dxa"/>
            <w:vAlign w:val="bottom"/>
          </w:tcPr>
          <w:p w14:paraId="274B28B8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965DBA9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ที่มีการด้อยค่า</w:t>
            </w:r>
          </w:p>
        </w:tc>
        <w:tc>
          <w:tcPr>
            <w:tcW w:w="243" w:type="dxa"/>
          </w:tcPr>
          <w:p w14:paraId="23A89A71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1639B5CC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127C02" w:rsidRPr="00002312" w14:paraId="1C356DDD" w14:textId="77777777">
        <w:trPr>
          <w:tblHeader/>
        </w:trPr>
        <w:tc>
          <w:tcPr>
            <w:tcW w:w="3330" w:type="dxa"/>
            <w:vAlign w:val="bottom"/>
          </w:tcPr>
          <w:p w14:paraId="018A7D54" w14:textId="77777777" w:rsidR="00127C02" w:rsidRPr="00002312" w:rsidRDefault="00127C02">
            <w:pPr>
              <w:pStyle w:val="BodyText"/>
              <w:tabs>
                <w:tab w:val="left" w:pos="156"/>
                <w:tab w:val="right" w:pos="9072"/>
              </w:tabs>
              <w:spacing w:after="0" w:line="24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458" w:type="dxa"/>
            <w:vAlign w:val="bottom"/>
          </w:tcPr>
          <w:p w14:paraId="38F6B444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36" w:type="dxa"/>
          </w:tcPr>
          <w:p w14:paraId="6B6E69BF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</w:tcPr>
          <w:p w14:paraId="05DBAFEA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  <w:lang w:bidi="th-TH"/>
              </w:rPr>
              <w:t>ด้านเครดิต</w:t>
            </w:r>
          </w:p>
        </w:tc>
        <w:tc>
          <w:tcPr>
            <w:tcW w:w="242" w:type="dxa"/>
            <w:vAlign w:val="bottom"/>
          </w:tcPr>
          <w:p w14:paraId="57F84A4C" w14:textId="77777777" w:rsidR="00127C02" w:rsidRPr="00002312" w:rsidRDefault="00127C0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B47187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43" w:type="dxa"/>
          </w:tcPr>
          <w:p w14:paraId="2182FC7B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391CAD69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30" w:right="-10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รวม</w:t>
            </w:r>
          </w:p>
        </w:tc>
      </w:tr>
      <w:tr w:rsidR="00127C02" w:rsidRPr="00002312" w14:paraId="3A28937B" w14:textId="77777777">
        <w:trPr>
          <w:gridAfter w:val="1"/>
          <w:wAfter w:w="6" w:type="dxa"/>
          <w:tblHeader/>
        </w:trPr>
        <w:tc>
          <w:tcPr>
            <w:tcW w:w="3330" w:type="dxa"/>
            <w:hideMark/>
          </w:tcPr>
          <w:p w14:paraId="48C46D29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6132" w:type="dxa"/>
            <w:gridSpan w:val="8"/>
          </w:tcPr>
          <w:p w14:paraId="329C8860" w14:textId="77777777" w:rsidR="00127C02" w:rsidRPr="00002312" w:rsidRDefault="00127C02">
            <w:pPr>
              <w:tabs>
                <w:tab w:val="center" w:pos="4536"/>
                <w:tab w:val="right" w:pos="9072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7C02" w:rsidRPr="00002312" w14:paraId="48AD1E94" w14:textId="77777777">
        <w:trPr>
          <w:tblHeader/>
        </w:trPr>
        <w:tc>
          <w:tcPr>
            <w:tcW w:w="3330" w:type="dxa"/>
          </w:tcPr>
          <w:p w14:paraId="41AEAFE6" w14:textId="78C565FD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ลูกหนี้ตามสัญญาเช่าซื้อ</w:t>
            </w:r>
            <w:r w:rsidR="004A695E" w:rsidRPr="00DE347B">
              <w:rPr>
                <w:rFonts w:ascii="Angsana New" w:hAnsi="Angsana New"/>
                <w:bCs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458" w:type="dxa"/>
          </w:tcPr>
          <w:p w14:paraId="659ED8B4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19EC5C8A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1BA6EA3C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D74B9F0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20E2A98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84CD2D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55C02DE2" w14:textId="77777777" w:rsidR="00127C02" w:rsidRPr="00002312" w:rsidRDefault="00127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F0240" w:rsidRPr="00002312" w14:paraId="71537AC4" w14:textId="77777777">
        <w:trPr>
          <w:tblHeader/>
        </w:trPr>
        <w:tc>
          <w:tcPr>
            <w:tcW w:w="3330" w:type="dxa"/>
          </w:tcPr>
          <w:p w14:paraId="347AE7B0" w14:textId="7777777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ปกติ</w:t>
            </w:r>
          </w:p>
        </w:tc>
        <w:tc>
          <w:tcPr>
            <w:tcW w:w="1458" w:type="dxa"/>
          </w:tcPr>
          <w:p w14:paraId="6A170F32" w14:textId="0A0F31BC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179,047</w:t>
            </w:r>
          </w:p>
        </w:tc>
        <w:tc>
          <w:tcPr>
            <w:tcW w:w="243" w:type="dxa"/>
            <w:gridSpan w:val="2"/>
          </w:tcPr>
          <w:p w14:paraId="11AEDD37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C69379B" w14:textId="35F5DC94" w:rsidR="00FF0240" w:rsidRPr="00DE347B" w:rsidRDefault="00FF0240" w:rsidP="00FF024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B87311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C731BE4" w14:textId="2C4116CE" w:rsidR="00FF0240" w:rsidRPr="00DE347B" w:rsidRDefault="00FF0240" w:rsidP="00FF02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701E042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0E050312" w14:textId="2C384D76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179,047</w:t>
            </w:r>
          </w:p>
        </w:tc>
      </w:tr>
      <w:tr w:rsidR="00FF0240" w:rsidRPr="00002312" w14:paraId="6886C95D" w14:textId="77777777">
        <w:trPr>
          <w:tblHeader/>
        </w:trPr>
        <w:tc>
          <w:tcPr>
            <w:tcW w:w="3330" w:type="dxa"/>
          </w:tcPr>
          <w:p w14:paraId="2A999802" w14:textId="7777777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00231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6169404B" w14:textId="39D5EA6B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52,957</w:t>
            </w:r>
          </w:p>
        </w:tc>
        <w:tc>
          <w:tcPr>
            <w:tcW w:w="243" w:type="dxa"/>
            <w:gridSpan w:val="2"/>
          </w:tcPr>
          <w:p w14:paraId="1DD46699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7870BDE4" w14:textId="28F1E26C" w:rsidR="00FF0240" w:rsidRPr="00DE347B" w:rsidRDefault="00FF0240" w:rsidP="00FF024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1831CA8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932F901" w14:textId="1A7D0FAC" w:rsidR="00FF0240" w:rsidRPr="00DE347B" w:rsidRDefault="00FF0240" w:rsidP="00FF02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387670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3C88D601" w14:textId="03679CE0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52,957</w:t>
            </w:r>
          </w:p>
        </w:tc>
      </w:tr>
      <w:tr w:rsidR="00FF0240" w:rsidRPr="00002312" w14:paraId="476859CF" w14:textId="77777777" w:rsidTr="00042791">
        <w:trPr>
          <w:trHeight w:val="398"/>
          <w:tblHeader/>
        </w:trPr>
        <w:tc>
          <w:tcPr>
            <w:tcW w:w="3330" w:type="dxa"/>
          </w:tcPr>
          <w:p w14:paraId="15E7EF4C" w14:textId="7777777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/>
                <w:bCs/>
                <w:sz w:val="30"/>
                <w:szCs w:val="30"/>
              </w:rPr>
              <w:t>2</w:t>
            </w:r>
            <w:r w:rsidRPr="0000231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7DD3E968" w14:textId="6585E4CA" w:rsidR="00FF0240" w:rsidRPr="00DE347B" w:rsidRDefault="00FF0240" w:rsidP="00FF024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45AE40D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48F9DD35" w14:textId="10C14A59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30,702</w:t>
            </w:r>
          </w:p>
        </w:tc>
        <w:tc>
          <w:tcPr>
            <w:tcW w:w="242" w:type="dxa"/>
          </w:tcPr>
          <w:p w14:paraId="34A80C1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DE41C3B" w14:textId="65E5AD22" w:rsidR="00FF0240" w:rsidRPr="00DE347B" w:rsidRDefault="00FF0240" w:rsidP="00FF02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31BC96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7C0ADA5F" w14:textId="40703E84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30,702</w:t>
            </w:r>
          </w:p>
        </w:tc>
      </w:tr>
      <w:tr w:rsidR="00FF0240" w:rsidRPr="00002312" w14:paraId="3A16E031" w14:textId="77777777" w:rsidTr="00042791">
        <w:trPr>
          <w:tblHeader/>
        </w:trPr>
        <w:tc>
          <w:tcPr>
            <w:tcW w:w="3330" w:type="dxa"/>
          </w:tcPr>
          <w:p w14:paraId="094A383D" w14:textId="7777777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 </w:t>
            </w:r>
            <w:r w:rsidRPr="0000231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</w:tcPr>
          <w:p w14:paraId="7F5C2E0F" w14:textId="04319B2D" w:rsidR="00FF0240" w:rsidRPr="00DE347B" w:rsidRDefault="00FF0240" w:rsidP="00FF024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E5FF49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</w:tcPr>
          <w:p w14:paraId="12379B3A" w14:textId="60E32D2A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23,584</w:t>
            </w:r>
          </w:p>
        </w:tc>
        <w:tc>
          <w:tcPr>
            <w:tcW w:w="242" w:type="dxa"/>
          </w:tcPr>
          <w:p w14:paraId="7A4ACD6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2B686EA" w14:textId="25C9DA60" w:rsidR="00FF0240" w:rsidRPr="00DE347B" w:rsidRDefault="00FF0240" w:rsidP="00FF024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62962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</w:tcPr>
          <w:p w14:paraId="1427132A" w14:textId="565D7469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23,584</w:t>
            </w:r>
          </w:p>
        </w:tc>
      </w:tr>
      <w:tr w:rsidR="00FF0240" w:rsidRPr="00002312" w14:paraId="4E3F065E" w14:textId="77777777" w:rsidTr="00042791">
        <w:trPr>
          <w:tblHeader/>
        </w:trPr>
        <w:tc>
          <w:tcPr>
            <w:tcW w:w="3330" w:type="dxa"/>
          </w:tcPr>
          <w:p w14:paraId="1AA3788B" w14:textId="77777777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เกินกำหนดชำระมากกว่า </w:t>
            </w:r>
            <w:r w:rsidRPr="00002312">
              <w:rPr>
                <w:rFonts w:ascii="Angsana New" w:hAnsi="Angsana New"/>
                <w:bCs/>
                <w:sz w:val="30"/>
                <w:szCs w:val="30"/>
              </w:rPr>
              <w:t>3</w:t>
            </w:r>
            <w:r w:rsidRPr="0000231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sz w:val="30"/>
                <w:szCs w:val="30"/>
                <w:cs/>
              </w:rPr>
              <w:t>งวด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C541D94" w14:textId="0DE1BCC6" w:rsidR="00FF0240" w:rsidRPr="00DE347B" w:rsidRDefault="00FF0240" w:rsidP="00FF024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11FF694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</w:tcPr>
          <w:p w14:paraId="0E763FE1" w14:textId="1495529D" w:rsidR="00FF0240" w:rsidRPr="00002312" w:rsidRDefault="00FF0240" w:rsidP="00FF0240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right="101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697D5CF9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0964AC2E" w14:textId="6D2B6192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62,814</w:t>
            </w:r>
          </w:p>
        </w:tc>
        <w:tc>
          <w:tcPr>
            <w:tcW w:w="243" w:type="dxa"/>
          </w:tcPr>
          <w:p w14:paraId="762E0D8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bottom w:val="single" w:sz="4" w:space="0" w:color="auto"/>
            </w:tcBorders>
          </w:tcPr>
          <w:p w14:paraId="5FC9729E" w14:textId="3C957328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62,814</w:t>
            </w:r>
          </w:p>
        </w:tc>
      </w:tr>
      <w:tr w:rsidR="00FF0240" w:rsidRPr="00002312" w14:paraId="229A5545" w14:textId="77777777">
        <w:trPr>
          <w:tblHeader/>
        </w:trPr>
        <w:tc>
          <w:tcPr>
            <w:tcW w:w="3330" w:type="dxa"/>
          </w:tcPr>
          <w:p w14:paraId="62E41E5C" w14:textId="77777777" w:rsidR="00FF0240" w:rsidRPr="00352520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52520">
              <w:rPr>
                <w:rFonts w:ascii="Angsana New" w:hAnsi="Angsana New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646DA3EF" w14:textId="6FF7400E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352520">
              <w:rPr>
                <w:rFonts w:ascii="Angsana New" w:eastAsia="MS Mincho" w:hAnsi="Angsana New"/>
                <w:bCs/>
                <w:sz w:val="30"/>
                <w:szCs w:val="30"/>
              </w:rPr>
              <w:t>232,004</w:t>
            </w:r>
          </w:p>
        </w:tc>
        <w:tc>
          <w:tcPr>
            <w:tcW w:w="243" w:type="dxa"/>
            <w:gridSpan w:val="2"/>
          </w:tcPr>
          <w:p w14:paraId="5D36F2F8" w14:textId="77777777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20140A8F" w14:textId="5CE28949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352520">
              <w:rPr>
                <w:rFonts w:ascii="Angsana New" w:eastAsia="MS Mincho" w:hAnsi="Angsana New"/>
                <w:bCs/>
                <w:sz w:val="30"/>
                <w:szCs w:val="30"/>
              </w:rPr>
              <w:t>54,286</w:t>
            </w:r>
          </w:p>
        </w:tc>
        <w:tc>
          <w:tcPr>
            <w:tcW w:w="242" w:type="dxa"/>
          </w:tcPr>
          <w:p w14:paraId="3BE5CA18" w14:textId="77777777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7986D2C2" w14:textId="61EDE95D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352520">
              <w:rPr>
                <w:rFonts w:ascii="Angsana New" w:eastAsia="MS Mincho" w:hAnsi="Angsana New"/>
                <w:bCs/>
                <w:sz w:val="30"/>
                <w:szCs w:val="30"/>
              </w:rPr>
              <w:t>62,814</w:t>
            </w:r>
          </w:p>
        </w:tc>
        <w:tc>
          <w:tcPr>
            <w:tcW w:w="243" w:type="dxa"/>
          </w:tcPr>
          <w:p w14:paraId="445046BA" w14:textId="77777777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56B616ED" w14:textId="504FA1B9" w:rsidR="00FF0240" w:rsidRPr="0035252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352520">
              <w:rPr>
                <w:rFonts w:ascii="Angsana New" w:eastAsia="MS Mincho" w:hAnsi="Angsana New"/>
                <w:bCs/>
                <w:sz w:val="30"/>
                <w:szCs w:val="30"/>
              </w:rPr>
              <w:t>349,104</w:t>
            </w:r>
          </w:p>
        </w:tc>
      </w:tr>
      <w:tr w:rsidR="00FF0240" w:rsidRPr="00002312" w14:paraId="273B514B" w14:textId="77777777">
        <w:trPr>
          <w:tblHeader/>
        </w:trPr>
        <w:tc>
          <w:tcPr>
            <w:tcW w:w="3330" w:type="dxa"/>
          </w:tcPr>
          <w:p w14:paraId="15C6035F" w14:textId="77777777" w:rsidR="00FF0240" w:rsidRPr="00002312" w:rsidRDefault="00FF0240" w:rsidP="00FF0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</w:tc>
        <w:tc>
          <w:tcPr>
            <w:tcW w:w="1458" w:type="dxa"/>
            <w:vAlign w:val="bottom"/>
          </w:tcPr>
          <w:p w14:paraId="687C1C0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14:paraId="7C4CA53D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  <w:vAlign w:val="bottom"/>
          </w:tcPr>
          <w:p w14:paraId="236C0DCC" w14:textId="070B3C43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center"/>
          </w:tcPr>
          <w:p w14:paraId="035A0FA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20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3117F4A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F127DB7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036DD2C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F0240" w:rsidRPr="00002312" w14:paraId="74E3C722" w14:textId="77777777">
        <w:trPr>
          <w:tblHeader/>
        </w:trPr>
        <w:tc>
          <w:tcPr>
            <w:tcW w:w="3330" w:type="dxa"/>
          </w:tcPr>
          <w:p w14:paraId="29AA648B" w14:textId="77777777" w:rsidR="00FF0240" w:rsidRPr="00002312" w:rsidRDefault="00FF0240" w:rsidP="00FF0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"/>
              </w:tabs>
              <w:spacing w:after="0" w:line="240" w:lineRule="atLeast"/>
              <w:ind w:left="22" w:right="-108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DFE81D" w14:textId="7805D6C0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(21,888)</w:t>
            </w:r>
          </w:p>
        </w:tc>
        <w:tc>
          <w:tcPr>
            <w:tcW w:w="243" w:type="dxa"/>
            <w:gridSpan w:val="2"/>
          </w:tcPr>
          <w:p w14:paraId="10D85C2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57551AAA" w14:textId="602F5068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(18,666)</w:t>
            </w:r>
          </w:p>
        </w:tc>
        <w:tc>
          <w:tcPr>
            <w:tcW w:w="242" w:type="dxa"/>
            <w:vAlign w:val="center"/>
          </w:tcPr>
          <w:p w14:paraId="76ECD04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005DC2" w14:textId="51D5152A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(55,040)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0719CD72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B4C89" w14:textId="04379FEC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(95,594)</w:t>
            </w:r>
          </w:p>
        </w:tc>
      </w:tr>
      <w:tr w:rsidR="00FF0240" w:rsidRPr="00002312" w14:paraId="6C97C925" w14:textId="77777777">
        <w:trPr>
          <w:tblHeader/>
        </w:trPr>
        <w:tc>
          <w:tcPr>
            <w:tcW w:w="3330" w:type="dxa"/>
          </w:tcPr>
          <w:p w14:paraId="615B595D" w14:textId="722D580F" w:rsidR="00FF0240" w:rsidRPr="00002312" w:rsidRDefault="00FF0240" w:rsidP="00FF0240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tLeast"/>
              <w:ind w:left="2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8021ED" w14:textId="1EE0B023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210,116</w:t>
            </w:r>
          </w:p>
        </w:tc>
        <w:tc>
          <w:tcPr>
            <w:tcW w:w="243" w:type="dxa"/>
            <w:gridSpan w:val="2"/>
          </w:tcPr>
          <w:p w14:paraId="36A22C1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7" w:type="dxa"/>
            <w:tcBorders>
              <w:bottom w:val="double" w:sz="4" w:space="0" w:color="auto"/>
            </w:tcBorders>
            <w:vAlign w:val="bottom"/>
          </w:tcPr>
          <w:p w14:paraId="0682EBB1" w14:textId="0CE4AC33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2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35,620</w:t>
            </w:r>
          </w:p>
        </w:tc>
        <w:tc>
          <w:tcPr>
            <w:tcW w:w="242" w:type="dxa"/>
            <w:vAlign w:val="center"/>
          </w:tcPr>
          <w:p w14:paraId="67989DA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E4B38F" w14:textId="3B08530E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7,774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34C94F0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E90CAB" w14:textId="13FB6388" w:rsidR="00FF0240" w:rsidRPr="004850C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90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092EB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253,510</w:t>
            </w:r>
          </w:p>
        </w:tc>
      </w:tr>
    </w:tbl>
    <w:p w14:paraId="33161FDC" w14:textId="77777777" w:rsidR="002E7878" w:rsidRPr="00397B86" w:rsidRDefault="002E7878" w:rsidP="00397B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Theme="majorBidi" w:hAnsiTheme="majorBidi" w:cstheme="majorBidi"/>
          <w:color w:val="000000" w:themeColor="text1"/>
          <w:sz w:val="24"/>
          <w:szCs w:val="24"/>
        </w:rPr>
      </w:pPr>
    </w:p>
    <w:p w14:paraId="79836DCA" w14:textId="50982D89" w:rsidR="00127C02" w:rsidRDefault="004A695E" w:rsidP="001F4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</w:rPr>
        <w:t>(1)</w:t>
      </w:r>
      <w:r w:rsidR="002E7878">
        <w:rPr>
          <w:rFonts w:asciiTheme="majorBidi" w:hAnsiTheme="majorBidi" w:cstheme="majorBidi"/>
          <w:color w:val="000000" w:themeColor="text1"/>
          <w:sz w:val="26"/>
          <w:szCs w:val="26"/>
          <w:vertAlign w:val="superscript"/>
          <w:cs/>
        </w:rPr>
        <w:tab/>
      </w:r>
      <w:r w:rsidR="002E7878" w:rsidRPr="00002312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ลูกหนี้ตามสัญญาเช่าซื้อสุทธิจากรายได้ดอกเบี้ยที่ยังไม่ถือเป็นรายได้</w:t>
      </w:r>
      <w:r w:rsidR="001F4C89">
        <w:rPr>
          <w:rFonts w:asciiTheme="majorBidi" w:hAnsiTheme="majorBidi" w:cstheme="majorBidi" w:hint="cs"/>
          <w:color w:val="000000" w:themeColor="text1"/>
          <w:sz w:val="26"/>
          <w:szCs w:val="26"/>
          <w:cs/>
        </w:rPr>
        <w:t>และภาษีขายรอตัดบัญชี</w:t>
      </w:r>
    </w:p>
    <w:p w14:paraId="0DD470C7" w14:textId="77777777" w:rsidR="001F4C89" w:rsidRPr="00002312" w:rsidRDefault="001F4C89" w:rsidP="001F4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17E69A" w14:textId="54461166" w:rsidR="003A4A53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t>โดยปกติระยะเวลาการให้สินเชื่อแก่ลูกหนี้ของกลุ่มบริษัทมี</w:t>
      </w:r>
      <w:r w:rsidRPr="008121B3">
        <w:rPr>
          <w:rFonts w:asciiTheme="majorBidi" w:hAnsiTheme="majorBidi" w:cstheme="majorBidi" w:hint="cs"/>
          <w:sz w:val="30"/>
          <w:szCs w:val="30"/>
          <w:cs/>
        </w:rPr>
        <w:t>ระยะเวลา</w:t>
      </w:r>
      <w:r w:rsidRPr="00A1357A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AF2EF4" w:rsidRPr="00A135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E5701" w:rsidRPr="00782018">
        <w:rPr>
          <w:rFonts w:asciiTheme="majorBidi" w:hAnsiTheme="majorBidi" w:cstheme="majorBidi"/>
          <w:sz w:val="30"/>
          <w:szCs w:val="30"/>
        </w:rPr>
        <w:t xml:space="preserve">3 </w:t>
      </w:r>
      <w:r w:rsidR="00DE5701" w:rsidRPr="00782018">
        <w:rPr>
          <w:rFonts w:asciiTheme="majorBidi" w:hAnsiTheme="majorBidi" w:cstheme="majorBidi"/>
          <w:sz w:val="30"/>
          <w:szCs w:val="30"/>
          <w:cs/>
        </w:rPr>
        <w:t xml:space="preserve">เดือน ถึง </w:t>
      </w:r>
      <w:r w:rsidR="00A1357A" w:rsidRPr="00782018">
        <w:rPr>
          <w:rFonts w:asciiTheme="majorBidi" w:hAnsiTheme="majorBidi" w:cstheme="majorBidi"/>
          <w:sz w:val="30"/>
          <w:szCs w:val="30"/>
        </w:rPr>
        <w:t>60</w:t>
      </w:r>
      <w:r w:rsidR="00DE5701" w:rsidRPr="00A1357A">
        <w:rPr>
          <w:rFonts w:asciiTheme="majorBidi" w:hAnsiTheme="majorBidi" w:cstheme="majorBidi"/>
          <w:sz w:val="30"/>
          <w:szCs w:val="30"/>
        </w:rPr>
        <w:t xml:space="preserve"> </w:t>
      </w:r>
      <w:r w:rsidR="00DE5701" w:rsidRPr="00A1357A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53203D42" w14:textId="77777777" w:rsidR="003A4A53" w:rsidRDefault="003A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44E55B" w14:textId="25AD01A2" w:rsidR="00127C02" w:rsidRPr="00002312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4359A0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3D5C3B" w:rsidRPr="00002312">
        <w:rPr>
          <w:rFonts w:asciiTheme="majorBidi" w:hAnsiTheme="majorBidi" w:cstheme="majorBidi" w:hint="cs"/>
          <w:sz w:val="30"/>
          <w:szCs w:val="30"/>
          <w:cs/>
        </w:rPr>
        <w:t>ลูกหนี้ตามสัญญาเช่าซื้อ</w:t>
      </w:r>
      <w:r w:rsidR="003D5C3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ปีสิ้นสุดวันที่ </w:t>
      </w:r>
      <w:r w:rsidRPr="00002312">
        <w:rPr>
          <w:rFonts w:asciiTheme="majorBidi" w:hAnsiTheme="majorBidi" w:cstheme="majorBidi"/>
          <w:sz w:val="30"/>
          <w:szCs w:val="30"/>
        </w:rPr>
        <w:t xml:space="preserve">31 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02312">
        <w:rPr>
          <w:rFonts w:asciiTheme="majorBidi" w:hAnsiTheme="majorBidi" w:cstheme="majorBidi"/>
          <w:sz w:val="30"/>
          <w:szCs w:val="30"/>
        </w:rPr>
        <w:t>256</w:t>
      </w:r>
      <w:r w:rsidR="00FF0240">
        <w:rPr>
          <w:rFonts w:asciiTheme="majorBidi" w:hAnsiTheme="majorBidi" w:cstheme="majorBidi"/>
          <w:sz w:val="30"/>
          <w:szCs w:val="30"/>
        </w:rPr>
        <w:t>8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002312">
        <w:rPr>
          <w:rFonts w:asciiTheme="majorBidi" w:hAnsiTheme="majorBidi" w:cstheme="majorBidi"/>
          <w:sz w:val="30"/>
          <w:szCs w:val="30"/>
        </w:rPr>
        <w:t>256</w:t>
      </w:r>
      <w:r w:rsidR="00FF0240">
        <w:rPr>
          <w:rFonts w:asciiTheme="majorBidi" w:hAnsiTheme="majorBidi" w:cstheme="majorBidi"/>
          <w:sz w:val="30"/>
          <w:szCs w:val="30"/>
        </w:rPr>
        <w:t>7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="00497680">
        <w:rPr>
          <w:rFonts w:asciiTheme="majorBidi" w:hAnsiTheme="majorBidi" w:cstheme="majorBidi" w:hint="cs"/>
          <w:sz w:val="30"/>
          <w:szCs w:val="30"/>
          <w:cs/>
        </w:rPr>
        <w:t>เป็นดังนี้</w:t>
      </w:r>
    </w:p>
    <w:p w14:paraId="641FD05D" w14:textId="77777777" w:rsidR="00127C02" w:rsidRPr="00002312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294"/>
        <w:gridCol w:w="1350"/>
        <w:gridCol w:w="269"/>
        <w:gridCol w:w="1351"/>
        <w:gridCol w:w="269"/>
        <w:gridCol w:w="1209"/>
        <w:gridCol w:w="269"/>
        <w:gridCol w:w="1211"/>
      </w:tblGrid>
      <w:tr w:rsidR="00127C02" w:rsidRPr="00002312" w14:paraId="029FD842" w14:textId="77777777" w:rsidTr="0022726A">
        <w:trPr>
          <w:trHeight w:val="20"/>
          <w:tblHeader/>
        </w:trPr>
        <w:tc>
          <w:tcPr>
            <w:tcW w:w="3294" w:type="dxa"/>
            <w:vAlign w:val="bottom"/>
          </w:tcPr>
          <w:p w14:paraId="338966D0" w14:textId="77777777" w:rsidR="00127C02" w:rsidRPr="00002312" w:rsidRDefault="00127C02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  <w:hideMark/>
          </w:tcPr>
          <w:p w14:paraId="393A0A09" w14:textId="77777777" w:rsidR="00127C02" w:rsidRPr="00002312" w:rsidRDefault="00127C0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127C02" w:rsidRPr="00002312" w14:paraId="6E1ED800" w14:textId="77777777" w:rsidTr="004A099C">
        <w:trPr>
          <w:trHeight w:val="83"/>
          <w:tblHeader/>
        </w:trPr>
        <w:tc>
          <w:tcPr>
            <w:tcW w:w="3294" w:type="dxa"/>
            <w:vAlign w:val="bottom"/>
          </w:tcPr>
          <w:p w14:paraId="49381F69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0919EB46" w14:textId="77777777" w:rsidR="00127C02" w:rsidRPr="00002312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426384AB" w14:textId="77777777" w:rsidR="00127C02" w:rsidRPr="00002312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7EE55C59" w14:textId="77777777" w:rsidR="00127C02" w:rsidRPr="00002312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780D4CCA" w14:textId="1C9D33B0" w:rsidR="00127C02" w:rsidRPr="00002312" w:rsidRDefault="00127C02" w:rsidP="006B4C97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 w:rsidR="006B4C9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 w:rsidR="0022726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3147D1A0" w14:textId="77777777" w:rsidR="00127C02" w:rsidRPr="00002312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  <w:hideMark/>
          </w:tcPr>
          <w:p w14:paraId="2B41C4DD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152A0EAE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981EC20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584C42F8" w14:textId="5ACF882D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 w:rsidR="0022726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 w:rsidR="0022726A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00B1F88B" w14:textId="77777777" w:rsidR="00127C02" w:rsidRPr="00002312" w:rsidRDefault="00127C02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  <w:hideMark/>
          </w:tcPr>
          <w:p w14:paraId="469894CF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66919866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7A906621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</w:t>
            </w:r>
          </w:p>
          <w:p w14:paraId="10AB0178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0B640747" w14:textId="77777777" w:rsidR="00127C02" w:rsidRPr="00002312" w:rsidRDefault="00127C0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  <w:hideMark/>
          </w:tcPr>
          <w:p w14:paraId="1777E87E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27C02" w:rsidRPr="00002312" w14:paraId="0E839FA9" w14:textId="77777777" w:rsidTr="0022726A">
        <w:trPr>
          <w:trHeight w:val="83"/>
          <w:tblHeader/>
        </w:trPr>
        <w:tc>
          <w:tcPr>
            <w:tcW w:w="3294" w:type="dxa"/>
            <w:vAlign w:val="bottom"/>
          </w:tcPr>
          <w:p w14:paraId="30517AFA" w14:textId="77777777" w:rsidR="00127C02" w:rsidRPr="00002312" w:rsidRDefault="00127C0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</w:tcPr>
          <w:p w14:paraId="40E78FC7" w14:textId="77777777" w:rsidR="00127C02" w:rsidRPr="00002312" w:rsidRDefault="00127C02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F0240" w:rsidRPr="00002312" w14:paraId="27D7CF9B" w14:textId="77777777" w:rsidTr="004A099C">
        <w:trPr>
          <w:trHeight w:val="20"/>
        </w:trPr>
        <w:tc>
          <w:tcPr>
            <w:tcW w:w="3294" w:type="dxa"/>
            <w:vAlign w:val="bottom"/>
          </w:tcPr>
          <w:p w14:paraId="6A90CC1E" w14:textId="67789F35" w:rsidR="00FF0240" w:rsidRPr="00662523" w:rsidRDefault="00FF0240" w:rsidP="00FF024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662523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662523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66252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FF37DCE" w14:textId="4F0ABB01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F024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9,892</w:t>
            </w:r>
          </w:p>
        </w:tc>
        <w:tc>
          <w:tcPr>
            <w:tcW w:w="269" w:type="dxa"/>
            <w:tcBorders>
              <w:bottom w:val="nil"/>
            </w:tcBorders>
          </w:tcPr>
          <w:p w14:paraId="4B2E18AF" w14:textId="77777777" w:rsidR="00FF0240" w:rsidRPr="00FF0240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4275CB0A" w14:textId="5D54EF0B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F024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11,345</w:t>
            </w:r>
          </w:p>
        </w:tc>
        <w:tc>
          <w:tcPr>
            <w:tcW w:w="269" w:type="dxa"/>
            <w:tcBorders>
              <w:bottom w:val="nil"/>
            </w:tcBorders>
          </w:tcPr>
          <w:p w14:paraId="3BFB13D4" w14:textId="77777777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A3473A6" w14:textId="66A3C86D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F0240">
              <w:rPr>
                <w:rFonts w:asciiTheme="majorBidi" w:hAnsiTheme="majorBidi" w:cstheme="majorBidi"/>
                <w:sz w:val="24"/>
                <w:szCs w:val="24"/>
              </w:rPr>
              <w:t>41,932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394573A8" w14:textId="77777777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vAlign w:val="bottom"/>
          </w:tcPr>
          <w:p w14:paraId="3872D165" w14:textId="0478A3C6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F024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63,169</w:t>
            </w:r>
          </w:p>
        </w:tc>
      </w:tr>
      <w:tr w:rsidR="00FF0240" w:rsidRPr="00002312" w14:paraId="54F9BF97" w14:textId="77777777" w:rsidTr="00042791">
        <w:trPr>
          <w:trHeight w:val="20"/>
        </w:trPr>
        <w:tc>
          <w:tcPr>
            <w:tcW w:w="3294" w:type="dxa"/>
            <w:vAlign w:val="bottom"/>
          </w:tcPr>
          <w:p w14:paraId="1D4444D4" w14:textId="77777777" w:rsidR="00FF0240" w:rsidRPr="00662523" w:rsidRDefault="00FF0240" w:rsidP="00FF0240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F11327C" w14:textId="75D78C5C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(2,213)</w:t>
            </w:r>
          </w:p>
        </w:tc>
        <w:tc>
          <w:tcPr>
            <w:tcW w:w="269" w:type="dxa"/>
          </w:tcPr>
          <w:p w14:paraId="31CAA51A" w14:textId="77777777" w:rsidR="00FF0240" w:rsidRPr="00002312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62C990E" w14:textId="0B29330C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(503)</w:t>
            </w:r>
          </w:p>
        </w:tc>
        <w:tc>
          <w:tcPr>
            <w:tcW w:w="269" w:type="dxa"/>
          </w:tcPr>
          <w:p w14:paraId="37F89A49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743A115" w14:textId="5153B106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2,716</w:t>
            </w:r>
          </w:p>
        </w:tc>
        <w:tc>
          <w:tcPr>
            <w:tcW w:w="269" w:type="dxa"/>
            <w:vAlign w:val="bottom"/>
          </w:tcPr>
          <w:p w14:paraId="5887962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6498CCE8" w14:textId="30C37E64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FF0240" w:rsidRPr="00002312" w14:paraId="065FC04D" w14:textId="77777777" w:rsidTr="00042791">
        <w:trPr>
          <w:trHeight w:val="20"/>
        </w:trPr>
        <w:tc>
          <w:tcPr>
            <w:tcW w:w="3294" w:type="dxa"/>
            <w:vAlign w:val="bottom"/>
          </w:tcPr>
          <w:p w14:paraId="0C37DF7F" w14:textId="77777777" w:rsidR="00FF0240" w:rsidRPr="00662523" w:rsidRDefault="00FF0240" w:rsidP="00FF024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การ</w:t>
            </w: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เปลี่ยนแปลงที่เกิดจากการวัดมูลค่าใหม่ของ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685C43B" w14:textId="347FC95C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64C5F501" w14:textId="77777777" w:rsidR="00FF0240" w:rsidRPr="00002312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195524F2" w14:textId="255CAF75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2771BD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E75308C" w14:textId="6FC3D798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  <w:vAlign w:val="bottom"/>
          </w:tcPr>
          <w:p w14:paraId="50D4527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7C6D40E6" w14:textId="4732D5FC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FF0240" w:rsidRPr="00002312" w14:paraId="54217DA3" w14:textId="77777777" w:rsidTr="00042791">
        <w:trPr>
          <w:trHeight w:val="20"/>
        </w:trPr>
        <w:tc>
          <w:tcPr>
            <w:tcW w:w="3294" w:type="dxa"/>
            <w:vAlign w:val="bottom"/>
          </w:tcPr>
          <w:p w14:paraId="2261107B" w14:textId="77777777" w:rsidR="00FF0240" w:rsidRPr="00662523" w:rsidRDefault="00FF0240" w:rsidP="00FF0240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0C2159B" w14:textId="31C639D8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(1,243)</w:t>
            </w:r>
          </w:p>
        </w:tc>
        <w:tc>
          <w:tcPr>
            <w:tcW w:w="269" w:type="dxa"/>
          </w:tcPr>
          <w:p w14:paraId="30C38366" w14:textId="77777777" w:rsidR="00FF0240" w:rsidRPr="00002312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7949A59" w14:textId="20B3CDBB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44</w:t>
            </w:r>
          </w:p>
        </w:tc>
        <w:tc>
          <w:tcPr>
            <w:tcW w:w="269" w:type="dxa"/>
          </w:tcPr>
          <w:p w14:paraId="7AF239C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9A0AAE4" w14:textId="67AE2098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49,257</w:t>
            </w:r>
          </w:p>
        </w:tc>
        <w:tc>
          <w:tcPr>
            <w:tcW w:w="269" w:type="dxa"/>
            <w:vAlign w:val="bottom"/>
          </w:tcPr>
          <w:p w14:paraId="63C8CDD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298E5361" w14:textId="16ED063C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48,058</w:t>
            </w:r>
          </w:p>
        </w:tc>
      </w:tr>
      <w:tr w:rsidR="00FF0240" w:rsidRPr="00002312" w14:paraId="716D4E78" w14:textId="77777777" w:rsidTr="00042791">
        <w:trPr>
          <w:trHeight w:val="20"/>
        </w:trPr>
        <w:tc>
          <w:tcPr>
            <w:tcW w:w="3294" w:type="dxa"/>
            <w:vAlign w:val="bottom"/>
          </w:tcPr>
          <w:p w14:paraId="11A13544" w14:textId="0951F681" w:rsidR="00FF0240" w:rsidRPr="00662523" w:rsidRDefault="00FF0240" w:rsidP="00FF0240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08524CD" w14:textId="24475544" w:rsid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21,656</w:t>
            </w:r>
          </w:p>
        </w:tc>
        <w:tc>
          <w:tcPr>
            <w:tcW w:w="269" w:type="dxa"/>
          </w:tcPr>
          <w:p w14:paraId="3EE1C808" w14:textId="77777777" w:rsidR="00FF0240" w:rsidRPr="00002312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6C3A29C" w14:textId="6930252F" w:rsid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17,645</w:t>
            </w:r>
          </w:p>
        </w:tc>
        <w:tc>
          <w:tcPr>
            <w:tcW w:w="269" w:type="dxa"/>
          </w:tcPr>
          <w:p w14:paraId="4A42345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8DF604C" w14:textId="234E58F3" w:rsid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43,820</w:t>
            </w:r>
          </w:p>
        </w:tc>
        <w:tc>
          <w:tcPr>
            <w:tcW w:w="269" w:type="dxa"/>
            <w:vAlign w:val="bottom"/>
          </w:tcPr>
          <w:p w14:paraId="5C7E2A42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6F282055" w14:textId="7E3799DE" w:rsid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83,121</w:t>
            </w:r>
          </w:p>
        </w:tc>
      </w:tr>
      <w:tr w:rsidR="00FF0240" w:rsidRPr="00002312" w14:paraId="42C1CA64" w14:textId="77777777" w:rsidTr="00042791">
        <w:trPr>
          <w:trHeight w:val="20"/>
        </w:trPr>
        <w:tc>
          <w:tcPr>
            <w:tcW w:w="3294" w:type="dxa"/>
            <w:vAlign w:val="bottom"/>
          </w:tcPr>
          <w:p w14:paraId="13321931" w14:textId="77777777" w:rsidR="00FF0240" w:rsidRPr="00662523" w:rsidRDefault="00FF0240" w:rsidP="00FF024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3FD3496" w14:textId="25265827" w:rsidR="00FF0240" w:rsidRPr="00AD5E4F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(6,044)</w:t>
            </w:r>
          </w:p>
        </w:tc>
        <w:tc>
          <w:tcPr>
            <w:tcW w:w="269" w:type="dxa"/>
          </w:tcPr>
          <w:p w14:paraId="23D7126B" w14:textId="77777777" w:rsidR="00FF0240" w:rsidRPr="00AD5E4F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0CEA67FE" w14:textId="55772D04" w:rsidR="00FF0240" w:rsidRPr="00AD5E4F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(9,731)</w:t>
            </w:r>
          </w:p>
        </w:tc>
        <w:tc>
          <w:tcPr>
            <w:tcW w:w="269" w:type="dxa"/>
          </w:tcPr>
          <w:p w14:paraId="17A43BF0" w14:textId="77777777" w:rsidR="00FF0240" w:rsidRPr="00AD5E4F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9C36AA" w14:textId="182007B0" w:rsidR="00FF0240" w:rsidRPr="00AD5E4F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(33,967)</w:t>
            </w:r>
          </w:p>
        </w:tc>
        <w:tc>
          <w:tcPr>
            <w:tcW w:w="269" w:type="dxa"/>
            <w:vAlign w:val="bottom"/>
          </w:tcPr>
          <w:p w14:paraId="0DE9CE62" w14:textId="77777777" w:rsidR="00FF0240" w:rsidRPr="00AD5E4F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5D9F4909" w14:textId="162EA623" w:rsidR="00FF0240" w:rsidRPr="00AD5E4F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(49,742)</w:t>
            </w:r>
          </w:p>
        </w:tc>
      </w:tr>
      <w:tr w:rsidR="00FF0240" w:rsidRPr="00002312" w14:paraId="0A2E813F" w14:textId="77777777" w:rsidTr="00042791">
        <w:trPr>
          <w:trHeight w:val="20"/>
        </w:trPr>
        <w:tc>
          <w:tcPr>
            <w:tcW w:w="3294" w:type="dxa"/>
            <w:vAlign w:val="bottom"/>
          </w:tcPr>
          <w:p w14:paraId="516B37F8" w14:textId="62699E9B" w:rsidR="00FF0240" w:rsidRPr="00662523" w:rsidRDefault="00FF0240" w:rsidP="00FF0240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94F048E" w14:textId="51A4B319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 w:rsidRPr="00AB26C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22,048</w:t>
            </w:r>
          </w:p>
        </w:tc>
        <w:tc>
          <w:tcPr>
            <w:tcW w:w="269" w:type="dxa"/>
          </w:tcPr>
          <w:p w14:paraId="076E7ECD" w14:textId="77777777" w:rsidR="00FF0240" w:rsidRPr="00002312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35032F54" w14:textId="2891F7A3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18,800</w:t>
            </w:r>
          </w:p>
        </w:tc>
        <w:tc>
          <w:tcPr>
            <w:tcW w:w="269" w:type="dxa"/>
          </w:tcPr>
          <w:p w14:paraId="563B6D79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40E3B17E" w14:textId="65AC952E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103,758</w:t>
            </w:r>
          </w:p>
        </w:tc>
        <w:tc>
          <w:tcPr>
            <w:tcW w:w="269" w:type="dxa"/>
            <w:vAlign w:val="bottom"/>
          </w:tcPr>
          <w:p w14:paraId="7A1D163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</w:tcPr>
          <w:p w14:paraId="48EB692B" w14:textId="4CA48320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AB26C5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144,606</w:t>
            </w:r>
          </w:p>
        </w:tc>
      </w:tr>
      <w:tr w:rsidR="004A099C" w:rsidRPr="00002312" w14:paraId="14171028" w14:textId="77777777" w:rsidTr="007D6533">
        <w:trPr>
          <w:trHeight w:val="20"/>
        </w:trPr>
        <w:tc>
          <w:tcPr>
            <w:tcW w:w="3294" w:type="dxa"/>
            <w:vAlign w:val="bottom"/>
          </w:tcPr>
          <w:p w14:paraId="35211392" w14:textId="77777777" w:rsidR="004A099C" w:rsidRPr="00662523" w:rsidRDefault="004A099C" w:rsidP="004A099C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50F89F08" w14:textId="1B39FBE3" w:rsidR="004A099C" w:rsidRPr="00AB26C5" w:rsidRDefault="007E775A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(4,507)</w:t>
            </w:r>
          </w:p>
        </w:tc>
        <w:tc>
          <w:tcPr>
            <w:tcW w:w="269" w:type="dxa"/>
          </w:tcPr>
          <w:p w14:paraId="6CF9CB52" w14:textId="77777777" w:rsidR="004A099C" w:rsidRPr="00AB26C5" w:rsidRDefault="004A099C" w:rsidP="004A099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5FA0BB0" w14:textId="22ED03F8" w:rsidR="004A099C" w:rsidRPr="00AB26C5" w:rsidRDefault="007E775A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(52)</w:t>
            </w:r>
          </w:p>
        </w:tc>
        <w:tc>
          <w:tcPr>
            <w:tcW w:w="269" w:type="dxa"/>
          </w:tcPr>
          <w:p w14:paraId="249F455E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D34E63E" w14:textId="36029073" w:rsidR="004A099C" w:rsidRPr="00AB26C5" w:rsidRDefault="007E775A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4,559</w:t>
            </w:r>
          </w:p>
        </w:tc>
        <w:tc>
          <w:tcPr>
            <w:tcW w:w="269" w:type="dxa"/>
            <w:vAlign w:val="bottom"/>
          </w:tcPr>
          <w:p w14:paraId="417189C0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3BBE718D" w14:textId="1B6C6AA4" w:rsidR="004A099C" w:rsidRPr="00AB26C5" w:rsidRDefault="007E775A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4A099C" w:rsidRPr="00002312" w14:paraId="34153615" w14:textId="77777777" w:rsidTr="007D6533">
        <w:trPr>
          <w:trHeight w:val="20"/>
        </w:trPr>
        <w:tc>
          <w:tcPr>
            <w:tcW w:w="3294" w:type="dxa"/>
            <w:vAlign w:val="bottom"/>
          </w:tcPr>
          <w:p w14:paraId="53D39184" w14:textId="77777777" w:rsidR="004A099C" w:rsidRPr="00662523" w:rsidRDefault="004A099C" w:rsidP="004A099C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6825DA0" w14:textId="1964A140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024EB9D1" w14:textId="77777777" w:rsidR="004A099C" w:rsidRPr="00AB26C5" w:rsidRDefault="004A099C" w:rsidP="004A099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213B2F9D" w14:textId="526C221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69E65B6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B0F97E" w14:textId="67DADD64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616032B5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42864516" w14:textId="0466691B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4A099C" w:rsidRPr="00002312" w14:paraId="3CFA6D4C" w14:textId="77777777" w:rsidTr="007D6533">
        <w:trPr>
          <w:trHeight w:val="20"/>
        </w:trPr>
        <w:tc>
          <w:tcPr>
            <w:tcW w:w="3294" w:type="dxa"/>
            <w:vAlign w:val="bottom"/>
          </w:tcPr>
          <w:p w14:paraId="2CC89C58" w14:textId="77777777" w:rsidR="004A099C" w:rsidRPr="00662523" w:rsidRDefault="004A099C" w:rsidP="004A099C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722B835" w14:textId="31697709" w:rsidR="004A099C" w:rsidRPr="00AB26C5" w:rsidRDefault="00CA0ECA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(3,765)</w:t>
            </w:r>
          </w:p>
        </w:tc>
        <w:tc>
          <w:tcPr>
            <w:tcW w:w="269" w:type="dxa"/>
          </w:tcPr>
          <w:p w14:paraId="7A0193BB" w14:textId="77777777" w:rsidR="004A099C" w:rsidRPr="00AB26C5" w:rsidRDefault="004A099C" w:rsidP="004A099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298D5BE7" w14:textId="6FDB9C04" w:rsidR="004A099C" w:rsidRPr="00AB26C5" w:rsidRDefault="00CA0ECA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(4,020)</w:t>
            </w:r>
          </w:p>
        </w:tc>
        <w:tc>
          <w:tcPr>
            <w:tcW w:w="269" w:type="dxa"/>
          </w:tcPr>
          <w:p w14:paraId="2F0B8735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84ED15F" w14:textId="0BF1CF3C" w:rsidR="004A099C" w:rsidRPr="00AB26C5" w:rsidRDefault="00CA0ECA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44,837</w:t>
            </w:r>
          </w:p>
        </w:tc>
        <w:tc>
          <w:tcPr>
            <w:tcW w:w="269" w:type="dxa"/>
            <w:vAlign w:val="bottom"/>
          </w:tcPr>
          <w:p w14:paraId="32C3108A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005E4E9C" w14:textId="4CF972A1" w:rsidR="004A099C" w:rsidRPr="00AB26C5" w:rsidRDefault="00CA0ECA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37,052</w:t>
            </w:r>
          </w:p>
        </w:tc>
      </w:tr>
      <w:tr w:rsidR="004A099C" w:rsidRPr="00002312" w14:paraId="3A471992" w14:textId="77777777" w:rsidTr="007D6533">
        <w:trPr>
          <w:trHeight w:val="20"/>
        </w:trPr>
        <w:tc>
          <w:tcPr>
            <w:tcW w:w="3294" w:type="dxa"/>
            <w:vAlign w:val="bottom"/>
          </w:tcPr>
          <w:p w14:paraId="4346D86B" w14:textId="7C805D66" w:rsidR="004A099C" w:rsidRPr="00662523" w:rsidRDefault="004A099C" w:rsidP="004A099C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FE95D69" w14:textId="4B7613B6" w:rsidR="004A099C" w:rsidRPr="00AB26C5" w:rsidRDefault="001C439B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20,402</w:t>
            </w:r>
          </w:p>
        </w:tc>
        <w:tc>
          <w:tcPr>
            <w:tcW w:w="269" w:type="dxa"/>
          </w:tcPr>
          <w:p w14:paraId="06B14523" w14:textId="77777777" w:rsidR="004A099C" w:rsidRPr="00AB26C5" w:rsidRDefault="004A099C" w:rsidP="004A099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9B607D6" w14:textId="101DD97F" w:rsidR="004A099C" w:rsidRPr="00AB26C5" w:rsidRDefault="001C439B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9,593</w:t>
            </w:r>
          </w:p>
        </w:tc>
        <w:tc>
          <w:tcPr>
            <w:tcW w:w="269" w:type="dxa"/>
          </w:tcPr>
          <w:p w14:paraId="37577875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1B4E092" w14:textId="01AE0753" w:rsidR="004A099C" w:rsidRPr="00AB26C5" w:rsidRDefault="001C439B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33,921</w:t>
            </w:r>
          </w:p>
        </w:tc>
        <w:tc>
          <w:tcPr>
            <w:tcW w:w="269" w:type="dxa"/>
            <w:vAlign w:val="bottom"/>
          </w:tcPr>
          <w:p w14:paraId="03180022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4AC9C994" w14:textId="41A4A948" w:rsidR="004A099C" w:rsidRPr="00AB26C5" w:rsidRDefault="001C439B" w:rsidP="00107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63,916</w:t>
            </w:r>
          </w:p>
        </w:tc>
      </w:tr>
      <w:tr w:rsidR="004A099C" w:rsidRPr="00002312" w14:paraId="51ABEA9F" w14:textId="77777777" w:rsidTr="007D6533">
        <w:trPr>
          <w:trHeight w:val="20"/>
        </w:trPr>
        <w:tc>
          <w:tcPr>
            <w:tcW w:w="3294" w:type="dxa"/>
            <w:vAlign w:val="bottom"/>
          </w:tcPr>
          <w:p w14:paraId="73F7A2DC" w14:textId="214A4493" w:rsidR="004A099C" w:rsidRPr="00662523" w:rsidRDefault="004A099C" w:rsidP="004A099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E2FB559" w14:textId="22E3CE67" w:rsidR="004A099C" w:rsidRPr="00AB26C5" w:rsidRDefault="001C439B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(13,208)</w:t>
            </w:r>
          </w:p>
        </w:tc>
        <w:tc>
          <w:tcPr>
            <w:tcW w:w="269" w:type="dxa"/>
          </w:tcPr>
          <w:p w14:paraId="074D1909" w14:textId="77777777" w:rsidR="004A099C" w:rsidRPr="00AB26C5" w:rsidRDefault="004A099C" w:rsidP="004A099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33C631EE" w14:textId="5EA5D138" w:rsidR="004A099C" w:rsidRPr="00AB26C5" w:rsidRDefault="001C439B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(14,020)</w:t>
            </w:r>
          </w:p>
        </w:tc>
        <w:tc>
          <w:tcPr>
            <w:tcW w:w="269" w:type="dxa"/>
          </w:tcPr>
          <w:p w14:paraId="55765220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7396739" w14:textId="21484F6B" w:rsidR="004A099C" w:rsidRPr="00AB26C5" w:rsidRDefault="001C439B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(64,462)</w:t>
            </w:r>
          </w:p>
        </w:tc>
        <w:tc>
          <w:tcPr>
            <w:tcW w:w="269" w:type="dxa"/>
            <w:vAlign w:val="bottom"/>
          </w:tcPr>
          <w:p w14:paraId="3039C821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</w:tcPr>
          <w:p w14:paraId="33BF6C56" w14:textId="2CD44EE6" w:rsidR="004A099C" w:rsidRPr="00AB26C5" w:rsidRDefault="001C439B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(91,690)</w:t>
            </w:r>
          </w:p>
        </w:tc>
      </w:tr>
      <w:tr w:rsidR="004A099C" w:rsidRPr="00002312" w14:paraId="7CAFFAA6" w14:textId="77777777" w:rsidTr="007D6533">
        <w:trPr>
          <w:trHeight w:val="20"/>
        </w:trPr>
        <w:tc>
          <w:tcPr>
            <w:tcW w:w="3294" w:type="dxa"/>
            <w:vAlign w:val="bottom"/>
          </w:tcPr>
          <w:p w14:paraId="10B805CD" w14:textId="7276B873" w:rsidR="004A099C" w:rsidRPr="00662523" w:rsidRDefault="004A099C" w:rsidP="004A099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</w:t>
            </w:r>
            <w:r w:rsidR="00FF0240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C344D0" w14:textId="0DC5829C" w:rsidR="004A099C" w:rsidRPr="00AB26C5" w:rsidRDefault="001C439B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20,970</w:t>
            </w:r>
          </w:p>
        </w:tc>
        <w:tc>
          <w:tcPr>
            <w:tcW w:w="269" w:type="dxa"/>
          </w:tcPr>
          <w:p w14:paraId="2433DA5F" w14:textId="77777777" w:rsidR="004A099C" w:rsidRPr="00AB26C5" w:rsidRDefault="004A099C" w:rsidP="004A099C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4D3D42" w14:textId="341E1E61" w:rsidR="004A099C" w:rsidRPr="00AB26C5" w:rsidRDefault="00056A50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10,301</w:t>
            </w:r>
          </w:p>
        </w:tc>
        <w:tc>
          <w:tcPr>
            <w:tcW w:w="269" w:type="dxa"/>
          </w:tcPr>
          <w:p w14:paraId="52340982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D95DF" w14:textId="631AAD13" w:rsidR="004A099C" w:rsidRPr="00AB26C5" w:rsidRDefault="00056A50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122,613</w:t>
            </w:r>
          </w:p>
        </w:tc>
        <w:tc>
          <w:tcPr>
            <w:tcW w:w="269" w:type="dxa"/>
            <w:vAlign w:val="bottom"/>
          </w:tcPr>
          <w:p w14:paraId="6E4B5716" w14:textId="77777777" w:rsidR="004A099C" w:rsidRPr="00AB26C5" w:rsidRDefault="004A099C" w:rsidP="004A0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8E758" w14:textId="12B64434" w:rsidR="004A099C" w:rsidRPr="00AB26C5" w:rsidRDefault="00056A50" w:rsidP="008E6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153,884</w:t>
            </w:r>
          </w:p>
        </w:tc>
      </w:tr>
    </w:tbl>
    <w:p w14:paraId="062FB0CA" w14:textId="77777777" w:rsidR="00127C02" w:rsidRPr="00002312" w:rsidRDefault="00127C02" w:rsidP="00127C0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E9DD9DF" w14:textId="77777777" w:rsidR="00127C02" w:rsidRPr="00002312" w:rsidRDefault="00127C02" w:rsidP="00127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22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294"/>
        <w:gridCol w:w="1350"/>
        <w:gridCol w:w="269"/>
        <w:gridCol w:w="1351"/>
        <w:gridCol w:w="269"/>
        <w:gridCol w:w="1209"/>
        <w:gridCol w:w="269"/>
        <w:gridCol w:w="1211"/>
      </w:tblGrid>
      <w:tr w:rsidR="00DB1EFB" w:rsidRPr="00002312" w14:paraId="3CC5459C" w14:textId="77777777" w:rsidTr="00754172">
        <w:trPr>
          <w:trHeight w:val="20"/>
          <w:tblHeader/>
        </w:trPr>
        <w:tc>
          <w:tcPr>
            <w:tcW w:w="3294" w:type="dxa"/>
            <w:vAlign w:val="bottom"/>
          </w:tcPr>
          <w:p w14:paraId="079D9008" w14:textId="77777777" w:rsidR="00DB1EFB" w:rsidRPr="00002312" w:rsidRDefault="00DB1EFB" w:rsidP="00754172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  <w:hideMark/>
          </w:tcPr>
          <w:p w14:paraId="42AB32B6" w14:textId="0AE8991C" w:rsidR="00DB1EFB" w:rsidRPr="00002312" w:rsidRDefault="00DB1EFB" w:rsidP="00754172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="Angsana New" w:eastAsia="AngsanaNew" w:hAnsi="Angsana New" w:hint="cs"/>
                <w:bCs/>
                <w:sz w:val="24"/>
                <w:szCs w:val="24"/>
                <w:cs/>
                <w:lang w:eastAsia="en-GB"/>
              </w:rPr>
              <w:t>งบการเงินเฉพาะกิจการ</w:t>
            </w:r>
          </w:p>
        </w:tc>
      </w:tr>
      <w:tr w:rsidR="00DB1EFB" w:rsidRPr="00002312" w14:paraId="7D2D9765" w14:textId="77777777" w:rsidTr="00B567A7">
        <w:trPr>
          <w:trHeight w:val="83"/>
          <w:tblHeader/>
        </w:trPr>
        <w:tc>
          <w:tcPr>
            <w:tcW w:w="3294" w:type="dxa"/>
            <w:vAlign w:val="bottom"/>
          </w:tcPr>
          <w:p w14:paraId="770C552C" w14:textId="77777777" w:rsidR="00DB1EFB" w:rsidRPr="00002312" w:rsidRDefault="00DB1EFB" w:rsidP="0075417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  <w:hideMark/>
          </w:tcPr>
          <w:p w14:paraId="2F2C8194" w14:textId="77777777" w:rsidR="00DB1EFB" w:rsidRPr="00002312" w:rsidRDefault="00DB1EFB" w:rsidP="0075417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5973E9B3" w14:textId="77777777" w:rsidR="00DB1EFB" w:rsidRPr="00002312" w:rsidRDefault="00DB1EFB" w:rsidP="0075417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4ED95730" w14:textId="77777777" w:rsidR="00DB1EFB" w:rsidRPr="00002312" w:rsidRDefault="00DB1EFB" w:rsidP="0075417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ที่ไม่มีการเพิ่มขึ้น</w:t>
            </w:r>
          </w:p>
          <w:p w14:paraId="02F29A24" w14:textId="77777777" w:rsidR="00DB1EFB" w:rsidRPr="00002312" w:rsidRDefault="00DB1EFB" w:rsidP="0075417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3010186B" w14:textId="77777777" w:rsidR="00DB1EFB" w:rsidRPr="00002312" w:rsidRDefault="00DB1EFB" w:rsidP="0075417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vAlign w:val="bottom"/>
            <w:hideMark/>
          </w:tcPr>
          <w:p w14:paraId="74858355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410C4924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F5ECE43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431B8E32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132AF44D" w14:textId="77777777" w:rsidR="00DB1EFB" w:rsidRPr="00002312" w:rsidRDefault="00DB1EFB" w:rsidP="00754172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vAlign w:val="bottom"/>
            <w:hideMark/>
          </w:tcPr>
          <w:p w14:paraId="71EAE32B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5B19E779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ทางการเงิน</w:t>
            </w:r>
          </w:p>
          <w:p w14:paraId="0BD1FABB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ที่มีการด้อยค่า</w:t>
            </w:r>
          </w:p>
          <w:p w14:paraId="118C8F62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586565F6" w14:textId="77777777" w:rsidR="00DB1EFB" w:rsidRPr="00002312" w:rsidRDefault="00DB1EFB" w:rsidP="00754172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vAlign w:val="bottom"/>
            <w:hideMark/>
          </w:tcPr>
          <w:p w14:paraId="45057385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B1EFB" w:rsidRPr="00002312" w14:paraId="28AABDB0" w14:textId="77777777" w:rsidTr="00754172">
        <w:trPr>
          <w:trHeight w:val="83"/>
          <w:tblHeader/>
        </w:trPr>
        <w:tc>
          <w:tcPr>
            <w:tcW w:w="3294" w:type="dxa"/>
            <w:vAlign w:val="bottom"/>
          </w:tcPr>
          <w:p w14:paraId="5915F4FA" w14:textId="77777777" w:rsidR="00DB1EFB" w:rsidRPr="00002312" w:rsidRDefault="00DB1EFB" w:rsidP="0075417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28" w:type="dxa"/>
            <w:gridSpan w:val="7"/>
            <w:vAlign w:val="bottom"/>
          </w:tcPr>
          <w:p w14:paraId="3A63FB41" w14:textId="77777777" w:rsidR="00DB1EFB" w:rsidRPr="00002312" w:rsidRDefault="00DB1EFB" w:rsidP="00754172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F0240" w:rsidRPr="00002312" w14:paraId="3DDDA7B2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393BD0F2" w14:textId="3BE219D4" w:rsidR="00FF0240" w:rsidRPr="00662523" w:rsidRDefault="00FF0240" w:rsidP="00FF024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662523">
              <w:rPr>
                <w:rFonts w:ascii="Angsana New" w:hAnsi="Angsana New"/>
                <w:sz w:val="24"/>
                <w:szCs w:val="24"/>
              </w:rPr>
              <w:t xml:space="preserve"> 1</w:t>
            </w:r>
            <w:r w:rsidRPr="00662523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662523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46CB9CBF" w14:textId="2D7A948D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F0240">
              <w:rPr>
                <w:rFonts w:ascii="Angsana New" w:hAnsi="Angsana New"/>
                <w:sz w:val="24"/>
                <w:szCs w:val="24"/>
                <w:lang w:bidi="ar-SA"/>
              </w:rPr>
              <w:t>9,406</w:t>
            </w:r>
          </w:p>
        </w:tc>
        <w:tc>
          <w:tcPr>
            <w:tcW w:w="269" w:type="dxa"/>
            <w:tcBorders>
              <w:bottom w:val="nil"/>
            </w:tcBorders>
          </w:tcPr>
          <w:p w14:paraId="0C491425" w14:textId="77777777" w:rsidR="00FF0240" w:rsidRPr="00FF0240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</w:tcPr>
          <w:p w14:paraId="6A96913A" w14:textId="21E3D4B9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F0240">
              <w:rPr>
                <w:rFonts w:ascii="Angsana New" w:hAnsi="Angsana New" w:hint="cs"/>
                <w:sz w:val="24"/>
                <w:szCs w:val="24"/>
                <w:lang w:bidi="ar-SA"/>
              </w:rPr>
              <w:t>11,</w:t>
            </w:r>
            <w:r w:rsidRPr="00FF0240">
              <w:rPr>
                <w:rFonts w:ascii="Angsana New" w:hAnsi="Angsana New"/>
                <w:sz w:val="24"/>
                <w:szCs w:val="24"/>
                <w:lang w:bidi="ar-SA"/>
              </w:rPr>
              <w:t>046</w:t>
            </w:r>
          </w:p>
        </w:tc>
        <w:tc>
          <w:tcPr>
            <w:tcW w:w="269" w:type="dxa"/>
            <w:tcBorders>
              <w:bottom w:val="nil"/>
            </w:tcBorders>
          </w:tcPr>
          <w:p w14:paraId="2D4E4A58" w14:textId="77777777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F86D781" w14:textId="76C79E46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F0240">
              <w:rPr>
                <w:rFonts w:ascii="Angsana New" w:hAnsi="Angsana New"/>
                <w:sz w:val="24"/>
                <w:szCs w:val="24"/>
                <w:lang w:bidi="ar-SA"/>
              </w:rPr>
              <w:t>30,668</w:t>
            </w:r>
          </w:p>
        </w:tc>
        <w:tc>
          <w:tcPr>
            <w:tcW w:w="269" w:type="dxa"/>
            <w:tcBorders>
              <w:bottom w:val="nil"/>
            </w:tcBorders>
            <w:vAlign w:val="bottom"/>
          </w:tcPr>
          <w:p w14:paraId="630638EB" w14:textId="77777777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vAlign w:val="bottom"/>
          </w:tcPr>
          <w:p w14:paraId="00C26D09" w14:textId="732F5483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F0240">
              <w:rPr>
                <w:rFonts w:ascii="Angsana New" w:hAnsi="Angsana New"/>
                <w:sz w:val="24"/>
                <w:szCs w:val="24"/>
                <w:lang w:bidi="ar-SA"/>
              </w:rPr>
              <w:t>51,120</w:t>
            </w:r>
          </w:p>
        </w:tc>
      </w:tr>
      <w:tr w:rsidR="00FF0240" w:rsidRPr="00002312" w14:paraId="73E7C888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7B771EB2" w14:textId="77777777" w:rsidR="00FF0240" w:rsidRPr="00662523" w:rsidRDefault="00FF0240" w:rsidP="00FF0240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3E17F76" w14:textId="56CBBFF3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(2,033)</w:t>
            </w:r>
          </w:p>
        </w:tc>
        <w:tc>
          <w:tcPr>
            <w:tcW w:w="269" w:type="dxa"/>
          </w:tcPr>
          <w:p w14:paraId="1CE3A1D1" w14:textId="77777777" w:rsidR="00FF0240" w:rsidRPr="00002312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63C3A17F" w14:textId="5FCE72C6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(410)</w:t>
            </w:r>
          </w:p>
        </w:tc>
        <w:tc>
          <w:tcPr>
            <w:tcW w:w="269" w:type="dxa"/>
          </w:tcPr>
          <w:p w14:paraId="6317656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39AA360" w14:textId="7E8A3CF8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2,443</w:t>
            </w:r>
          </w:p>
        </w:tc>
        <w:tc>
          <w:tcPr>
            <w:tcW w:w="269" w:type="dxa"/>
            <w:vAlign w:val="bottom"/>
          </w:tcPr>
          <w:p w14:paraId="2E7A43C3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238657EC" w14:textId="1DA1797E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0240" w:rsidRPr="00002312" w14:paraId="5411D815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1E04F468" w14:textId="77777777" w:rsidR="00FF0240" w:rsidRPr="00662523" w:rsidRDefault="00FF0240" w:rsidP="00FF024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sz w:val="24"/>
                <w:szCs w:val="24"/>
                <w:cs/>
              </w:rPr>
              <w:t>การ</w:t>
            </w: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เปลี่ยนแปลงที่เกิดจากการวัดมูลค่าใหม่ของ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F20FBF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6F6E354C" w14:textId="77777777" w:rsidR="00FF0240" w:rsidRPr="00002312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71FFA243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7700D5B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1353D9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  <w:vAlign w:val="bottom"/>
          </w:tcPr>
          <w:p w14:paraId="5E84969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1F928C0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FF0240" w:rsidRPr="00002312" w14:paraId="5298CBEB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4B9B6FAD" w14:textId="77777777" w:rsidR="00FF0240" w:rsidRPr="00662523" w:rsidRDefault="00FF0240" w:rsidP="00FF0240">
            <w:pPr>
              <w:ind w:right="-200"/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51815B8" w14:textId="6ABB7D8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(1,107)</w:t>
            </w:r>
          </w:p>
        </w:tc>
        <w:tc>
          <w:tcPr>
            <w:tcW w:w="269" w:type="dxa"/>
          </w:tcPr>
          <w:p w14:paraId="2805ED77" w14:textId="77777777" w:rsidR="00FF0240" w:rsidRPr="00002312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0673BBDC" w14:textId="5C49E605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51</w:t>
            </w:r>
          </w:p>
        </w:tc>
        <w:tc>
          <w:tcPr>
            <w:tcW w:w="269" w:type="dxa"/>
          </w:tcPr>
          <w:p w14:paraId="20FAA14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0A80D4" w14:textId="14FEAE6B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10,515</w:t>
            </w:r>
          </w:p>
        </w:tc>
        <w:tc>
          <w:tcPr>
            <w:tcW w:w="269" w:type="dxa"/>
            <w:vAlign w:val="bottom"/>
          </w:tcPr>
          <w:p w14:paraId="0FFD22E7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7D30C23E" w14:textId="0EB95CAB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9,459</w:t>
            </w:r>
          </w:p>
        </w:tc>
      </w:tr>
      <w:tr w:rsidR="00FF0240" w:rsidRPr="00002312" w14:paraId="2BCC66EF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4AD3D8E7" w14:textId="77777777" w:rsidR="00FF0240" w:rsidRPr="00662523" w:rsidRDefault="00FF0240" w:rsidP="00FF0240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C34EA4A" w14:textId="365B30CC" w:rsid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21,576</w:t>
            </w:r>
          </w:p>
        </w:tc>
        <w:tc>
          <w:tcPr>
            <w:tcW w:w="269" w:type="dxa"/>
          </w:tcPr>
          <w:p w14:paraId="550CE097" w14:textId="77777777" w:rsidR="00FF0240" w:rsidRPr="00002312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6A10D42C" w14:textId="38F0ACD5" w:rsid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17,621</w:t>
            </w:r>
          </w:p>
        </w:tc>
        <w:tc>
          <w:tcPr>
            <w:tcW w:w="269" w:type="dxa"/>
          </w:tcPr>
          <w:p w14:paraId="22A89B97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965B025" w14:textId="584D4A38" w:rsid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41,623</w:t>
            </w:r>
          </w:p>
        </w:tc>
        <w:tc>
          <w:tcPr>
            <w:tcW w:w="269" w:type="dxa"/>
            <w:vAlign w:val="bottom"/>
          </w:tcPr>
          <w:p w14:paraId="0D234F7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1EAB46EB" w14:textId="373E8F7C" w:rsid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80,820</w:t>
            </w:r>
          </w:p>
        </w:tc>
      </w:tr>
      <w:tr w:rsidR="00FF0240" w:rsidRPr="00002312" w14:paraId="0023B804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5B95B630" w14:textId="77777777" w:rsidR="00FF0240" w:rsidRPr="00662523" w:rsidRDefault="00FF0240" w:rsidP="00FF024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197B47B3" w14:textId="5D1E3B7C" w:rsidR="00FF0240" w:rsidRPr="00AD5E4F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(5,954)</w:t>
            </w:r>
          </w:p>
        </w:tc>
        <w:tc>
          <w:tcPr>
            <w:tcW w:w="269" w:type="dxa"/>
          </w:tcPr>
          <w:p w14:paraId="297A65F6" w14:textId="77777777" w:rsidR="00FF0240" w:rsidRPr="00AD5E4F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7A6503A" w14:textId="16247D84" w:rsidR="00FF0240" w:rsidRPr="00AD5E4F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(9,642)</w:t>
            </w:r>
          </w:p>
        </w:tc>
        <w:tc>
          <w:tcPr>
            <w:tcW w:w="269" w:type="dxa"/>
          </w:tcPr>
          <w:p w14:paraId="2260B450" w14:textId="77777777" w:rsidR="00FF0240" w:rsidRPr="00AD5E4F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2F22279" w14:textId="5E771D7E" w:rsidR="00FF0240" w:rsidRPr="00AD5E4F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(30,209)</w:t>
            </w:r>
          </w:p>
        </w:tc>
        <w:tc>
          <w:tcPr>
            <w:tcW w:w="269" w:type="dxa"/>
            <w:vAlign w:val="bottom"/>
          </w:tcPr>
          <w:p w14:paraId="4E216BC0" w14:textId="77777777" w:rsidR="00FF0240" w:rsidRPr="00AD5E4F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732F7EE3" w14:textId="6D86A83C" w:rsidR="00FF0240" w:rsidRPr="00AD5E4F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(45,805)</w:t>
            </w:r>
          </w:p>
        </w:tc>
      </w:tr>
      <w:tr w:rsidR="00FF0240" w:rsidRPr="00002312" w14:paraId="6B53293F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75571424" w14:textId="1DB5F1E7" w:rsidR="00FF0240" w:rsidRPr="00662523" w:rsidRDefault="00FF0240" w:rsidP="00FF0240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และ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6625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8ACAD1B" w14:textId="74BF93EB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21,888</w:t>
            </w:r>
          </w:p>
        </w:tc>
        <w:tc>
          <w:tcPr>
            <w:tcW w:w="269" w:type="dxa"/>
          </w:tcPr>
          <w:p w14:paraId="0379A89F" w14:textId="77777777" w:rsidR="00FF0240" w:rsidRPr="00002312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right w:val="nil"/>
            </w:tcBorders>
          </w:tcPr>
          <w:p w14:paraId="6D469DFF" w14:textId="6A57E402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18,666</w:t>
            </w:r>
          </w:p>
        </w:tc>
        <w:tc>
          <w:tcPr>
            <w:tcW w:w="269" w:type="dxa"/>
          </w:tcPr>
          <w:p w14:paraId="49282F5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25AD894E" w14:textId="62C6489E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55,040</w:t>
            </w:r>
          </w:p>
        </w:tc>
        <w:tc>
          <w:tcPr>
            <w:tcW w:w="269" w:type="dxa"/>
            <w:vAlign w:val="bottom"/>
          </w:tcPr>
          <w:p w14:paraId="0D79479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CF016" w14:textId="11A50A80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95,594</w:t>
            </w:r>
          </w:p>
        </w:tc>
      </w:tr>
      <w:tr w:rsidR="00FF0240" w:rsidRPr="00002312" w14:paraId="258AD138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70624B00" w14:textId="77777777" w:rsidR="00FF0240" w:rsidRPr="00662523" w:rsidRDefault="00FF0240" w:rsidP="00FF0240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5E420C9" w14:textId="14F2505C" w:rsidR="00FF0240" w:rsidRPr="00002312" w:rsidRDefault="006E5654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(6,360)</w:t>
            </w:r>
          </w:p>
        </w:tc>
        <w:tc>
          <w:tcPr>
            <w:tcW w:w="269" w:type="dxa"/>
          </w:tcPr>
          <w:p w14:paraId="1BCA7425" w14:textId="77777777" w:rsidR="00FF0240" w:rsidRPr="00002312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0D680F7" w14:textId="196D3284" w:rsidR="00FF0240" w:rsidRPr="00002312" w:rsidRDefault="006E5654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(2,972)</w:t>
            </w:r>
          </w:p>
        </w:tc>
        <w:tc>
          <w:tcPr>
            <w:tcW w:w="269" w:type="dxa"/>
          </w:tcPr>
          <w:p w14:paraId="001E4F3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5D0948B" w14:textId="2879D159" w:rsidR="00FF0240" w:rsidRPr="00002312" w:rsidRDefault="006E5654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9,332</w:t>
            </w:r>
          </w:p>
        </w:tc>
        <w:tc>
          <w:tcPr>
            <w:tcW w:w="269" w:type="dxa"/>
            <w:vAlign w:val="bottom"/>
          </w:tcPr>
          <w:p w14:paraId="4DDF638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0DF906E9" w14:textId="64610604" w:rsidR="00FF0240" w:rsidRPr="00002312" w:rsidRDefault="006E5654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B1EFB" w:rsidRPr="00002312" w14:paraId="360DB824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59890A23" w14:textId="77777777" w:rsidR="00DB1EFB" w:rsidRPr="00662523" w:rsidRDefault="00DB1EFB" w:rsidP="0075417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956D4C7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132DBDFF" w14:textId="77777777" w:rsidR="00DB1EFB" w:rsidRPr="00002312" w:rsidRDefault="00DB1EFB" w:rsidP="0075417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CDEA219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9" w:type="dxa"/>
          </w:tcPr>
          <w:p w14:paraId="63FD7757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DD831C8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" w:type="dxa"/>
            <w:vAlign w:val="bottom"/>
          </w:tcPr>
          <w:p w14:paraId="39FA6BB8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5703562C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DB1EFB" w:rsidRPr="00002312" w14:paraId="5D7DCC45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475E14F8" w14:textId="77777777" w:rsidR="00DB1EFB" w:rsidRPr="00662523" w:rsidRDefault="00DB1EFB" w:rsidP="00754172">
            <w:pPr>
              <w:ind w:right="-11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F574A67" w14:textId="353F56D4" w:rsidR="00DB1EFB" w:rsidRPr="00002312" w:rsidRDefault="003A6B1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(1,790)</w:t>
            </w:r>
          </w:p>
        </w:tc>
        <w:tc>
          <w:tcPr>
            <w:tcW w:w="269" w:type="dxa"/>
          </w:tcPr>
          <w:p w14:paraId="52CE493A" w14:textId="77777777" w:rsidR="00DB1EFB" w:rsidRPr="00002312" w:rsidRDefault="00DB1EFB" w:rsidP="0075417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EDC20FE" w14:textId="4EBC8B7C" w:rsidR="00DB1EFB" w:rsidRPr="00002312" w:rsidRDefault="003A6B1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(1,001)</w:t>
            </w:r>
          </w:p>
        </w:tc>
        <w:tc>
          <w:tcPr>
            <w:tcW w:w="269" w:type="dxa"/>
          </w:tcPr>
          <w:p w14:paraId="6DEA91D4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AE95EE3" w14:textId="58D53239" w:rsidR="00DB1EFB" w:rsidRPr="00002312" w:rsidRDefault="003A6B1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11,800</w:t>
            </w:r>
          </w:p>
        </w:tc>
        <w:tc>
          <w:tcPr>
            <w:tcW w:w="269" w:type="dxa"/>
            <w:vAlign w:val="bottom"/>
          </w:tcPr>
          <w:p w14:paraId="45EA0175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3D46BAEC" w14:textId="62C0440D" w:rsidR="00DB1EFB" w:rsidRPr="00002312" w:rsidRDefault="003A6B1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9,009</w:t>
            </w:r>
          </w:p>
        </w:tc>
      </w:tr>
      <w:tr w:rsidR="00DB1EFB" w:rsidRPr="00002312" w14:paraId="2853A1F0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3E12596B" w14:textId="77777777" w:rsidR="00DB1EFB" w:rsidRPr="00662523" w:rsidRDefault="00DB1EFB" w:rsidP="00754172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0FD3C5B" w14:textId="6F04DE2E" w:rsidR="00DB1EFB" w:rsidRPr="00002312" w:rsidRDefault="00A4613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20,396</w:t>
            </w:r>
          </w:p>
        </w:tc>
        <w:tc>
          <w:tcPr>
            <w:tcW w:w="269" w:type="dxa"/>
          </w:tcPr>
          <w:p w14:paraId="6E014AC5" w14:textId="77777777" w:rsidR="00DB1EFB" w:rsidRPr="00002312" w:rsidRDefault="00DB1EFB" w:rsidP="0075417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429E4DFE" w14:textId="1F4F7D68" w:rsidR="00DB1EFB" w:rsidRPr="00002312" w:rsidRDefault="00A4613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9,580</w:t>
            </w:r>
          </w:p>
        </w:tc>
        <w:tc>
          <w:tcPr>
            <w:tcW w:w="269" w:type="dxa"/>
          </w:tcPr>
          <w:p w14:paraId="4E22EECD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D300D09" w14:textId="689ABD7E" w:rsidR="00DB1EFB" w:rsidRPr="00002312" w:rsidRDefault="00F762B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32,638</w:t>
            </w:r>
          </w:p>
        </w:tc>
        <w:tc>
          <w:tcPr>
            <w:tcW w:w="269" w:type="dxa"/>
            <w:vAlign w:val="bottom"/>
          </w:tcPr>
          <w:p w14:paraId="2770CE97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2DB232CD" w14:textId="0067E014" w:rsidR="00DB1EFB" w:rsidRPr="00002312" w:rsidRDefault="00F762B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62,614</w:t>
            </w:r>
          </w:p>
        </w:tc>
      </w:tr>
      <w:tr w:rsidR="00DB1EFB" w:rsidRPr="00002312" w14:paraId="4F382B6A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2B784842" w14:textId="77777777" w:rsidR="00DB1EFB" w:rsidRPr="00662523" w:rsidRDefault="00DB1EFB" w:rsidP="0075417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 w:hint="cs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078DE2C" w14:textId="5F599F1F" w:rsidR="00DB1EFB" w:rsidRPr="00002312" w:rsidRDefault="00F762B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(13,166)</w:t>
            </w:r>
          </w:p>
        </w:tc>
        <w:tc>
          <w:tcPr>
            <w:tcW w:w="269" w:type="dxa"/>
          </w:tcPr>
          <w:p w14:paraId="77F021C9" w14:textId="77777777" w:rsidR="00DB1EFB" w:rsidRPr="00002312" w:rsidRDefault="00DB1EFB" w:rsidP="0075417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1" w:type="dxa"/>
            <w:tcBorders>
              <w:left w:val="nil"/>
              <w:right w:val="nil"/>
            </w:tcBorders>
          </w:tcPr>
          <w:p w14:paraId="524D1A20" w14:textId="2C7DD92B" w:rsidR="00DB1EFB" w:rsidRPr="00002312" w:rsidRDefault="0089734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(13,985)</w:t>
            </w:r>
          </w:p>
        </w:tc>
        <w:tc>
          <w:tcPr>
            <w:tcW w:w="269" w:type="dxa"/>
          </w:tcPr>
          <w:p w14:paraId="72F00C12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0C158E" w14:textId="271417B7" w:rsidR="00DB1EFB" w:rsidRPr="00002312" w:rsidRDefault="0089734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(49,804)</w:t>
            </w:r>
          </w:p>
        </w:tc>
        <w:tc>
          <w:tcPr>
            <w:tcW w:w="269" w:type="dxa"/>
            <w:vAlign w:val="bottom"/>
          </w:tcPr>
          <w:p w14:paraId="30A3F514" w14:textId="77777777" w:rsidR="00DB1EFB" w:rsidRPr="00002312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left w:val="nil"/>
              <w:right w:val="nil"/>
            </w:tcBorders>
            <w:vAlign w:val="bottom"/>
          </w:tcPr>
          <w:p w14:paraId="1CFDC9EC" w14:textId="797EC44D" w:rsidR="00DB1EFB" w:rsidRPr="00002312" w:rsidRDefault="0089734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(76,955)</w:t>
            </w:r>
          </w:p>
        </w:tc>
      </w:tr>
      <w:tr w:rsidR="00DB1EFB" w:rsidRPr="00002312" w14:paraId="38E48A7E" w14:textId="77777777" w:rsidTr="00B567A7">
        <w:trPr>
          <w:trHeight w:val="20"/>
        </w:trPr>
        <w:tc>
          <w:tcPr>
            <w:tcW w:w="3294" w:type="dxa"/>
            <w:vAlign w:val="bottom"/>
          </w:tcPr>
          <w:p w14:paraId="38E662B1" w14:textId="79D6FACE" w:rsidR="00DB1EFB" w:rsidRPr="00662523" w:rsidRDefault="00DB1EFB" w:rsidP="00754172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6625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256</w:t>
            </w:r>
            <w:r w:rsidR="00FF0240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4EA54" w14:textId="41DAAA92" w:rsidR="00DB1EFB" w:rsidRPr="005E050D" w:rsidRDefault="00E00EB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20,968</w:t>
            </w:r>
          </w:p>
        </w:tc>
        <w:tc>
          <w:tcPr>
            <w:tcW w:w="269" w:type="dxa"/>
          </w:tcPr>
          <w:p w14:paraId="2F7E840A" w14:textId="77777777" w:rsidR="00DB1EFB" w:rsidRPr="005E050D" w:rsidRDefault="00DB1EFB" w:rsidP="00754172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9C4049" w14:textId="6D0DABAA" w:rsidR="00DB1EFB" w:rsidRPr="005E050D" w:rsidRDefault="00E00EB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10,288</w:t>
            </w:r>
          </w:p>
        </w:tc>
        <w:tc>
          <w:tcPr>
            <w:tcW w:w="269" w:type="dxa"/>
          </w:tcPr>
          <w:p w14:paraId="3C5B0364" w14:textId="77777777" w:rsidR="00DB1EFB" w:rsidRPr="005E050D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9DE920" w14:textId="2FF38FF8" w:rsidR="00DB1EFB" w:rsidRPr="005E050D" w:rsidRDefault="00F47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59,006</w:t>
            </w:r>
          </w:p>
        </w:tc>
        <w:tc>
          <w:tcPr>
            <w:tcW w:w="269" w:type="dxa"/>
            <w:vAlign w:val="bottom"/>
          </w:tcPr>
          <w:p w14:paraId="67052346" w14:textId="77777777" w:rsidR="00DB1EFB" w:rsidRPr="005E050D" w:rsidRDefault="00DB1EF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72C8A" w14:textId="0E4CD4E9" w:rsidR="00DB1EFB" w:rsidRPr="005E050D" w:rsidRDefault="00F47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90,262</w:t>
            </w:r>
          </w:p>
        </w:tc>
      </w:tr>
    </w:tbl>
    <w:p w14:paraId="41CA43F3" w14:textId="77777777" w:rsidR="00DB1EFB" w:rsidRDefault="00DB1EFB" w:rsidP="00582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DB7326E" w14:textId="6318886D" w:rsidR="00D27471" w:rsidRPr="00002312" w:rsidRDefault="00D27471" w:rsidP="00B5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tLeast"/>
        <w:ind w:left="547" w:hanging="97"/>
        <w:jc w:val="both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0B648B" w:rsidRPr="00002312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56036F">
        <w:rPr>
          <w:rFonts w:asciiTheme="majorBidi" w:hAnsiTheme="majorBidi" w:cstheme="majorBidi"/>
          <w:sz w:val="30"/>
          <w:szCs w:val="30"/>
        </w:rPr>
        <w:t>2</w:t>
      </w:r>
      <w:r w:rsidR="00C12419">
        <w:rPr>
          <w:rFonts w:asciiTheme="majorBidi" w:hAnsiTheme="majorBidi" w:cstheme="majorBidi"/>
          <w:sz w:val="30"/>
          <w:szCs w:val="30"/>
        </w:rPr>
        <w:t>8</w:t>
      </w:r>
    </w:p>
    <w:p w14:paraId="10F9EFA8" w14:textId="5B00B477" w:rsidR="003D13C1" w:rsidRPr="00002312" w:rsidRDefault="003D13C1" w:rsidP="00C4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2"/>
          <w:szCs w:val="22"/>
          <w:cs/>
        </w:rPr>
      </w:pPr>
      <w:r w:rsidRPr="00002312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107E6F3D" w14:textId="5B1F7739" w:rsidR="00D9613A" w:rsidRPr="00DE347B" w:rsidRDefault="00D9613A" w:rsidP="006F24D0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ลูกหนี้เงินให้สินเชื่อ</w:t>
      </w:r>
    </w:p>
    <w:p w14:paraId="612D9A4D" w14:textId="0B932270" w:rsidR="00D9613A" w:rsidRPr="00002312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294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1080"/>
        <w:gridCol w:w="1080"/>
        <w:gridCol w:w="1170"/>
        <w:gridCol w:w="1080"/>
        <w:gridCol w:w="1187"/>
        <w:gridCol w:w="7"/>
      </w:tblGrid>
      <w:tr w:rsidR="00377EBC" w:rsidRPr="00155159" w14:paraId="7DC2DFD7" w14:textId="48CA942C" w:rsidTr="00155159">
        <w:trPr>
          <w:gridAfter w:val="1"/>
          <w:wAfter w:w="7" w:type="dxa"/>
        </w:trPr>
        <w:tc>
          <w:tcPr>
            <w:tcW w:w="2520" w:type="dxa"/>
          </w:tcPr>
          <w:p w14:paraId="37D18BF1" w14:textId="77777777" w:rsidR="00377EBC" w:rsidRPr="00155159" w:rsidRDefault="00377EB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767" w:type="dxa"/>
            <w:gridSpan w:val="6"/>
          </w:tcPr>
          <w:p w14:paraId="1EA33706" w14:textId="1ACD4612" w:rsidR="00377EBC" w:rsidRPr="00155159" w:rsidRDefault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551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77EBC" w:rsidRPr="00155159" w14:paraId="7D7B26E4" w14:textId="7682AF41" w:rsidTr="00155159">
        <w:trPr>
          <w:gridAfter w:val="1"/>
          <w:wAfter w:w="7" w:type="dxa"/>
        </w:trPr>
        <w:tc>
          <w:tcPr>
            <w:tcW w:w="2520" w:type="dxa"/>
          </w:tcPr>
          <w:p w14:paraId="3812371D" w14:textId="77777777" w:rsidR="00377EBC" w:rsidRPr="00155159" w:rsidRDefault="00377EB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2DD91EB1" w14:textId="373B99CB" w:rsidR="00377EBC" w:rsidRPr="00155159" w:rsidRDefault="00377EBC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159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25</w:t>
            </w:r>
            <w:r w:rsidR="00B6059A" w:rsidRPr="00155159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6</w:t>
            </w:r>
            <w:r w:rsidR="00FF0240" w:rsidRPr="00155159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437" w:type="dxa"/>
            <w:gridSpan w:val="3"/>
          </w:tcPr>
          <w:p w14:paraId="0E8A34CC" w14:textId="69FF07FE" w:rsidR="00377EBC" w:rsidRPr="00155159" w:rsidRDefault="00377EBC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</w:pPr>
            <w:r w:rsidRPr="00155159">
              <w:rPr>
                <w:rFonts w:asciiTheme="majorBidi" w:eastAsia="Cordia New" w:hAnsiTheme="majorBidi" w:cstheme="majorBidi" w:hint="cs"/>
                <w:spacing w:val="-4"/>
                <w:sz w:val="28"/>
                <w:szCs w:val="28"/>
                <w:cs/>
                <w:lang w:val="en-US" w:bidi="th-TH"/>
              </w:rPr>
              <w:t>256</w:t>
            </w:r>
            <w:r w:rsidR="00FF0240" w:rsidRPr="00155159">
              <w:rPr>
                <w:rFonts w:asciiTheme="majorBidi" w:eastAsia="Cordia New" w:hAnsiTheme="majorBidi" w:cstheme="majorBidi"/>
                <w:spacing w:val="-4"/>
                <w:sz w:val="28"/>
                <w:szCs w:val="28"/>
                <w:lang w:val="en-US" w:bidi="th-TH"/>
              </w:rPr>
              <w:t>7</w:t>
            </w:r>
          </w:p>
        </w:tc>
      </w:tr>
      <w:tr w:rsidR="00377EBC" w:rsidRPr="00002312" w14:paraId="103077B4" w14:textId="6718240A" w:rsidTr="00155159">
        <w:tc>
          <w:tcPr>
            <w:tcW w:w="2520" w:type="dxa"/>
          </w:tcPr>
          <w:p w14:paraId="788FFAAD" w14:textId="77777777" w:rsidR="00377EBC" w:rsidRPr="00155159" w:rsidRDefault="00377EBC" w:rsidP="00377EB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690B6CF" w14:textId="2C4A35AD" w:rsidR="00377EBC" w:rsidRPr="00155159" w:rsidRDefault="006F1914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515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377EBC"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377EBC"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38C1F5B2" w14:textId="51BE8AF0" w:rsidR="00377EBC" w:rsidRPr="00155159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15515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15515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1080" w:type="dxa"/>
            <w:vAlign w:val="bottom"/>
          </w:tcPr>
          <w:p w14:paraId="03FB86FC" w14:textId="205BA9F1" w:rsidR="00377EBC" w:rsidRPr="00155159" w:rsidRDefault="006F1914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515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377EBC"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377EBC"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="00377EBC"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080" w:type="dxa"/>
            <w:vAlign w:val="bottom"/>
          </w:tcPr>
          <w:p w14:paraId="63761270" w14:textId="77777777" w:rsidR="00377EBC" w:rsidRPr="00155159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3AE48ED" w14:textId="77777777" w:rsidR="00377EBC" w:rsidRPr="00155159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170" w:type="dxa"/>
            <w:vAlign w:val="bottom"/>
          </w:tcPr>
          <w:p w14:paraId="30281FAA" w14:textId="6F8DF7CC" w:rsidR="00377EBC" w:rsidRPr="00155159" w:rsidRDefault="006F1914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515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377EBC"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377EBC"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033921BF" w14:textId="0E538990" w:rsidR="00377EBC" w:rsidRPr="00155159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ภายในหนึ่งปี</w:t>
            </w:r>
            <w:r w:rsidRPr="00155159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  <w:lang w:bidi="th-TH"/>
              </w:rPr>
              <w:t xml:space="preserve"> </w:t>
            </w:r>
            <w:r w:rsidRPr="00155159">
              <w:rPr>
                <w:rFonts w:asciiTheme="majorBidi" w:hAnsiTheme="majorBidi" w:cstheme="majorBidi"/>
                <w:sz w:val="28"/>
                <w:szCs w:val="28"/>
                <w:vertAlign w:val="superscript"/>
                <w:lang w:bidi="th-TH"/>
              </w:rPr>
              <w:t>(1)</w:t>
            </w:r>
          </w:p>
        </w:tc>
        <w:tc>
          <w:tcPr>
            <w:tcW w:w="1080" w:type="dxa"/>
            <w:vAlign w:val="bottom"/>
          </w:tcPr>
          <w:p w14:paraId="4332B00B" w14:textId="026D8BD3" w:rsidR="00377EBC" w:rsidRPr="00155159" w:rsidRDefault="006F1914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515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ส่วน</w:t>
            </w:r>
            <w:r w:rsidR="00377EBC"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377EBC"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="00377EBC"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194" w:type="dxa"/>
            <w:gridSpan w:val="2"/>
            <w:vAlign w:val="bottom"/>
          </w:tcPr>
          <w:p w14:paraId="30EFC707" w14:textId="77777777" w:rsidR="00377EBC" w:rsidRPr="00155159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42B7ABC" w14:textId="79B3314E" w:rsidR="00377EBC" w:rsidRPr="00155159" w:rsidRDefault="00377EBC" w:rsidP="00377EBC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606B7" w:rsidRPr="00155159" w14:paraId="39DE8BF8" w14:textId="331055BD" w:rsidTr="00155159">
        <w:trPr>
          <w:gridAfter w:val="1"/>
          <w:wAfter w:w="7" w:type="dxa"/>
        </w:trPr>
        <w:tc>
          <w:tcPr>
            <w:tcW w:w="2520" w:type="dxa"/>
          </w:tcPr>
          <w:p w14:paraId="2E6CF26F" w14:textId="77777777" w:rsidR="00B606B7" w:rsidRPr="00155159" w:rsidRDefault="00B606B7" w:rsidP="00377EBC">
            <w:pPr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67" w:type="dxa"/>
            <w:gridSpan w:val="6"/>
          </w:tcPr>
          <w:p w14:paraId="14B60C87" w14:textId="33A2C832" w:rsidR="00B606B7" w:rsidRPr="00155159" w:rsidRDefault="00B606B7" w:rsidP="00B60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F0240" w:rsidRPr="00002312" w14:paraId="0E10FB1C" w14:textId="270B5ADB" w:rsidTr="00155159">
        <w:tc>
          <w:tcPr>
            <w:tcW w:w="2520" w:type="dxa"/>
          </w:tcPr>
          <w:p w14:paraId="29AC7F57" w14:textId="77777777" w:rsidR="00FF0240" w:rsidRPr="00155159" w:rsidRDefault="00FF0240" w:rsidP="00FF0240">
            <w:pPr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170" w:type="dxa"/>
          </w:tcPr>
          <w:p w14:paraId="599DE2B4" w14:textId="5B7B482C" w:rsidR="00FF0240" w:rsidRPr="00155159" w:rsidRDefault="002361E6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36,324</w:t>
            </w:r>
          </w:p>
        </w:tc>
        <w:tc>
          <w:tcPr>
            <w:tcW w:w="1080" w:type="dxa"/>
          </w:tcPr>
          <w:p w14:paraId="190EF2C7" w14:textId="007AFA24" w:rsidR="00FF0240" w:rsidRPr="00776300" w:rsidRDefault="00776300" w:rsidP="00874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3,</w:t>
            </w:r>
            <w:r w:rsidRPr="00874CC8">
              <w:rPr>
                <w:rFonts w:asciiTheme="majorBidi" w:eastAsia="Angsana New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080" w:type="dxa"/>
          </w:tcPr>
          <w:p w14:paraId="6D847888" w14:textId="58C2937C" w:rsidR="00FF0240" w:rsidRPr="00155159" w:rsidRDefault="00776300" w:rsidP="00874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39,442</w:t>
            </w:r>
          </w:p>
        </w:tc>
        <w:tc>
          <w:tcPr>
            <w:tcW w:w="1170" w:type="dxa"/>
          </w:tcPr>
          <w:p w14:paraId="4AFA5708" w14:textId="51719FF5" w:rsidR="00FF0240" w:rsidRPr="00155159" w:rsidRDefault="00FF0240" w:rsidP="00EC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</w:rPr>
              <w:t>74,226</w:t>
            </w:r>
          </w:p>
        </w:tc>
        <w:tc>
          <w:tcPr>
            <w:tcW w:w="1080" w:type="dxa"/>
          </w:tcPr>
          <w:p w14:paraId="0BE22D75" w14:textId="4C41617C" w:rsidR="00FF0240" w:rsidRPr="00155159" w:rsidRDefault="00FF0240" w:rsidP="00DE58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55159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7,651</w:t>
            </w:r>
          </w:p>
        </w:tc>
        <w:tc>
          <w:tcPr>
            <w:tcW w:w="1194" w:type="dxa"/>
            <w:gridSpan w:val="2"/>
          </w:tcPr>
          <w:p w14:paraId="79A945CB" w14:textId="26388E99" w:rsidR="00FF0240" w:rsidRPr="00155159" w:rsidRDefault="00FF0240" w:rsidP="00EC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81,877</w:t>
            </w:r>
          </w:p>
        </w:tc>
      </w:tr>
      <w:tr w:rsidR="00155159" w:rsidRPr="00002312" w14:paraId="4D07ABED" w14:textId="3BA1EEAB" w:rsidTr="00155159">
        <w:trPr>
          <w:trHeight w:val="274"/>
        </w:trPr>
        <w:tc>
          <w:tcPr>
            <w:tcW w:w="2520" w:type="dxa"/>
          </w:tcPr>
          <w:p w14:paraId="3C7E24D5" w14:textId="4FB30EF4" w:rsidR="002A04A0" w:rsidRPr="00155159" w:rsidRDefault="00155159" w:rsidP="002A0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บว</w:t>
            </w:r>
            <w:r w:rsidRPr="001551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5515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4E57DA0B" w14:textId="386EC07E" w:rsidR="00155159" w:rsidRPr="00155159" w:rsidRDefault="00776300" w:rsidP="0015515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11,704</w:t>
            </w:r>
          </w:p>
        </w:tc>
        <w:tc>
          <w:tcPr>
            <w:tcW w:w="1080" w:type="dxa"/>
          </w:tcPr>
          <w:p w14:paraId="1B54A998" w14:textId="3FAD15A0" w:rsidR="00155159" w:rsidRPr="00155159" w:rsidRDefault="00776300" w:rsidP="00EC5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19FAFEA4" w14:textId="187359CD" w:rsidR="00155159" w:rsidRPr="00155159" w:rsidRDefault="00776300" w:rsidP="00874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11,704</w:t>
            </w:r>
          </w:p>
        </w:tc>
        <w:tc>
          <w:tcPr>
            <w:tcW w:w="1170" w:type="dxa"/>
          </w:tcPr>
          <w:p w14:paraId="0D25DD4D" w14:textId="7BC16275" w:rsidR="00155159" w:rsidRPr="00155159" w:rsidRDefault="00155159" w:rsidP="00EC5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</w:rPr>
              <w:t>11,758</w:t>
            </w:r>
          </w:p>
        </w:tc>
        <w:tc>
          <w:tcPr>
            <w:tcW w:w="1080" w:type="dxa"/>
          </w:tcPr>
          <w:p w14:paraId="1ABEF5C2" w14:textId="0BDBA8B7" w:rsidR="00155159" w:rsidRPr="00155159" w:rsidRDefault="00155159" w:rsidP="00EC5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4" w:type="dxa"/>
            <w:gridSpan w:val="2"/>
          </w:tcPr>
          <w:p w14:paraId="4E4DE180" w14:textId="3E53E565" w:rsidR="00155159" w:rsidRPr="00155159" w:rsidRDefault="00155159" w:rsidP="00EC5D0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</w:rPr>
              <w:t>11,758</w:t>
            </w:r>
          </w:p>
        </w:tc>
      </w:tr>
      <w:tr w:rsidR="00155159" w:rsidRPr="00D25094" w14:paraId="2B07807F" w14:textId="1CD0BB00" w:rsidTr="00155159">
        <w:tc>
          <w:tcPr>
            <w:tcW w:w="2520" w:type="dxa"/>
          </w:tcPr>
          <w:p w14:paraId="3A5B6E7A" w14:textId="1E8B5A2E" w:rsidR="00155159" w:rsidRPr="00155159" w:rsidRDefault="00155159" w:rsidP="0015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0AA0DD1" w14:textId="3BAA17FA" w:rsidR="00155159" w:rsidRPr="0085556F" w:rsidRDefault="00776300" w:rsidP="0015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5556F">
              <w:rPr>
                <w:rFonts w:asciiTheme="majorBidi" w:eastAsia="Angsana New" w:hAnsiTheme="majorBidi" w:cstheme="majorBidi"/>
                <w:sz w:val="28"/>
                <w:szCs w:val="28"/>
              </w:rPr>
              <w:t>48,028</w:t>
            </w:r>
          </w:p>
        </w:tc>
        <w:tc>
          <w:tcPr>
            <w:tcW w:w="1080" w:type="dxa"/>
          </w:tcPr>
          <w:p w14:paraId="76E10069" w14:textId="60A0ABD3" w:rsidR="00155159" w:rsidRPr="0085556F" w:rsidRDefault="00776300" w:rsidP="00874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85556F">
              <w:rPr>
                <w:rFonts w:asciiTheme="majorBidi" w:eastAsia="Angsana New" w:hAnsiTheme="majorBidi" w:cstheme="majorBidi"/>
                <w:sz w:val="28"/>
                <w:szCs w:val="28"/>
              </w:rPr>
              <w:t>3,118</w:t>
            </w:r>
          </w:p>
        </w:tc>
        <w:tc>
          <w:tcPr>
            <w:tcW w:w="1080" w:type="dxa"/>
          </w:tcPr>
          <w:p w14:paraId="30D9B528" w14:textId="558C7F78" w:rsidR="00155159" w:rsidRPr="0085556F" w:rsidRDefault="008D53D0" w:rsidP="00874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555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51,146</w:t>
            </w:r>
          </w:p>
        </w:tc>
        <w:tc>
          <w:tcPr>
            <w:tcW w:w="1170" w:type="dxa"/>
          </w:tcPr>
          <w:p w14:paraId="3692D34D" w14:textId="54F17F9B" w:rsidR="00155159" w:rsidRPr="0085556F" w:rsidRDefault="00155159" w:rsidP="00EC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5556F">
              <w:rPr>
                <w:rFonts w:asciiTheme="majorBidi" w:eastAsia="Angsana New" w:hAnsiTheme="majorBidi" w:cstheme="majorBidi"/>
                <w:sz w:val="28"/>
                <w:szCs w:val="28"/>
              </w:rPr>
              <w:t>85,</w:t>
            </w:r>
            <w:r w:rsidRPr="00EC5D07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1080" w:type="dxa"/>
          </w:tcPr>
          <w:p w14:paraId="747678C6" w14:textId="10B910A4" w:rsidR="00155159" w:rsidRPr="0085556F" w:rsidRDefault="00155159" w:rsidP="00EC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5556F">
              <w:rPr>
                <w:rFonts w:asciiTheme="majorBidi" w:eastAsia="Angsana New" w:hAnsiTheme="majorBidi" w:cstheme="majorBidi"/>
                <w:sz w:val="28"/>
                <w:szCs w:val="28"/>
              </w:rPr>
              <w:t>7,</w:t>
            </w:r>
            <w:r w:rsidRPr="00DE58A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651</w:t>
            </w:r>
          </w:p>
        </w:tc>
        <w:tc>
          <w:tcPr>
            <w:tcW w:w="1194" w:type="dxa"/>
            <w:gridSpan w:val="2"/>
          </w:tcPr>
          <w:p w14:paraId="0EA2BE21" w14:textId="3518850A" w:rsidR="00155159" w:rsidRPr="0085556F" w:rsidRDefault="00155159" w:rsidP="00EC5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555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93,</w:t>
            </w:r>
            <w:r w:rsidRPr="00EC5D07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155159" w:rsidRPr="00002312" w14:paraId="1417D3B2" w14:textId="77777777" w:rsidTr="00155159">
        <w:tc>
          <w:tcPr>
            <w:tcW w:w="2520" w:type="dxa"/>
          </w:tcPr>
          <w:p w14:paraId="7D3F9EAD" w14:textId="23DFCC0B" w:rsidR="00155159" w:rsidRPr="00155159" w:rsidRDefault="00155159" w:rsidP="0015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30"/>
              </w:tabs>
              <w:ind w:left="-18" w:right="-106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51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5515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5515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="002A04A0" w:rsidRPr="0015515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170" w:type="dxa"/>
          </w:tcPr>
          <w:p w14:paraId="0CB75C1F" w14:textId="77777777" w:rsidR="00155159" w:rsidRPr="00155159" w:rsidRDefault="00155159" w:rsidP="0015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55BBBE" w14:textId="77777777" w:rsidR="00155159" w:rsidRPr="00155159" w:rsidRDefault="00155159" w:rsidP="0015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1067DB" w14:textId="77777777" w:rsidR="00155159" w:rsidRPr="00155159" w:rsidRDefault="00155159" w:rsidP="0015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6D6CEB89" w14:textId="77777777" w:rsidR="00155159" w:rsidRPr="00155159" w:rsidRDefault="00155159" w:rsidP="0015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694E2B5" w14:textId="77777777" w:rsidR="00155159" w:rsidRPr="00155159" w:rsidRDefault="00155159" w:rsidP="0015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gridSpan w:val="2"/>
          </w:tcPr>
          <w:p w14:paraId="18C9E30B" w14:textId="77777777" w:rsidR="00155159" w:rsidRPr="00155159" w:rsidRDefault="00155159" w:rsidP="0015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155159" w:rsidRPr="00002312" w14:paraId="40F9FC84" w14:textId="1464A446" w:rsidTr="00155159">
        <w:tc>
          <w:tcPr>
            <w:tcW w:w="2520" w:type="dxa"/>
          </w:tcPr>
          <w:p w14:paraId="59D94E1E" w14:textId="25E02B09" w:rsidR="00155159" w:rsidRPr="00155159" w:rsidRDefault="00155159" w:rsidP="002A0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291"/>
              </w:tabs>
              <w:ind w:left="-18" w:right="-2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</w:tcPr>
          <w:p w14:paraId="0096C7C5" w14:textId="246849F9" w:rsidR="00155159" w:rsidRPr="00155159" w:rsidRDefault="008D53D0" w:rsidP="008555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(17,583)</w:t>
            </w:r>
          </w:p>
        </w:tc>
        <w:tc>
          <w:tcPr>
            <w:tcW w:w="1080" w:type="dxa"/>
          </w:tcPr>
          <w:p w14:paraId="337A6F23" w14:textId="4CAA06AE" w:rsidR="00155159" w:rsidRPr="00155159" w:rsidRDefault="008D53D0" w:rsidP="00A42C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bidi="th"/>
              </w:rPr>
            </w:pPr>
            <w:r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(1,</w:t>
            </w:r>
            <w:r>
              <w:rPr>
                <w:rFonts w:asciiTheme="majorBidi" w:eastAsia="Angsana New" w:hAnsiTheme="majorBidi" w:cstheme="majorBidi"/>
                <w:sz w:val="28"/>
                <w:szCs w:val="28"/>
              </w:rPr>
              <w:t>266</w:t>
            </w:r>
            <w:r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)</w:t>
            </w:r>
          </w:p>
        </w:tc>
        <w:tc>
          <w:tcPr>
            <w:tcW w:w="1080" w:type="dxa"/>
          </w:tcPr>
          <w:p w14:paraId="7B066FBF" w14:textId="608BCAEB" w:rsidR="00155159" w:rsidRPr="00155159" w:rsidRDefault="008D53D0" w:rsidP="00A42C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(18,849)</w:t>
            </w:r>
          </w:p>
        </w:tc>
        <w:tc>
          <w:tcPr>
            <w:tcW w:w="1170" w:type="dxa"/>
          </w:tcPr>
          <w:p w14:paraId="3F0D7C16" w14:textId="14E5E22D" w:rsidR="00155159" w:rsidRPr="00155159" w:rsidRDefault="00155159" w:rsidP="00DE58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eastAsia="Angsana New" w:hAnsiTheme="majorBidi" w:cstheme="majorBidi"/>
                <w:sz w:val="28"/>
                <w:szCs w:val="28"/>
              </w:rPr>
              <w:t>(42,008)</w:t>
            </w:r>
          </w:p>
        </w:tc>
        <w:tc>
          <w:tcPr>
            <w:tcW w:w="1080" w:type="dxa"/>
          </w:tcPr>
          <w:p w14:paraId="3B7AC358" w14:textId="14B3B44C" w:rsidR="00155159" w:rsidRPr="00155159" w:rsidRDefault="00155159" w:rsidP="00DE58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(456)</w:t>
            </w:r>
          </w:p>
        </w:tc>
        <w:tc>
          <w:tcPr>
            <w:tcW w:w="1194" w:type="dxa"/>
            <w:gridSpan w:val="2"/>
          </w:tcPr>
          <w:p w14:paraId="73FED251" w14:textId="424D4919" w:rsidR="00155159" w:rsidRPr="00155159" w:rsidRDefault="00155159" w:rsidP="00DE58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</w:rPr>
              <w:t>(42,464)</w:t>
            </w:r>
          </w:p>
        </w:tc>
      </w:tr>
      <w:tr w:rsidR="00155159" w:rsidRPr="00002312" w14:paraId="48C87B96" w14:textId="11D752CF" w:rsidTr="00155159">
        <w:tc>
          <w:tcPr>
            <w:tcW w:w="2520" w:type="dxa"/>
            <w:tcBorders>
              <w:bottom w:val="nil"/>
            </w:tcBorders>
          </w:tcPr>
          <w:p w14:paraId="51593B6E" w14:textId="04539DFD" w:rsidR="00155159" w:rsidRPr="00155159" w:rsidRDefault="00155159" w:rsidP="00155159">
            <w:pPr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1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nil"/>
            </w:tcBorders>
          </w:tcPr>
          <w:p w14:paraId="6749BEE1" w14:textId="1CB71533" w:rsidR="00155159" w:rsidRPr="0085556F" w:rsidRDefault="008D53D0" w:rsidP="00A42C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5556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30,</w:t>
            </w:r>
            <w:r w:rsidRPr="0085556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445</w:t>
            </w:r>
          </w:p>
        </w:tc>
        <w:tc>
          <w:tcPr>
            <w:tcW w:w="1080" w:type="dxa"/>
            <w:tcBorders>
              <w:bottom w:val="nil"/>
            </w:tcBorders>
          </w:tcPr>
          <w:p w14:paraId="132CA85D" w14:textId="4F84FF58" w:rsidR="00155159" w:rsidRPr="00155159" w:rsidRDefault="008D53D0" w:rsidP="00A42C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1,852</w:t>
            </w:r>
          </w:p>
        </w:tc>
        <w:tc>
          <w:tcPr>
            <w:tcW w:w="1080" w:type="dxa"/>
            <w:tcBorders>
              <w:bottom w:val="nil"/>
            </w:tcBorders>
          </w:tcPr>
          <w:p w14:paraId="3343BD78" w14:textId="02B51D38" w:rsidR="00155159" w:rsidRPr="00155159" w:rsidRDefault="008D53D0" w:rsidP="00A42C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</w:t>
            </w:r>
            <w:r w:rsidRPr="00874CC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297</w:t>
            </w:r>
          </w:p>
        </w:tc>
        <w:tc>
          <w:tcPr>
            <w:tcW w:w="1170" w:type="dxa"/>
            <w:tcBorders>
              <w:bottom w:val="nil"/>
            </w:tcBorders>
          </w:tcPr>
          <w:p w14:paraId="4D99A1D9" w14:textId="7DECFACA" w:rsidR="00155159" w:rsidRPr="00155159" w:rsidRDefault="00155159" w:rsidP="00EC5D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159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43,976</w:t>
            </w:r>
          </w:p>
        </w:tc>
        <w:tc>
          <w:tcPr>
            <w:tcW w:w="1080" w:type="dxa"/>
            <w:tcBorders>
              <w:bottom w:val="nil"/>
            </w:tcBorders>
          </w:tcPr>
          <w:p w14:paraId="23EF5D9F" w14:textId="3C37EFCB" w:rsidR="00155159" w:rsidRPr="00DE58AE" w:rsidRDefault="00155159" w:rsidP="00DE58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58A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7,</w:t>
            </w:r>
            <w:r w:rsidRPr="00155159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bidi="th"/>
              </w:rPr>
              <w:t>195</w:t>
            </w:r>
          </w:p>
        </w:tc>
        <w:tc>
          <w:tcPr>
            <w:tcW w:w="1194" w:type="dxa"/>
            <w:gridSpan w:val="2"/>
            <w:tcBorders>
              <w:bottom w:val="nil"/>
            </w:tcBorders>
          </w:tcPr>
          <w:p w14:paraId="0C90798A" w14:textId="4A51A5D8" w:rsidR="00155159" w:rsidRPr="00155159" w:rsidRDefault="00155159" w:rsidP="00EC5D0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51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</w:t>
            </w:r>
            <w:r w:rsidRPr="00EC5D0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171</w:t>
            </w:r>
          </w:p>
        </w:tc>
      </w:tr>
    </w:tbl>
    <w:p w14:paraId="2AD6F892" w14:textId="20CC59C8" w:rsidR="00D9613A" w:rsidRPr="00002312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p w14:paraId="29383646" w14:textId="2FAA6CB2" w:rsidR="00D9613A" w:rsidRPr="00002312" w:rsidRDefault="00D9613A" w:rsidP="00D961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45" w:hanging="270"/>
        <w:jc w:val="thaiDistribute"/>
        <w:rPr>
          <w:rFonts w:asciiTheme="majorBidi" w:hAnsiTheme="majorBidi" w:cstheme="majorBidi"/>
          <w:b/>
          <w:sz w:val="24"/>
          <w:szCs w:val="24"/>
        </w:rPr>
      </w:pP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002312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002312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ลูกหนี้เงินให้สินเชื่อ</w:t>
      </w:r>
      <w:r w:rsidR="006F1914">
        <w:rPr>
          <w:rFonts w:asciiTheme="majorBidi" w:hAnsiTheme="majorBidi" w:cstheme="majorBidi" w:hint="cs"/>
          <w:b/>
          <w:sz w:val="24"/>
          <w:szCs w:val="24"/>
          <w:cs/>
        </w:rPr>
        <w:t>ส่วน</w:t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ที่ถึงกำหนดชำระภายในหนึ่งปีรวมลูกหนี้เงินให้สินเชื่อ</w:t>
      </w:r>
      <w:r w:rsidR="00F714D9" w:rsidRPr="00002312">
        <w:rPr>
          <w:rFonts w:asciiTheme="majorBidi" w:hAnsiTheme="majorBidi" w:cstheme="majorBidi" w:hint="cs"/>
          <w:b/>
          <w:sz w:val="24"/>
          <w:szCs w:val="24"/>
          <w:cs/>
        </w:rPr>
        <w:t>ที่</w:t>
      </w:r>
      <w:r w:rsidRPr="00002312">
        <w:rPr>
          <w:rFonts w:asciiTheme="majorBidi" w:hAnsiTheme="majorBidi" w:cstheme="majorBidi"/>
          <w:b/>
          <w:sz w:val="24"/>
          <w:szCs w:val="24"/>
          <w:cs/>
        </w:rPr>
        <w:t>จัดชั้นเป็นลูกหนี้ที่มีการด้อยค่าด้านเครดิต</w:t>
      </w:r>
    </w:p>
    <w:p w14:paraId="3432A561" w14:textId="5BD0E894" w:rsidR="00F714D9" w:rsidRDefault="00F71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EDEA497" w14:textId="27FCF833" w:rsidR="00155159" w:rsidRPr="00524155" w:rsidRDefault="00155159" w:rsidP="00155159">
      <w:pPr>
        <w:tabs>
          <w:tab w:val="left" w:pos="540"/>
        </w:tabs>
        <w:spacing w:line="1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24155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>
        <w:rPr>
          <w:rFonts w:asciiTheme="majorBidi" w:hAnsiTheme="majorBidi" w:cstheme="majorBidi"/>
          <w:sz w:val="30"/>
          <w:szCs w:val="30"/>
        </w:rPr>
        <w:t xml:space="preserve"> 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524155">
        <w:rPr>
          <w:rFonts w:asciiTheme="majorBidi" w:hAnsiTheme="majorBidi" w:cstheme="majorBidi"/>
          <w:sz w:val="30"/>
          <w:szCs w:val="30"/>
        </w:rPr>
        <w:t xml:space="preserve">2568 </w:t>
      </w:r>
      <w:r>
        <w:rPr>
          <w:rFonts w:asciiTheme="majorBidi" w:hAnsiTheme="majorBidi" w:cstheme="majorBidi" w:hint="cs"/>
          <w:sz w:val="30"/>
          <w:szCs w:val="30"/>
          <w:cs/>
        </w:rPr>
        <w:t>ลูกหนี้เงินให้สินเชื่อก่อนหักค่าเผื่อผลขาดทุนด้านเครดิตที่คาดว่าจะเกิดขึ้น</w:t>
      </w:r>
      <w:r w:rsidRPr="00524155">
        <w:rPr>
          <w:rFonts w:asciiTheme="majorBidi" w:hAnsiTheme="majorBidi" w:cstheme="majorBidi" w:hint="cs"/>
          <w:sz w:val="30"/>
          <w:szCs w:val="30"/>
          <w:cs/>
        </w:rPr>
        <w:t xml:space="preserve">ของกลุ่มบริษัทจำนวน </w:t>
      </w:r>
      <w:r w:rsidR="00D5605E">
        <w:rPr>
          <w:rFonts w:asciiTheme="majorBidi" w:hAnsiTheme="majorBidi" w:cstheme="majorBidi"/>
          <w:sz w:val="30"/>
          <w:szCs w:val="30"/>
        </w:rPr>
        <w:t>4.6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24155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เป็นรายการกับกิจการที่เกี่ยวข้องกันกับบริษัทใหญ่เดิม 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F75BD0">
        <w:rPr>
          <w:rFonts w:asciiTheme="majorBidi" w:hAnsiTheme="majorBidi" w:cstheme="majorBidi"/>
          <w:i/>
          <w:iCs/>
          <w:sz w:val="30"/>
          <w:szCs w:val="30"/>
        </w:rPr>
        <w:t>2567: 31.2</w:t>
      </w:r>
      <w:r w:rsidRPr="00E4418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4418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6FDE5137" w14:textId="77777777" w:rsidR="00155159" w:rsidRPr="00155159" w:rsidRDefault="00155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59" w:type="pct"/>
        <w:tblInd w:w="387" w:type="dxa"/>
        <w:tblLayout w:type="fixed"/>
        <w:tblLook w:val="0000" w:firstRow="0" w:lastRow="0" w:firstColumn="0" w:lastColumn="0" w:noHBand="0" w:noVBand="0"/>
      </w:tblPr>
      <w:tblGrid>
        <w:gridCol w:w="6581"/>
        <w:gridCol w:w="1241"/>
        <w:gridCol w:w="269"/>
        <w:gridCol w:w="1243"/>
      </w:tblGrid>
      <w:tr w:rsidR="00C42368" w:rsidRPr="00002312" w14:paraId="0183DF61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0D418" w14:textId="77777777" w:rsidR="00C42368" w:rsidRPr="00002312" w:rsidRDefault="00C42368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5A156300" w14:textId="6124B531" w:rsidR="00C42368" w:rsidRPr="00002312" w:rsidRDefault="00C4236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002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42368" w:rsidRPr="00002312" w14:paraId="607B0D0A" w14:textId="77777777">
        <w:trPr>
          <w:trHeight w:val="391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D40B0" w14:textId="77777777" w:rsidR="00C42368" w:rsidRPr="00002312" w:rsidRDefault="00C42368">
            <w:pPr>
              <w:ind w:left="48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002312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noWrap/>
            <w:vAlign w:val="center"/>
          </w:tcPr>
          <w:p w14:paraId="6C477F78" w14:textId="4693E11F" w:rsidR="00C42368" w:rsidRPr="00002312" w:rsidRDefault="00C423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3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F024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DF21A9A" w14:textId="77777777" w:rsidR="00C42368" w:rsidRPr="00002312" w:rsidRDefault="00C42368">
            <w:pPr>
              <w:ind w:left="360" w:hanging="3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noWrap/>
          </w:tcPr>
          <w:p w14:paraId="1BF3511A" w14:textId="7D3F9CFB" w:rsidR="00C42368" w:rsidRPr="00002312" w:rsidRDefault="00C42368">
            <w:pPr>
              <w:ind w:left="360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FF024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42368" w:rsidRPr="00002312" w14:paraId="000A7C7A" w14:textId="77777777">
        <w:trPr>
          <w:trHeight w:val="364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0141E" w14:textId="77777777" w:rsidR="00C42368" w:rsidRPr="00002312" w:rsidRDefault="00C42368">
            <w:pPr>
              <w:ind w:left="6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5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00BAC8" w14:textId="77777777" w:rsidR="00C42368" w:rsidRPr="00002312" w:rsidRDefault="00C423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02312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</w:t>
            </w:r>
            <w:r w:rsidRPr="00002312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FF0240" w:rsidRPr="00002312" w14:paraId="7BFD2CBD" w14:textId="77777777">
        <w:trPr>
          <w:trHeight w:val="377"/>
        </w:trPr>
        <w:tc>
          <w:tcPr>
            <w:tcW w:w="352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6046D" w14:textId="1D7D2D43" w:rsidR="00FF0240" w:rsidRPr="00002312" w:rsidRDefault="009527FF" w:rsidP="00FF0240">
            <w:pPr>
              <w:ind w:left="69" w:hanging="2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กลับรายการ)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F0240"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7F4949A" w14:textId="3ED99E63" w:rsidR="00FF0240" w:rsidRPr="00002312" w:rsidRDefault="00D5605E" w:rsidP="00FF0240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(23,615)</w:t>
            </w:r>
          </w:p>
        </w:tc>
        <w:tc>
          <w:tcPr>
            <w:tcW w:w="1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5CF5B89A" w14:textId="77777777" w:rsidR="00FF0240" w:rsidRPr="00002312" w:rsidRDefault="00FF0240" w:rsidP="00FF0240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rFonts w:eastAsia="MS Mincho"/>
                <w:sz w:val="28"/>
                <w:szCs w:val="28"/>
                <w:lang w:val="en-US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9B7D1EC" w14:textId="2BDAC346" w:rsidR="00FF0240" w:rsidRPr="00002312" w:rsidRDefault="00FF0240" w:rsidP="00FF0240">
            <w:pPr>
              <w:pStyle w:val="numbernegative"/>
              <w:tabs>
                <w:tab w:val="decimal" w:pos="966"/>
              </w:tabs>
              <w:spacing w:line="240" w:lineRule="auto"/>
              <w:ind w:right="-180"/>
              <w:jc w:val="left"/>
              <w:rPr>
                <w:sz w:val="28"/>
                <w:szCs w:val="28"/>
                <w:lang w:val="en-US"/>
              </w:rPr>
            </w:pPr>
            <w:r>
              <w:rPr>
                <w:rFonts w:eastAsia="MS Mincho"/>
                <w:sz w:val="28"/>
                <w:szCs w:val="28"/>
                <w:lang w:val="en-US"/>
              </w:rPr>
              <w:t>40,400</w:t>
            </w:r>
          </w:p>
        </w:tc>
      </w:tr>
    </w:tbl>
    <w:p w14:paraId="4754323A" w14:textId="21D25B8E" w:rsidR="00C42368" w:rsidRPr="00002312" w:rsidRDefault="00C4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879F202" w14:textId="4250DCEF" w:rsidR="00E344C5" w:rsidRPr="004F032A" w:rsidRDefault="002B5448" w:rsidP="00E34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  <w:r w:rsidR="00E344C5" w:rsidRPr="004F032A">
        <w:rPr>
          <w:rFonts w:asciiTheme="majorBidi" w:hAnsiTheme="majorBidi" w:cstheme="majorBidi" w:hint="cs"/>
          <w:sz w:val="30"/>
          <w:szCs w:val="30"/>
          <w:cs/>
        </w:rPr>
        <w:t>ณ วันที่</w:t>
      </w:r>
      <w:r w:rsidR="00E344C5" w:rsidRPr="004F032A">
        <w:rPr>
          <w:rFonts w:asciiTheme="majorBidi" w:hAnsiTheme="majorBidi" w:cstheme="majorBidi"/>
          <w:sz w:val="30"/>
          <w:szCs w:val="30"/>
        </w:rPr>
        <w:t xml:space="preserve"> 31 </w:t>
      </w:r>
      <w:r w:rsidR="00E344C5" w:rsidRPr="004F032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344C5" w:rsidRPr="004F032A">
        <w:rPr>
          <w:rFonts w:asciiTheme="majorBidi" w:hAnsiTheme="majorBidi" w:cstheme="majorBidi"/>
          <w:sz w:val="30"/>
          <w:szCs w:val="30"/>
        </w:rPr>
        <w:t>256</w:t>
      </w:r>
      <w:r w:rsidR="00FF0240">
        <w:rPr>
          <w:rFonts w:asciiTheme="majorBidi" w:hAnsiTheme="majorBidi" w:cstheme="majorBidi"/>
          <w:sz w:val="30"/>
          <w:szCs w:val="30"/>
        </w:rPr>
        <w:t>8</w:t>
      </w:r>
      <w:r w:rsidR="00E344C5"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="00E344C5" w:rsidRPr="004F032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344C5" w:rsidRPr="004F032A">
        <w:rPr>
          <w:rFonts w:asciiTheme="majorBidi" w:hAnsiTheme="majorBidi" w:cstheme="majorBidi"/>
          <w:sz w:val="30"/>
          <w:szCs w:val="30"/>
        </w:rPr>
        <w:t>256</w:t>
      </w:r>
      <w:r w:rsidR="00FF0240">
        <w:rPr>
          <w:rFonts w:asciiTheme="majorBidi" w:hAnsiTheme="majorBidi" w:cstheme="majorBidi"/>
          <w:sz w:val="30"/>
          <w:szCs w:val="30"/>
        </w:rPr>
        <w:t>7</w:t>
      </w:r>
      <w:r w:rsidR="00E344C5" w:rsidRPr="004F032A">
        <w:rPr>
          <w:rFonts w:asciiTheme="majorBidi" w:hAnsiTheme="majorBidi" w:cstheme="majorBidi"/>
          <w:sz w:val="30"/>
          <w:szCs w:val="30"/>
        </w:rPr>
        <w:t xml:space="preserve"> </w:t>
      </w:r>
      <w:r w:rsidR="00E344C5" w:rsidRPr="004F032A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 w:rsidR="00E344C5">
        <w:rPr>
          <w:rFonts w:asciiTheme="majorBidi" w:hAnsiTheme="majorBidi" w:cstheme="majorBidi" w:hint="cs"/>
          <w:sz w:val="30"/>
          <w:szCs w:val="30"/>
          <w:cs/>
        </w:rPr>
        <w:t>เงินให้สินเชื่อ</w:t>
      </w:r>
      <w:r w:rsidR="00E344C5" w:rsidRPr="004F032A">
        <w:rPr>
          <w:rFonts w:asciiTheme="majorBidi" w:hAnsiTheme="majorBidi" w:cstheme="majorBidi" w:hint="cs"/>
          <w:sz w:val="30"/>
          <w:szCs w:val="30"/>
          <w:cs/>
        </w:rPr>
        <w:t>จำแนกตามการจัดชั้นได้ดังนี้</w:t>
      </w:r>
    </w:p>
    <w:p w14:paraId="1E0F2543" w14:textId="294634FC" w:rsidR="002B5448" w:rsidRPr="00002312" w:rsidRDefault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1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637"/>
        <w:gridCol w:w="1530"/>
        <w:gridCol w:w="243"/>
        <w:gridCol w:w="1467"/>
        <w:gridCol w:w="243"/>
        <w:gridCol w:w="1318"/>
        <w:gridCol w:w="269"/>
        <w:gridCol w:w="1413"/>
      </w:tblGrid>
      <w:tr w:rsidR="002B5448" w:rsidRPr="00B21CAD" w14:paraId="1AC231A1" w14:textId="77777777" w:rsidTr="00B94F56">
        <w:trPr>
          <w:trHeight w:val="20"/>
          <w:tblHeader/>
        </w:trPr>
        <w:tc>
          <w:tcPr>
            <w:tcW w:w="2637" w:type="dxa"/>
            <w:vAlign w:val="bottom"/>
            <w:hideMark/>
          </w:tcPr>
          <w:p w14:paraId="63C0EE56" w14:textId="77777777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7B843A6C" w14:textId="77777777" w:rsidR="002B5448" w:rsidRPr="00DE347B" w:rsidRDefault="002B5448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ar-SA"/>
              </w:rPr>
            </w:pPr>
            <w:r w:rsidRPr="00DE347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2B5448" w:rsidRPr="00B21CAD" w14:paraId="1681E802" w14:textId="77777777" w:rsidTr="00B94F56">
        <w:trPr>
          <w:trHeight w:val="20"/>
          <w:tblHeader/>
        </w:trPr>
        <w:tc>
          <w:tcPr>
            <w:tcW w:w="2637" w:type="dxa"/>
            <w:vAlign w:val="bottom"/>
          </w:tcPr>
          <w:p w14:paraId="26F6B2A6" w14:textId="77777777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</w:tcPr>
          <w:p w14:paraId="613056E1" w14:textId="0227FB76" w:rsidR="002B5448" w:rsidRPr="00DE347B" w:rsidRDefault="002B5448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E347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</w:t>
            </w:r>
            <w:r w:rsidR="00FF0240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2B5448" w:rsidRPr="00B21CAD" w14:paraId="64965A85" w14:textId="77777777" w:rsidTr="00F03FEF">
        <w:trPr>
          <w:trHeight w:val="83"/>
          <w:tblHeader/>
        </w:trPr>
        <w:tc>
          <w:tcPr>
            <w:tcW w:w="2637" w:type="dxa"/>
            <w:vAlign w:val="bottom"/>
            <w:hideMark/>
          </w:tcPr>
          <w:p w14:paraId="10AE4848" w14:textId="77777777" w:rsidR="002B5448" w:rsidRPr="00DE347B" w:rsidRDefault="002B5448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0917A470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6B0C0B97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482594D2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  <w:p w14:paraId="64CB0498" w14:textId="7A90AA7D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 w:rsidR="00B94F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 w:rsidR="00B94F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5B7C1FEC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7" w:type="dxa"/>
            <w:vAlign w:val="bottom"/>
            <w:hideMark/>
          </w:tcPr>
          <w:p w14:paraId="43E17F5E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3CE022CC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7DA3CA4A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  <w:p w14:paraId="0F948574" w14:textId="2616F85C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 w:rsidR="00B94F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 w:rsidR="00B94F5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4FD05D53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8" w:type="dxa"/>
            <w:vAlign w:val="bottom"/>
            <w:hideMark/>
          </w:tcPr>
          <w:p w14:paraId="07991D1C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17FE7A7D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18ADD38C" w14:textId="0C7A0E21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  <w:r w:rsidR="00A0267C" w:rsidRPr="00DE34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5F9955EF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3" w:type="dxa"/>
            <w:vAlign w:val="bottom"/>
            <w:hideMark/>
          </w:tcPr>
          <w:p w14:paraId="188294E2" w14:textId="77777777" w:rsidR="002B5448" w:rsidRPr="00DE347B" w:rsidRDefault="002B5448" w:rsidP="002E7878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2B5448" w:rsidRPr="00B21CAD" w14:paraId="12A134F4" w14:textId="77777777" w:rsidTr="00B94F56">
        <w:trPr>
          <w:trHeight w:val="83"/>
          <w:tblHeader/>
        </w:trPr>
        <w:tc>
          <w:tcPr>
            <w:tcW w:w="2637" w:type="dxa"/>
            <w:vAlign w:val="bottom"/>
          </w:tcPr>
          <w:p w14:paraId="771B97E6" w14:textId="77777777" w:rsidR="002B5448" w:rsidRPr="00DE347B" w:rsidRDefault="002B5448">
            <w:pPr>
              <w:tabs>
                <w:tab w:val="center" w:pos="4536"/>
                <w:tab w:val="right" w:pos="907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789F4EDC" w14:textId="77777777" w:rsidR="002B5448" w:rsidRPr="00DE347B" w:rsidRDefault="002B5448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B5448" w:rsidRPr="00B21CAD" w14:paraId="2885005D" w14:textId="77777777" w:rsidTr="00F03FEF">
        <w:trPr>
          <w:trHeight w:val="380"/>
        </w:trPr>
        <w:tc>
          <w:tcPr>
            <w:tcW w:w="2637" w:type="dxa"/>
            <w:vAlign w:val="bottom"/>
            <w:hideMark/>
          </w:tcPr>
          <w:p w14:paraId="4D791ED3" w14:textId="77777777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  <w:vAlign w:val="bottom"/>
          </w:tcPr>
          <w:p w14:paraId="3AA0689B" w14:textId="27CCF277" w:rsidR="002B5448" w:rsidRPr="00902398" w:rsidRDefault="00D5605E" w:rsidP="00902398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243" w:type="dxa"/>
            <w:vAlign w:val="bottom"/>
          </w:tcPr>
          <w:p w14:paraId="36D9E7FD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60A59B0B" w14:textId="75EC708A" w:rsidR="002B5448" w:rsidRPr="005D7804" w:rsidRDefault="00D5605E" w:rsidP="007D653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4C39CF6F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60D7B861" w14:textId="6C2DD268" w:rsidR="002B5448" w:rsidRPr="005D7804" w:rsidRDefault="00290902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4EC94006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19A9F768" w14:textId="6A7621B2" w:rsidR="002B5448" w:rsidRPr="005D7804" w:rsidRDefault="00290902" w:rsidP="0090239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</w:tr>
      <w:tr w:rsidR="002B5448" w:rsidRPr="00B21CAD" w14:paraId="455C31D7" w14:textId="77777777" w:rsidTr="00F03FEF">
        <w:trPr>
          <w:trHeight w:val="380"/>
        </w:trPr>
        <w:tc>
          <w:tcPr>
            <w:tcW w:w="2637" w:type="dxa"/>
            <w:vAlign w:val="bottom"/>
          </w:tcPr>
          <w:p w14:paraId="116BB060" w14:textId="77777777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6B5A1C61" w14:textId="7C7E8D61" w:rsidR="002B5448" w:rsidRPr="005D7804" w:rsidRDefault="00D5605E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AFF9658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3A379765" w14:textId="0AA65A84" w:rsidR="002B5448" w:rsidRPr="005D7804" w:rsidRDefault="00D5605E" w:rsidP="007D653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1B7C70D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025BEA89" w14:textId="5B5BCF55" w:rsidR="002B5448" w:rsidRPr="005D7804" w:rsidRDefault="00290902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B412EB7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2EA9DBA6" w14:textId="42D86265" w:rsidR="002B5448" w:rsidRPr="005D7804" w:rsidRDefault="00290902" w:rsidP="007D6533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90902" w:rsidRPr="00B21CAD" w14:paraId="0774F93C" w14:textId="77777777" w:rsidTr="00F03FEF">
        <w:trPr>
          <w:trHeight w:val="380"/>
        </w:trPr>
        <w:tc>
          <w:tcPr>
            <w:tcW w:w="2637" w:type="dxa"/>
            <w:vAlign w:val="bottom"/>
          </w:tcPr>
          <w:p w14:paraId="13D11B83" w14:textId="1062EDBF" w:rsidR="00290902" w:rsidRPr="00DE347B" w:rsidRDefault="00290902" w:rsidP="00290902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58192869" w14:textId="4CACE4A3" w:rsidR="00290902" w:rsidRDefault="00290902" w:rsidP="00290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8302A58" w14:textId="77777777" w:rsidR="00290902" w:rsidRPr="005D7804" w:rsidRDefault="00290902" w:rsidP="00290902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4AD568E1" w14:textId="1FCC289E" w:rsidR="00290902" w:rsidRDefault="00290902" w:rsidP="00290902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82563B1" w14:textId="77777777" w:rsidR="00290902" w:rsidRPr="005D7804" w:rsidRDefault="00290902" w:rsidP="00290902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4D6E62FA" w14:textId="763F0259" w:rsidR="00290902" w:rsidRDefault="00290902" w:rsidP="00290902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ED7FD65" w14:textId="77777777" w:rsidR="00290902" w:rsidRPr="005D7804" w:rsidRDefault="00290902" w:rsidP="00290902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5F20C6BC" w14:textId="6A49FF13" w:rsidR="00290902" w:rsidRDefault="00290902" w:rsidP="00290902">
            <w:pPr>
              <w:pStyle w:val="numbernegative"/>
              <w:tabs>
                <w:tab w:val="decimal" w:pos="76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B5448" w:rsidRPr="00B21CAD" w14:paraId="7B171C32" w14:textId="77777777" w:rsidTr="00F03FEF">
        <w:trPr>
          <w:trHeight w:val="380"/>
        </w:trPr>
        <w:tc>
          <w:tcPr>
            <w:tcW w:w="2637" w:type="dxa"/>
            <w:vAlign w:val="bottom"/>
          </w:tcPr>
          <w:p w14:paraId="7CF0EA55" w14:textId="23987655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="00030D7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415AA7EE" w14:textId="1E02AD63" w:rsidR="002B5448" w:rsidRPr="005D7804" w:rsidRDefault="00D5605E" w:rsidP="00954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4DE92269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03DA04E4" w14:textId="351B2702" w:rsidR="002B5448" w:rsidRPr="005D7804" w:rsidRDefault="00030D7B" w:rsidP="00902398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</w:t>
            </w:r>
            <w:r w:rsidR="001C6F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3" w:type="dxa"/>
            <w:vAlign w:val="bottom"/>
          </w:tcPr>
          <w:p w14:paraId="5DFA6423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69E06D3A" w14:textId="74C597C1" w:rsidR="002B5448" w:rsidRPr="005D7804" w:rsidRDefault="00290902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1CB3418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B9A5762" w14:textId="38726AEB" w:rsidR="002B5448" w:rsidRPr="005D7804" w:rsidRDefault="00290902" w:rsidP="0090239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6,063</w:t>
            </w:r>
          </w:p>
        </w:tc>
      </w:tr>
      <w:tr w:rsidR="002B5448" w:rsidRPr="00B21CAD" w14:paraId="49F68E88" w14:textId="77777777" w:rsidTr="00F03FEF">
        <w:trPr>
          <w:trHeight w:val="380"/>
        </w:trPr>
        <w:tc>
          <w:tcPr>
            <w:tcW w:w="2637" w:type="dxa"/>
            <w:vAlign w:val="bottom"/>
          </w:tcPr>
          <w:p w14:paraId="62C04182" w14:textId="77777777" w:rsidR="002B5448" w:rsidRPr="00DE347B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49DF9CA" w14:textId="67C27F36" w:rsidR="002B5448" w:rsidRPr="005D7804" w:rsidRDefault="00D5605E" w:rsidP="00A948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B845A87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5F91C3F5" w14:textId="21AFEA8B" w:rsidR="002B5448" w:rsidRPr="005D7804" w:rsidRDefault="00290902" w:rsidP="007D6533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61782D0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7F026C94" w14:textId="2F71FBDF" w:rsidR="002B5448" w:rsidRPr="005D7804" w:rsidRDefault="00290902" w:rsidP="002B1C9F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44,621</w:t>
            </w:r>
          </w:p>
        </w:tc>
        <w:tc>
          <w:tcPr>
            <w:tcW w:w="269" w:type="dxa"/>
            <w:vAlign w:val="bottom"/>
          </w:tcPr>
          <w:p w14:paraId="1B0C7642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8218BA2" w14:textId="36917D45" w:rsidR="002B5448" w:rsidRPr="005D7804" w:rsidRDefault="00290902" w:rsidP="0090239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44,621</w:t>
            </w:r>
          </w:p>
        </w:tc>
      </w:tr>
      <w:tr w:rsidR="002B5448" w:rsidRPr="00B21CAD" w14:paraId="001F9783" w14:textId="77777777" w:rsidTr="00F03FEF">
        <w:trPr>
          <w:trHeight w:val="380"/>
        </w:trPr>
        <w:tc>
          <w:tcPr>
            <w:tcW w:w="2637" w:type="dxa"/>
            <w:vAlign w:val="bottom"/>
          </w:tcPr>
          <w:p w14:paraId="12C6D897" w14:textId="77777777" w:rsidR="002B5448" w:rsidRPr="00155159" w:rsidRDefault="002B5448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16FE2E2" w14:textId="1B7CBDAC" w:rsidR="002B5448" w:rsidRPr="00155159" w:rsidRDefault="00D5605E" w:rsidP="00902398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243" w:type="dxa"/>
            <w:vAlign w:val="bottom"/>
          </w:tcPr>
          <w:p w14:paraId="6C5FE39F" w14:textId="77777777" w:rsidR="002B5448" w:rsidRPr="00155159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35AC3DC7" w14:textId="371D76B5" w:rsidR="002B5448" w:rsidRPr="00155159" w:rsidRDefault="00290902" w:rsidP="00902398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6,0</w:t>
            </w:r>
            <w:r w:rsidR="001C6F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3" w:type="dxa"/>
            <w:vAlign w:val="bottom"/>
          </w:tcPr>
          <w:p w14:paraId="2BCACE3D" w14:textId="77777777" w:rsidR="002B5448" w:rsidRPr="00155159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1E56D6EC" w14:textId="458DD000" w:rsidR="002B5448" w:rsidRPr="00155159" w:rsidRDefault="00247B9B" w:rsidP="002B1C9F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44,6</w:t>
            </w:r>
            <w:r w:rsidR="003866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9" w:type="dxa"/>
            <w:vAlign w:val="bottom"/>
          </w:tcPr>
          <w:p w14:paraId="047FF0A2" w14:textId="77777777" w:rsidR="002B5448" w:rsidRPr="00155159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3B3F229C" w14:textId="7016C064" w:rsidR="002B5448" w:rsidRPr="00155159" w:rsidRDefault="00247B9B" w:rsidP="0090239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51,146</w:t>
            </w:r>
          </w:p>
        </w:tc>
      </w:tr>
      <w:tr w:rsidR="002B5448" w:rsidRPr="00B21CAD" w14:paraId="5680B150" w14:textId="77777777" w:rsidTr="00F03FEF">
        <w:trPr>
          <w:trHeight w:val="380"/>
        </w:trPr>
        <w:tc>
          <w:tcPr>
            <w:tcW w:w="2637" w:type="dxa"/>
            <w:vAlign w:val="bottom"/>
            <w:hideMark/>
          </w:tcPr>
          <w:p w14:paraId="57043216" w14:textId="77777777" w:rsidR="002B5448" w:rsidRPr="00DE347B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7026A5B" w14:textId="77777777" w:rsidR="002B5448" w:rsidRPr="005D7804" w:rsidRDefault="002B5448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12B710A9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1406D094" w14:textId="77777777" w:rsidR="002B5448" w:rsidRPr="005D7804" w:rsidRDefault="002B5448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647C858C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181C2627" w14:textId="77777777" w:rsidR="002B5448" w:rsidRPr="005D7804" w:rsidRDefault="002B5448" w:rsidP="002B1C9F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0AF054ED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40F6C8C3" w14:textId="77777777" w:rsidR="002B5448" w:rsidRPr="005D7804" w:rsidRDefault="002B5448" w:rsidP="009278E2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5448" w:rsidRPr="00B21CAD" w14:paraId="11FC2276" w14:textId="77777777" w:rsidTr="00F03FEF">
        <w:trPr>
          <w:trHeight w:val="380"/>
        </w:trPr>
        <w:tc>
          <w:tcPr>
            <w:tcW w:w="2637" w:type="dxa"/>
            <w:vAlign w:val="bottom"/>
          </w:tcPr>
          <w:p w14:paraId="221F270D" w14:textId="77777777" w:rsidR="002B5448" w:rsidRPr="00DE347B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029E129" w14:textId="0D9FB098" w:rsidR="002B5448" w:rsidRPr="005D7804" w:rsidRDefault="00D5605E" w:rsidP="00902398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(8)</w:t>
            </w:r>
          </w:p>
        </w:tc>
        <w:tc>
          <w:tcPr>
            <w:tcW w:w="243" w:type="dxa"/>
            <w:vAlign w:val="bottom"/>
          </w:tcPr>
          <w:p w14:paraId="01AFA7A8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4ABF8FA1" w14:textId="5D7486EA" w:rsidR="002B5448" w:rsidRPr="005D7804" w:rsidRDefault="00247B9B" w:rsidP="009272CC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(2,144)</w:t>
            </w:r>
          </w:p>
        </w:tc>
        <w:tc>
          <w:tcPr>
            <w:tcW w:w="243" w:type="dxa"/>
            <w:vAlign w:val="bottom"/>
          </w:tcPr>
          <w:p w14:paraId="31F5E4CA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4156E6EF" w14:textId="3E088089" w:rsidR="002B5448" w:rsidRPr="005D7804" w:rsidRDefault="00247B9B" w:rsidP="007D6533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(16,697)</w:t>
            </w:r>
          </w:p>
        </w:tc>
        <w:tc>
          <w:tcPr>
            <w:tcW w:w="269" w:type="dxa"/>
            <w:vAlign w:val="bottom"/>
          </w:tcPr>
          <w:p w14:paraId="3DE63897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4415C38F" w14:textId="29795C39" w:rsidR="002B5448" w:rsidRPr="005D7804" w:rsidRDefault="00247B9B" w:rsidP="0090239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(18,849)</w:t>
            </w:r>
          </w:p>
        </w:tc>
      </w:tr>
      <w:tr w:rsidR="002B5448" w:rsidRPr="00B21CAD" w14:paraId="69C1709A" w14:textId="77777777" w:rsidTr="00F03FEF">
        <w:trPr>
          <w:trHeight w:val="380"/>
        </w:trPr>
        <w:tc>
          <w:tcPr>
            <w:tcW w:w="2637" w:type="dxa"/>
            <w:vAlign w:val="bottom"/>
            <w:hideMark/>
          </w:tcPr>
          <w:p w14:paraId="10C2D6B9" w14:textId="4AEB487A" w:rsidR="002B5448" w:rsidRPr="00DE347B" w:rsidRDefault="002B544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B4201F" w14:textId="44C93469" w:rsidR="002B5448" w:rsidRPr="005D7804" w:rsidRDefault="00D5605E" w:rsidP="00902398">
            <w:pPr>
              <w:pStyle w:val="acctfourfigures"/>
              <w:tabs>
                <w:tab w:val="clear" w:pos="765"/>
                <w:tab w:val="decimal" w:pos="1240"/>
              </w:tabs>
              <w:spacing w:line="360" w:lineRule="exact"/>
              <w:ind w:left="-13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243" w:type="dxa"/>
          </w:tcPr>
          <w:p w14:paraId="2240FF7C" w14:textId="77777777" w:rsidR="002B5448" w:rsidRPr="007D6533" w:rsidRDefault="002B5448" w:rsidP="007D6533">
            <w:pPr>
              <w:tabs>
                <w:tab w:val="clear" w:pos="227"/>
                <w:tab w:val="clear" w:pos="454"/>
                <w:tab w:val="clear" w:pos="680"/>
              </w:tabs>
              <w:spacing w:line="360" w:lineRule="exact"/>
              <w:ind w:left="-95" w:right="-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95F0B2" w14:textId="68993187" w:rsidR="002B5448" w:rsidRPr="005D7804" w:rsidRDefault="00247B9B" w:rsidP="009272CC">
            <w:pPr>
              <w:pStyle w:val="acctfourfigures"/>
              <w:tabs>
                <w:tab w:val="clear" w:pos="765"/>
                <w:tab w:val="decimal" w:pos="1180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3,919</w:t>
            </w:r>
          </w:p>
        </w:tc>
        <w:tc>
          <w:tcPr>
            <w:tcW w:w="243" w:type="dxa"/>
          </w:tcPr>
          <w:p w14:paraId="3D3F9C6E" w14:textId="77777777" w:rsidR="002B5448" w:rsidRPr="005D7804" w:rsidRDefault="002B544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60F18A" w14:textId="70036DB3" w:rsidR="002B5448" w:rsidRPr="005D7804" w:rsidRDefault="00247B9B" w:rsidP="002B1C9F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27,924</w:t>
            </w:r>
          </w:p>
        </w:tc>
        <w:tc>
          <w:tcPr>
            <w:tcW w:w="269" w:type="dxa"/>
            <w:vAlign w:val="bottom"/>
          </w:tcPr>
          <w:p w14:paraId="3E1F2335" w14:textId="77777777" w:rsidR="002B5448" w:rsidRPr="005D7804" w:rsidRDefault="002B544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968D8E" w14:textId="3C93310D" w:rsidR="002B5448" w:rsidRPr="005D7804" w:rsidRDefault="00247B9B" w:rsidP="00902398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32,297</w:t>
            </w:r>
          </w:p>
        </w:tc>
      </w:tr>
    </w:tbl>
    <w:p w14:paraId="3D09B2FD" w14:textId="11BD0530" w:rsidR="006A1E61" w:rsidRDefault="006A1E61" w:rsidP="00892924">
      <w:pPr>
        <w:spacing w:line="360" w:lineRule="exact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20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637"/>
        <w:gridCol w:w="1530"/>
        <w:gridCol w:w="243"/>
        <w:gridCol w:w="1467"/>
        <w:gridCol w:w="243"/>
        <w:gridCol w:w="1318"/>
        <w:gridCol w:w="269"/>
        <w:gridCol w:w="1413"/>
      </w:tblGrid>
      <w:tr w:rsidR="001232D8" w:rsidRPr="00B21CAD" w14:paraId="7F043413" w14:textId="77777777" w:rsidTr="00754172">
        <w:trPr>
          <w:trHeight w:val="20"/>
          <w:tblHeader/>
        </w:trPr>
        <w:tc>
          <w:tcPr>
            <w:tcW w:w="2637" w:type="dxa"/>
            <w:vAlign w:val="bottom"/>
            <w:hideMark/>
          </w:tcPr>
          <w:p w14:paraId="5FF1B325" w14:textId="77777777" w:rsidR="001232D8" w:rsidRPr="00DE347B" w:rsidRDefault="001232D8" w:rsidP="00754172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56726E74" w14:textId="77777777" w:rsidR="001232D8" w:rsidRPr="00DE347B" w:rsidRDefault="001232D8" w:rsidP="00754172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ar-SA"/>
              </w:rPr>
            </w:pPr>
            <w:r w:rsidRPr="00DE347B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1232D8" w:rsidRPr="00B21CAD" w14:paraId="6A8DD2EB" w14:textId="77777777" w:rsidTr="00754172">
        <w:trPr>
          <w:trHeight w:val="20"/>
          <w:tblHeader/>
        </w:trPr>
        <w:tc>
          <w:tcPr>
            <w:tcW w:w="2637" w:type="dxa"/>
            <w:vAlign w:val="bottom"/>
          </w:tcPr>
          <w:p w14:paraId="5F4EB83C" w14:textId="77777777" w:rsidR="001232D8" w:rsidRPr="00DE347B" w:rsidRDefault="001232D8" w:rsidP="00754172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3" w:type="dxa"/>
            <w:gridSpan w:val="7"/>
            <w:vAlign w:val="bottom"/>
          </w:tcPr>
          <w:p w14:paraId="69FEAF09" w14:textId="1F489BEF" w:rsidR="001232D8" w:rsidRPr="00DE347B" w:rsidRDefault="001232D8" w:rsidP="00754172">
            <w:pPr>
              <w:shd w:val="clear" w:color="auto" w:fill="FFFFFF"/>
              <w:tabs>
                <w:tab w:val="left" w:pos="720"/>
              </w:tabs>
              <w:spacing w:line="360" w:lineRule="exact"/>
              <w:jc w:val="center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DE347B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256</w:t>
            </w:r>
            <w:r w:rsidR="00FF0240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1232D8" w:rsidRPr="00B21CAD" w14:paraId="33782D70" w14:textId="77777777" w:rsidTr="00367A5A">
        <w:trPr>
          <w:trHeight w:val="83"/>
          <w:tblHeader/>
        </w:trPr>
        <w:tc>
          <w:tcPr>
            <w:tcW w:w="2637" w:type="dxa"/>
            <w:vAlign w:val="bottom"/>
            <w:hideMark/>
          </w:tcPr>
          <w:p w14:paraId="5DE17BBA" w14:textId="77777777" w:rsidR="001232D8" w:rsidRPr="00DE347B" w:rsidRDefault="001232D8" w:rsidP="00754172">
            <w:pPr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2E54802A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7AC58CD1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07B82BA9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ที่ไม่มีการเพิ่มขึ้น</w:t>
            </w:r>
          </w:p>
          <w:p w14:paraId="3F6F9E14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38103B22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67" w:type="dxa"/>
            <w:vAlign w:val="bottom"/>
            <w:hideMark/>
          </w:tcPr>
          <w:p w14:paraId="61B96755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20BE1BDF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383FF462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ที่มีการเพิ่มขึ้น</w:t>
            </w:r>
          </w:p>
          <w:p w14:paraId="088F1A30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อย่างมีนัยสำคัญ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ของความเสี่ยง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74EC5AF5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18" w:type="dxa"/>
            <w:vAlign w:val="bottom"/>
            <w:hideMark/>
          </w:tcPr>
          <w:p w14:paraId="2A6A59B3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4CFFE2B2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</w:p>
          <w:p w14:paraId="0FA8A920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ที่มีการด้อยค่า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ด้านเครดิต</w:t>
            </w:r>
          </w:p>
        </w:tc>
        <w:tc>
          <w:tcPr>
            <w:tcW w:w="269" w:type="dxa"/>
            <w:vAlign w:val="bottom"/>
          </w:tcPr>
          <w:p w14:paraId="546CD7A9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3" w:type="dxa"/>
            <w:vAlign w:val="bottom"/>
            <w:hideMark/>
          </w:tcPr>
          <w:p w14:paraId="6E9A6095" w14:textId="77777777" w:rsidR="001232D8" w:rsidRPr="00DE347B" w:rsidRDefault="001232D8" w:rsidP="00754172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232D8" w:rsidRPr="00B21CAD" w14:paraId="1D514080" w14:textId="77777777" w:rsidTr="00754172">
        <w:trPr>
          <w:trHeight w:val="83"/>
          <w:tblHeader/>
        </w:trPr>
        <w:tc>
          <w:tcPr>
            <w:tcW w:w="2637" w:type="dxa"/>
            <w:vAlign w:val="bottom"/>
          </w:tcPr>
          <w:p w14:paraId="2473FE87" w14:textId="77777777" w:rsidR="001232D8" w:rsidRPr="00DE347B" w:rsidRDefault="001232D8" w:rsidP="00754172">
            <w:pPr>
              <w:tabs>
                <w:tab w:val="center" w:pos="4536"/>
                <w:tab w:val="right" w:pos="9072"/>
              </w:tabs>
              <w:spacing w:line="360" w:lineRule="exact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83" w:type="dxa"/>
            <w:gridSpan w:val="7"/>
            <w:vAlign w:val="bottom"/>
            <w:hideMark/>
          </w:tcPr>
          <w:p w14:paraId="10F8368C" w14:textId="77777777" w:rsidR="001232D8" w:rsidRPr="00DE347B" w:rsidRDefault="001232D8" w:rsidP="00754172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F0240" w:rsidRPr="00B21CAD" w14:paraId="68129DD8" w14:textId="77777777" w:rsidTr="00367A5A">
        <w:trPr>
          <w:trHeight w:val="380"/>
        </w:trPr>
        <w:tc>
          <w:tcPr>
            <w:tcW w:w="2637" w:type="dxa"/>
            <w:vAlign w:val="bottom"/>
            <w:hideMark/>
          </w:tcPr>
          <w:p w14:paraId="51242559" w14:textId="77777777" w:rsidR="00FF0240" w:rsidRPr="00DE347B" w:rsidRDefault="00FF0240" w:rsidP="00FF0240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1530" w:type="dxa"/>
            <w:vAlign w:val="bottom"/>
          </w:tcPr>
          <w:p w14:paraId="72B99FAB" w14:textId="08A7A556" w:rsidR="00FF0240" w:rsidRPr="00DE347B" w:rsidRDefault="00FF0240" w:rsidP="00FF0240">
            <w:pPr>
              <w:pStyle w:val="acctfourfigures"/>
              <w:tabs>
                <w:tab w:val="clear" w:pos="765"/>
                <w:tab w:val="decimal" w:pos="1310"/>
              </w:tabs>
              <w:spacing w:line="360" w:lineRule="exact"/>
              <w:ind w:left="-13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23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243" w:type="dxa"/>
            <w:vAlign w:val="bottom"/>
          </w:tcPr>
          <w:p w14:paraId="562F693E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73E54EC1" w14:textId="6BF86634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F0B3D25" w14:textId="77777777" w:rsidR="00FF0240" w:rsidRPr="00DE347B" w:rsidRDefault="00FF0240" w:rsidP="00FF0240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2D35982C" w14:textId="46CC30DE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7C1BA0C1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AF304F9" w14:textId="7A43F580" w:rsidR="00FF0240" w:rsidRPr="00DE347B" w:rsidRDefault="00FF0240" w:rsidP="00FF0240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</w:tr>
      <w:tr w:rsidR="00FF0240" w:rsidRPr="00B21CAD" w14:paraId="284FF4EF" w14:textId="77777777" w:rsidTr="00367A5A">
        <w:trPr>
          <w:trHeight w:val="380"/>
        </w:trPr>
        <w:tc>
          <w:tcPr>
            <w:tcW w:w="2637" w:type="dxa"/>
            <w:vAlign w:val="bottom"/>
          </w:tcPr>
          <w:p w14:paraId="2D3E5C0F" w14:textId="77777777" w:rsidR="00FF0240" w:rsidRPr="00DE347B" w:rsidRDefault="00FF0240" w:rsidP="00FF0240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4C5E7734" w14:textId="313C917C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F0FD1DE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7CF31287" w14:textId="2AD6EFB0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41ABFEE" w14:textId="77777777" w:rsidR="00FF0240" w:rsidRPr="00DE347B" w:rsidRDefault="00FF0240" w:rsidP="00FF0240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6141BCBD" w14:textId="693DEC31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31F2901A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418F0F6F" w14:textId="61C8CE24" w:rsidR="00FF0240" w:rsidRPr="00DE347B" w:rsidRDefault="00FF0240" w:rsidP="00FF0240">
            <w:pPr>
              <w:pStyle w:val="numbernegative"/>
              <w:tabs>
                <w:tab w:val="decimal" w:pos="857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0240" w:rsidRPr="00B21CAD" w14:paraId="64F7CFB2" w14:textId="77777777" w:rsidTr="00367A5A">
        <w:trPr>
          <w:trHeight w:val="380"/>
        </w:trPr>
        <w:tc>
          <w:tcPr>
            <w:tcW w:w="2637" w:type="dxa"/>
            <w:vAlign w:val="bottom"/>
          </w:tcPr>
          <w:p w14:paraId="1E7445F9" w14:textId="77777777" w:rsidR="00FF0240" w:rsidRPr="00DE347B" w:rsidRDefault="00FF0240" w:rsidP="00FF0240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</w:t>
            </w:r>
          </w:p>
        </w:tc>
        <w:tc>
          <w:tcPr>
            <w:tcW w:w="1530" w:type="dxa"/>
            <w:vAlign w:val="bottom"/>
          </w:tcPr>
          <w:p w14:paraId="6DAD306E" w14:textId="5EEC8B3B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2827D709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1B713D7A" w14:textId="0C5F9F08" w:rsidR="00FF0240" w:rsidRPr="00DE347B" w:rsidRDefault="00FF0240" w:rsidP="00FF0240">
            <w:pPr>
              <w:pStyle w:val="acctfourfigures"/>
              <w:tabs>
                <w:tab w:val="clear" w:pos="765"/>
                <w:tab w:val="decimal" w:pos="151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43" w:type="dxa"/>
            <w:vAlign w:val="bottom"/>
          </w:tcPr>
          <w:p w14:paraId="6250368D" w14:textId="77777777" w:rsidR="00FF0240" w:rsidRPr="00DE347B" w:rsidRDefault="00FF0240" w:rsidP="00FF0240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vAlign w:val="bottom"/>
          </w:tcPr>
          <w:p w14:paraId="3A49B922" w14:textId="71C28F40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39501522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vAlign w:val="bottom"/>
          </w:tcPr>
          <w:p w14:paraId="504793A4" w14:textId="724EDEAE" w:rsidR="00FF0240" w:rsidRPr="00DE347B" w:rsidRDefault="00FF0240" w:rsidP="00FF0240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02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</w:tr>
      <w:tr w:rsidR="00FF0240" w:rsidRPr="00B21CAD" w14:paraId="154E9340" w14:textId="77777777" w:rsidTr="00367A5A">
        <w:trPr>
          <w:trHeight w:val="380"/>
        </w:trPr>
        <w:tc>
          <w:tcPr>
            <w:tcW w:w="2637" w:type="dxa"/>
            <w:vAlign w:val="bottom"/>
          </w:tcPr>
          <w:p w14:paraId="11E7C6B2" w14:textId="77777777" w:rsidR="00FF0240" w:rsidRPr="00DE347B" w:rsidRDefault="00FF0240" w:rsidP="00FF0240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BE44C7" w14:textId="5DEDAC1E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35613CEB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6E6AC6CE" w14:textId="108B37E9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159B8F6" w14:textId="77777777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1"/>
              </w:tabs>
              <w:spacing w:line="360" w:lineRule="exact"/>
              <w:ind w:left="-95" w:right="2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3A196D0A" w14:textId="5CB7EC0B" w:rsidR="00FF0240" w:rsidRPr="00DE347B" w:rsidRDefault="00FF0240" w:rsidP="005E2730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92,535</w:t>
            </w:r>
          </w:p>
        </w:tc>
        <w:tc>
          <w:tcPr>
            <w:tcW w:w="269" w:type="dxa"/>
            <w:vAlign w:val="bottom"/>
          </w:tcPr>
          <w:p w14:paraId="7C78F0E5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6BE8058" w14:textId="442DE187" w:rsidR="00FF0240" w:rsidRPr="00DE347B" w:rsidRDefault="00FF0240" w:rsidP="00FF0240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92,</w:t>
            </w:r>
            <w:r w:rsidRPr="009023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</w:p>
        </w:tc>
      </w:tr>
      <w:tr w:rsidR="00FF0240" w:rsidRPr="00B21CAD" w14:paraId="119276E0" w14:textId="77777777" w:rsidTr="00367A5A">
        <w:trPr>
          <w:trHeight w:val="380"/>
        </w:trPr>
        <w:tc>
          <w:tcPr>
            <w:tcW w:w="2637" w:type="dxa"/>
            <w:vAlign w:val="bottom"/>
          </w:tcPr>
          <w:p w14:paraId="0273CB95" w14:textId="77777777" w:rsidR="00FF0240" w:rsidRPr="00155159" w:rsidRDefault="00FF0240" w:rsidP="00FF0240">
            <w:pPr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F55B1A0" w14:textId="2781036D" w:rsidR="00FF0240" w:rsidRPr="00155159" w:rsidRDefault="00FF0240" w:rsidP="00FF0240">
            <w:pPr>
              <w:pStyle w:val="acctfourfigures"/>
              <w:tabs>
                <w:tab w:val="clear" w:pos="765"/>
                <w:tab w:val="decimal" w:pos="1310"/>
              </w:tabs>
              <w:spacing w:line="360" w:lineRule="exact"/>
              <w:ind w:left="-1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243" w:type="dxa"/>
            <w:vAlign w:val="bottom"/>
          </w:tcPr>
          <w:p w14:paraId="058C1E33" w14:textId="77777777" w:rsidR="00FF0240" w:rsidRPr="00155159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6B6F3130" w14:textId="49D24CC2" w:rsidR="00FF0240" w:rsidRPr="00155159" w:rsidRDefault="00FF0240" w:rsidP="00FF0240">
            <w:pPr>
              <w:pStyle w:val="acctfourfigures"/>
              <w:tabs>
                <w:tab w:val="clear" w:pos="765"/>
                <w:tab w:val="decimal" w:pos="1515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481</w:t>
            </w:r>
          </w:p>
        </w:tc>
        <w:tc>
          <w:tcPr>
            <w:tcW w:w="243" w:type="dxa"/>
            <w:vAlign w:val="bottom"/>
          </w:tcPr>
          <w:p w14:paraId="23BEF427" w14:textId="77777777" w:rsidR="00FF0240" w:rsidRPr="00155159" w:rsidRDefault="00FF0240" w:rsidP="00FF0240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6FA93D6E" w14:textId="1C8474E5" w:rsidR="00FF0240" w:rsidRPr="00155159" w:rsidRDefault="00FF0240" w:rsidP="005E2730">
            <w:pPr>
              <w:pStyle w:val="acctfourfigures"/>
              <w:tabs>
                <w:tab w:val="clear" w:pos="765"/>
                <w:tab w:val="decimal" w:pos="1047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92,535</w:t>
            </w:r>
          </w:p>
        </w:tc>
        <w:tc>
          <w:tcPr>
            <w:tcW w:w="269" w:type="dxa"/>
            <w:vAlign w:val="bottom"/>
          </w:tcPr>
          <w:p w14:paraId="4AA686D1" w14:textId="77777777" w:rsidR="00FF0240" w:rsidRPr="00155159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</w:tcBorders>
            <w:vAlign w:val="bottom"/>
          </w:tcPr>
          <w:p w14:paraId="718EE274" w14:textId="33CB87E0" w:rsidR="00FF0240" w:rsidRPr="00155159" w:rsidRDefault="00FF0240" w:rsidP="00FF0240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55159">
              <w:rPr>
                <w:rFonts w:asciiTheme="majorBidi" w:hAnsiTheme="majorBidi" w:cstheme="majorBidi"/>
                <w:sz w:val="28"/>
                <w:szCs w:val="28"/>
              </w:rPr>
              <w:t>93,635</w:t>
            </w:r>
          </w:p>
        </w:tc>
      </w:tr>
      <w:tr w:rsidR="00FF0240" w:rsidRPr="00B21CAD" w14:paraId="12052EDD" w14:textId="77777777" w:rsidTr="00367A5A">
        <w:trPr>
          <w:trHeight w:val="380"/>
        </w:trPr>
        <w:tc>
          <w:tcPr>
            <w:tcW w:w="2637" w:type="dxa"/>
            <w:vAlign w:val="bottom"/>
            <w:hideMark/>
          </w:tcPr>
          <w:p w14:paraId="3AE7373B" w14:textId="77777777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33EB3B1" w14:textId="77777777" w:rsidR="00FF0240" w:rsidRPr="00DE347B" w:rsidRDefault="00FF0240" w:rsidP="00FF0240">
            <w:pPr>
              <w:pStyle w:val="acctfourfigures"/>
              <w:tabs>
                <w:tab w:val="clear" w:pos="765"/>
                <w:tab w:val="decimal" w:pos="1100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27805E4D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02AE7104" w14:textId="77777777" w:rsidR="00FF0240" w:rsidRPr="00DE347B" w:rsidRDefault="00FF0240" w:rsidP="00FF0240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79324D0A" w14:textId="77777777" w:rsidR="00FF0240" w:rsidRPr="00DE347B" w:rsidRDefault="00FF0240" w:rsidP="00FF0240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19C26762" w14:textId="77777777" w:rsidR="00FF0240" w:rsidRPr="00DE347B" w:rsidRDefault="00FF0240" w:rsidP="00FF0240">
            <w:pPr>
              <w:pStyle w:val="acctfourfigures"/>
              <w:tabs>
                <w:tab w:val="clear" w:pos="765"/>
                <w:tab w:val="decimal" w:pos="896"/>
              </w:tabs>
              <w:spacing w:line="360" w:lineRule="exact"/>
              <w:ind w:left="-13" w:righ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5204D0A0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1DC4628B" w14:textId="77777777" w:rsidR="00FF0240" w:rsidRPr="00DE347B" w:rsidRDefault="00FF0240" w:rsidP="00FF0240">
            <w:pPr>
              <w:pStyle w:val="numbernegative"/>
              <w:tabs>
                <w:tab w:val="decimal" w:pos="928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0240" w:rsidRPr="00B21CAD" w14:paraId="7E4D3562" w14:textId="77777777" w:rsidTr="00367A5A">
        <w:trPr>
          <w:trHeight w:val="380"/>
        </w:trPr>
        <w:tc>
          <w:tcPr>
            <w:tcW w:w="2637" w:type="dxa"/>
            <w:vAlign w:val="bottom"/>
          </w:tcPr>
          <w:p w14:paraId="6BE388E2" w14:textId="77777777" w:rsidR="00FF0240" w:rsidRPr="00DE347B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360" w:lineRule="exact"/>
              <w:ind w:right="-11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3073393" w14:textId="028E8D36" w:rsidR="00FF0240" w:rsidRPr="00DE347B" w:rsidRDefault="00FF0240" w:rsidP="00FF0240">
            <w:pPr>
              <w:pStyle w:val="acctfourfigures"/>
              <w:tabs>
                <w:tab w:val="clear" w:pos="765"/>
                <w:tab w:val="decimal" w:pos="1310"/>
              </w:tabs>
              <w:spacing w:line="360" w:lineRule="exact"/>
              <w:ind w:left="-1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(6)</w:t>
            </w:r>
          </w:p>
        </w:tc>
        <w:tc>
          <w:tcPr>
            <w:tcW w:w="243" w:type="dxa"/>
            <w:vAlign w:val="bottom"/>
          </w:tcPr>
          <w:p w14:paraId="1652506B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14:paraId="6EE3CD52" w14:textId="7BEB1133" w:rsidR="00FF0240" w:rsidRPr="00DE347B" w:rsidRDefault="00FF0240" w:rsidP="00FF0240">
            <w:pPr>
              <w:pStyle w:val="acctfourfigures"/>
              <w:tabs>
                <w:tab w:val="clear" w:pos="765"/>
                <w:tab w:val="decimal" w:pos="1515"/>
              </w:tabs>
              <w:spacing w:line="360" w:lineRule="exact"/>
              <w:ind w:left="-13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(38)</w:t>
            </w:r>
          </w:p>
        </w:tc>
        <w:tc>
          <w:tcPr>
            <w:tcW w:w="243" w:type="dxa"/>
            <w:vAlign w:val="bottom"/>
          </w:tcPr>
          <w:p w14:paraId="3448A253" w14:textId="77777777" w:rsidR="00FF0240" w:rsidRPr="00DE347B" w:rsidRDefault="00FF0240" w:rsidP="00FF0240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vAlign w:val="bottom"/>
          </w:tcPr>
          <w:p w14:paraId="61881468" w14:textId="05FE7D34" w:rsidR="00FF0240" w:rsidRPr="00DE347B" w:rsidRDefault="00FF0240" w:rsidP="005E2730">
            <w:pPr>
              <w:pStyle w:val="acctfourfigures"/>
              <w:tabs>
                <w:tab w:val="clear" w:pos="765"/>
                <w:tab w:val="decimal" w:pos="1076"/>
              </w:tabs>
              <w:spacing w:line="360" w:lineRule="exact"/>
              <w:ind w:left="-13"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(42,420)</w:t>
            </w:r>
          </w:p>
        </w:tc>
        <w:tc>
          <w:tcPr>
            <w:tcW w:w="269" w:type="dxa"/>
            <w:vAlign w:val="bottom"/>
          </w:tcPr>
          <w:p w14:paraId="3C83B3D8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</w:tcPr>
          <w:p w14:paraId="23974C0C" w14:textId="545D09B6" w:rsidR="00FF0240" w:rsidRPr="00DE347B" w:rsidRDefault="00FF0240" w:rsidP="00FF0240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sz w:val="28"/>
                <w:szCs w:val="28"/>
              </w:rPr>
              <w:t>(42,464)</w:t>
            </w:r>
          </w:p>
        </w:tc>
      </w:tr>
      <w:tr w:rsidR="00FF0240" w:rsidRPr="00B21CAD" w14:paraId="683617A3" w14:textId="77777777" w:rsidTr="00367A5A">
        <w:trPr>
          <w:trHeight w:val="380"/>
        </w:trPr>
        <w:tc>
          <w:tcPr>
            <w:tcW w:w="2637" w:type="dxa"/>
            <w:vAlign w:val="bottom"/>
            <w:hideMark/>
          </w:tcPr>
          <w:p w14:paraId="7305E650" w14:textId="77777777" w:rsidR="00FF0240" w:rsidRPr="00DE347B" w:rsidRDefault="00FF0240" w:rsidP="00FF024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172B0" w14:textId="1112BC8D" w:rsidR="00FF0240" w:rsidRPr="00367A5A" w:rsidRDefault="00FF0240" w:rsidP="00FF0240">
            <w:pPr>
              <w:pStyle w:val="acctfourfigures"/>
              <w:tabs>
                <w:tab w:val="clear" w:pos="765"/>
                <w:tab w:val="decimal" w:pos="1310"/>
              </w:tabs>
              <w:spacing w:line="360" w:lineRule="exact"/>
              <w:ind w:left="-13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613</w:t>
            </w:r>
          </w:p>
        </w:tc>
        <w:tc>
          <w:tcPr>
            <w:tcW w:w="243" w:type="dxa"/>
          </w:tcPr>
          <w:p w14:paraId="6979ABDE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C34CFF" w14:textId="7BBBEC96" w:rsidR="00FF0240" w:rsidRPr="00DE347B" w:rsidRDefault="00FF0240" w:rsidP="00FF0240">
            <w:pPr>
              <w:pStyle w:val="acctfourfigures"/>
              <w:tabs>
                <w:tab w:val="clear" w:pos="765"/>
                <w:tab w:val="decimal" w:pos="1515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43" w:type="dxa"/>
          </w:tcPr>
          <w:p w14:paraId="0E6DBB51" w14:textId="77777777" w:rsidR="00FF0240" w:rsidRPr="00DE347B" w:rsidRDefault="00FF0240" w:rsidP="00FF0240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7BC76" w14:textId="304B9ABB" w:rsidR="00FF0240" w:rsidRPr="00DE347B" w:rsidRDefault="00FF0240" w:rsidP="005E2730">
            <w:pPr>
              <w:pStyle w:val="acctfourfigures"/>
              <w:tabs>
                <w:tab w:val="clear" w:pos="765"/>
                <w:tab w:val="decimal" w:pos="1029"/>
              </w:tabs>
              <w:spacing w:line="360" w:lineRule="exact"/>
              <w:ind w:left="-13"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50,115</w:t>
            </w:r>
          </w:p>
        </w:tc>
        <w:tc>
          <w:tcPr>
            <w:tcW w:w="269" w:type="dxa"/>
            <w:vAlign w:val="bottom"/>
          </w:tcPr>
          <w:p w14:paraId="7DC5D0E2" w14:textId="77777777" w:rsidR="00FF0240" w:rsidRPr="00DE347B" w:rsidRDefault="00FF0240" w:rsidP="00FF0240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EB5C06" w14:textId="27C49D4D" w:rsidR="00FF0240" w:rsidRPr="00DE347B" w:rsidRDefault="00FF0240" w:rsidP="00FF0240">
            <w:pPr>
              <w:pStyle w:val="numbernegative"/>
              <w:tabs>
                <w:tab w:val="decimal" w:pos="1120"/>
              </w:tabs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78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51,171</w:t>
            </w:r>
          </w:p>
        </w:tc>
      </w:tr>
    </w:tbl>
    <w:p w14:paraId="3AC62E79" w14:textId="77777777" w:rsidR="001232D8" w:rsidRDefault="001232D8" w:rsidP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692CAC" w14:textId="349E5F99" w:rsidR="006A1E61" w:rsidRDefault="006A1E61" w:rsidP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E6505CF" w14:textId="76B9070F" w:rsidR="002B5448" w:rsidRPr="00002312" w:rsidRDefault="002B5448" w:rsidP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3102D0">
        <w:rPr>
          <w:rFonts w:asciiTheme="majorBidi" w:hAnsiTheme="majorBidi" w:cstheme="majorBidi" w:hint="cs"/>
          <w:sz w:val="30"/>
          <w:szCs w:val="30"/>
          <w:cs/>
        </w:rPr>
        <w:t>สำหรับลูกหนี้เงินให้สินเชื่อสำหรับ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ปีสิ้นสุดวันที่ </w:t>
      </w:r>
      <w:r w:rsidRPr="00002312">
        <w:rPr>
          <w:rFonts w:asciiTheme="majorBidi" w:hAnsiTheme="majorBidi" w:cstheme="majorBidi"/>
          <w:sz w:val="30"/>
          <w:szCs w:val="30"/>
        </w:rPr>
        <w:t xml:space="preserve">31 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02312">
        <w:rPr>
          <w:rFonts w:asciiTheme="majorBidi" w:hAnsiTheme="majorBidi" w:cstheme="majorBidi"/>
          <w:sz w:val="30"/>
          <w:szCs w:val="30"/>
        </w:rPr>
        <w:t>256</w:t>
      </w:r>
      <w:r w:rsidR="00FF0240">
        <w:rPr>
          <w:rFonts w:asciiTheme="majorBidi" w:hAnsiTheme="majorBidi" w:cstheme="majorBidi"/>
          <w:sz w:val="30"/>
          <w:szCs w:val="30"/>
        </w:rPr>
        <w:t>8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="006F092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F092A">
        <w:rPr>
          <w:rFonts w:asciiTheme="majorBidi" w:hAnsiTheme="majorBidi" w:cstheme="majorBidi"/>
          <w:sz w:val="30"/>
          <w:szCs w:val="30"/>
        </w:rPr>
        <w:t>256</w:t>
      </w:r>
      <w:r w:rsidR="00FF0240">
        <w:rPr>
          <w:rFonts w:asciiTheme="majorBidi" w:hAnsiTheme="majorBidi" w:cstheme="majorBidi"/>
          <w:sz w:val="30"/>
          <w:szCs w:val="30"/>
        </w:rPr>
        <w:t>7</w:t>
      </w:r>
      <w:r w:rsidR="006F092A">
        <w:rPr>
          <w:rFonts w:asciiTheme="majorBidi" w:hAnsiTheme="majorBidi" w:cstheme="majorBidi"/>
          <w:sz w:val="30"/>
          <w:szCs w:val="30"/>
        </w:rPr>
        <w:t xml:space="preserve"> </w:t>
      </w:r>
      <w:r w:rsidR="003102D0">
        <w:rPr>
          <w:rFonts w:asciiTheme="majorBidi" w:hAnsiTheme="majorBidi" w:cstheme="majorBidi" w:hint="cs"/>
          <w:sz w:val="30"/>
          <w:szCs w:val="30"/>
          <w:cs/>
        </w:rPr>
        <w:t>เป็นดังนี้</w:t>
      </w:r>
    </w:p>
    <w:p w14:paraId="249C96DD" w14:textId="77777777" w:rsidR="002B5448" w:rsidRPr="00002312" w:rsidRDefault="002B5448" w:rsidP="002B544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69" w:type="dxa"/>
        <w:tblInd w:w="423" w:type="dxa"/>
        <w:tblLook w:val="04A0" w:firstRow="1" w:lastRow="0" w:firstColumn="1" w:lastColumn="0" w:noHBand="0" w:noVBand="1"/>
      </w:tblPr>
      <w:tblGrid>
        <w:gridCol w:w="3481"/>
        <w:gridCol w:w="1304"/>
        <w:gridCol w:w="243"/>
        <w:gridCol w:w="1339"/>
        <w:gridCol w:w="267"/>
        <w:gridCol w:w="1166"/>
        <w:gridCol w:w="268"/>
        <w:gridCol w:w="1101"/>
      </w:tblGrid>
      <w:tr w:rsidR="004D3D23" w:rsidRPr="003102D0" w14:paraId="32D937AB" w14:textId="77777777" w:rsidTr="00377AD9">
        <w:trPr>
          <w:trHeight w:val="20"/>
          <w:tblHeader/>
        </w:trPr>
        <w:tc>
          <w:tcPr>
            <w:tcW w:w="3481" w:type="dxa"/>
            <w:vAlign w:val="bottom"/>
          </w:tcPr>
          <w:p w14:paraId="26546CC3" w14:textId="77777777" w:rsidR="002B5448" w:rsidRPr="003102D0" w:rsidRDefault="002B5448">
            <w:pPr>
              <w:pStyle w:val="BodyText"/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8" w:type="dxa"/>
            <w:gridSpan w:val="7"/>
            <w:vAlign w:val="bottom"/>
            <w:hideMark/>
          </w:tcPr>
          <w:p w14:paraId="0FDD2B77" w14:textId="77777777" w:rsidR="002B5448" w:rsidRPr="003102D0" w:rsidRDefault="002B5448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eastAsia="AngsanaNew" w:hAnsiTheme="majorBidi" w:cstheme="majorBidi"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2217AA" w:rsidRPr="003102D0" w14:paraId="0310D333" w14:textId="77777777" w:rsidTr="00377AD9">
        <w:trPr>
          <w:trHeight w:val="83"/>
          <w:tblHeader/>
        </w:trPr>
        <w:tc>
          <w:tcPr>
            <w:tcW w:w="3481" w:type="dxa"/>
            <w:vAlign w:val="bottom"/>
          </w:tcPr>
          <w:p w14:paraId="523960E1" w14:textId="77777777" w:rsidR="002B5448" w:rsidRPr="003102D0" w:rsidRDefault="002B54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  <w:hideMark/>
          </w:tcPr>
          <w:p w14:paraId="7E4675B2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</w:p>
          <w:p w14:paraId="701E2552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ทางการเงิน</w:t>
            </w:r>
          </w:p>
          <w:p w14:paraId="4F8ABE23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ที่ไม่มีการเพิ่มขึ้น</w:t>
            </w:r>
          </w:p>
          <w:p w14:paraId="18AD2E97" w14:textId="121A06A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ar-SA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อย่างมีนัยสำคัญ</w:t>
            </w:r>
            <w:r w:rsidR="003102D0"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</w: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ของความเสี่ยง</w:t>
            </w:r>
            <w:r w:rsidR="003102D0"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</w: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43" w:type="dxa"/>
            <w:vAlign w:val="bottom"/>
          </w:tcPr>
          <w:p w14:paraId="46E12395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vAlign w:val="bottom"/>
            <w:hideMark/>
          </w:tcPr>
          <w:p w14:paraId="461EE4F8" w14:textId="77777777" w:rsidR="002B5448" w:rsidRPr="003102D0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  <w:p w14:paraId="2A42CFC4" w14:textId="77777777" w:rsidR="002B5448" w:rsidRPr="003102D0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60296B97" w14:textId="77777777" w:rsidR="002B5448" w:rsidRPr="003102D0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ที่มีการเพิ่มขึ้น</w:t>
            </w:r>
          </w:p>
          <w:p w14:paraId="30117472" w14:textId="7AFA25AF" w:rsidR="002B5448" w:rsidRPr="003102D0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</w:t>
            </w:r>
            <w:r w:rsidR="003102D0"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ของความเสี่ยง</w:t>
            </w:r>
            <w:r w:rsidR="003102D0"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7" w:type="dxa"/>
            <w:vAlign w:val="bottom"/>
          </w:tcPr>
          <w:p w14:paraId="28AD052B" w14:textId="77777777" w:rsidR="002B5448" w:rsidRPr="003102D0" w:rsidRDefault="002B5448">
            <w:pPr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  <w:hideMark/>
          </w:tcPr>
          <w:p w14:paraId="10AC0E9A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สินทรัพย์</w:t>
            </w:r>
          </w:p>
          <w:p w14:paraId="33B8E477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ทางการเงิน</w:t>
            </w:r>
          </w:p>
          <w:p w14:paraId="57217DC0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ที่มีการด้อยค่า</w:t>
            </w:r>
          </w:p>
          <w:p w14:paraId="3AE20465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268" w:type="dxa"/>
            <w:vAlign w:val="bottom"/>
          </w:tcPr>
          <w:p w14:paraId="0BCF61C6" w14:textId="77777777" w:rsidR="002B5448" w:rsidRPr="003102D0" w:rsidRDefault="002B5448">
            <w:pPr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  <w:hideMark/>
          </w:tcPr>
          <w:p w14:paraId="2DE69C8F" w14:textId="77777777" w:rsidR="002B5448" w:rsidRPr="003102D0" w:rsidRDefault="002B5448">
            <w:pPr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D3D23" w:rsidRPr="003102D0" w14:paraId="70C99D58" w14:textId="77777777" w:rsidTr="00377AD9">
        <w:trPr>
          <w:trHeight w:val="83"/>
          <w:tblHeader/>
        </w:trPr>
        <w:tc>
          <w:tcPr>
            <w:tcW w:w="3481" w:type="dxa"/>
            <w:vAlign w:val="bottom"/>
          </w:tcPr>
          <w:p w14:paraId="3782F650" w14:textId="77777777" w:rsidR="002B5448" w:rsidRPr="003102D0" w:rsidRDefault="002B54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88" w:type="dxa"/>
            <w:gridSpan w:val="7"/>
            <w:vAlign w:val="bottom"/>
          </w:tcPr>
          <w:p w14:paraId="36302A0A" w14:textId="77777777" w:rsidR="002B5448" w:rsidRPr="003102D0" w:rsidRDefault="002B5448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3102D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7141C" w:rsidRPr="003102D0" w14:paraId="3F76B841" w14:textId="77777777" w:rsidTr="00377AD9">
        <w:trPr>
          <w:trHeight w:val="20"/>
        </w:trPr>
        <w:tc>
          <w:tcPr>
            <w:tcW w:w="3481" w:type="dxa"/>
            <w:vAlign w:val="bottom"/>
          </w:tcPr>
          <w:p w14:paraId="01A61F66" w14:textId="3F6CFEF0" w:rsidR="002B5448" w:rsidRPr="003102D0" w:rsidRDefault="002B544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vAlign w:val="bottom"/>
          </w:tcPr>
          <w:p w14:paraId="5D0F4B38" w14:textId="77777777" w:rsidR="002B5448" w:rsidRPr="003102D0" w:rsidRDefault="002B5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</w:p>
        </w:tc>
        <w:tc>
          <w:tcPr>
            <w:tcW w:w="243" w:type="dxa"/>
          </w:tcPr>
          <w:p w14:paraId="2EC581E8" w14:textId="77777777" w:rsidR="002B5448" w:rsidRPr="003102D0" w:rsidRDefault="002B5448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6A15690F" w14:textId="77777777" w:rsidR="002B5448" w:rsidRPr="003102D0" w:rsidRDefault="002B544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526C651A" w14:textId="77777777" w:rsidR="002B5448" w:rsidRPr="003102D0" w:rsidRDefault="002B544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36F6B91" w14:textId="77777777" w:rsidR="002B5448" w:rsidRPr="003102D0" w:rsidRDefault="002B544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vAlign w:val="bottom"/>
          </w:tcPr>
          <w:p w14:paraId="047E5A58" w14:textId="77777777" w:rsidR="002B5448" w:rsidRPr="003102D0" w:rsidRDefault="002B5448">
            <w:pPr>
              <w:tabs>
                <w:tab w:val="decimal" w:pos="641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  <w:vAlign w:val="bottom"/>
          </w:tcPr>
          <w:p w14:paraId="7E5C8C13" w14:textId="77777777" w:rsidR="002B5448" w:rsidRPr="003102D0" w:rsidRDefault="002B5448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438A3" w:rsidRPr="003102D0" w14:paraId="40723CA0" w14:textId="77777777" w:rsidTr="00377AD9">
        <w:trPr>
          <w:trHeight w:val="20"/>
        </w:trPr>
        <w:tc>
          <w:tcPr>
            <w:tcW w:w="3481" w:type="dxa"/>
            <w:vAlign w:val="bottom"/>
          </w:tcPr>
          <w:p w14:paraId="48875920" w14:textId="3A6A7DCC" w:rsidR="00FF0240" w:rsidRPr="003102D0" w:rsidRDefault="00FF0240" w:rsidP="00FF024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102D0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3102D0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</w:tcPr>
          <w:p w14:paraId="0B72ED5B" w14:textId="15C079BF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 w:rsidRPr="00FF024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1,958</w:t>
            </w:r>
          </w:p>
        </w:tc>
        <w:tc>
          <w:tcPr>
            <w:tcW w:w="243" w:type="dxa"/>
            <w:tcBorders>
              <w:bottom w:val="nil"/>
            </w:tcBorders>
          </w:tcPr>
          <w:p w14:paraId="53086F89" w14:textId="77777777" w:rsidR="00FF0240" w:rsidRPr="00FF0240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bottom w:val="nil"/>
              <w:right w:val="nil"/>
            </w:tcBorders>
          </w:tcPr>
          <w:p w14:paraId="05ABAC72" w14:textId="109FB1A6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F024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106</w:t>
            </w:r>
          </w:p>
        </w:tc>
        <w:tc>
          <w:tcPr>
            <w:tcW w:w="267" w:type="dxa"/>
            <w:tcBorders>
              <w:bottom w:val="nil"/>
            </w:tcBorders>
          </w:tcPr>
          <w:p w14:paraId="26034471" w14:textId="77777777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14:paraId="66657146" w14:textId="0F27D985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F024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5CB77C8B" w14:textId="77777777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bottom"/>
          </w:tcPr>
          <w:p w14:paraId="0631D2D7" w14:textId="068C99DF" w:rsidR="00FF0240" w:rsidRPr="00FF024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FF0240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2,064</w:t>
            </w:r>
          </w:p>
        </w:tc>
      </w:tr>
      <w:tr w:rsidR="0007141C" w:rsidRPr="003102D0" w14:paraId="2503455E" w14:textId="77777777" w:rsidTr="00042791">
        <w:trPr>
          <w:trHeight w:val="20"/>
        </w:trPr>
        <w:tc>
          <w:tcPr>
            <w:tcW w:w="3481" w:type="dxa"/>
            <w:vAlign w:val="bottom"/>
          </w:tcPr>
          <w:p w14:paraId="6A568B4A" w14:textId="790D9916" w:rsidR="00FF0240" w:rsidRPr="003102D0" w:rsidRDefault="00FF0240" w:rsidP="00FF024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152A98DC" w14:textId="69F2E7FF" w:rsidR="00FF0240" w:rsidRPr="003102D0" w:rsidRDefault="00FF0240" w:rsidP="00155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(878)</w:t>
            </w:r>
          </w:p>
        </w:tc>
        <w:tc>
          <w:tcPr>
            <w:tcW w:w="243" w:type="dxa"/>
          </w:tcPr>
          <w:p w14:paraId="1E36F6E2" w14:textId="77777777" w:rsidR="00FF0240" w:rsidRPr="003102D0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3DA9F01A" w14:textId="715C25D0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7" w:type="dxa"/>
          </w:tcPr>
          <w:p w14:paraId="3B6CF188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D7AD14F" w14:textId="2AEEAC36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873</w:t>
            </w:r>
          </w:p>
        </w:tc>
        <w:tc>
          <w:tcPr>
            <w:tcW w:w="268" w:type="dxa"/>
            <w:vAlign w:val="bottom"/>
          </w:tcPr>
          <w:p w14:paraId="4BBCBAE9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8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225B561C" w14:textId="4B00BD43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 w:rsidRPr="0075428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07141C" w:rsidRPr="003102D0" w14:paraId="45A3CB46" w14:textId="77777777" w:rsidTr="00042791">
        <w:trPr>
          <w:trHeight w:val="20"/>
        </w:trPr>
        <w:tc>
          <w:tcPr>
            <w:tcW w:w="3481" w:type="dxa"/>
            <w:vAlign w:val="bottom"/>
          </w:tcPr>
          <w:p w14:paraId="798C9AA4" w14:textId="77777777" w:rsidR="00FF0240" w:rsidRPr="003102D0" w:rsidRDefault="00FF0240" w:rsidP="00FF024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22158196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</w:tcPr>
          <w:p w14:paraId="2E1922A6" w14:textId="77777777" w:rsidR="00FF0240" w:rsidRPr="003102D0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552F4E7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</w:tcPr>
          <w:p w14:paraId="2A89F70B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9D73286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  <w:tab w:val="decimal" w:pos="94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  <w:vAlign w:val="bottom"/>
          </w:tcPr>
          <w:p w14:paraId="1FB9E3C6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3963D309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07141C" w:rsidRPr="003102D0" w14:paraId="7DA0D407" w14:textId="77777777" w:rsidTr="00042791">
        <w:trPr>
          <w:trHeight w:val="20"/>
        </w:trPr>
        <w:tc>
          <w:tcPr>
            <w:tcW w:w="3481" w:type="dxa"/>
            <w:vAlign w:val="bottom"/>
          </w:tcPr>
          <w:p w14:paraId="37BA0F73" w14:textId="77777777" w:rsidR="00FF0240" w:rsidRPr="003102D0" w:rsidRDefault="00FF0240" w:rsidP="00FF0240">
            <w:pPr>
              <w:ind w:right="-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77EF9281" w14:textId="4C765712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119</w:t>
            </w:r>
          </w:p>
        </w:tc>
        <w:tc>
          <w:tcPr>
            <w:tcW w:w="243" w:type="dxa"/>
          </w:tcPr>
          <w:p w14:paraId="3CD45600" w14:textId="77777777" w:rsidR="00FF0240" w:rsidRPr="003102D0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38F410A6" w14:textId="0D83935D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(73)</w:t>
            </w:r>
          </w:p>
        </w:tc>
        <w:tc>
          <w:tcPr>
            <w:tcW w:w="267" w:type="dxa"/>
          </w:tcPr>
          <w:p w14:paraId="062F7132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5164A2D" w14:textId="55BCF326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39,735</w:t>
            </w:r>
          </w:p>
        </w:tc>
        <w:tc>
          <w:tcPr>
            <w:tcW w:w="268" w:type="dxa"/>
            <w:vAlign w:val="bottom"/>
          </w:tcPr>
          <w:p w14:paraId="23289756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74282CD" w14:textId="4F1217F1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9E5F0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39,</w:t>
            </w: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781</w:t>
            </w:r>
          </w:p>
        </w:tc>
      </w:tr>
      <w:tr w:rsidR="0007141C" w:rsidRPr="003102D0" w14:paraId="03534C39" w14:textId="77777777" w:rsidTr="00042791">
        <w:trPr>
          <w:trHeight w:val="20"/>
        </w:trPr>
        <w:tc>
          <w:tcPr>
            <w:tcW w:w="3481" w:type="dxa"/>
            <w:vAlign w:val="bottom"/>
          </w:tcPr>
          <w:p w14:paraId="07067C63" w14:textId="19964D58" w:rsidR="00FF0240" w:rsidRPr="003102D0" w:rsidRDefault="00FF0240" w:rsidP="00FF024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ซื้อหรือได้มา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1EDEA388" w14:textId="594B9D2C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</w:t>
            </w:r>
          </w:p>
        </w:tc>
        <w:tc>
          <w:tcPr>
            <w:tcW w:w="243" w:type="dxa"/>
          </w:tcPr>
          <w:p w14:paraId="5E344968" w14:textId="77777777" w:rsidR="00FF0240" w:rsidRPr="003102D0" w:rsidRDefault="00FF0240" w:rsidP="00FF0240">
            <w:pPr>
              <w:tabs>
                <w:tab w:val="decimal" w:pos="610"/>
                <w:tab w:val="decimal" w:pos="1035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6F1130B" w14:textId="67ED6F71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7" w:type="dxa"/>
          </w:tcPr>
          <w:p w14:paraId="397454EE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EEAF053" w14:textId="17D03754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1,812</w:t>
            </w:r>
          </w:p>
        </w:tc>
        <w:tc>
          <w:tcPr>
            <w:tcW w:w="268" w:type="dxa"/>
            <w:vAlign w:val="bottom"/>
          </w:tcPr>
          <w:p w14:paraId="56126D07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  <w:tab w:val="decimal" w:pos="1035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1BED8D52" w14:textId="29A1C6B0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1,813</w:t>
            </w:r>
          </w:p>
        </w:tc>
      </w:tr>
      <w:tr w:rsidR="0007141C" w:rsidRPr="003102D0" w14:paraId="0AE089A2" w14:textId="77777777" w:rsidTr="00042791">
        <w:trPr>
          <w:trHeight w:val="20"/>
        </w:trPr>
        <w:tc>
          <w:tcPr>
            <w:tcW w:w="3481" w:type="dxa"/>
            <w:vAlign w:val="bottom"/>
          </w:tcPr>
          <w:p w14:paraId="1DF2FD6B" w14:textId="24DB0CD1" w:rsidR="00FF0240" w:rsidRPr="003102D0" w:rsidRDefault="00FF0240" w:rsidP="00FF0240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02D0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DF0A281" w14:textId="201EFC7D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(1,194)</w:t>
            </w:r>
          </w:p>
        </w:tc>
        <w:tc>
          <w:tcPr>
            <w:tcW w:w="243" w:type="dxa"/>
          </w:tcPr>
          <w:p w14:paraId="6396DDEB" w14:textId="77777777" w:rsidR="00FF0240" w:rsidRPr="003102D0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DCC5CE9" w14:textId="40E8331D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7" w:type="dxa"/>
          </w:tcPr>
          <w:p w14:paraId="141516A3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08122357" w14:textId="6E6CED2A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3AE275F4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5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1CD3F812" w14:textId="3FBC14DF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(1,194)</w:t>
            </w:r>
          </w:p>
        </w:tc>
      </w:tr>
      <w:tr w:rsidR="00F438A3" w:rsidRPr="003102D0" w14:paraId="7DE47DFB" w14:textId="77777777" w:rsidTr="00042791">
        <w:trPr>
          <w:trHeight w:val="20"/>
        </w:trPr>
        <w:tc>
          <w:tcPr>
            <w:tcW w:w="3481" w:type="dxa"/>
            <w:vAlign w:val="bottom"/>
          </w:tcPr>
          <w:p w14:paraId="5233D78A" w14:textId="30B08AE4" w:rsidR="00FF0240" w:rsidRPr="003102D0" w:rsidRDefault="00FF0240" w:rsidP="00FF0240">
            <w:pPr>
              <w:ind w:right="-1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3102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</w:tcPr>
          <w:p w14:paraId="29E0A3DF" w14:textId="2CBA2B64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243" w:type="dxa"/>
          </w:tcPr>
          <w:p w14:paraId="29FB7A94" w14:textId="77777777" w:rsidR="00FF0240" w:rsidRPr="003102D0" w:rsidRDefault="00FF0240" w:rsidP="00FF0240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right w:val="nil"/>
            </w:tcBorders>
          </w:tcPr>
          <w:p w14:paraId="2F9A4E11" w14:textId="39DEEFCE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38</w:t>
            </w:r>
          </w:p>
        </w:tc>
        <w:tc>
          <w:tcPr>
            <w:tcW w:w="267" w:type="dxa"/>
          </w:tcPr>
          <w:p w14:paraId="4DB1B4E5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3575A369" w14:textId="4C401B44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C02A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42,420</w:t>
            </w:r>
          </w:p>
        </w:tc>
        <w:tc>
          <w:tcPr>
            <w:tcW w:w="268" w:type="dxa"/>
            <w:vAlign w:val="bottom"/>
          </w:tcPr>
          <w:p w14:paraId="7D0AD466" w14:textId="77777777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right w:val="nil"/>
            </w:tcBorders>
          </w:tcPr>
          <w:p w14:paraId="2383446B" w14:textId="33800F58" w:rsidR="00FF0240" w:rsidRPr="003102D0" w:rsidRDefault="00FF0240" w:rsidP="00FF0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CC02A2"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42,464</w:t>
            </w:r>
          </w:p>
        </w:tc>
      </w:tr>
      <w:tr w:rsidR="0007141C" w:rsidRPr="00377AD9" w14:paraId="2F3466BC" w14:textId="77777777">
        <w:trPr>
          <w:trHeight w:val="20"/>
        </w:trPr>
        <w:tc>
          <w:tcPr>
            <w:tcW w:w="3481" w:type="dxa"/>
            <w:vAlign w:val="bottom"/>
          </w:tcPr>
          <w:p w14:paraId="41C20077" w14:textId="77777777" w:rsidR="00377AD9" w:rsidRPr="00B632E0" w:rsidRDefault="00377AD9" w:rsidP="00377AD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4A98BFDA" w14:textId="1C9D2D39" w:rsidR="00377AD9" w:rsidRPr="00B632E0" w:rsidRDefault="002A302E" w:rsidP="002A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43" w:type="dxa"/>
          </w:tcPr>
          <w:p w14:paraId="6104FA3D" w14:textId="77777777" w:rsidR="00377AD9" w:rsidRPr="00B632E0" w:rsidRDefault="00377AD9" w:rsidP="00377AD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1700F385" w14:textId="6FE8AFB8" w:rsidR="00377AD9" w:rsidRPr="00B632E0" w:rsidRDefault="002A302E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</w:t>
            </w:r>
            <w:r w:rsidR="00CA49AE">
              <w:rPr>
                <w:rFonts w:asciiTheme="majorBidi" w:hAnsiTheme="majorBidi" w:cstheme="majorBidi"/>
                <w:sz w:val="24"/>
                <w:szCs w:val="24"/>
              </w:rPr>
              <w:t>61</w:t>
            </w:r>
          </w:p>
        </w:tc>
        <w:tc>
          <w:tcPr>
            <w:tcW w:w="267" w:type="dxa"/>
          </w:tcPr>
          <w:p w14:paraId="1A8AE460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D67ED0C" w14:textId="323313E8" w:rsidR="00377AD9" w:rsidRPr="00B632E0" w:rsidRDefault="00CA49AE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(1,261)</w:t>
            </w:r>
          </w:p>
        </w:tc>
        <w:tc>
          <w:tcPr>
            <w:tcW w:w="268" w:type="dxa"/>
            <w:vAlign w:val="bottom"/>
          </w:tcPr>
          <w:p w14:paraId="76FDCBB5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017CE39B" w14:textId="09B41D1E" w:rsidR="00377AD9" w:rsidRPr="00754285" w:rsidRDefault="00754285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754285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</w:tr>
      <w:tr w:rsidR="0007141C" w:rsidRPr="00377AD9" w14:paraId="44F3B56D" w14:textId="77777777">
        <w:trPr>
          <w:trHeight w:val="20"/>
        </w:trPr>
        <w:tc>
          <w:tcPr>
            <w:tcW w:w="3481" w:type="dxa"/>
            <w:vAlign w:val="bottom"/>
          </w:tcPr>
          <w:p w14:paraId="08560155" w14:textId="77777777" w:rsidR="00377AD9" w:rsidRPr="00B632E0" w:rsidRDefault="00377AD9" w:rsidP="00377AD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การเปลี่ยนแปลงที่เกิดจากการวัดมูลค่าใหม่ของ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667DE059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3" w:type="dxa"/>
          </w:tcPr>
          <w:p w14:paraId="06149CF3" w14:textId="77777777" w:rsidR="00377AD9" w:rsidRPr="00B632E0" w:rsidRDefault="00377AD9" w:rsidP="00377AD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5FD5D391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7" w:type="dxa"/>
          </w:tcPr>
          <w:p w14:paraId="292251D8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4AAA216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68" w:type="dxa"/>
            <w:vAlign w:val="bottom"/>
          </w:tcPr>
          <w:p w14:paraId="4118FEEF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76F8E19A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</w:tr>
      <w:tr w:rsidR="0007141C" w:rsidRPr="00377AD9" w14:paraId="1AF9E4A6" w14:textId="77777777">
        <w:trPr>
          <w:trHeight w:val="20"/>
        </w:trPr>
        <w:tc>
          <w:tcPr>
            <w:tcW w:w="3481" w:type="dxa"/>
            <w:vAlign w:val="bottom"/>
          </w:tcPr>
          <w:p w14:paraId="5483E067" w14:textId="77777777" w:rsidR="00377AD9" w:rsidRPr="00B632E0" w:rsidRDefault="00377AD9" w:rsidP="00377AD9">
            <w:pPr>
              <w:ind w:right="-19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6244A609" w14:textId="685DF243" w:rsidR="00377AD9" w:rsidRPr="00B632E0" w:rsidRDefault="002A302E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3</w:t>
            </w:r>
          </w:p>
        </w:tc>
        <w:tc>
          <w:tcPr>
            <w:tcW w:w="243" w:type="dxa"/>
          </w:tcPr>
          <w:p w14:paraId="7EA28035" w14:textId="77777777" w:rsidR="00377AD9" w:rsidRPr="00B632E0" w:rsidRDefault="00377AD9" w:rsidP="00377AD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3B1D6265" w14:textId="113729C7" w:rsidR="00377AD9" w:rsidRPr="00B632E0" w:rsidRDefault="00CA49AE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845</w:t>
            </w:r>
          </w:p>
        </w:tc>
        <w:tc>
          <w:tcPr>
            <w:tcW w:w="267" w:type="dxa"/>
          </w:tcPr>
          <w:p w14:paraId="7154A151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6BD9E74" w14:textId="2AC5241F" w:rsidR="00377AD9" w:rsidRPr="00B632E0" w:rsidRDefault="00754285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9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(24,462)</w:t>
            </w:r>
          </w:p>
        </w:tc>
        <w:tc>
          <w:tcPr>
            <w:tcW w:w="268" w:type="dxa"/>
            <w:vAlign w:val="bottom"/>
          </w:tcPr>
          <w:p w14:paraId="4374B60F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F794932" w14:textId="3E2DAD8F" w:rsidR="00377AD9" w:rsidRPr="00B632E0" w:rsidRDefault="00754285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(23,614)</w:t>
            </w:r>
          </w:p>
        </w:tc>
      </w:tr>
      <w:tr w:rsidR="0007141C" w:rsidRPr="00377AD9" w14:paraId="3F4C5FFC" w14:textId="77777777">
        <w:trPr>
          <w:trHeight w:val="20"/>
        </w:trPr>
        <w:tc>
          <w:tcPr>
            <w:tcW w:w="3481" w:type="dxa"/>
            <w:vAlign w:val="bottom"/>
          </w:tcPr>
          <w:p w14:paraId="4BD02659" w14:textId="77777777" w:rsidR="00377AD9" w:rsidRPr="00B632E0" w:rsidRDefault="00377AD9" w:rsidP="00377AD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0B5C06DE" w14:textId="36D95F6D" w:rsidR="00377AD9" w:rsidRPr="00B632E0" w:rsidRDefault="002A302E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(1)</w:t>
            </w:r>
          </w:p>
        </w:tc>
        <w:tc>
          <w:tcPr>
            <w:tcW w:w="243" w:type="dxa"/>
          </w:tcPr>
          <w:p w14:paraId="648020A7" w14:textId="77777777" w:rsidR="00377AD9" w:rsidRPr="00B632E0" w:rsidRDefault="00377AD9" w:rsidP="00377AD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9" w:type="dxa"/>
            <w:tcBorders>
              <w:left w:val="nil"/>
              <w:right w:val="nil"/>
            </w:tcBorders>
          </w:tcPr>
          <w:p w14:paraId="227194BD" w14:textId="1D25A24B" w:rsidR="00377AD9" w:rsidRPr="00B632E0" w:rsidRDefault="00CA49AE" w:rsidP="00CA4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7" w:type="dxa"/>
          </w:tcPr>
          <w:p w14:paraId="7A63E9FA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66141B6C" w14:textId="05C59C92" w:rsidR="00377AD9" w:rsidRPr="00B632E0" w:rsidRDefault="00754285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68" w:type="dxa"/>
            <w:vAlign w:val="bottom"/>
          </w:tcPr>
          <w:p w14:paraId="2C6CE4F6" w14:textId="77777777" w:rsidR="00377AD9" w:rsidRPr="00B632E0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left w:val="nil"/>
              <w:right w:val="nil"/>
            </w:tcBorders>
          </w:tcPr>
          <w:p w14:paraId="68988C54" w14:textId="07DF98AB" w:rsidR="00377AD9" w:rsidRPr="00B632E0" w:rsidRDefault="00754285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(1)</w:t>
            </w:r>
          </w:p>
        </w:tc>
      </w:tr>
      <w:tr w:rsidR="0007141C" w:rsidRPr="003102D0" w14:paraId="033F0180" w14:textId="77777777">
        <w:trPr>
          <w:trHeight w:val="20"/>
        </w:trPr>
        <w:tc>
          <w:tcPr>
            <w:tcW w:w="3481" w:type="dxa"/>
            <w:vAlign w:val="bottom"/>
          </w:tcPr>
          <w:p w14:paraId="07228200" w14:textId="7B0C6E67" w:rsidR="00377AD9" w:rsidRPr="00B632E0" w:rsidRDefault="00377AD9" w:rsidP="00377AD9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632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FF02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1F917" w14:textId="4C2EABD8" w:rsidR="00377AD9" w:rsidRPr="003102D0" w:rsidRDefault="002A302E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8</w:t>
            </w:r>
          </w:p>
        </w:tc>
        <w:tc>
          <w:tcPr>
            <w:tcW w:w="243" w:type="dxa"/>
            <w:tcBorders>
              <w:bottom w:val="nil"/>
            </w:tcBorders>
          </w:tcPr>
          <w:p w14:paraId="651DBEF2" w14:textId="77777777" w:rsidR="00377AD9" w:rsidRPr="003102D0" w:rsidRDefault="00377AD9" w:rsidP="00377AD9">
            <w:pPr>
              <w:tabs>
                <w:tab w:val="decimal" w:pos="610"/>
              </w:tabs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330B7" w14:textId="18E6B5B0" w:rsidR="00377AD9" w:rsidRPr="003102D0" w:rsidRDefault="00CA49AE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2,144</w:t>
            </w:r>
          </w:p>
        </w:tc>
        <w:tc>
          <w:tcPr>
            <w:tcW w:w="267" w:type="dxa"/>
            <w:tcBorders>
              <w:bottom w:val="nil"/>
            </w:tcBorders>
          </w:tcPr>
          <w:p w14:paraId="63E0BE69" w14:textId="77777777" w:rsidR="00377AD9" w:rsidRPr="00CC02A2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F5AB7E" w14:textId="669F5606" w:rsidR="00377AD9" w:rsidRPr="00CC02A2" w:rsidRDefault="00754285" w:rsidP="009E5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16,697</w:t>
            </w:r>
          </w:p>
        </w:tc>
        <w:tc>
          <w:tcPr>
            <w:tcW w:w="268" w:type="dxa"/>
            <w:tcBorders>
              <w:bottom w:val="nil"/>
            </w:tcBorders>
            <w:vAlign w:val="bottom"/>
          </w:tcPr>
          <w:p w14:paraId="4EC0E973" w14:textId="77777777" w:rsidR="00377AD9" w:rsidRPr="00CC02A2" w:rsidRDefault="00377AD9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40"/>
              </w:tabs>
              <w:ind w:left="-95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8B119" w14:textId="608CC7C7" w:rsidR="00377AD9" w:rsidRPr="00CC02A2" w:rsidRDefault="00754285" w:rsidP="00377A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9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SA"/>
              </w:rPr>
              <w:t>18,849</w:t>
            </w:r>
          </w:p>
        </w:tc>
      </w:tr>
    </w:tbl>
    <w:p w14:paraId="39D969BF" w14:textId="77777777" w:rsidR="002B5448" w:rsidRPr="00002312" w:rsidRDefault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4864359" w14:textId="2CAEEFC3" w:rsidR="00F714D9" w:rsidRDefault="00F714D9" w:rsidP="00F71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00231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ข้อมูลเกี่ยวกับความเสี่ยงด้านเครดิตเปิดเผยในหมายเหตุข้อ </w:t>
      </w:r>
      <w:r w:rsidR="0056036F">
        <w:rPr>
          <w:rFonts w:asciiTheme="majorBidi" w:hAnsiTheme="majorBidi" w:cstheme="majorBidi"/>
          <w:sz w:val="30"/>
          <w:szCs w:val="30"/>
        </w:rPr>
        <w:t>2</w:t>
      </w:r>
      <w:r w:rsidR="00C12419">
        <w:rPr>
          <w:rFonts w:asciiTheme="majorBidi" w:hAnsiTheme="majorBidi" w:cstheme="majorBidi"/>
          <w:sz w:val="30"/>
          <w:szCs w:val="30"/>
        </w:rPr>
        <w:t>8</w:t>
      </w:r>
    </w:p>
    <w:p w14:paraId="04F646FE" w14:textId="77777777" w:rsidR="006E1908" w:rsidRDefault="006E1908" w:rsidP="00F714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sz w:val="30"/>
          <w:szCs w:val="30"/>
        </w:rPr>
      </w:pPr>
    </w:p>
    <w:p w14:paraId="63DFCEE4" w14:textId="463C4396" w:rsidR="002B5448" w:rsidRPr="00002312" w:rsidRDefault="002B5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00231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1AB8A7B6" w14:textId="27F0BD3D" w:rsidR="005D56B9" w:rsidRPr="00DE347B" w:rsidRDefault="005D56B9" w:rsidP="006F24D0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สินค้าคงเหลือ</w:t>
      </w:r>
    </w:p>
    <w:p w14:paraId="3906A4F8" w14:textId="7F0A8302" w:rsidR="005D56B9" w:rsidRPr="00002312" w:rsidRDefault="005D56B9" w:rsidP="0034430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6"/>
        <w:gridCol w:w="238"/>
        <w:gridCol w:w="996"/>
        <w:gridCol w:w="7"/>
        <w:gridCol w:w="260"/>
        <w:gridCol w:w="1054"/>
        <w:gridCol w:w="262"/>
        <w:gridCol w:w="1065"/>
      </w:tblGrid>
      <w:tr w:rsidR="00891105" w:rsidRPr="00002312" w14:paraId="3ADE356A" w14:textId="77777777" w:rsidTr="00905A47">
        <w:trPr>
          <w:trHeight w:val="20"/>
          <w:tblHeader/>
        </w:trPr>
        <w:tc>
          <w:tcPr>
            <w:tcW w:w="4320" w:type="dxa"/>
          </w:tcPr>
          <w:p w14:paraId="6A0C2DEB" w14:textId="77777777" w:rsidR="00891105" w:rsidRPr="00002312" w:rsidRDefault="00891105" w:rsidP="0034430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237" w:type="dxa"/>
            <w:gridSpan w:val="4"/>
            <w:hideMark/>
          </w:tcPr>
          <w:p w14:paraId="725505BA" w14:textId="11362E77" w:rsidR="00891105" w:rsidRPr="00002312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0" w:type="dxa"/>
          </w:tcPr>
          <w:p w14:paraId="42C998A5" w14:textId="77777777" w:rsidR="00891105" w:rsidRPr="00002312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  <w:hideMark/>
          </w:tcPr>
          <w:p w14:paraId="4AF1D752" w14:textId="7AADF0ED" w:rsidR="00891105" w:rsidRPr="00002312" w:rsidRDefault="00891105" w:rsidP="003443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F0240" w:rsidRPr="00002312" w14:paraId="7E4963F6" w14:textId="77777777" w:rsidTr="00905A47">
        <w:trPr>
          <w:trHeight w:val="20"/>
          <w:tblHeader/>
        </w:trPr>
        <w:tc>
          <w:tcPr>
            <w:tcW w:w="4320" w:type="dxa"/>
          </w:tcPr>
          <w:p w14:paraId="79B3E810" w14:textId="77777777" w:rsidR="00FF0240" w:rsidRPr="00002312" w:rsidRDefault="00FF0240" w:rsidP="00FF024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327AB3F5" w14:textId="3FCBFD56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8" w:type="dxa"/>
            <w:vAlign w:val="center"/>
          </w:tcPr>
          <w:p w14:paraId="28567C7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14:paraId="18F2DA59" w14:textId="3708E0B8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7" w:type="dxa"/>
            <w:gridSpan w:val="2"/>
          </w:tcPr>
          <w:p w14:paraId="37AF436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59B898CF" w14:textId="24064112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62" w:type="dxa"/>
            <w:vAlign w:val="center"/>
          </w:tcPr>
          <w:p w14:paraId="19CB1C5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vAlign w:val="center"/>
          </w:tcPr>
          <w:p w14:paraId="200BC320" w14:textId="2013F21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D46277" w:rsidRPr="00002312" w14:paraId="349A1D15" w14:textId="77777777" w:rsidTr="00905A47">
        <w:trPr>
          <w:trHeight w:val="20"/>
          <w:tblHeader/>
        </w:trPr>
        <w:tc>
          <w:tcPr>
            <w:tcW w:w="4320" w:type="dxa"/>
          </w:tcPr>
          <w:p w14:paraId="608CBD31" w14:textId="77777777" w:rsidR="00D46277" w:rsidRPr="00002312" w:rsidRDefault="00D46277" w:rsidP="00D462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78" w:type="dxa"/>
            <w:gridSpan w:val="8"/>
            <w:hideMark/>
          </w:tcPr>
          <w:p w14:paraId="2A770F7E" w14:textId="6E06E08C" w:rsidR="00D46277" w:rsidRPr="00002312" w:rsidRDefault="00D46277" w:rsidP="00D462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0240" w:rsidRPr="00002312" w14:paraId="1E50BAF7" w14:textId="77777777" w:rsidTr="00905A47">
        <w:trPr>
          <w:trHeight w:val="20"/>
        </w:trPr>
        <w:tc>
          <w:tcPr>
            <w:tcW w:w="4320" w:type="dxa"/>
            <w:hideMark/>
          </w:tcPr>
          <w:p w14:paraId="175A6CF9" w14:textId="77777777" w:rsidR="00FF0240" w:rsidRPr="00002312" w:rsidRDefault="00FF0240" w:rsidP="00FF02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6" w:type="dxa"/>
          </w:tcPr>
          <w:p w14:paraId="15407D39" w14:textId="1D194901" w:rsidR="00FF0240" w:rsidRPr="007D6533" w:rsidRDefault="008D6E8A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78,23</w:t>
            </w:r>
            <w:r w:rsidR="000A594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8" w:type="dxa"/>
          </w:tcPr>
          <w:p w14:paraId="6610AB87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</w:tcPr>
          <w:p w14:paraId="28915740" w14:textId="4FDA1ADB" w:rsidR="00FF0240" w:rsidRPr="00002312" w:rsidRDefault="00FF0240" w:rsidP="00FF0240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90,237</w:t>
            </w:r>
          </w:p>
        </w:tc>
        <w:tc>
          <w:tcPr>
            <w:tcW w:w="267" w:type="dxa"/>
            <w:gridSpan w:val="2"/>
          </w:tcPr>
          <w:p w14:paraId="6ACCF9B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</w:tcPr>
          <w:p w14:paraId="54955FB6" w14:textId="7AFBAA4E" w:rsidR="00FF0240" w:rsidRPr="00002312" w:rsidRDefault="008D6E8A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73,427</w:t>
            </w:r>
          </w:p>
        </w:tc>
        <w:tc>
          <w:tcPr>
            <w:tcW w:w="262" w:type="dxa"/>
          </w:tcPr>
          <w:p w14:paraId="0185AECD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</w:tcPr>
          <w:p w14:paraId="008F8E3F" w14:textId="29485440" w:rsidR="00FF0240" w:rsidRPr="00002312" w:rsidRDefault="00FF0240" w:rsidP="00892924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80,548</w:t>
            </w:r>
          </w:p>
        </w:tc>
      </w:tr>
      <w:tr w:rsidR="00FF0240" w:rsidRPr="00002312" w14:paraId="42F326A6" w14:textId="77777777" w:rsidTr="00905A47">
        <w:trPr>
          <w:trHeight w:val="20"/>
        </w:trPr>
        <w:tc>
          <w:tcPr>
            <w:tcW w:w="4320" w:type="dxa"/>
            <w:hideMark/>
          </w:tcPr>
          <w:p w14:paraId="1A215DED" w14:textId="77C840C7" w:rsidR="00FF0240" w:rsidRPr="00002312" w:rsidRDefault="00FF0240" w:rsidP="00FF0240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สินค้ายึดคืน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</w:tcPr>
          <w:p w14:paraId="2C290EF6" w14:textId="1A107317" w:rsidR="00FF0240" w:rsidRPr="007D6533" w:rsidRDefault="008D6E8A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35,385</w:t>
            </w:r>
          </w:p>
        </w:tc>
        <w:tc>
          <w:tcPr>
            <w:tcW w:w="238" w:type="dxa"/>
          </w:tcPr>
          <w:p w14:paraId="3E2FB54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</w:tcPr>
          <w:p w14:paraId="4749D53F" w14:textId="61D8A8F4" w:rsidR="00FF0240" w:rsidRPr="00002312" w:rsidRDefault="00FF0240" w:rsidP="00FF0240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29,232</w:t>
            </w:r>
          </w:p>
        </w:tc>
        <w:tc>
          <w:tcPr>
            <w:tcW w:w="267" w:type="dxa"/>
            <w:gridSpan w:val="2"/>
          </w:tcPr>
          <w:p w14:paraId="7686A47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</w:tcPr>
          <w:p w14:paraId="265FFCCA" w14:textId="04716983" w:rsidR="00FF0240" w:rsidRPr="00002312" w:rsidRDefault="00E66853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66853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="008D6E8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D2E27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62" w:type="dxa"/>
          </w:tcPr>
          <w:p w14:paraId="4B719498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</w:tcPr>
          <w:p w14:paraId="5F5E626F" w14:textId="4169B4EF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27,367</w:t>
            </w:r>
          </w:p>
        </w:tc>
      </w:tr>
      <w:tr w:rsidR="00FF0240" w:rsidRPr="00002312" w14:paraId="0BF30A9C" w14:textId="77777777" w:rsidTr="00905A47">
        <w:trPr>
          <w:trHeight w:val="20"/>
        </w:trPr>
        <w:tc>
          <w:tcPr>
            <w:tcW w:w="4320" w:type="dxa"/>
          </w:tcPr>
          <w:p w14:paraId="384DD224" w14:textId="620F9FC0" w:rsidR="00FF0240" w:rsidRPr="00D95566" w:rsidRDefault="00FF0240" w:rsidP="00FF0240">
            <w:pPr>
              <w:ind w:left="140" w:right="-110" w:hanging="1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556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สิทธิในการรับคืนสินค้า</w:t>
            </w:r>
          </w:p>
        </w:tc>
        <w:tc>
          <w:tcPr>
            <w:tcW w:w="996" w:type="dxa"/>
          </w:tcPr>
          <w:p w14:paraId="1C83870C" w14:textId="6944CB7C" w:rsidR="00FF0240" w:rsidRPr="007D6533" w:rsidRDefault="008D6E8A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38" w:type="dxa"/>
          </w:tcPr>
          <w:p w14:paraId="7CE09446" w14:textId="77777777" w:rsidR="00FF0240" w:rsidRPr="00D95566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</w:tcPr>
          <w:p w14:paraId="4EA5351E" w14:textId="7548386F" w:rsidR="00FF0240" w:rsidRPr="00D95566" w:rsidRDefault="00FF0240" w:rsidP="00FF0240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67" w:type="dxa"/>
            <w:gridSpan w:val="2"/>
          </w:tcPr>
          <w:p w14:paraId="32F3AB1F" w14:textId="77777777" w:rsidR="00FF0240" w:rsidRPr="00D95566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</w:tcPr>
          <w:p w14:paraId="48F89B54" w14:textId="63290121" w:rsidR="00FF0240" w:rsidRPr="007D6533" w:rsidRDefault="00EE6D46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6D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62" w:type="dxa"/>
          </w:tcPr>
          <w:p w14:paraId="046BC1E8" w14:textId="77777777" w:rsidR="00FF0240" w:rsidRPr="00D95566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</w:tcPr>
          <w:p w14:paraId="34FA9356" w14:textId="681A741B" w:rsidR="00FF0240" w:rsidRPr="00D95566" w:rsidRDefault="00FF0240" w:rsidP="00FF02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D955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</w:tr>
      <w:tr w:rsidR="00FF0240" w:rsidRPr="00002312" w14:paraId="6F71BD69" w14:textId="77777777" w:rsidTr="00905A47">
        <w:trPr>
          <w:trHeight w:val="20"/>
        </w:trPr>
        <w:tc>
          <w:tcPr>
            <w:tcW w:w="4320" w:type="dxa"/>
            <w:hideMark/>
          </w:tcPr>
          <w:p w14:paraId="051E7E7B" w14:textId="77777777" w:rsidR="00FF0240" w:rsidRPr="00002312" w:rsidRDefault="00FF0240" w:rsidP="00FF02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</w:tcPr>
          <w:p w14:paraId="20706708" w14:textId="2D4597B7" w:rsidR="00FF0240" w:rsidRPr="007D6533" w:rsidRDefault="008D6E8A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15,718</w:t>
            </w:r>
          </w:p>
        </w:tc>
        <w:tc>
          <w:tcPr>
            <w:tcW w:w="238" w:type="dxa"/>
          </w:tcPr>
          <w:p w14:paraId="132D622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</w:tcPr>
          <w:p w14:paraId="4F1BD14E" w14:textId="073F7E59" w:rsidR="00FF0240" w:rsidRPr="00002312" w:rsidRDefault="00FF0240" w:rsidP="00FF0240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19,955</w:t>
            </w:r>
          </w:p>
        </w:tc>
        <w:tc>
          <w:tcPr>
            <w:tcW w:w="267" w:type="dxa"/>
            <w:gridSpan w:val="2"/>
          </w:tcPr>
          <w:p w14:paraId="79397453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</w:tcPr>
          <w:p w14:paraId="2C308FEF" w14:textId="5C1A62D1" w:rsidR="00FF0240" w:rsidRPr="00002312" w:rsidRDefault="008D6E8A" w:rsidP="00FF0240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15,718</w:t>
            </w:r>
          </w:p>
        </w:tc>
        <w:tc>
          <w:tcPr>
            <w:tcW w:w="262" w:type="dxa"/>
          </w:tcPr>
          <w:p w14:paraId="5E0EA05C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</w:tcPr>
          <w:p w14:paraId="722ACFC5" w14:textId="47FF99CE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19,955</w:t>
            </w:r>
          </w:p>
        </w:tc>
      </w:tr>
      <w:tr w:rsidR="00FF0240" w:rsidRPr="00002312" w14:paraId="26CF6B41" w14:textId="77777777" w:rsidTr="00905A47">
        <w:trPr>
          <w:trHeight w:val="20"/>
        </w:trPr>
        <w:tc>
          <w:tcPr>
            <w:tcW w:w="4320" w:type="dxa"/>
          </w:tcPr>
          <w:p w14:paraId="37E9BC06" w14:textId="02116396" w:rsidR="00FF0240" w:rsidRPr="00002312" w:rsidRDefault="00FF0240" w:rsidP="00FF02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96" w:type="dxa"/>
          </w:tcPr>
          <w:p w14:paraId="1CDEFDC9" w14:textId="26DD47D0" w:rsidR="00FF0240" w:rsidRPr="007D6533" w:rsidRDefault="008D6E8A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1,567</w:t>
            </w:r>
          </w:p>
        </w:tc>
        <w:tc>
          <w:tcPr>
            <w:tcW w:w="238" w:type="dxa"/>
          </w:tcPr>
          <w:p w14:paraId="31BAC61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</w:tcPr>
          <w:p w14:paraId="654D1692" w14:textId="660A7085" w:rsidR="00FF0240" w:rsidRPr="00D53F88" w:rsidRDefault="00FF0240" w:rsidP="00892924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Cs w:val="22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267" w:type="dxa"/>
            <w:gridSpan w:val="2"/>
          </w:tcPr>
          <w:p w14:paraId="5967D92C" w14:textId="77777777" w:rsidR="00FF0240" w:rsidRPr="00D53F88" w:rsidRDefault="00FF0240" w:rsidP="00FF0240">
            <w:pPr>
              <w:pStyle w:val="index"/>
              <w:tabs>
                <w:tab w:val="clear" w:pos="1134"/>
                <w:tab w:val="decimal" w:pos="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054" w:type="dxa"/>
          </w:tcPr>
          <w:p w14:paraId="000349AD" w14:textId="669D26B0" w:rsidR="00FF0240" w:rsidRPr="00002312" w:rsidRDefault="00EE6D46" w:rsidP="00FF0240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6D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1,567</w:t>
            </w:r>
          </w:p>
        </w:tc>
        <w:tc>
          <w:tcPr>
            <w:tcW w:w="262" w:type="dxa"/>
          </w:tcPr>
          <w:p w14:paraId="192E196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</w:tcPr>
          <w:p w14:paraId="1891A764" w14:textId="5B024BC0" w:rsidR="00FF0240" w:rsidRDefault="00FF0240" w:rsidP="00FF0240">
            <w:pPr>
              <w:pStyle w:val="acctfourfigures"/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</w:tr>
      <w:tr w:rsidR="00FF0240" w:rsidRPr="00002312" w14:paraId="125B0038" w14:textId="77777777" w:rsidTr="00905A47">
        <w:trPr>
          <w:trHeight w:val="20"/>
        </w:trPr>
        <w:tc>
          <w:tcPr>
            <w:tcW w:w="4320" w:type="dxa"/>
            <w:hideMark/>
          </w:tcPr>
          <w:p w14:paraId="797C674B" w14:textId="77777777" w:rsidR="00FF0240" w:rsidRPr="00002312" w:rsidRDefault="00FF0240" w:rsidP="00FF024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6" w:type="dxa"/>
          </w:tcPr>
          <w:p w14:paraId="1CE375DC" w14:textId="46616318" w:rsidR="00FF0240" w:rsidRPr="007D6533" w:rsidRDefault="008D6E8A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47,42</w:t>
            </w:r>
            <w:r w:rsidR="006929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8" w:type="dxa"/>
          </w:tcPr>
          <w:p w14:paraId="5D2D2D5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</w:tcPr>
          <w:p w14:paraId="2932750C" w14:textId="3BEB6A63" w:rsidR="00FF0240" w:rsidRPr="00002312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66,029</w:t>
            </w:r>
          </w:p>
        </w:tc>
        <w:tc>
          <w:tcPr>
            <w:tcW w:w="267" w:type="dxa"/>
            <w:gridSpan w:val="2"/>
          </w:tcPr>
          <w:p w14:paraId="0FC1178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</w:tcPr>
          <w:p w14:paraId="7DB0DC3A" w14:textId="74A83F58" w:rsidR="00FF0240" w:rsidRPr="00002312" w:rsidRDefault="00EE6D46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D46">
              <w:rPr>
                <w:rFonts w:asciiTheme="majorBidi" w:hAnsiTheme="majorBidi" w:cstheme="majorBidi"/>
                <w:sz w:val="30"/>
                <w:szCs w:val="30"/>
              </w:rPr>
              <w:t>47,42</w:t>
            </w:r>
            <w:r w:rsidR="008D6E8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2" w:type="dxa"/>
          </w:tcPr>
          <w:p w14:paraId="04FD87C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</w:tcPr>
          <w:p w14:paraId="0D4E5D39" w14:textId="43416A6E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66,029</w:t>
            </w:r>
          </w:p>
        </w:tc>
      </w:tr>
      <w:tr w:rsidR="00FF0240" w:rsidRPr="00002312" w14:paraId="480EE83B" w14:textId="77777777" w:rsidTr="00905A47">
        <w:trPr>
          <w:trHeight w:val="20"/>
        </w:trPr>
        <w:tc>
          <w:tcPr>
            <w:tcW w:w="4320" w:type="dxa"/>
          </w:tcPr>
          <w:p w14:paraId="3D2177CA" w14:textId="165AA60E" w:rsidR="00FF0240" w:rsidRPr="00002312" w:rsidRDefault="00FF0240" w:rsidP="00FF02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5A984F9D" w14:textId="2554BC51" w:rsidR="00FF0240" w:rsidRPr="007D6533" w:rsidRDefault="008D6E8A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2,105</w:t>
            </w:r>
          </w:p>
        </w:tc>
        <w:tc>
          <w:tcPr>
            <w:tcW w:w="238" w:type="dxa"/>
          </w:tcPr>
          <w:p w14:paraId="20332ABB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65FB029A" w14:textId="7D3B954D" w:rsidR="00FF0240" w:rsidRPr="00002312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1,887</w:t>
            </w:r>
          </w:p>
        </w:tc>
        <w:tc>
          <w:tcPr>
            <w:tcW w:w="267" w:type="dxa"/>
            <w:gridSpan w:val="2"/>
          </w:tcPr>
          <w:p w14:paraId="699FB06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</w:tcPr>
          <w:p w14:paraId="2E3F2CD2" w14:textId="3BF4AAD5" w:rsidR="00FF0240" w:rsidRPr="00002312" w:rsidRDefault="000160F2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16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2,10</w:t>
            </w:r>
            <w:r w:rsidR="009F1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2" w:type="dxa"/>
          </w:tcPr>
          <w:p w14:paraId="48A7401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35391D8" w14:textId="00AAC9A8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1,886</w:t>
            </w:r>
          </w:p>
        </w:tc>
      </w:tr>
      <w:tr w:rsidR="00FF0240" w:rsidRPr="00002312" w14:paraId="41A2E9AF" w14:textId="77777777" w:rsidTr="002E7878">
        <w:trPr>
          <w:trHeight w:val="262"/>
        </w:trPr>
        <w:tc>
          <w:tcPr>
            <w:tcW w:w="4320" w:type="dxa"/>
          </w:tcPr>
          <w:p w14:paraId="58D18599" w14:textId="77777777" w:rsidR="00FF0240" w:rsidRPr="00002312" w:rsidRDefault="00FF0240" w:rsidP="00FF02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6EC8A85A" w14:textId="4B135887" w:rsidR="00FF0240" w:rsidRPr="007D6533" w:rsidRDefault="008D6E8A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180,97</w:t>
            </w:r>
            <w:r w:rsidR="004844A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8" w:type="dxa"/>
          </w:tcPr>
          <w:p w14:paraId="22EF67D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556EEF7B" w14:textId="11D87F65" w:rsidR="00FF0240" w:rsidRPr="00002312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208,375</w:t>
            </w:r>
          </w:p>
        </w:tc>
        <w:tc>
          <w:tcPr>
            <w:tcW w:w="267" w:type="dxa"/>
            <w:gridSpan w:val="2"/>
          </w:tcPr>
          <w:p w14:paraId="1BE615C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</w:tcPr>
          <w:p w14:paraId="64DD5F4F" w14:textId="570941DC" w:rsidR="00FF0240" w:rsidRPr="00002312" w:rsidRDefault="000160F2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16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D6E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  <w:r w:rsidRPr="000160F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,2</w:t>
            </w:r>
            <w:r w:rsidR="009F175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62" w:type="dxa"/>
          </w:tcPr>
          <w:p w14:paraId="1B9E3D82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20AA559B" w14:textId="2CDE6409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196,820</w:t>
            </w:r>
          </w:p>
        </w:tc>
      </w:tr>
      <w:tr w:rsidR="00FF0240" w:rsidRPr="00002312" w14:paraId="6B0B848A" w14:textId="77777777" w:rsidTr="00905A47">
        <w:trPr>
          <w:trHeight w:val="20"/>
        </w:trPr>
        <w:tc>
          <w:tcPr>
            <w:tcW w:w="4320" w:type="dxa"/>
            <w:hideMark/>
          </w:tcPr>
          <w:p w14:paraId="482413C6" w14:textId="19CFB5E4" w:rsidR="00FF0240" w:rsidRPr="00002312" w:rsidRDefault="00FF0240" w:rsidP="00FF024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4F4A9" w14:textId="46670256" w:rsidR="00FF0240" w:rsidRPr="007D6533" w:rsidRDefault="008D6E8A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(14,620)</w:t>
            </w:r>
          </w:p>
        </w:tc>
        <w:tc>
          <w:tcPr>
            <w:tcW w:w="238" w:type="dxa"/>
          </w:tcPr>
          <w:p w14:paraId="397AD7C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3D138" w14:textId="2E038BB1" w:rsidR="00FF0240" w:rsidRPr="00002312" w:rsidRDefault="00FF0240" w:rsidP="00FF024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(16,362)</w:t>
            </w:r>
          </w:p>
        </w:tc>
        <w:tc>
          <w:tcPr>
            <w:tcW w:w="267" w:type="dxa"/>
            <w:gridSpan w:val="2"/>
          </w:tcPr>
          <w:p w14:paraId="656E1D78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D736A" w14:textId="29DC8FFB" w:rsidR="00FF0240" w:rsidRPr="00002312" w:rsidRDefault="002A3204" w:rsidP="00FF0240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2A3204">
              <w:rPr>
                <w:rFonts w:asciiTheme="majorBidi" w:hAnsiTheme="majorBidi" w:cstheme="majorBidi"/>
                <w:sz w:val="30"/>
                <w:szCs w:val="30"/>
              </w:rPr>
              <w:t>(9,</w:t>
            </w:r>
            <w:r w:rsidR="008D6E8A">
              <w:rPr>
                <w:rFonts w:asciiTheme="majorBidi" w:hAnsiTheme="majorBidi" w:cstheme="majorBidi"/>
                <w:sz w:val="30"/>
                <w:szCs w:val="30"/>
              </w:rPr>
              <w:t>921</w:t>
            </w:r>
            <w:r w:rsidRPr="002A320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1DF175C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07669" w14:textId="101B2BD8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(12,684)</w:t>
            </w:r>
          </w:p>
        </w:tc>
      </w:tr>
      <w:tr w:rsidR="00FF0240" w:rsidRPr="00002312" w14:paraId="0AE84DAA" w14:textId="77777777" w:rsidTr="00905A47">
        <w:trPr>
          <w:trHeight w:val="20"/>
        </w:trPr>
        <w:tc>
          <w:tcPr>
            <w:tcW w:w="4320" w:type="dxa"/>
            <w:hideMark/>
          </w:tcPr>
          <w:p w14:paraId="33E89FA4" w14:textId="783FE529" w:rsidR="00FF0240" w:rsidRPr="00002312" w:rsidRDefault="00FF0240" w:rsidP="00FF02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9B7C35" w14:textId="725E55C3" w:rsidR="00FF0240" w:rsidRPr="0038182E" w:rsidRDefault="008D6E8A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8D6E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166,353</w:t>
            </w:r>
          </w:p>
        </w:tc>
        <w:tc>
          <w:tcPr>
            <w:tcW w:w="238" w:type="dxa"/>
          </w:tcPr>
          <w:p w14:paraId="64F8BA0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53792" w14:textId="449CB306" w:rsidR="00FF0240" w:rsidRPr="00002312" w:rsidRDefault="00FF0240" w:rsidP="00FF0240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192,013</w:t>
            </w:r>
          </w:p>
        </w:tc>
        <w:tc>
          <w:tcPr>
            <w:tcW w:w="267" w:type="dxa"/>
            <w:gridSpan w:val="2"/>
          </w:tcPr>
          <w:p w14:paraId="2431A92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32A066" w14:textId="676C2F0F" w:rsidR="00FF0240" w:rsidRPr="00002312" w:rsidRDefault="00FF612D" w:rsidP="00FF0240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D6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Pr="00FF61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D6E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62" w:type="dxa"/>
          </w:tcPr>
          <w:p w14:paraId="5140261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  <w:tab w:val="left" w:pos="720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34E87" w14:textId="75CAD2D5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184,136</w:t>
            </w:r>
          </w:p>
        </w:tc>
      </w:tr>
      <w:tr w:rsidR="00FF0240" w:rsidRPr="00002312" w14:paraId="3F620F23" w14:textId="77777777" w:rsidTr="002E7878">
        <w:trPr>
          <w:trHeight w:val="332"/>
        </w:trPr>
        <w:tc>
          <w:tcPr>
            <w:tcW w:w="4320" w:type="dxa"/>
          </w:tcPr>
          <w:p w14:paraId="0CF82437" w14:textId="77777777" w:rsidR="00FF0240" w:rsidRPr="002E7878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right w:val="nil"/>
            </w:tcBorders>
          </w:tcPr>
          <w:p w14:paraId="4A3BB2EF" w14:textId="77777777" w:rsidR="00FF0240" w:rsidRPr="0038182E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238" w:type="dxa"/>
          </w:tcPr>
          <w:p w14:paraId="6F4C654B" w14:textId="77777777" w:rsidR="00FF0240" w:rsidRPr="002E7878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tcBorders>
              <w:top w:val="double" w:sz="4" w:space="0" w:color="auto"/>
              <w:left w:val="nil"/>
              <w:right w:val="nil"/>
            </w:tcBorders>
          </w:tcPr>
          <w:p w14:paraId="60D6F2B8" w14:textId="77777777" w:rsidR="00FF0240" w:rsidRPr="002E7878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312A5C14" w14:textId="77777777" w:rsidR="00FF0240" w:rsidRPr="002E7878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4" w:type="dxa"/>
            <w:tcBorders>
              <w:top w:val="double" w:sz="4" w:space="0" w:color="auto"/>
              <w:left w:val="nil"/>
              <w:right w:val="nil"/>
            </w:tcBorders>
          </w:tcPr>
          <w:p w14:paraId="411B3FEF" w14:textId="77777777" w:rsidR="00FF0240" w:rsidRPr="002E7878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</w:tcPr>
          <w:p w14:paraId="4D709767" w14:textId="77777777" w:rsidR="00FF0240" w:rsidRPr="002E7878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5" w:type="dxa"/>
            <w:tcBorders>
              <w:top w:val="double" w:sz="4" w:space="0" w:color="auto"/>
              <w:left w:val="nil"/>
              <w:right w:val="nil"/>
            </w:tcBorders>
          </w:tcPr>
          <w:p w14:paraId="736D339D" w14:textId="77777777" w:rsidR="00FF0240" w:rsidRPr="002E7878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F0240" w:rsidRPr="00002312" w14:paraId="357289E8" w14:textId="77777777" w:rsidTr="00905A47">
        <w:trPr>
          <w:trHeight w:val="20"/>
        </w:trPr>
        <w:tc>
          <w:tcPr>
            <w:tcW w:w="4320" w:type="dxa"/>
            <w:hideMark/>
          </w:tcPr>
          <w:p w14:paraId="196A2280" w14:textId="77777777" w:rsidR="00FF0240" w:rsidRPr="00002312" w:rsidRDefault="00FF0240" w:rsidP="00FF0240">
            <w:pPr>
              <w:pStyle w:val="acctfourfigures"/>
              <w:tabs>
                <w:tab w:val="left" w:pos="720"/>
              </w:tabs>
              <w:spacing w:line="240" w:lineRule="atLeast"/>
              <w:ind w:left="-79" w:right="-10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  <w:lang w:bidi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996" w:type="dxa"/>
          </w:tcPr>
          <w:p w14:paraId="166879C0" w14:textId="27923D80" w:rsidR="00FF0240" w:rsidRPr="0038182E" w:rsidRDefault="00FF0240" w:rsidP="00FF024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38" w:type="dxa"/>
          </w:tcPr>
          <w:p w14:paraId="41136875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6" w:type="dxa"/>
          </w:tcPr>
          <w:p w14:paraId="209B22B4" w14:textId="1555830B" w:rsidR="00FF0240" w:rsidRPr="00002312" w:rsidRDefault="00FF0240" w:rsidP="00FF024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  <w:gridSpan w:val="2"/>
          </w:tcPr>
          <w:p w14:paraId="7A8F10D4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</w:tcPr>
          <w:p w14:paraId="5D85931E" w14:textId="66EFB73D" w:rsidR="00FF0240" w:rsidRPr="00002312" w:rsidRDefault="00FF0240" w:rsidP="00FF024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869DAB6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</w:tcPr>
          <w:p w14:paraId="3FF858C6" w14:textId="02B4A377" w:rsidR="00FF0240" w:rsidRPr="00002312" w:rsidRDefault="00FF0240" w:rsidP="00FF0240">
            <w:pPr>
              <w:pStyle w:val="acctfourfigures"/>
              <w:tabs>
                <w:tab w:val="clear" w:pos="765"/>
                <w:tab w:val="left" w:pos="720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0240" w:rsidRPr="00002312" w14:paraId="642CB04F" w14:textId="77777777" w:rsidTr="00905A47">
        <w:trPr>
          <w:trHeight w:val="20"/>
        </w:trPr>
        <w:tc>
          <w:tcPr>
            <w:tcW w:w="4320" w:type="dxa"/>
          </w:tcPr>
          <w:p w14:paraId="5722968C" w14:textId="39B9BF69" w:rsidR="00FF0240" w:rsidRPr="00002312" w:rsidRDefault="00FF0240" w:rsidP="006F24D0">
            <w:pPr>
              <w:numPr>
                <w:ilvl w:val="0"/>
                <w:numId w:val="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5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6" w:type="dxa"/>
          </w:tcPr>
          <w:p w14:paraId="5CDA4024" w14:textId="20397DE6" w:rsidR="00FF0240" w:rsidRPr="007D6533" w:rsidRDefault="00901EA5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247,</w:t>
            </w:r>
            <w:r w:rsidR="00806D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238" w:type="dxa"/>
          </w:tcPr>
          <w:p w14:paraId="3BDB8B0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</w:tcPr>
          <w:p w14:paraId="70727A17" w14:textId="180C01DA" w:rsidR="00FF0240" w:rsidRPr="00F43DE8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368,844</w:t>
            </w:r>
          </w:p>
        </w:tc>
        <w:tc>
          <w:tcPr>
            <w:tcW w:w="267" w:type="dxa"/>
            <w:gridSpan w:val="2"/>
          </w:tcPr>
          <w:p w14:paraId="72C2B4AC" w14:textId="77777777" w:rsidR="00FF0240" w:rsidRPr="00F43DE8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54" w:type="dxa"/>
          </w:tcPr>
          <w:p w14:paraId="329A0F1D" w14:textId="17E91503" w:rsidR="00FF0240" w:rsidRPr="00F43DE8" w:rsidRDefault="00806DB0" w:rsidP="00FF0240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243,656</w:t>
            </w:r>
          </w:p>
        </w:tc>
        <w:tc>
          <w:tcPr>
            <w:tcW w:w="262" w:type="dxa"/>
          </w:tcPr>
          <w:p w14:paraId="5B42A346" w14:textId="77777777" w:rsidR="00FF0240" w:rsidRPr="00F43DE8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</w:tcPr>
          <w:p w14:paraId="267EA92B" w14:textId="09410DAD" w:rsidR="00FF0240" w:rsidRPr="00F43DE8" w:rsidRDefault="00FF0240" w:rsidP="00FF02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3DE8">
              <w:rPr>
                <w:rFonts w:asciiTheme="majorBidi" w:hAnsiTheme="majorBidi" w:cstheme="majorBidi"/>
                <w:sz w:val="30"/>
                <w:szCs w:val="30"/>
              </w:rPr>
              <w:t>295,567</w:t>
            </w:r>
          </w:p>
        </w:tc>
      </w:tr>
      <w:tr w:rsidR="00FF0240" w:rsidRPr="00002312" w14:paraId="25DFA0A8" w14:textId="77777777" w:rsidTr="00905A47">
        <w:trPr>
          <w:trHeight w:val="20"/>
        </w:trPr>
        <w:tc>
          <w:tcPr>
            <w:tcW w:w="4320" w:type="dxa"/>
          </w:tcPr>
          <w:p w14:paraId="03C5BBDC" w14:textId="77777777" w:rsidR="003515A1" w:rsidRDefault="0033388A" w:rsidP="006F24D0">
            <w:pPr>
              <w:numPr>
                <w:ilvl w:val="0"/>
                <w:numId w:val="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5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33388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388A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</w:t>
            </w:r>
            <w:r w:rsidRPr="0033388A">
              <w:rPr>
                <w:rFonts w:asciiTheme="majorBidi" w:hAnsiTheme="majorBidi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FF0240"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</w:t>
            </w:r>
          </w:p>
          <w:p w14:paraId="59FD2628" w14:textId="40477215" w:rsidR="00FF0240" w:rsidRPr="00002312" w:rsidRDefault="003515A1" w:rsidP="0035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F0240"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 w:rsidR="00FF0240"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="00FF0240"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</w:tc>
        <w:tc>
          <w:tcPr>
            <w:tcW w:w="996" w:type="dxa"/>
            <w:vAlign w:val="bottom"/>
          </w:tcPr>
          <w:p w14:paraId="24CB9110" w14:textId="70D3C014" w:rsidR="00FF0240" w:rsidRPr="007D6533" w:rsidRDefault="00806DB0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F11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11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3088E310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vAlign w:val="bottom"/>
          </w:tcPr>
          <w:p w14:paraId="0E7BA4E6" w14:textId="32F09078" w:rsidR="00FF0240" w:rsidRPr="008657A9" w:rsidRDefault="00FF0240" w:rsidP="008929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827</w:t>
            </w:r>
          </w:p>
        </w:tc>
        <w:tc>
          <w:tcPr>
            <w:tcW w:w="267" w:type="dxa"/>
            <w:gridSpan w:val="2"/>
            <w:vAlign w:val="bottom"/>
          </w:tcPr>
          <w:p w14:paraId="3871B4FE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vAlign w:val="bottom"/>
          </w:tcPr>
          <w:p w14:paraId="7D3938E8" w14:textId="2CDE0915" w:rsidR="00FF0240" w:rsidRPr="00493D01" w:rsidRDefault="00806DB0" w:rsidP="00FF0240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67E8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3)</w:t>
            </w:r>
          </w:p>
        </w:tc>
        <w:tc>
          <w:tcPr>
            <w:tcW w:w="262" w:type="dxa"/>
            <w:vAlign w:val="bottom"/>
          </w:tcPr>
          <w:p w14:paraId="174904CF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vAlign w:val="bottom"/>
          </w:tcPr>
          <w:p w14:paraId="674A3BA9" w14:textId="33D52813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B40BF6">
              <w:rPr>
                <w:rFonts w:asciiTheme="majorBidi" w:hAnsiTheme="majorBidi" w:cstheme="majorBidi"/>
                <w:sz w:val="30"/>
                <w:szCs w:val="30"/>
              </w:rPr>
              <w:t>7,388</w:t>
            </w:r>
          </w:p>
        </w:tc>
      </w:tr>
      <w:tr w:rsidR="003F4A88" w:rsidRPr="00002312" w14:paraId="51DDA8CA" w14:textId="77777777" w:rsidTr="00905A47">
        <w:trPr>
          <w:trHeight w:val="20"/>
        </w:trPr>
        <w:tc>
          <w:tcPr>
            <w:tcW w:w="4320" w:type="dxa"/>
          </w:tcPr>
          <w:p w14:paraId="03F4F8BF" w14:textId="661D1BDD" w:rsidR="003F4A88" w:rsidRPr="00002312" w:rsidRDefault="00483429" w:rsidP="006F24D0">
            <w:pPr>
              <w:numPr>
                <w:ilvl w:val="0"/>
                <w:numId w:val="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5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ตัดรายการสินค้าสูญหาย</w:t>
            </w:r>
          </w:p>
        </w:tc>
        <w:tc>
          <w:tcPr>
            <w:tcW w:w="996" w:type="dxa"/>
            <w:vAlign w:val="bottom"/>
          </w:tcPr>
          <w:p w14:paraId="67F76D7C" w14:textId="236F266F" w:rsidR="003F4A88" w:rsidRPr="007D6533" w:rsidRDefault="001E6B3B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</w:t>
            </w:r>
            <w:r w:rsidR="00EC42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38" w:type="dxa"/>
            <w:vAlign w:val="bottom"/>
          </w:tcPr>
          <w:p w14:paraId="1A300D6F" w14:textId="77777777" w:rsidR="003F4A88" w:rsidRPr="00002312" w:rsidRDefault="003F4A88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vAlign w:val="bottom"/>
          </w:tcPr>
          <w:p w14:paraId="40801791" w14:textId="38BD442D" w:rsidR="003F4A88" w:rsidRPr="007D6533" w:rsidRDefault="00A45E6A" w:rsidP="00A45E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  <w:gridSpan w:val="2"/>
            <w:vAlign w:val="bottom"/>
          </w:tcPr>
          <w:p w14:paraId="0D14F104" w14:textId="77777777" w:rsidR="003F4A88" w:rsidRPr="00002312" w:rsidRDefault="003F4A88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vAlign w:val="bottom"/>
          </w:tcPr>
          <w:p w14:paraId="776EEA09" w14:textId="37F26DEF" w:rsidR="003F4A88" w:rsidRDefault="00A45E6A" w:rsidP="00A45E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vAlign w:val="bottom"/>
          </w:tcPr>
          <w:p w14:paraId="75155553" w14:textId="77777777" w:rsidR="003F4A88" w:rsidRPr="00002312" w:rsidRDefault="003F4A88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vAlign w:val="bottom"/>
          </w:tcPr>
          <w:p w14:paraId="4E774D4F" w14:textId="6A7040F7" w:rsidR="003F4A88" w:rsidRPr="00B40BF6" w:rsidRDefault="00A45E6A" w:rsidP="00A45E6A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0240" w:rsidRPr="00002312" w14:paraId="65D6CE92" w14:textId="77777777" w:rsidTr="00905A47">
        <w:trPr>
          <w:trHeight w:val="20"/>
        </w:trPr>
        <w:tc>
          <w:tcPr>
            <w:tcW w:w="4320" w:type="dxa"/>
            <w:hideMark/>
          </w:tcPr>
          <w:p w14:paraId="46EDA259" w14:textId="77777777" w:rsidR="00FF0240" w:rsidRPr="00002312" w:rsidRDefault="00FF0240" w:rsidP="00FF024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CA81B" w14:textId="092B3EAF" w:rsidR="00FF0240" w:rsidRPr="0038182E" w:rsidRDefault="001E6B3B" w:rsidP="00FF0240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79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 w:rsidRPr="001E6B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250,117</w:t>
            </w:r>
          </w:p>
        </w:tc>
        <w:tc>
          <w:tcPr>
            <w:tcW w:w="238" w:type="dxa"/>
          </w:tcPr>
          <w:p w14:paraId="0A7A057A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0E1DB" w14:textId="1087B75D" w:rsidR="00FF0240" w:rsidRPr="00002312" w:rsidRDefault="00FF0240" w:rsidP="00FF0240">
            <w:pPr>
              <w:pStyle w:val="acctfourfigures"/>
              <w:tabs>
                <w:tab w:val="clear" w:pos="765"/>
                <w:tab w:val="decimal" w:pos="-46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377,671</w:t>
            </w:r>
          </w:p>
        </w:tc>
        <w:tc>
          <w:tcPr>
            <w:tcW w:w="267" w:type="dxa"/>
            <w:gridSpan w:val="2"/>
          </w:tcPr>
          <w:p w14:paraId="1C553B7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D63053" w14:textId="4CD9E64F" w:rsidR="00FF0240" w:rsidRPr="00002312" w:rsidRDefault="00867E83" w:rsidP="00FF0240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</w:t>
            </w:r>
            <w:r w:rsidR="006E0C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,893</w:t>
            </w:r>
          </w:p>
        </w:tc>
        <w:tc>
          <w:tcPr>
            <w:tcW w:w="262" w:type="dxa"/>
          </w:tcPr>
          <w:p w14:paraId="1008A491" w14:textId="77777777" w:rsidR="00FF0240" w:rsidRPr="00002312" w:rsidRDefault="00FF0240" w:rsidP="00FF0240">
            <w:pPr>
              <w:tabs>
                <w:tab w:val="clear" w:pos="227"/>
                <w:tab w:val="clear" w:pos="454"/>
                <w:tab w:val="clear" w:pos="680"/>
                <w:tab w:val="decimal" w:pos="-46"/>
              </w:tabs>
              <w:ind w:right="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9DFBEF" w14:textId="2AAAE99A" w:rsidR="00FF0240" w:rsidRPr="00002312" w:rsidRDefault="00FF0240" w:rsidP="00FF0240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79" w:right="-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302,955</w:t>
            </w:r>
          </w:p>
        </w:tc>
      </w:tr>
    </w:tbl>
    <w:p w14:paraId="579E4FF9" w14:textId="329A398A" w:rsidR="000C2A9C" w:rsidRDefault="000C2A9C" w:rsidP="009073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EAD280" w14:textId="10786AB0" w:rsidR="002B5448" w:rsidRPr="000C2A9C" w:rsidRDefault="000C2A9C" w:rsidP="000C2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1F17E621" w14:textId="77777777" w:rsidR="000C2A9C" w:rsidRPr="00DE347B" w:rsidRDefault="000C2A9C" w:rsidP="000C2A9C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เงินลงทุนในบริษัทย่อย</w:t>
      </w:r>
    </w:p>
    <w:p w14:paraId="72E44C90" w14:textId="77777777" w:rsidR="000C2A9C" w:rsidRPr="00860B9C" w:rsidRDefault="000C2A9C" w:rsidP="000C2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8"/>
        <w:gridCol w:w="1766"/>
        <w:gridCol w:w="574"/>
        <w:gridCol w:w="541"/>
        <w:gridCol w:w="90"/>
        <w:gridCol w:w="630"/>
        <w:gridCol w:w="90"/>
        <w:gridCol w:w="630"/>
        <w:gridCol w:w="90"/>
        <w:gridCol w:w="720"/>
        <w:gridCol w:w="89"/>
        <w:gridCol w:w="631"/>
        <w:gridCol w:w="90"/>
        <w:gridCol w:w="630"/>
        <w:gridCol w:w="90"/>
        <w:gridCol w:w="631"/>
      </w:tblGrid>
      <w:tr w:rsidR="000C2A9C" w:rsidRPr="008A23DB" w14:paraId="436ADC08" w14:textId="77777777">
        <w:trPr>
          <w:trHeight w:val="173"/>
        </w:trPr>
        <w:tc>
          <w:tcPr>
            <w:tcW w:w="1978" w:type="dxa"/>
          </w:tcPr>
          <w:p w14:paraId="3B5A2294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66" w:type="dxa"/>
          </w:tcPr>
          <w:p w14:paraId="0BED61C2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Cs w:val="22"/>
                <w:lang w:val="en-US" w:eastAsia="en-GB" w:bidi="th-TH"/>
              </w:rPr>
            </w:pPr>
          </w:p>
        </w:tc>
        <w:tc>
          <w:tcPr>
            <w:tcW w:w="1115" w:type="dxa"/>
            <w:gridSpan w:val="2"/>
          </w:tcPr>
          <w:p w14:paraId="2CCC08B9" w14:textId="77777777" w:rsidR="000C2A9C" w:rsidRPr="00860B9C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4411" w:type="dxa"/>
            <w:gridSpan w:val="12"/>
          </w:tcPr>
          <w:p w14:paraId="2A77725B" w14:textId="77777777" w:rsidR="000C2A9C" w:rsidRPr="00860B9C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  <w:r w:rsidRPr="00860B9C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</w:t>
            </w:r>
            <w:r w:rsidRPr="00860B9C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0C2A9C" w:rsidRPr="008A23DB" w14:paraId="00CE296F" w14:textId="77777777">
        <w:trPr>
          <w:trHeight w:val="515"/>
        </w:trPr>
        <w:tc>
          <w:tcPr>
            <w:tcW w:w="1978" w:type="dxa"/>
          </w:tcPr>
          <w:p w14:paraId="758809FA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66" w:type="dxa"/>
          </w:tcPr>
          <w:p w14:paraId="7EF3AB4F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Cs w:val="22"/>
                <w:lang w:val="en-US" w:eastAsia="en-GB" w:bidi="th-TH"/>
              </w:rPr>
            </w:pPr>
          </w:p>
          <w:p w14:paraId="650000B0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Cs w:val="22"/>
                <w:cs/>
                <w:lang w:eastAsia="en-GB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</w:rPr>
              <w:t>ลักษณะธุรกิจ</w:t>
            </w:r>
          </w:p>
        </w:tc>
        <w:tc>
          <w:tcPr>
            <w:tcW w:w="1115" w:type="dxa"/>
            <w:gridSpan w:val="2"/>
          </w:tcPr>
          <w:p w14:paraId="4C275E0B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  <w:r w:rsidRPr="008A23DB">
              <w:rPr>
                <w:rFonts w:asciiTheme="majorBidi" w:eastAsia="AngsanaNew" w:hAnsiTheme="majorBidi" w:cstheme="majorBidi"/>
                <w:szCs w:val="22"/>
                <w:cs/>
                <w:lang w:eastAsia="en-GB" w:bidi="th-TH"/>
              </w:rPr>
              <w:t>สัดส่ว</w:t>
            </w:r>
            <w:r>
              <w:rPr>
                <w:rFonts w:asciiTheme="majorBidi" w:eastAsia="AngsanaNew" w:hAnsiTheme="majorBidi" w:cstheme="majorBidi" w:hint="cs"/>
                <w:szCs w:val="22"/>
                <w:cs/>
                <w:lang w:eastAsia="en-GB" w:bidi="th-TH"/>
              </w:rPr>
              <w:t>น</w:t>
            </w:r>
            <w:r>
              <w:rPr>
                <w:rFonts w:asciiTheme="majorBidi" w:eastAsia="AngsanaNew" w:hAnsiTheme="majorBidi" w:cstheme="majorBidi"/>
                <w:szCs w:val="22"/>
                <w:cs/>
                <w:lang w:eastAsia="en-GB" w:bidi="th-TH"/>
              </w:rPr>
              <w:br/>
            </w:r>
            <w:r>
              <w:rPr>
                <w:rFonts w:asciiTheme="majorBidi" w:eastAsia="AngsanaNew" w:hAnsiTheme="majorBidi" w:cstheme="majorBidi" w:hint="cs"/>
                <w:szCs w:val="22"/>
                <w:cs/>
                <w:lang w:eastAsia="en-GB" w:bidi="th-TH"/>
              </w:rPr>
              <w:t>ความเป็นเจ้าของ</w:t>
            </w:r>
          </w:p>
        </w:tc>
        <w:tc>
          <w:tcPr>
            <w:tcW w:w="90" w:type="dxa"/>
          </w:tcPr>
          <w:p w14:paraId="1D4F9A60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350" w:type="dxa"/>
            <w:gridSpan w:val="3"/>
          </w:tcPr>
          <w:p w14:paraId="11E20834" w14:textId="77777777" w:rsidR="000C2A9C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  <w:p w14:paraId="276176A1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cs/>
                <w:lang w:eastAsia="en-GB" w:bidi="th-TH"/>
              </w:rPr>
            </w:pPr>
            <w:r>
              <w:rPr>
                <w:rFonts w:asciiTheme="majorBidi" w:eastAsia="AngsanaNew" w:hAnsiTheme="majorBidi" w:cstheme="majorBidi" w:hint="cs"/>
                <w:szCs w:val="22"/>
                <w:cs/>
                <w:lang w:eastAsia="en-GB" w:bidi="th-TH"/>
              </w:rPr>
              <w:t>ราคาทุน</w:t>
            </w:r>
          </w:p>
        </w:tc>
        <w:tc>
          <w:tcPr>
            <w:tcW w:w="90" w:type="dxa"/>
          </w:tcPr>
          <w:p w14:paraId="6110B9C1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440" w:type="dxa"/>
            <w:gridSpan w:val="3"/>
          </w:tcPr>
          <w:p w14:paraId="59B314F4" w14:textId="77777777" w:rsidR="000C2A9C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  <w:p w14:paraId="4637A770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  <w:r>
              <w:rPr>
                <w:rFonts w:asciiTheme="majorBidi" w:eastAsia="AngsanaNew" w:hAnsiTheme="majorBidi" w:cstheme="majorBidi" w:hint="cs"/>
                <w:szCs w:val="22"/>
                <w:cs/>
                <w:lang w:eastAsia="en-GB" w:bidi="th-TH"/>
              </w:rPr>
              <w:t>การด้อยค่า</w:t>
            </w:r>
          </w:p>
        </w:tc>
        <w:tc>
          <w:tcPr>
            <w:tcW w:w="90" w:type="dxa"/>
          </w:tcPr>
          <w:p w14:paraId="601F4283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</w:tc>
        <w:tc>
          <w:tcPr>
            <w:tcW w:w="1351" w:type="dxa"/>
            <w:gridSpan w:val="3"/>
          </w:tcPr>
          <w:p w14:paraId="2A4778BA" w14:textId="77777777" w:rsidR="000C2A9C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</w:p>
          <w:p w14:paraId="12EF48F2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jc w:val="center"/>
              <w:rPr>
                <w:rFonts w:asciiTheme="majorBidi" w:eastAsia="AngsanaNew" w:hAnsiTheme="majorBidi" w:cstheme="majorBidi"/>
                <w:szCs w:val="22"/>
                <w:lang w:eastAsia="en-GB" w:bidi="th-TH"/>
              </w:rPr>
            </w:pPr>
            <w:r>
              <w:rPr>
                <w:rFonts w:asciiTheme="majorBidi" w:eastAsia="AngsanaNew" w:hAnsiTheme="majorBidi" w:cstheme="majorBidi" w:hint="cs"/>
                <w:szCs w:val="22"/>
                <w:cs/>
                <w:lang w:eastAsia="en-GB" w:bidi="th-TH"/>
              </w:rPr>
              <w:t>ราคาทุนสุทธิ</w:t>
            </w:r>
          </w:p>
        </w:tc>
      </w:tr>
      <w:tr w:rsidR="000C2A9C" w:rsidRPr="008A23DB" w14:paraId="2831E770" w14:textId="77777777">
        <w:trPr>
          <w:trHeight w:val="63"/>
        </w:trPr>
        <w:tc>
          <w:tcPr>
            <w:tcW w:w="1978" w:type="dxa"/>
          </w:tcPr>
          <w:p w14:paraId="00183FAD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6" w:type="dxa"/>
          </w:tcPr>
          <w:p w14:paraId="3D4F73BD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574" w:type="dxa"/>
          </w:tcPr>
          <w:p w14:paraId="2C17FF3A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2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</w:t>
            </w:r>
            <w:r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8</w:t>
            </w:r>
          </w:p>
        </w:tc>
        <w:tc>
          <w:tcPr>
            <w:tcW w:w="541" w:type="dxa"/>
          </w:tcPr>
          <w:p w14:paraId="2FA70E11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</w:t>
            </w:r>
            <w:r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7</w:t>
            </w:r>
          </w:p>
        </w:tc>
        <w:tc>
          <w:tcPr>
            <w:tcW w:w="90" w:type="dxa"/>
          </w:tcPr>
          <w:p w14:paraId="36D36C48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630" w:type="dxa"/>
          </w:tcPr>
          <w:p w14:paraId="67EDD248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</w:t>
            </w:r>
            <w:r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29A902FA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630" w:type="dxa"/>
          </w:tcPr>
          <w:p w14:paraId="53E3FD19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</w:t>
            </w:r>
            <w:r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7</w:t>
            </w:r>
          </w:p>
        </w:tc>
        <w:tc>
          <w:tcPr>
            <w:tcW w:w="90" w:type="dxa"/>
          </w:tcPr>
          <w:p w14:paraId="6C717E79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720" w:type="dxa"/>
          </w:tcPr>
          <w:p w14:paraId="590DD25B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</w:t>
            </w:r>
            <w:r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8</w:t>
            </w:r>
          </w:p>
        </w:tc>
        <w:tc>
          <w:tcPr>
            <w:tcW w:w="89" w:type="dxa"/>
          </w:tcPr>
          <w:p w14:paraId="024BC434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631" w:type="dxa"/>
          </w:tcPr>
          <w:p w14:paraId="2FB2BBE2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</w:t>
            </w:r>
            <w:r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7</w:t>
            </w:r>
          </w:p>
        </w:tc>
        <w:tc>
          <w:tcPr>
            <w:tcW w:w="90" w:type="dxa"/>
          </w:tcPr>
          <w:p w14:paraId="76DEA165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630" w:type="dxa"/>
          </w:tcPr>
          <w:p w14:paraId="55E29DCB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</w:t>
            </w:r>
            <w:r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8</w:t>
            </w:r>
          </w:p>
        </w:tc>
        <w:tc>
          <w:tcPr>
            <w:tcW w:w="90" w:type="dxa"/>
          </w:tcPr>
          <w:p w14:paraId="71CC698E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631" w:type="dxa"/>
          </w:tcPr>
          <w:p w14:paraId="49FA739B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  <w:r w:rsidRPr="008A23DB"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256</w:t>
            </w:r>
            <w:r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  <w:t>7</w:t>
            </w:r>
          </w:p>
        </w:tc>
      </w:tr>
      <w:tr w:rsidR="000C2A9C" w:rsidRPr="008A23DB" w14:paraId="16C9684A" w14:textId="77777777">
        <w:trPr>
          <w:trHeight w:val="292"/>
        </w:trPr>
        <w:tc>
          <w:tcPr>
            <w:tcW w:w="1978" w:type="dxa"/>
          </w:tcPr>
          <w:p w14:paraId="1D887D45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66" w:type="dxa"/>
          </w:tcPr>
          <w:p w14:paraId="183A81C8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eastAsia="MS Mincho" w:hAnsiTheme="majorBidi" w:cstheme="majorBidi"/>
                <w:spacing w:val="-8"/>
                <w:szCs w:val="22"/>
                <w:lang w:val="en-US" w:eastAsia="th-TH"/>
              </w:rPr>
            </w:pPr>
          </w:p>
        </w:tc>
        <w:tc>
          <w:tcPr>
            <w:tcW w:w="1115" w:type="dxa"/>
            <w:gridSpan w:val="2"/>
          </w:tcPr>
          <w:p w14:paraId="17919499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8A23DB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8A23DB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</w:t>
            </w:r>
            <w:r w:rsidRPr="008A23D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6FE7B3D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</w:p>
        </w:tc>
        <w:tc>
          <w:tcPr>
            <w:tcW w:w="4321" w:type="dxa"/>
            <w:gridSpan w:val="11"/>
          </w:tcPr>
          <w:p w14:paraId="2BCA9BD8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8A23DB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พันบาท)</w:t>
            </w:r>
          </w:p>
        </w:tc>
      </w:tr>
      <w:tr w:rsidR="000C2A9C" w:rsidRPr="008A23DB" w14:paraId="02938DA1" w14:textId="77777777">
        <w:trPr>
          <w:trHeight w:val="284"/>
        </w:trPr>
        <w:tc>
          <w:tcPr>
            <w:tcW w:w="1978" w:type="dxa"/>
            <w:vAlign w:val="bottom"/>
          </w:tcPr>
          <w:p w14:paraId="47B2A8E9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8A23DB"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  <w:t>บริษัทย่อย</w:t>
            </w:r>
          </w:p>
        </w:tc>
        <w:tc>
          <w:tcPr>
            <w:tcW w:w="1766" w:type="dxa"/>
          </w:tcPr>
          <w:p w14:paraId="2C06DE2B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74" w:type="dxa"/>
          </w:tcPr>
          <w:p w14:paraId="1E85E433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1" w:type="dxa"/>
          </w:tcPr>
          <w:p w14:paraId="1190446F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669E09DF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57EDAF04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546001B8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022EE4D0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5C0CA16E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B99D6B2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" w:type="dxa"/>
          </w:tcPr>
          <w:p w14:paraId="07CE646D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13EF6385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61C9A873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10503A64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" w:type="dxa"/>
          </w:tcPr>
          <w:p w14:paraId="70DCD668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631A49F1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Theme="majorBidi" w:hAnsiTheme="majorBidi" w:cstheme="majorBidi"/>
                <w:szCs w:val="22"/>
              </w:rPr>
            </w:pPr>
          </w:p>
        </w:tc>
      </w:tr>
      <w:tr w:rsidR="000C2A9C" w:rsidRPr="008A23DB" w14:paraId="53F2B955" w14:textId="77777777">
        <w:trPr>
          <w:trHeight w:val="284"/>
        </w:trPr>
        <w:tc>
          <w:tcPr>
            <w:tcW w:w="1978" w:type="dxa"/>
            <w:vAlign w:val="bottom"/>
          </w:tcPr>
          <w:p w14:paraId="71ACFC41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271" w:hanging="181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บริษัท</w:t>
            </w:r>
            <w:r w:rsidRPr="00570A2D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t>เซฟ</w:t>
            </w:r>
            <w:r w:rsidRPr="00570A2D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t>เทรด</w:t>
            </w:r>
            <w:r w:rsidRPr="00570A2D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อินเตอร์เนชั่นแนล</w:t>
            </w:r>
            <w:r w:rsidRPr="00570A2D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766" w:type="dxa"/>
          </w:tcPr>
          <w:p w14:paraId="14562E3F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89" w:firstLine="0"/>
              <w:rPr>
                <w:rFonts w:asciiTheme="majorBidi" w:hAnsiTheme="majorBidi" w:cstheme="majorBidi"/>
                <w:szCs w:val="22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570A2D">
              <w:rPr>
                <w:rFonts w:asciiTheme="majorBidi" w:hAnsiTheme="majorBidi" w:cstheme="majorBidi"/>
                <w:szCs w:val="22"/>
                <w:cs/>
              </w:rPr>
              <w:t>จำหน่ายเครื่องกรองน้ำ</w:t>
            </w:r>
          </w:p>
        </w:tc>
        <w:tc>
          <w:tcPr>
            <w:tcW w:w="574" w:type="dxa"/>
          </w:tcPr>
          <w:p w14:paraId="4938EF31" w14:textId="77777777" w:rsidR="000C2A9C" w:rsidRPr="008A23DB" w:rsidRDefault="000C2A9C">
            <w:pPr>
              <w:pStyle w:val="index"/>
              <w:tabs>
                <w:tab w:val="clear" w:pos="1134"/>
                <w:tab w:val="decimal" w:pos="120"/>
              </w:tabs>
              <w:spacing w:after="0" w:line="240" w:lineRule="auto"/>
              <w:ind w:left="-238" w:right="-11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541" w:type="dxa"/>
          </w:tcPr>
          <w:p w14:paraId="283D0F82" w14:textId="77777777" w:rsidR="000C2A9C" w:rsidRPr="008A23DB" w:rsidRDefault="000C2A9C">
            <w:pPr>
              <w:pStyle w:val="index"/>
              <w:tabs>
                <w:tab w:val="clear" w:pos="1134"/>
                <w:tab w:val="decimal" w:pos="27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90" w:type="dxa"/>
          </w:tcPr>
          <w:p w14:paraId="4988A67F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A683FCA" w14:textId="77777777" w:rsidR="000C2A9C" w:rsidRPr="00570A2D" w:rsidRDefault="000C2A9C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right="-267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3,999</w:t>
            </w:r>
          </w:p>
        </w:tc>
        <w:tc>
          <w:tcPr>
            <w:tcW w:w="90" w:type="dxa"/>
          </w:tcPr>
          <w:p w14:paraId="2C63E035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E9D1119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3,999</w:t>
            </w:r>
          </w:p>
        </w:tc>
        <w:tc>
          <w:tcPr>
            <w:tcW w:w="90" w:type="dxa"/>
          </w:tcPr>
          <w:p w14:paraId="3AA59644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7D8292A7" w14:textId="77777777" w:rsidR="000C2A9C" w:rsidRPr="00570A2D" w:rsidRDefault="000C2A9C">
            <w:pPr>
              <w:pStyle w:val="index"/>
              <w:tabs>
                <w:tab w:val="clear" w:pos="1134"/>
                <w:tab w:val="decimal" w:pos="18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br/>
              <w:t>-</w:t>
            </w:r>
          </w:p>
        </w:tc>
        <w:tc>
          <w:tcPr>
            <w:tcW w:w="89" w:type="dxa"/>
          </w:tcPr>
          <w:p w14:paraId="15411CB6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1" w:type="dxa"/>
          </w:tcPr>
          <w:p w14:paraId="7DF73852" w14:textId="77777777" w:rsidR="000C2A9C" w:rsidRPr="00570A2D" w:rsidRDefault="000C2A9C">
            <w:pPr>
              <w:pStyle w:val="index"/>
              <w:tabs>
                <w:tab w:val="clear" w:pos="1134"/>
                <w:tab w:val="decimal" w:pos="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br/>
              <w:t>-</w:t>
            </w:r>
          </w:p>
        </w:tc>
        <w:tc>
          <w:tcPr>
            <w:tcW w:w="90" w:type="dxa"/>
          </w:tcPr>
          <w:p w14:paraId="1038A990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8CDB1E2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3,999</w:t>
            </w:r>
          </w:p>
        </w:tc>
        <w:tc>
          <w:tcPr>
            <w:tcW w:w="90" w:type="dxa"/>
          </w:tcPr>
          <w:p w14:paraId="362E0A43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F4C7A0B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3,999</w:t>
            </w:r>
          </w:p>
        </w:tc>
      </w:tr>
      <w:tr w:rsidR="000C2A9C" w:rsidRPr="008A23DB" w14:paraId="1ECE2F6F" w14:textId="77777777">
        <w:trPr>
          <w:trHeight w:val="284"/>
        </w:trPr>
        <w:tc>
          <w:tcPr>
            <w:tcW w:w="1978" w:type="dxa"/>
          </w:tcPr>
          <w:p w14:paraId="21BCDAB5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szCs w:val="22"/>
                <w:cs/>
                <w:lang w:eastAsia="en-GB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บริษัท</w:t>
            </w:r>
            <w:r w:rsidRPr="00570A2D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t>เธียรสุรัตน์</w:t>
            </w:r>
            <w:r w:rsidRPr="00570A2D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t>ลีสซิ่ง</w:t>
            </w:r>
            <w:r w:rsidRPr="00570A2D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t>จำกัด</w:t>
            </w:r>
          </w:p>
        </w:tc>
        <w:tc>
          <w:tcPr>
            <w:tcW w:w="1766" w:type="dxa"/>
          </w:tcPr>
          <w:p w14:paraId="651F09A6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235" w:hanging="146"/>
              <w:rPr>
                <w:rFonts w:asciiTheme="majorBidi" w:hAnsiTheme="majorBidi" w:cstheme="majorBidi"/>
                <w:szCs w:val="22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t>สินเชื่อรายย่อยและสินเชื่อ</w:t>
            </w: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ประเภทลิสซิ่งและเช่าซื้อ</w:t>
            </w:r>
          </w:p>
        </w:tc>
        <w:tc>
          <w:tcPr>
            <w:tcW w:w="574" w:type="dxa"/>
          </w:tcPr>
          <w:p w14:paraId="72C21279" w14:textId="77777777" w:rsidR="000C2A9C" w:rsidRPr="008A23DB" w:rsidRDefault="000C2A9C">
            <w:pPr>
              <w:pStyle w:val="index"/>
              <w:tabs>
                <w:tab w:val="clear" w:pos="1134"/>
                <w:tab w:val="decimal" w:pos="120"/>
              </w:tabs>
              <w:spacing w:after="0" w:line="240" w:lineRule="auto"/>
              <w:ind w:left="-238" w:right="-11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541" w:type="dxa"/>
          </w:tcPr>
          <w:p w14:paraId="1A4B9EC0" w14:textId="77777777" w:rsidR="000C2A9C" w:rsidRPr="008A23DB" w:rsidRDefault="000C2A9C">
            <w:pPr>
              <w:pStyle w:val="index"/>
              <w:tabs>
                <w:tab w:val="clear" w:pos="1134"/>
                <w:tab w:val="decimal" w:pos="27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90" w:type="dxa"/>
          </w:tcPr>
          <w:p w14:paraId="6215E9B7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DB3F3A2" w14:textId="77777777" w:rsidR="000C2A9C" w:rsidRPr="00570A2D" w:rsidRDefault="000C2A9C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right="-267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90" w:type="dxa"/>
          </w:tcPr>
          <w:p w14:paraId="7B968C1A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989C432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90" w:type="dxa"/>
          </w:tcPr>
          <w:p w14:paraId="15388AA8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352C165D" w14:textId="77777777" w:rsidR="000C2A9C" w:rsidRPr="00570A2D" w:rsidRDefault="000C2A9C">
            <w:pPr>
              <w:pStyle w:val="index"/>
              <w:tabs>
                <w:tab w:val="clear" w:pos="1134"/>
                <w:tab w:val="decimal" w:pos="18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br/>
              <w:t>-</w:t>
            </w:r>
          </w:p>
        </w:tc>
        <w:tc>
          <w:tcPr>
            <w:tcW w:w="89" w:type="dxa"/>
          </w:tcPr>
          <w:p w14:paraId="7762C4A0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1" w:type="dxa"/>
          </w:tcPr>
          <w:p w14:paraId="231E1BF9" w14:textId="77777777" w:rsidR="000C2A9C" w:rsidRPr="00570A2D" w:rsidRDefault="000C2A9C">
            <w:pPr>
              <w:pStyle w:val="index"/>
              <w:tabs>
                <w:tab w:val="clear" w:pos="1134"/>
                <w:tab w:val="decimal" w:pos="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br/>
              <w:t>-</w:t>
            </w:r>
          </w:p>
        </w:tc>
        <w:tc>
          <w:tcPr>
            <w:tcW w:w="90" w:type="dxa"/>
          </w:tcPr>
          <w:p w14:paraId="5523DE05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C09595B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90" w:type="dxa"/>
          </w:tcPr>
          <w:p w14:paraId="6DB5D558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3C67046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</w:tr>
      <w:tr w:rsidR="000C2A9C" w:rsidRPr="008A23DB" w14:paraId="631DE6F8" w14:textId="77777777">
        <w:trPr>
          <w:trHeight w:val="284"/>
        </w:trPr>
        <w:tc>
          <w:tcPr>
            <w:tcW w:w="1978" w:type="dxa"/>
          </w:tcPr>
          <w:p w14:paraId="66FE6E7E" w14:textId="77777777" w:rsidR="000C2A9C" w:rsidRPr="008A23DB" w:rsidRDefault="000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0"/>
              <w:rPr>
                <w:rFonts w:asciiTheme="majorBidi" w:eastAsia="AngsanaNew" w:hAnsiTheme="majorBidi" w:cstheme="majorBidi"/>
                <w:sz w:val="22"/>
                <w:szCs w:val="22"/>
                <w:lang w:eastAsia="en-GB"/>
              </w:rPr>
            </w:pPr>
            <w:r w:rsidRPr="00570A2D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อัลไพน์ วอเตอร์ จำกัด</w:t>
            </w:r>
          </w:p>
        </w:tc>
        <w:tc>
          <w:tcPr>
            <w:tcW w:w="1766" w:type="dxa"/>
          </w:tcPr>
          <w:p w14:paraId="49E1C851" w14:textId="77777777" w:rsidR="000C2A9C" w:rsidRPr="008A23DB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235" w:hanging="14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</w:rPr>
              <w:t>จำหน่ายเครื่องผลิตน้ำแข็ง</w:t>
            </w:r>
          </w:p>
        </w:tc>
        <w:tc>
          <w:tcPr>
            <w:tcW w:w="574" w:type="dxa"/>
            <w:vAlign w:val="bottom"/>
          </w:tcPr>
          <w:p w14:paraId="75CE9E85" w14:textId="77777777" w:rsidR="000C2A9C" w:rsidRPr="008A23DB" w:rsidRDefault="000C2A9C">
            <w:pPr>
              <w:pStyle w:val="index"/>
              <w:tabs>
                <w:tab w:val="clear" w:pos="1134"/>
                <w:tab w:val="decimal" w:pos="120"/>
              </w:tabs>
              <w:spacing w:after="0" w:line="240" w:lineRule="auto"/>
              <w:ind w:left="-238" w:right="-11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99.00</w:t>
            </w:r>
          </w:p>
        </w:tc>
        <w:tc>
          <w:tcPr>
            <w:tcW w:w="541" w:type="dxa"/>
            <w:vAlign w:val="bottom"/>
          </w:tcPr>
          <w:p w14:paraId="12A43F04" w14:textId="77777777" w:rsidR="000C2A9C" w:rsidRPr="008A23DB" w:rsidRDefault="000C2A9C">
            <w:pPr>
              <w:pStyle w:val="index"/>
              <w:tabs>
                <w:tab w:val="clear" w:pos="1134"/>
                <w:tab w:val="decimal" w:pos="27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99.00</w:t>
            </w:r>
          </w:p>
        </w:tc>
        <w:tc>
          <w:tcPr>
            <w:tcW w:w="90" w:type="dxa"/>
          </w:tcPr>
          <w:p w14:paraId="4212491B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28B63AE" w14:textId="77777777" w:rsidR="000C2A9C" w:rsidRPr="00570A2D" w:rsidRDefault="000C2A9C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right="-267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8,780</w:t>
            </w:r>
          </w:p>
        </w:tc>
        <w:tc>
          <w:tcPr>
            <w:tcW w:w="90" w:type="dxa"/>
          </w:tcPr>
          <w:p w14:paraId="487BE001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34D5F61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8,780</w:t>
            </w:r>
          </w:p>
        </w:tc>
        <w:tc>
          <w:tcPr>
            <w:tcW w:w="90" w:type="dxa"/>
          </w:tcPr>
          <w:p w14:paraId="5A50DDFC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B60ECE7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8,780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89" w:type="dxa"/>
          </w:tcPr>
          <w:p w14:paraId="006D4A64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BCB842A" w14:textId="77777777" w:rsidR="000C2A9C" w:rsidRPr="00570A2D" w:rsidRDefault="000C2A9C">
            <w:pPr>
              <w:pStyle w:val="index"/>
              <w:tabs>
                <w:tab w:val="clear" w:pos="1134"/>
                <w:tab w:val="decimal" w:pos="541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8,780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499A350C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BF1E10E" w14:textId="77777777" w:rsidR="000C2A9C" w:rsidRPr="00570A2D" w:rsidRDefault="000C2A9C">
            <w:pPr>
              <w:pStyle w:val="index"/>
              <w:tabs>
                <w:tab w:val="clear" w:pos="1134"/>
                <w:tab w:val="decimal" w:pos="36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4953ABCE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29F2CFE2" w14:textId="77777777" w:rsidR="000C2A9C" w:rsidRPr="00570A2D" w:rsidRDefault="000C2A9C">
            <w:pPr>
              <w:pStyle w:val="index"/>
              <w:tabs>
                <w:tab w:val="clear" w:pos="1134"/>
                <w:tab w:val="decimal" w:pos="36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0C2A9C" w:rsidRPr="008A23DB" w14:paraId="32D66CC8" w14:textId="77777777">
        <w:trPr>
          <w:trHeight w:val="284"/>
        </w:trPr>
        <w:tc>
          <w:tcPr>
            <w:tcW w:w="1978" w:type="dxa"/>
          </w:tcPr>
          <w:p w14:paraId="0D329815" w14:textId="77777777" w:rsidR="000C2A9C" w:rsidRPr="00570A2D" w:rsidRDefault="000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71" w:hanging="18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0A2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เวนดิ้ง คอนเน็กซ์ </w:t>
            </w:r>
            <w:r w:rsidRPr="00570A2D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เทค จำกัด</w:t>
            </w:r>
          </w:p>
        </w:tc>
        <w:tc>
          <w:tcPr>
            <w:tcW w:w="1766" w:type="dxa"/>
          </w:tcPr>
          <w:p w14:paraId="690104E4" w14:textId="77777777" w:rsidR="000C2A9C" w:rsidRPr="00570A2D" w:rsidRDefault="000C2A9C">
            <w:pPr>
              <w:pStyle w:val="index"/>
              <w:tabs>
                <w:tab w:val="clear" w:pos="1134"/>
              </w:tabs>
              <w:spacing w:after="0" w:line="240" w:lineRule="auto"/>
              <w:ind w:left="235" w:hanging="146"/>
              <w:rPr>
                <w:rFonts w:asciiTheme="majorBidi" w:hAnsiTheme="majorBidi" w:cstheme="majorBidi"/>
                <w:szCs w:val="22"/>
                <w:cs/>
              </w:rPr>
            </w:pPr>
            <w:r w:rsidRPr="00570A2D">
              <w:rPr>
                <w:rFonts w:asciiTheme="majorBidi" w:hAnsiTheme="majorBidi" w:cstheme="majorBidi"/>
                <w:szCs w:val="22"/>
                <w:cs/>
                <w:lang w:bidi="th-TH"/>
              </w:rPr>
              <w:t>จำหน่ายสินค้าผ่านตู้จำหน่ายสินค้าอัตโนมัติ</w:t>
            </w:r>
          </w:p>
        </w:tc>
        <w:tc>
          <w:tcPr>
            <w:tcW w:w="574" w:type="dxa"/>
            <w:vAlign w:val="bottom"/>
          </w:tcPr>
          <w:p w14:paraId="67257F8F" w14:textId="77777777" w:rsidR="000C2A9C" w:rsidRPr="008A23DB" w:rsidRDefault="000C2A9C">
            <w:pPr>
              <w:pStyle w:val="index"/>
              <w:tabs>
                <w:tab w:val="clear" w:pos="1134"/>
                <w:tab w:val="decimal" w:pos="120"/>
              </w:tabs>
              <w:spacing w:after="0" w:line="240" w:lineRule="auto"/>
              <w:ind w:left="-238" w:right="-11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541" w:type="dxa"/>
            <w:vAlign w:val="bottom"/>
          </w:tcPr>
          <w:p w14:paraId="249B7DE6" w14:textId="77777777" w:rsidR="000C2A9C" w:rsidRPr="008A23DB" w:rsidRDefault="000C2A9C">
            <w:pPr>
              <w:pStyle w:val="index"/>
              <w:tabs>
                <w:tab w:val="clear" w:pos="1134"/>
                <w:tab w:val="decimal" w:pos="27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90" w:type="dxa"/>
          </w:tcPr>
          <w:p w14:paraId="7C399813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88C0198" w14:textId="77777777" w:rsidR="000C2A9C" w:rsidRPr="00570A2D" w:rsidRDefault="000C2A9C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right="-267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2,000</w:t>
            </w:r>
          </w:p>
        </w:tc>
        <w:tc>
          <w:tcPr>
            <w:tcW w:w="90" w:type="dxa"/>
          </w:tcPr>
          <w:p w14:paraId="3E260540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3A44AB4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2,000</w:t>
            </w:r>
          </w:p>
        </w:tc>
        <w:tc>
          <w:tcPr>
            <w:tcW w:w="90" w:type="dxa"/>
          </w:tcPr>
          <w:p w14:paraId="60D2CF27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261FD5D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2,000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89" w:type="dxa"/>
          </w:tcPr>
          <w:p w14:paraId="5441855E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70A643E8" w14:textId="77777777" w:rsidR="000C2A9C" w:rsidRPr="00570A2D" w:rsidRDefault="000C2A9C">
            <w:pPr>
              <w:pStyle w:val="index"/>
              <w:tabs>
                <w:tab w:val="clear" w:pos="1134"/>
                <w:tab w:val="decimal" w:pos="541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Pr="00570A2D">
              <w:rPr>
                <w:rFonts w:asciiTheme="majorBidi" w:hAnsiTheme="majorBidi" w:cstheme="majorBidi"/>
                <w:szCs w:val="22"/>
                <w:lang w:val="en-US" w:bidi="th-TH"/>
              </w:rPr>
              <w:t>2,000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</w:tcPr>
          <w:p w14:paraId="3588168A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0D57E54" w14:textId="77777777" w:rsidR="000C2A9C" w:rsidRPr="00570A2D" w:rsidRDefault="000C2A9C">
            <w:pPr>
              <w:pStyle w:val="index"/>
              <w:tabs>
                <w:tab w:val="clear" w:pos="1134"/>
                <w:tab w:val="decimal" w:pos="36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90" w:type="dxa"/>
          </w:tcPr>
          <w:p w14:paraId="595C4052" w14:textId="77777777" w:rsidR="000C2A9C" w:rsidRPr="00570A2D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vAlign w:val="bottom"/>
          </w:tcPr>
          <w:p w14:paraId="431C6188" w14:textId="77777777" w:rsidR="000C2A9C" w:rsidRPr="00570A2D" w:rsidRDefault="000C2A9C">
            <w:pPr>
              <w:pStyle w:val="index"/>
              <w:tabs>
                <w:tab w:val="clear" w:pos="1134"/>
                <w:tab w:val="decimal" w:pos="360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0C2A9C" w:rsidRPr="008A23DB" w14:paraId="7CC3A2C9" w14:textId="77777777">
        <w:trPr>
          <w:trHeight w:val="284"/>
        </w:trPr>
        <w:tc>
          <w:tcPr>
            <w:tcW w:w="1978" w:type="dxa"/>
          </w:tcPr>
          <w:p w14:paraId="67180E58" w14:textId="77777777" w:rsidR="000C2A9C" w:rsidRPr="008A23DB" w:rsidRDefault="000C2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90"/>
              <w:rPr>
                <w:rFonts w:asciiTheme="majorBidi" w:eastAsia="AngsanaNew" w:hAnsiTheme="majorBidi" w:cstheme="majorBidi"/>
                <w:sz w:val="22"/>
                <w:szCs w:val="22"/>
                <w:cs/>
                <w:lang w:eastAsia="en-GB"/>
              </w:rPr>
            </w:pPr>
            <w:r w:rsidRPr="008A23DB">
              <w:rPr>
                <w:rFonts w:asciiTheme="majorBidi" w:eastAsia="AngsanaNew" w:hAnsiTheme="majorBidi" w:cstheme="majorBidi" w:hint="cs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1766" w:type="dxa"/>
          </w:tcPr>
          <w:p w14:paraId="20EB3012" w14:textId="77777777" w:rsidR="000C2A9C" w:rsidRPr="008A23DB" w:rsidRDefault="000C2A9C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firstLine="0"/>
              <w:jc w:val="center"/>
              <w:rPr>
                <w:rFonts w:asciiTheme="majorBidi" w:eastAsia="AngsanaNew" w:hAnsiTheme="majorBidi" w:cstheme="majorBidi"/>
                <w:szCs w:val="22"/>
                <w:rtl/>
                <w:cs/>
                <w:lang w:eastAsia="en-GB"/>
              </w:rPr>
            </w:pPr>
          </w:p>
        </w:tc>
        <w:tc>
          <w:tcPr>
            <w:tcW w:w="574" w:type="dxa"/>
            <w:vAlign w:val="bottom"/>
          </w:tcPr>
          <w:p w14:paraId="799FDDCE" w14:textId="77777777" w:rsidR="000C2A9C" w:rsidRPr="008A23DB" w:rsidRDefault="000C2A9C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41" w:type="dxa"/>
            <w:vAlign w:val="bottom"/>
          </w:tcPr>
          <w:p w14:paraId="050D1BAE" w14:textId="77777777" w:rsidR="000C2A9C" w:rsidRPr="008A23DB" w:rsidRDefault="000C2A9C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90" w:type="dxa"/>
          </w:tcPr>
          <w:p w14:paraId="62EB8ECB" w14:textId="77777777" w:rsidR="000C2A9C" w:rsidRPr="008A23DB" w:rsidRDefault="000C2A9C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D1DE83" w14:textId="77777777" w:rsidR="000C2A9C" w:rsidRPr="00EB2D4E" w:rsidRDefault="000C2A9C">
            <w:pPr>
              <w:pStyle w:val="index"/>
              <w:tabs>
                <w:tab w:val="clear" w:pos="1134"/>
                <w:tab w:val="decimal" w:pos="540"/>
              </w:tabs>
              <w:spacing w:after="0" w:line="240" w:lineRule="auto"/>
              <w:ind w:left="0" w:right="-267" w:hanging="93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EB2D4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314,779</w:t>
            </w:r>
          </w:p>
        </w:tc>
        <w:tc>
          <w:tcPr>
            <w:tcW w:w="90" w:type="dxa"/>
          </w:tcPr>
          <w:p w14:paraId="6B51F61E" w14:textId="77777777" w:rsidR="000C2A9C" w:rsidRPr="008A23DB" w:rsidRDefault="000C2A9C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5BD563" w14:textId="77777777" w:rsidR="000C2A9C" w:rsidRPr="00DE347B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B2D4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314,779</w:t>
            </w:r>
          </w:p>
        </w:tc>
        <w:tc>
          <w:tcPr>
            <w:tcW w:w="90" w:type="dxa"/>
          </w:tcPr>
          <w:p w14:paraId="58160484" w14:textId="77777777" w:rsidR="000C2A9C" w:rsidRPr="008A23DB" w:rsidRDefault="000C2A9C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FB815B7" w14:textId="77777777" w:rsidR="000C2A9C" w:rsidRPr="00BC3521" w:rsidRDefault="000C2A9C">
            <w:pPr>
              <w:pStyle w:val="index"/>
              <w:tabs>
                <w:tab w:val="clear" w:pos="1134"/>
                <w:tab w:val="decimal" w:pos="450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0B2F2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(10,780)</w:t>
            </w:r>
          </w:p>
        </w:tc>
        <w:tc>
          <w:tcPr>
            <w:tcW w:w="89" w:type="dxa"/>
          </w:tcPr>
          <w:p w14:paraId="3425FE8C" w14:textId="77777777" w:rsidR="000C2A9C" w:rsidRPr="00BC3521" w:rsidRDefault="000C2A9C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</w:tcPr>
          <w:p w14:paraId="30A31E5F" w14:textId="77777777" w:rsidR="000C2A9C" w:rsidRPr="000B2F20" w:rsidRDefault="000C2A9C">
            <w:pPr>
              <w:pStyle w:val="index"/>
              <w:tabs>
                <w:tab w:val="clear" w:pos="1134"/>
                <w:tab w:val="decimal" w:pos="541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0B2F2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(10,780)</w:t>
            </w:r>
          </w:p>
        </w:tc>
        <w:tc>
          <w:tcPr>
            <w:tcW w:w="90" w:type="dxa"/>
          </w:tcPr>
          <w:p w14:paraId="7CD0F05C" w14:textId="77777777" w:rsidR="000C2A9C" w:rsidRPr="00BC3521" w:rsidRDefault="000C2A9C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6A1EF0E" w14:textId="77777777" w:rsidR="000C2A9C" w:rsidRPr="00BC3521" w:rsidRDefault="000C2A9C">
            <w:pPr>
              <w:pStyle w:val="index"/>
              <w:tabs>
                <w:tab w:val="clear" w:pos="1134"/>
                <w:tab w:val="decimal" w:pos="543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303,999</w:t>
            </w:r>
          </w:p>
        </w:tc>
        <w:tc>
          <w:tcPr>
            <w:tcW w:w="90" w:type="dxa"/>
          </w:tcPr>
          <w:p w14:paraId="3D5CF32F" w14:textId="77777777" w:rsidR="000C2A9C" w:rsidRPr="00BC3521" w:rsidRDefault="000C2A9C">
            <w:pPr>
              <w:pStyle w:val="index"/>
              <w:tabs>
                <w:tab w:val="clear" w:pos="1134"/>
                <w:tab w:val="decimal" w:pos="619"/>
              </w:tabs>
              <w:spacing w:after="0" w:line="240" w:lineRule="auto"/>
              <w:ind w:left="0" w:hanging="93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double" w:sz="4" w:space="0" w:color="auto"/>
            </w:tcBorders>
          </w:tcPr>
          <w:p w14:paraId="31EA18BC" w14:textId="77777777" w:rsidR="000C2A9C" w:rsidRPr="00BC3521" w:rsidRDefault="000C2A9C">
            <w:pPr>
              <w:pStyle w:val="index"/>
              <w:tabs>
                <w:tab w:val="clear" w:pos="1134"/>
                <w:tab w:val="decimal" w:pos="439"/>
              </w:tabs>
              <w:spacing w:after="0" w:line="240" w:lineRule="auto"/>
              <w:ind w:left="0" w:right="89" w:hanging="93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303,999</w:t>
            </w:r>
          </w:p>
        </w:tc>
      </w:tr>
    </w:tbl>
    <w:p w14:paraId="7848E596" w14:textId="77777777" w:rsidR="000C2A9C" w:rsidRDefault="000C2A9C" w:rsidP="000C2A9C">
      <w:pPr>
        <w:pStyle w:val="block"/>
        <w:spacing w:after="0" w:line="240" w:lineRule="atLeast"/>
        <w:ind w:left="590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</w:p>
    <w:p w14:paraId="1F9CB357" w14:textId="77777777" w:rsidR="000C2A9C" w:rsidRDefault="000C2A9C" w:rsidP="000C2A9C">
      <w:pPr>
        <w:pStyle w:val="block"/>
        <w:spacing w:after="0" w:line="240" w:lineRule="atLeast"/>
        <w:ind w:left="590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  <w:r w:rsidRPr="00002312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บริษัทย่อยทั้งหมดจดทะเบียนจัดตั้งและดำเนินธุรกิจในประเทศไทย</w:t>
      </w:r>
    </w:p>
    <w:p w14:paraId="59AA62CC" w14:textId="77777777" w:rsidR="000C2A9C" w:rsidRDefault="000C2A9C" w:rsidP="000C2A9C">
      <w:pPr>
        <w:pStyle w:val="block"/>
        <w:spacing w:after="0" w:line="240" w:lineRule="atLeast"/>
        <w:ind w:left="590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237"/>
        <w:gridCol w:w="1653"/>
        <w:gridCol w:w="252"/>
        <w:gridCol w:w="1728"/>
      </w:tblGrid>
      <w:tr w:rsidR="000C2A9C" w:rsidRPr="00762F79" w14:paraId="075454D8" w14:textId="77777777">
        <w:trPr>
          <w:tblHeader/>
        </w:trPr>
        <w:tc>
          <w:tcPr>
            <w:tcW w:w="5400" w:type="dxa"/>
            <w:vAlign w:val="bottom"/>
          </w:tcPr>
          <w:p w14:paraId="6E7DBF22" w14:textId="77777777" w:rsidR="000C2A9C" w:rsidRPr="00A22CA5" w:rsidRDefault="000C2A9C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2CA5">
              <w:rPr>
                <w:rFonts w:asciiTheme="majorBidi" w:hAnsiTheme="majorBidi" w:cstheme="majorBidi" w:hint="cs"/>
                <w:b/>
                <w:bCs/>
                <w:i/>
                <w:iCs/>
                <w:spacing w:val="2"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37" w:type="dxa"/>
          </w:tcPr>
          <w:p w14:paraId="691A74E2" w14:textId="77777777" w:rsidR="000C2A9C" w:rsidRPr="00762F79" w:rsidRDefault="000C2A9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3" w:type="dxa"/>
            <w:gridSpan w:val="3"/>
          </w:tcPr>
          <w:p w14:paraId="3702F3EB" w14:textId="77777777" w:rsidR="000C2A9C" w:rsidRPr="00762F79" w:rsidRDefault="000C2A9C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2A9C" w:rsidRPr="00762F79" w14:paraId="2423BE92" w14:textId="77777777">
        <w:trPr>
          <w:tblHeader/>
        </w:trPr>
        <w:tc>
          <w:tcPr>
            <w:tcW w:w="5400" w:type="dxa"/>
            <w:vAlign w:val="bottom"/>
          </w:tcPr>
          <w:p w14:paraId="4947871C" w14:textId="30EE3FE2" w:rsidR="000C2A9C" w:rsidRPr="00A22CA5" w:rsidRDefault="00F6680B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</w:t>
            </w:r>
            <w:r w:rsidR="000C2A9C" w:rsidRPr="00A22CA5">
              <w:rPr>
                <w:rFonts w:asciiTheme="majorBidi" w:hAnsiTheme="majorBidi" w:cstheme="majorBidi" w:hint="cs"/>
                <w:b/>
                <w:bCs/>
                <w:i/>
                <w:iCs/>
                <w:spacing w:val="2"/>
                <w:sz w:val="30"/>
                <w:szCs w:val="30"/>
                <w:cs/>
              </w:rPr>
              <w:t xml:space="preserve">สิ้นสุดวันที่ </w:t>
            </w:r>
            <w:r w:rsidR="000C2A9C" w:rsidRPr="00A22CA5">
              <w:rPr>
                <w:rFonts w:asciiTheme="majorBidi" w:hAnsiTheme="majorBidi" w:cstheme="majorBidi"/>
                <w:b/>
                <w:bCs/>
                <w:i/>
                <w:iCs/>
                <w:spacing w:val="2"/>
                <w:sz w:val="30"/>
                <w:szCs w:val="30"/>
              </w:rPr>
              <w:t xml:space="preserve">31 </w:t>
            </w:r>
            <w:r w:rsidR="000C2A9C" w:rsidRPr="00A22CA5">
              <w:rPr>
                <w:rFonts w:asciiTheme="majorBidi" w:hAnsiTheme="majorBidi" w:cstheme="majorBidi" w:hint="cs"/>
                <w:b/>
                <w:bCs/>
                <w:i/>
                <w:iCs/>
                <w:spacing w:val="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7" w:type="dxa"/>
          </w:tcPr>
          <w:p w14:paraId="58171031" w14:textId="77777777" w:rsidR="000C2A9C" w:rsidRPr="00762F79" w:rsidRDefault="000C2A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07D50B89" w14:textId="77777777" w:rsidR="000C2A9C" w:rsidRPr="00A70C08" w:rsidRDefault="000C2A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0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52" w:type="dxa"/>
          </w:tcPr>
          <w:p w14:paraId="1328312F" w14:textId="77777777" w:rsidR="000C2A9C" w:rsidRPr="00A70C08" w:rsidRDefault="000C2A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28" w:type="dxa"/>
          </w:tcPr>
          <w:p w14:paraId="07F38436" w14:textId="77777777" w:rsidR="000C2A9C" w:rsidRPr="00A70C08" w:rsidRDefault="000C2A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0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0C2A9C" w:rsidRPr="00762F79" w14:paraId="040015B6" w14:textId="77777777">
        <w:trPr>
          <w:tblHeader/>
        </w:trPr>
        <w:tc>
          <w:tcPr>
            <w:tcW w:w="5400" w:type="dxa"/>
            <w:vAlign w:val="bottom"/>
          </w:tcPr>
          <w:p w14:paraId="0A52AE4D" w14:textId="77777777" w:rsidR="000C2A9C" w:rsidRPr="00762F79" w:rsidRDefault="000C2A9C">
            <w:pPr>
              <w:ind w:lef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0F5697C" w14:textId="77777777" w:rsidR="000C2A9C" w:rsidRPr="00762F79" w:rsidRDefault="000C2A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3" w:type="dxa"/>
            <w:gridSpan w:val="3"/>
          </w:tcPr>
          <w:p w14:paraId="01DC85A7" w14:textId="77777777" w:rsidR="000C2A9C" w:rsidRPr="00762F79" w:rsidRDefault="000C2A9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C2A9C" w:rsidRPr="00762F79" w14:paraId="7A18FE55" w14:textId="77777777">
        <w:tc>
          <w:tcPr>
            <w:tcW w:w="5400" w:type="dxa"/>
            <w:vAlign w:val="bottom"/>
          </w:tcPr>
          <w:p w14:paraId="54937789" w14:textId="77777777" w:rsidR="000C2A9C" w:rsidRPr="00762F79" w:rsidRDefault="000C2A9C">
            <w:pPr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อัลไพน์ วอเตอร์ จำกัด</w:t>
            </w:r>
          </w:p>
        </w:tc>
        <w:tc>
          <w:tcPr>
            <w:tcW w:w="237" w:type="dxa"/>
          </w:tcPr>
          <w:p w14:paraId="385D9BA3" w14:textId="77777777" w:rsidR="000C2A9C" w:rsidRPr="00762F79" w:rsidRDefault="000C2A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7A288006" w14:textId="77777777" w:rsidR="000C2A9C" w:rsidRPr="00762F79" w:rsidRDefault="000C2A9C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45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EC44EC7" w14:textId="77777777" w:rsidR="000C2A9C" w:rsidRPr="00762F79" w:rsidRDefault="000C2A9C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28" w:type="dxa"/>
          </w:tcPr>
          <w:p w14:paraId="4C0F1803" w14:textId="77777777" w:rsidR="000C2A9C" w:rsidRPr="00762F79" w:rsidRDefault="000C2A9C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524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(8,780)</w:t>
            </w:r>
          </w:p>
        </w:tc>
      </w:tr>
      <w:tr w:rsidR="000C2A9C" w:rsidRPr="00762F79" w14:paraId="620B84A2" w14:textId="77777777">
        <w:tc>
          <w:tcPr>
            <w:tcW w:w="5400" w:type="dxa"/>
            <w:vAlign w:val="bottom"/>
          </w:tcPr>
          <w:p w14:paraId="2BE1FB84" w14:textId="77777777" w:rsidR="000C2A9C" w:rsidRPr="00762F79" w:rsidRDefault="000C2A9C">
            <w:pPr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  <w:r w:rsidRPr="00762F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เวนดิ้ง คอนเน็กซ์ เทค จำกัด</w:t>
            </w:r>
          </w:p>
        </w:tc>
        <w:tc>
          <w:tcPr>
            <w:tcW w:w="237" w:type="dxa"/>
          </w:tcPr>
          <w:p w14:paraId="177ABB84" w14:textId="77777777" w:rsidR="000C2A9C" w:rsidRPr="00762F79" w:rsidRDefault="000C2A9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5A787225" w14:textId="77777777" w:rsidR="000C2A9C" w:rsidRPr="00762F79" w:rsidRDefault="000C2A9C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45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9BFE250" w14:textId="77777777" w:rsidR="000C2A9C" w:rsidRPr="00762F79" w:rsidRDefault="000C2A9C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28" w:type="dxa"/>
          </w:tcPr>
          <w:p w14:paraId="3159EDFB" w14:textId="77777777" w:rsidR="000C2A9C" w:rsidRPr="00762F79" w:rsidRDefault="000C2A9C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(2,000)</w:t>
            </w:r>
          </w:p>
        </w:tc>
      </w:tr>
    </w:tbl>
    <w:p w14:paraId="6EEC1B82" w14:textId="77777777" w:rsidR="000C2A9C" w:rsidRDefault="000C2A9C" w:rsidP="000C2A9C">
      <w:pPr>
        <w:jc w:val="thaiDistribute"/>
        <w:rPr>
          <w:rFonts w:ascii="Angsana New" w:hAnsi="Angsana New"/>
          <w:sz w:val="30"/>
          <w:szCs w:val="30"/>
        </w:rPr>
      </w:pPr>
    </w:p>
    <w:p w14:paraId="56BFFD38" w14:textId="3163F1B6" w:rsidR="00B628EA" w:rsidRDefault="006F6852" w:rsidP="00F6680B">
      <w:pPr>
        <w:pStyle w:val="ListParagraph"/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F6852">
        <w:rPr>
          <w:rFonts w:ascii="Angsana New" w:hAnsi="Angsana New" w:hint="cs"/>
          <w:sz w:val="30"/>
          <w:szCs w:val="30"/>
          <w:cs/>
        </w:rPr>
        <w:t>ในระหว่างปี</w:t>
      </w:r>
      <w:r w:rsidRPr="006F6852">
        <w:rPr>
          <w:rFonts w:ascii="Angsana New" w:hAnsi="Angsana New"/>
          <w:sz w:val="30"/>
          <w:szCs w:val="30"/>
          <w:cs/>
        </w:rPr>
        <w:t xml:space="preserve"> </w:t>
      </w:r>
      <w:r w:rsidRPr="006F685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6F6852">
        <w:rPr>
          <w:rFonts w:ascii="Angsana New" w:hAnsi="Angsana New"/>
          <w:sz w:val="30"/>
          <w:szCs w:val="30"/>
        </w:rPr>
        <w:t xml:space="preserve"> </w:t>
      </w:r>
      <w:r w:rsidRPr="006F6852">
        <w:rPr>
          <w:rFonts w:ascii="Angsana New" w:hAnsi="Angsana New" w:hint="cs"/>
          <w:sz w:val="30"/>
          <w:szCs w:val="30"/>
          <w:cs/>
        </w:rPr>
        <w:t>บริษัทบันทึกผลขาดทุนจากการด้อยค่าของเงินลงทุนในบริษัทย่อยจำนวน</w:t>
      </w:r>
      <w:r w:rsidRPr="006F685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10.8</w:t>
      </w:r>
      <w:r w:rsidRPr="006F6852">
        <w:rPr>
          <w:rFonts w:ascii="Angsana New" w:hAnsi="Angsana New"/>
          <w:sz w:val="30"/>
          <w:szCs w:val="30"/>
        </w:rPr>
        <w:t xml:space="preserve"> </w:t>
      </w:r>
      <w:r w:rsidRPr="006F6852">
        <w:rPr>
          <w:rFonts w:ascii="Angsana New" w:hAnsi="Angsana New" w:hint="cs"/>
          <w:sz w:val="30"/>
          <w:szCs w:val="30"/>
          <w:cs/>
        </w:rPr>
        <w:t>ล้านบาท</w:t>
      </w:r>
      <w:r w:rsidRPr="006F6852">
        <w:rPr>
          <w:rFonts w:ascii="Angsana New" w:hAnsi="Angsana New"/>
          <w:sz w:val="30"/>
          <w:szCs w:val="30"/>
          <w:cs/>
        </w:rPr>
        <w:t xml:space="preserve"> </w:t>
      </w:r>
      <w:r w:rsidRPr="006F6852">
        <w:rPr>
          <w:rFonts w:ascii="Angsana New" w:hAnsi="Angsana New" w:hint="cs"/>
          <w:sz w:val="30"/>
          <w:szCs w:val="30"/>
          <w:cs/>
        </w:rPr>
        <w:t>เนื่องจากบริษัทย่อยดังกล่าวมีผลขาดทุนสะสมและมีการชะลอการดำเนินงาน</w:t>
      </w:r>
    </w:p>
    <w:p w14:paraId="35CE1B7D" w14:textId="77777777" w:rsidR="00B628EA" w:rsidRDefault="00B628EA" w:rsidP="000C2A9C">
      <w:pPr>
        <w:jc w:val="thaiDistribute"/>
        <w:rPr>
          <w:rFonts w:ascii="Angsana New" w:hAnsi="Angsana New"/>
          <w:sz w:val="30"/>
          <w:szCs w:val="30"/>
        </w:rPr>
      </w:pPr>
    </w:p>
    <w:p w14:paraId="7CA06CD6" w14:textId="77777777" w:rsidR="00F6680B" w:rsidRPr="00F6680B" w:rsidRDefault="00F6680B" w:rsidP="00F6680B">
      <w:pPr>
        <w:pStyle w:val="ListParagraph"/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46CB0">
        <w:rPr>
          <w:rFonts w:ascii="Angsana New" w:hAnsi="Angsana New" w:hint="eastAsia"/>
          <w:sz w:val="30"/>
          <w:szCs w:val="30"/>
          <w:cs/>
        </w:rPr>
        <w:t>ณ</w:t>
      </w:r>
      <w:r w:rsidRPr="00646CB0">
        <w:rPr>
          <w:rFonts w:ascii="Angsana New" w:hAnsi="Angsana New"/>
          <w:sz w:val="30"/>
          <w:szCs w:val="30"/>
          <w:cs/>
        </w:rPr>
        <w:t xml:space="preserve"> </w:t>
      </w:r>
      <w:r w:rsidRPr="00646CB0">
        <w:rPr>
          <w:rFonts w:ascii="Angsana New" w:hAnsi="Angsana New" w:hint="eastAsia"/>
          <w:sz w:val="30"/>
          <w:szCs w:val="30"/>
          <w:cs/>
        </w:rPr>
        <w:t>วันที่</w:t>
      </w:r>
      <w:r w:rsidRPr="00646CB0">
        <w:rPr>
          <w:rFonts w:ascii="Angsana New" w:hAnsi="Angsana New"/>
          <w:sz w:val="30"/>
          <w:szCs w:val="30"/>
          <w:cs/>
        </w:rPr>
        <w:t xml:space="preserve"> </w:t>
      </w:r>
      <w:r w:rsidRPr="00F6680B">
        <w:rPr>
          <w:rFonts w:ascii="Angsana New" w:hAnsi="Angsana New"/>
          <w:sz w:val="30"/>
          <w:szCs w:val="30"/>
        </w:rPr>
        <w:t>31</w:t>
      </w:r>
      <w:r w:rsidRPr="00646CB0">
        <w:rPr>
          <w:rFonts w:ascii="Angsana New" w:hAnsi="Angsana New"/>
          <w:sz w:val="30"/>
          <w:szCs w:val="30"/>
          <w:cs/>
        </w:rPr>
        <w:t xml:space="preserve"> </w:t>
      </w:r>
      <w:r w:rsidRPr="00646CB0">
        <w:rPr>
          <w:rFonts w:ascii="Angsana New" w:hAnsi="Angsana New" w:hint="eastAsia"/>
          <w:sz w:val="30"/>
          <w:szCs w:val="30"/>
          <w:cs/>
        </w:rPr>
        <w:t>ธันวาคม</w:t>
      </w:r>
      <w:r w:rsidRPr="00F6680B">
        <w:rPr>
          <w:rFonts w:ascii="Angsana New" w:hAnsi="Angsana New" w:hint="cs"/>
          <w:sz w:val="30"/>
          <w:szCs w:val="30"/>
          <w:cs/>
        </w:rPr>
        <w:t xml:space="preserve"> </w:t>
      </w:r>
      <w:r w:rsidRPr="00F6680B">
        <w:rPr>
          <w:rFonts w:ascii="Angsana New" w:hAnsi="Angsana New"/>
          <w:sz w:val="30"/>
          <w:szCs w:val="30"/>
        </w:rPr>
        <w:t>2568</w:t>
      </w:r>
      <w:r w:rsidRPr="00646CB0">
        <w:rPr>
          <w:rFonts w:ascii="Angsana New" w:hAnsi="Angsana New"/>
          <w:sz w:val="30"/>
          <w:szCs w:val="30"/>
          <w:cs/>
        </w:rPr>
        <w:t xml:space="preserve"> </w:t>
      </w:r>
      <w:r w:rsidRPr="00646CB0">
        <w:rPr>
          <w:rFonts w:ascii="Angsana New" w:hAnsi="Angsana New" w:hint="eastAsia"/>
          <w:sz w:val="30"/>
          <w:szCs w:val="30"/>
          <w:cs/>
        </w:rPr>
        <w:t>จากการประมาณการของผู้บริหารพบว่าเงินลงทุนในบริษัทย่อยแห่งหนึ่งมีข้อบ่งชี้เรื่องการด้อยค่า</w:t>
      </w:r>
      <w:r w:rsidRPr="00646CB0">
        <w:rPr>
          <w:rFonts w:ascii="Angsana New" w:hAnsi="Angsana New"/>
          <w:sz w:val="30"/>
          <w:szCs w:val="30"/>
          <w:cs/>
        </w:rPr>
        <w:t xml:space="preserve"> </w:t>
      </w:r>
      <w:r w:rsidRPr="00646CB0">
        <w:rPr>
          <w:rFonts w:ascii="Angsana New" w:hAnsi="Angsana New" w:hint="eastAsia"/>
          <w:sz w:val="30"/>
          <w:szCs w:val="30"/>
          <w:cs/>
        </w:rPr>
        <w:t>เนื่องจากแผนการด</w:t>
      </w:r>
      <w:r w:rsidRPr="00F6680B">
        <w:rPr>
          <w:rFonts w:ascii="Angsana New" w:hAnsi="Angsana New" w:hint="cs"/>
          <w:sz w:val="30"/>
          <w:szCs w:val="30"/>
          <w:cs/>
        </w:rPr>
        <w:t>ำ</w:t>
      </w:r>
      <w:r w:rsidRPr="00646CB0">
        <w:rPr>
          <w:rFonts w:ascii="Angsana New" w:hAnsi="Angsana New" w:hint="eastAsia"/>
          <w:sz w:val="30"/>
          <w:szCs w:val="30"/>
          <w:cs/>
        </w:rPr>
        <w:t>เนินงาน</w:t>
      </w:r>
      <w:r w:rsidRPr="00F6680B">
        <w:rPr>
          <w:rFonts w:ascii="Angsana New" w:hAnsi="Angsana New" w:hint="cs"/>
          <w:sz w:val="30"/>
          <w:szCs w:val="30"/>
          <w:cs/>
        </w:rPr>
        <w:t xml:space="preserve">ต่ำกว่าที่คาดการณ์ไว้ ส่งผลให้บริษัทย่อยรับรู้ขาดทุนสุทธิในช่วงที่ผ่านมา และมีขาดทุนสะสม </w:t>
      </w:r>
      <w:r w:rsidRPr="00646CB0">
        <w:rPr>
          <w:rFonts w:ascii="Angsana New" w:hAnsi="Angsana New" w:hint="eastAsia"/>
          <w:sz w:val="30"/>
          <w:szCs w:val="30"/>
          <w:cs/>
        </w:rPr>
        <w:t>ผู้บริหารประมาณมูลค่าที่คาดว่าจะได้รับคืนค</w:t>
      </w:r>
      <w:r w:rsidRPr="00F6680B">
        <w:rPr>
          <w:rFonts w:ascii="Angsana New" w:hAnsi="Angsana New" w:hint="cs"/>
          <w:sz w:val="30"/>
          <w:szCs w:val="30"/>
          <w:cs/>
        </w:rPr>
        <w:t>ำ</w:t>
      </w:r>
      <w:r w:rsidRPr="00646CB0">
        <w:rPr>
          <w:rFonts w:ascii="Angsana New" w:hAnsi="Angsana New" w:hint="eastAsia"/>
          <w:sz w:val="30"/>
          <w:szCs w:val="30"/>
          <w:cs/>
        </w:rPr>
        <w:t>นวณโดยใช้ประมาณการกระแสเงินสดที่จะได้รับในอนาคตคิดลดเป็นมูลค่าปัจจุบัน</w:t>
      </w:r>
      <w:r w:rsidRPr="00646CB0">
        <w:rPr>
          <w:rFonts w:ascii="Angsana New" w:hAnsi="Angsana New"/>
          <w:sz w:val="30"/>
          <w:szCs w:val="30"/>
          <w:cs/>
        </w:rPr>
        <w:t xml:space="preserve"> </w:t>
      </w:r>
      <w:r w:rsidRPr="00646CB0">
        <w:rPr>
          <w:rFonts w:ascii="Angsana New" w:hAnsi="Angsana New" w:hint="eastAsia"/>
          <w:sz w:val="30"/>
          <w:szCs w:val="30"/>
          <w:cs/>
        </w:rPr>
        <w:t>ซึ่งมูลค่าตามบัญชี</w:t>
      </w:r>
      <w:r w:rsidRPr="00F6680B">
        <w:rPr>
          <w:rFonts w:ascii="Angsana New" w:hAnsi="Angsana New" w:hint="cs"/>
          <w:sz w:val="30"/>
          <w:szCs w:val="30"/>
          <w:cs/>
        </w:rPr>
        <w:t>ต่ำ</w:t>
      </w:r>
      <w:r w:rsidRPr="00646CB0">
        <w:rPr>
          <w:rFonts w:ascii="Angsana New" w:hAnsi="Angsana New" w:hint="eastAsia"/>
          <w:sz w:val="30"/>
          <w:szCs w:val="30"/>
          <w:cs/>
        </w:rPr>
        <w:t>กว่ามูลค่าที่คาดว่าจะได้รับคืน</w:t>
      </w:r>
      <w:r w:rsidRPr="00F6680B">
        <w:rPr>
          <w:rFonts w:ascii="Angsana New" w:hAnsi="Angsana New" w:hint="cs"/>
          <w:sz w:val="30"/>
          <w:szCs w:val="30"/>
          <w:cs/>
        </w:rPr>
        <w:t xml:space="preserve"> จึงไม่ได้รับรู้</w:t>
      </w:r>
      <w:r w:rsidRPr="00F6680B">
        <w:rPr>
          <w:rFonts w:ascii="Angsana New" w:hAnsi="Angsana New" w:hint="eastAsia"/>
          <w:sz w:val="30"/>
          <w:szCs w:val="30"/>
          <w:cs/>
        </w:rPr>
        <w:t>ขาดทุนจากการด้อยค่าในระหว่างปี</w:t>
      </w:r>
      <w:r w:rsidRPr="00F6680B">
        <w:rPr>
          <w:rFonts w:ascii="Angsana New" w:hAnsi="Angsana New"/>
          <w:sz w:val="30"/>
          <w:szCs w:val="30"/>
          <w:cs/>
        </w:rPr>
        <w:t xml:space="preserve"> </w:t>
      </w:r>
      <w:r w:rsidRPr="00F6680B">
        <w:rPr>
          <w:rFonts w:ascii="Angsana New" w:hAnsi="Angsana New"/>
          <w:sz w:val="30"/>
          <w:szCs w:val="30"/>
        </w:rPr>
        <w:t xml:space="preserve">2568 </w:t>
      </w:r>
    </w:p>
    <w:p w14:paraId="36F72C64" w14:textId="77777777" w:rsidR="00F6680B" w:rsidRPr="00F6680B" w:rsidRDefault="00F6680B" w:rsidP="00F6680B">
      <w:pPr>
        <w:pStyle w:val="ListParagraph"/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73068D" w14:textId="623CAC5B" w:rsidR="006F6852" w:rsidRDefault="006F6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2610"/>
      </w:tblGrid>
      <w:tr w:rsidR="00980E9E" w:rsidRPr="00F3288F" w14:paraId="51098403" w14:textId="77777777" w:rsidTr="004D6927">
        <w:trPr>
          <w:tblHeader/>
        </w:trPr>
        <w:tc>
          <w:tcPr>
            <w:tcW w:w="6660" w:type="dxa"/>
          </w:tcPr>
          <w:p w14:paraId="7440554F" w14:textId="77777777" w:rsidR="00980E9E" w:rsidRPr="00962C30" w:rsidRDefault="00980E9E">
            <w:pPr>
              <w:ind w:left="166" w:hanging="166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962C30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ข้อสมมติที่สำคัญ</w:t>
            </w:r>
          </w:p>
        </w:tc>
        <w:tc>
          <w:tcPr>
            <w:tcW w:w="2610" w:type="dxa"/>
          </w:tcPr>
          <w:p w14:paraId="1EC750DE" w14:textId="77777777" w:rsidR="004A4214" w:rsidRDefault="004A4214">
            <w:pPr>
              <w:ind w:right="-108"/>
              <w:jc w:val="center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  <w:p w14:paraId="6315A937" w14:textId="223D2529" w:rsidR="00980E9E" w:rsidRPr="00F3288F" w:rsidRDefault="00980E9E">
            <w:pPr>
              <w:ind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288F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งบการเ</w:t>
            </w:r>
            <w:r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>งินเฉพาะกิจการ</w:t>
            </w:r>
          </w:p>
        </w:tc>
      </w:tr>
      <w:tr w:rsidR="00980E9E" w:rsidRPr="001A26C7" w14:paraId="4A94CF3E" w14:textId="77777777" w:rsidTr="004D6927">
        <w:tc>
          <w:tcPr>
            <w:tcW w:w="6660" w:type="dxa"/>
          </w:tcPr>
          <w:p w14:paraId="751A498B" w14:textId="77777777" w:rsidR="00980E9E" w:rsidRPr="00F3288F" w:rsidRDefault="00980E9E">
            <w:pPr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0C844D44" w14:textId="77777777" w:rsidR="00980E9E" w:rsidRPr="001A26C7" w:rsidRDefault="00980E9E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1A26C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rtl/>
                <w:cs/>
              </w:rPr>
              <w:t>(</w:t>
            </w:r>
            <w:r w:rsidRPr="001A26C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rtl/>
                <w:cs/>
                <w:lang w:bidi="th-TH"/>
              </w:rPr>
              <w:t>ร้อยละ</w:t>
            </w:r>
            <w:r w:rsidRPr="001A26C7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rtl/>
                <w:cs/>
              </w:rPr>
              <w:t>)</w:t>
            </w:r>
          </w:p>
        </w:tc>
      </w:tr>
      <w:tr w:rsidR="00980E9E" w:rsidRPr="0085615D" w14:paraId="0BE46503" w14:textId="77777777" w:rsidTr="004D6927">
        <w:tc>
          <w:tcPr>
            <w:tcW w:w="6660" w:type="dxa"/>
          </w:tcPr>
          <w:p w14:paraId="24BDE89F" w14:textId="437D2144" w:rsidR="00980E9E" w:rsidRPr="00F3288F" w:rsidRDefault="004A4214">
            <w:pPr>
              <w:ind w:right="-10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610" w:type="dxa"/>
            <w:vAlign w:val="bottom"/>
          </w:tcPr>
          <w:p w14:paraId="2491E3FF" w14:textId="56BFA4B5" w:rsidR="00980E9E" w:rsidRPr="004D6927" w:rsidRDefault="00176679" w:rsidP="004D6927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7.5</w:t>
            </w:r>
          </w:p>
        </w:tc>
      </w:tr>
      <w:tr w:rsidR="004A4214" w:rsidRPr="0085615D" w14:paraId="363248DA" w14:textId="77777777" w:rsidTr="004D6927">
        <w:tc>
          <w:tcPr>
            <w:tcW w:w="6660" w:type="dxa"/>
          </w:tcPr>
          <w:p w14:paraId="7B611EF0" w14:textId="70BA237C" w:rsidR="004A4214" w:rsidRDefault="004A4214" w:rsidP="004A4214">
            <w:pPr>
              <w:ind w:left="144" w:right="-108" w:hanging="14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EF16F4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2610" w:type="dxa"/>
            <w:vAlign w:val="bottom"/>
          </w:tcPr>
          <w:p w14:paraId="57ECE5A1" w14:textId="2FF0467B" w:rsidR="004A4214" w:rsidRDefault="004A4214" w:rsidP="004A4214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</w:t>
            </w:r>
            <w:r w:rsidRPr="004D69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4A4214" w:rsidRPr="0085615D" w14:paraId="0FE913B7" w14:textId="77777777" w:rsidTr="004D6927">
        <w:tc>
          <w:tcPr>
            <w:tcW w:w="6660" w:type="dxa"/>
          </w:tcPr>
          <w:p w14:paraId="5403E07B" w14:textId="62204AB8" w:rsidR="004A4214" w:rsidRPr="00F3288F" w:rsidRDefault="004A4214" w:rsidP="004A4214">
            <w:pPr>
              <w:ind w:left="144" w:right="-108" w:hanging="14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อัตราค่าเผื่อผลขาดทุนด้านเครดิตที่คาดว่าจะเกิดขึ้นของลูกหนี้ตามสัญญาเช่าซื้อจากปี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2569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ถึงปี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2572</w:t>
            </w:r>
          </w:p>
        </w:tc>
        <w:tc>
          <w:tcPr>
            <w:tcW w:w="2610" w:type="dxa"/>
            <w:vAlign w:val="bottom"/>
          </w:tcPr>
          <w:p w14:paraId="33C7B7F5" w14:textId="11A880A5" w:rsidR="004A4214" w:rsidRPr="004D6927" w:rsidRDefault="004A4214" w:rsidP="004A4214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</w:t>
            </w:r>
            <w:r w:rsidRPr="004D69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4D69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4D69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F55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4D69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</w:tr>
      <w:tr w:rsidR="004A4214" w:rsidRPr="0085615D" w14:paraId="230710BC" w14:textId="77777777" w:rsidTr="004D6927">
        <w:tc>
          <w:tcPr>
            <w:tcW w:w="6660" w:type="dxa"/>
          </w:tcPr>
          <w:p w14:paraId="1B1C8F21" w14:textId="3BB290FE" w:rsidR="004A4214" w:rsidRDefault="004A4214" w:rsidP="004A4214">
            <w:pPr>
              <w:ind w:left="144" w:right="-108" w:hanging="144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อัตราค่าเผื่อผลขาดทุนด้านเครดิตที่คาดว่าจะเกิดขึ้นของลูกหนี้เงินให้สินเชื่อจาก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ปี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2569 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ถึงปี </w:t>
            </w: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2572</w:t>
            </w:r>
          </w:p>
        </w:tc>
        <w:tc>
          <w:tcPr>
            <w:tcW w:w="2610" w:type="dxa"/>
            <w:vAlign w:val="bottom"/>
          </w:tcPr>
          <w:p w14:paraId="31ABB337" w14:textId="1AB1D7B6" w:rsidR="004A4214" w:rsidRDefault="004A4214" w:rsidP="004A4214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2.0</w:t>
            </w:r>
            <w:r w:rsidRPr="004D69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4D69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4D692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2F55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  <w:r w:rsidRPr="004D69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.0</w:t>
            </w:r>
          </w:p>
        </w:tc>
      </w:tr>
    </w:tbl>
    <w:p w14:paraId="343E13D5" w14:textId="198D5AC5" w:rsidR="00EA6917" w:rsidRDefault="00EA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FF79689" w14:textId="42540A9A" w:rsidR="00892924" w:rsidRPr="00892924" w:rsidRDefault="00892924" w:rsidP="00EA6917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sz w:val="30"/>
          <w:szCs w:val="30"/>
          <w:u w:val="none"/>
          <w:lang w:val="x-none" w:eastAsia="x-none"/>
        </w:rPr>
      </w:pPr>
      <w:r w:rsidRPr="00892924"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เงินลงทุนในบริษัทร่วม</w:t>
      </w:r>
    </w:p>
    <w:p w14:paraId="61E3D600" w14:textId="3C753FDA" w:rsidR="00892924" w:rsidRPr="00860B9C" w:rsidRDefault="00892924" w:rsidP="00EA6917">
      <w:pPr>
        <w:pStyle w:val="block"/>
        <w:spacing w:after="0" w:line="240" w:lineRule="atLeast"/>
        <w:ind w:left="590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237"/>
        <w:gridCol w:w="1653"/>
        <w:gridCol w:w="252"/>
        <w:gridCol w:w="1728"/>
      </w:tblGrid>
      <w:tr w:rsidR="00860B9C" w:rsidRPr="00762F79" w14:paraId="237015F9" w14:textId="77777777" w:rsidTr="00042791">
        <w:trPr>
          <w:tblHeader/>
        </w:trPr>
        <w:tc>
          <w:tcPr>
            <w:tcW w:w="5400" w:type="dxa"/>
            <w:vAlign w:val="bottom"/>
          </w:tcPr>
          <w:p w14:paraId="2FD6237F" w14:textId="77777777" w:rsidR="00EA6917" w:rsidRPr="00762F79" w:rsidRDefault="00EA6917" w:rsidP="00042791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7" w:type="dxa"/>
          </w:tcPr>
          <w:p w14:paraId="451C8C17" w14:textId="77777777" w:rsidR="00860B9C" w:rsidRPr="00762F79" w:rsidRDefault="00860B9C" w:rsidP="0004279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3" w:type="dxa"/>
            <w:gridSpan w:val="3"/>
          </w:tcPr>
          <w:p w14:paraId="733716BC" w14:textId="77777777" w:rsidR="00860B9C" w:rsidRPr="00762F79" w:rsidRDefault="00860B9C" w:rsidP="00042791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รวม</w:t>
            </w:r>
          </w:p>
        </w:tc>
      </w:tr>
      <w:tr w:rsidR="00860B9C" w:rsidRPr="00A70C08" w14:paraId="64FFC754" w14:textId="77777777" w:rsidTr="00042791">
        <w:trPr>
          <w:tblHeader/>
        </w:trPr>
        <w:tc>
          <w:tcPr>
            <w:tcW w:w="5400" w:type="dxa"/>
            <w:vAlign w:val="bottom"/>
          </w:tcPr>
          <w:p w14:paraId="1E07A5AF" w14:textId="77777777" w:rsidR="00860B9C" w:rsidRPr="00762F79" w:rsidRDefault="00860B9C" w:rsidP="00042791">
            <w:pPr>
              <w:ind w:lef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266BF534" w14:textId="77777777" w:rsidR="00860B9C" w:rsidRPr="00762F79" w:rsidRDefault="00860B9C" w:rsidP="000427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16AAA270" w14:textId="77777777" w:rsidR="00860B9C" w:rsidRPr="00A70C08" w:rsidRDefault="00860B9C" w:rsidP="000427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0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52" w:type="dxa"/>
          </w:tcPr>
          <w:p w14:paraId="2B264E4C" w14:textId="77777777" w:rsidR="00860B9C" w:rsidRPr="00A70C08" w:rsidRDefault="00860B9C" w:rsidP="000427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28" w:type="dxa"/>
          </w:tcPr>
          <w:p w14:paraId="77968881" w14:textId="77777777" w:rsidR="00860B9C" w:rsidRPr="00A70C08" w:rsidRDefault="00860B9C" w:rsidP="000427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0C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860B9C" w:rsidRPr="00762F79" w14:paraId="48E2C221" w14:textId="77777777" w:rsidTr="00042791">
        <w:trPr>
          <w:tblHeader/>
        </w:trPr>
        <w:tc>
          <w:tcPr>
            <w:tcW w:w="5400" w:type="dxa"/>
            <w:vAlign w:val="bottom"/>
          </w:tcPr>
          <w:p w14:paraId="438ED521" w14:textId="77777777" w:rsidR="00860B9C" w:rsidRPr="00762F79" w:rsidRDefault="00860B9C" w:rsidP="00042791">
            <w:pPr>
              <w:ind w:left="9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5993373E" w14:textId="77777777" w:rsidR="00860B9C" w:rsidRPr="00762F79" w:rsidRDefault="00860B9C" w:rsidP="000427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33" w:type="dxa"/>
            <w:gridSpan w:val="3"/>
          </w:tcPr>
          <w:p w14:paraId="7FBB20B5" w14:textId="77777777" w:rsidR="00860B9C" w:rsidRPr="00762F79" w:rsidRDefault="00860B9C" w:rsidP="0004279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60B9C" w14:paraId="5BDAE569" w14:textId="77777777" w:rsidTr="00042791">
        <w:tc>
          <w:tcPr>
            <w:tcW w:w="5400" w:type="dxa"/>
            <w:vAlign w:val="bottom"/>
          </w:tcPr>
          <w:p w14:paraId="3E3E47ED" w14:textId="77777777" w:rsidR="00860B9C" w:rsidRPr="00762F79" w:rsidRDefault="00860B9C" w:rsidP="00042791">
            <w:pPr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F0BE3">
              <w:rPr>
                <w:rFonts w:asciiTheme="majorBidi" w:hAnsiTheme="majorBidi" w:hint="cs"/>
                <w:sz w:val="30"/>
                <w:szCs w:val="30"/>
                <w:cs/>
              </w:rPr>
              <w:t>ซื้อเงินลงทุนในบริษัท</w:t>
            </w:r>
            <w:r w:rsidRPr="009F0BE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F0BE3">
              <w:rPr>
                <w:rFonts w:asciiTheme="majorBidi" w:hAnsiTheme="majorBidi" w:hint="cs"/>
                <w:sz w:val="30"/>
                <w:szCs w:val="30"/>
                <w:cs/>
              </w:rPr>
              <w:t>วีทีเอ</w:t>
            </w:r>
            <w:r w:rsidRPr="009F0BE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F0BE3">
              <w:rPr>
                <w:rFonts w:asciiTheme="majorBidi" w:hAnsiTheme="majorBidi" w:hint="cs"/>
                <w:sz w:val="30"/>
                <w:szCs w:val="30"/>
                <w:cs/>
              </w:rPr>
              <w:t>เซอร์วิส</w:t>
            </w:r>
            <w:r w:rsidRPr="009F0BE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F0BE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37" w:type="dxa"/>
          </w:tcPr>
          <w:p w14:paraId="765A2410" w14:textId="77777777" w:rsidR="00860B9C" w:rsidRPr="00762F79" w:rsidRDefault="00860B9C" w:rsidP="0004279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</w:tcPr>
          <w:p w14:paraId="7B267943" w14:textId="04A4117A" w:rsidR="00860B9C" w:rsidRPr="00762F79" w:rsidRDefault="00A45E6A" w:rsidP="00042791">
            <w:pPr>
              <w:pStyle w:val="acctfourfigures"/>
              <w:tabs>
                <w:tab w:val="clear" w:pos="765"/>
                <w:tab w:val="decimal" w:pos="83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10,000</w:t>
            </w:r>
          </w:p>
        </w:tc>
        <w:tc>
          <w:tcPr>
            <w:tcW w:w="252" w:type="dxa"/>
          </w:tcPr>
          <w:p w14:paraId="0E06FE7F" w14:textId="77777777" w:rsidR="00860B9C" w:rsidRPr="00762F79" w:rsidRDefault="00860B9C" w:rsidP="00042791">
            <w:pPr>
              <w:pStyle w:val="acctfourfigures"/>
              <w:tabs>
                <w:tab w:val="clear" w:pos="765"/>
                <w:tab w:val="decimal" w:pos="1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28" w:type="dxa"/>
          </w:tcPr>
          <w:p w14:paraId="3D5E0B0E" w14:textId="77777777" w:rsidR="00860B9C" w:rsidRDefault="00860B9C" w:rsidP="00042791">
            <w:pPr>
              <w:pStyle w:val="acctfourfigures"/>
              <w:tabs>
                <w:tab w:val="clear" w:pos="765"/>
                <w:tab w:val="decimal" w:pos="26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79FD85D" w14:textId="77777777" w:rsidR="00860B9C" w:rsidRDefault="00860B9C" w:rsidP="00860B9C">
      <w:pPr>
        <w:pStyle w:val="block"/>
        <w:spacing w:after="0" w:line="240" w:lineRule="atLeast"/>
        <w:ind w:left="590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</w:p>
    <w:p w14:paraId="4A3C6537" w14:textId="09893A34" w:rsidR="00860B9C" w:rsidRPr="00026807" w:rsidRDefault="00860B9C" w:rsidP="001A40B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</w:pPr>
      <w:r w:rsidRPr="00387C3C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วันที่ </w:t>
      </w:r>
      <w:r w:rsidR="0079610F" w:rsidRPr="00387C3C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24</w:t>
      </w:r>
      <w:r w:rsidRPr="00387C3C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 </w:t>
      </w:r>
      <w:r w:rsidRPr="00387C3C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ธันวาคม </w:t>
      </w:r>
      <w:r w:rsidRPr="00387C3C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2568</w:t>
      </w:r>
      <w:r w:rsidRPr="00387C3C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 xml:space="preserve"> </w:t>
      </w:r>
      <w:r w:rsidRPr="00387C3C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กลุ่มบริษัท</w:t>
      </w:r>
      <w:r w:rsidRPr="00387C3C">
        <w:rPr>
          <w:rFonts w:asciiTheme="majorBidi" w:hAnsiTheme="majorBidi" w:hint="cs"/>
          <w:spacing w:val="2"/>
          <w:sz w:val="30"/>
          <w:szCs w:val="30"/>
          <w:cs/>
          <w:lang w:val="en-US" w:bidi="th-TH"/>
        </w:rPr>
        <w:t>ได้ซื้อหุ้นสามัญ</w:t>
      </w:r>
      <w:r w:rsidRPr="00387C3C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บริษัท</w:t>
      </w:r>
      <w:r w:rsidRPr="00387C3C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 xml:space="preserve"> </w:t>
      </w:r>
      <w:r w:rsidRPr="00387C3C">
        <w:rPr>
          <w:rFonts w:asciiTheme="majorBidi" w:hAnsiTheme="majorBidi" w:hint="cs"/>
          <w:spacing w:val="2"/>
          <w:sz w:val="30"/>
          <w:szCs w:val="30"/>
          <w:cs/>
          <w:lang w:val="en-US" w:bidi="th-TH"/>
        </w:rPr>
        <w:t>วีทีเอ</w:t>
      </w:r>
      <w:r w:rsidRPr="00387C3C">
        <w:rPr>
          <w:rFonts w:asciiTheme="majorBidi" w:hAnsiTheme="majorBidi"/>
          <w:spacing w:val="2"/>
          <w:sz w:val="30"/>
          <w:szCs w:val="30"/>
          <w:cs/>
          <w:lang w:val="en-US" w:bidi="th-TH"/>
        </w:rPr>
        <w:t xml:space="preserve"> </w:t>
      </w:r>
      <w:r w:rsidRPr="00387C3C">
        <w:rPr>
          <w:rFonts w:asciiTheme="majorBidi" w:hAnsiTheme="majorBidi" w:hint="cs"/>
          <w:spacing w:val="2"/>
          <w:sz w:val="30"/>
          <w:szCs w:val="30"/>
          <w:cs/>
          <w:lang w:val="en-US" w:bidi="th-TH"/>
        </w:rPr>
        <w:t>เซอร์วิส</w:t>
      </w:r>
      <w:r w:rsidRPr="00387C3C">
        <w:rPr>
          <w:rFonts w:asciiTheme="majorBidi" w:hAnsiTheme="majorBidi"/>
          <w:spacing w:val="2"/>
          <w:sz w:val="30"/>
          <w:szCs w:val="30"/>
          <w:cs/>
          <w:lang w:val="en-US" w:bidi="th-TH"/>
        </w:rPr>
        <w:t xml:space="preserve"> </w:t>
      </w:r>
      <w:r w:rsidRPr="00387C3C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จำกัด</w:t>
      </w:r>
      <w:r w:rsidR="006C6F93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 </w:t>
      </w:r>
      <w:r w:rsidR="006C6F93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ซึ่งประกอบ</w:t>
      </w:r>
      <w:r w:rsidR="005C0F91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ธุรกิจในการให้บริการ</w:t>
      </w:r>
      <w:r w:rsidR="00F6680B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และ</w:t>
      </w:r>
      <w:r w:rsidR="005C0F91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การจ้างงานชั่วคราว</w:t>
      </w:r>
      <w:r w:rsidRPr="00387C3C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 </w:t>
      </w:r>
      <w:r w:rsidRPr="00387C3C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ร้อยละ</w:t>
      </w:r>
      <w:r w:rsidRPr="00387C3C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 xml:space="preserve"> </w:t>
      </w:r>
      <w:r w:rsidR="0079610F" w:rsidRPr="00387C3C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33.33</w:t>
      </w:r>
      <w:r w:rsidRPr="00387C3C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 </w:t>
      </w:r>
      <w:r w:rsidRPr="00387C3C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เป็นจำนวนเงิน</w:t>
      </w:r>
      <w:r w:rsidRPr="00387C3C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 xml:space="preserve"> </w:t>
      </w:r>
      <w:r w:rsidR="00387C3C" w:rsidRPr="00387C3C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10</w:t>
      </w:r>
      <w:r w:rsidR="00895366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.0</w:t>
      </w:r>
      <w:r w:rsidRPr="00387C3C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 xml:space="preserve"> </w:t>
      </w:r>
      <w:r w:rsidRPr="00387C3C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ล้านบาท</w:t>
      </w:r>
      <w:r w:rsidRPr="00387C3C">
        <w:rPr>
          <w:rFonts w:asciiTheme="majorBidi" w:hAnsiTheme="majorBidi" w:cstheme="majorBidi"/>
          <w:spacing w:val="2"/>
          <w:sz w:val="30"/>
          <w:szCs w:val="30"/>
          <w:cs/>
          <w:lang w:val="en-US" w:bidi="th-TH"/>
        </w:rPr>
        <w:t xml:space="preserve"> </w:t>
      </w:r>
      <w:r w:rsidRPr="00387C3C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ซึ่งเป็นบริษัทร่วมเนื่องจากกลุ่มบริษัทมีอำนาจควบคุมกิจการดังกล่าวร่วมกับผู้ร่วมค้า</w:t>
      </w:r>
      <w:r w:rsidR="00895366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 ทั้งนี้กลุ่มบริษัท</w:t>
      </w:r>
      <w:r w:rsidR="002E60C4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>ไม่ได้รับรู้ส่วนแบ่งกำไรของบริษัทร่วมที่ใช้วิธี</w:t>
      </w:r>
      <w:r w:rsidR="00777224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ส่วนได้เสียสำหรับปีสิ้นสุดวันที่ </w:t>
      </w:r>
      <w:r w:rsidR="0077722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 xml:space="preserve">31 </w:t>
      </w:r>
      <w:r w:rsidR="00777224">
        <w:rPr>
          <w:rFonts w:asciiTheme="majorBidi" w:hAnsiTheme="majorBidi" w:cstheme="majorBidi" w:hint="cs"/>
          <w:spacing w:val="2"/>
          <w:sz w:val="30"/>
          <w:szCs w:val="30"/>
          <w:cs/>
          <w:lang w:val="en-US" w:bidi="th-TH"/>
        </w:rPr>
        <w:t xml:space="preserve">ธันวาคม </w:t>
      </w:r>
      <w:r w:rsidR="00777224">
        <w:rPr>
          <w:rFonts w:asciiTheme="majorBidi" w:hAnsiTheme="majorBidi" w:cstheme="majorBidi"/>
          <w:spacing w:val="2"/>
          <w:sz w:val="30"/>
          <w:szCs w:val="30"/>
          <w:lang w:val="en-US" w:bidi="th-TH"/>
        </w:rPr>
        <w:t>2568</w:t>
      </w:r>
    </w:p>
    <w:p w14:paraId="3AF232F3" w14:textId="77777777" w:rsidR="001E0F9B" w:rsidRDefault="001E0F9B" w:rsidP="00EA6917">
      <w:pPr>
        <w:pStyle w:val="block"/>
        <w:spacing w:after="0" w:line="240" w:lineRule="atLeast"/>
        <w:ind w:left="59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1F74E3A" w14:textId="77777777" w:rsidR="004A4214" w:rsidRDefault="004A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br w:type="page"/>
      </w:r>
    </w:p>
    <w:p w14:paraId="6FFE4A43" w14:textId="03161A30" w:rsidR="00CF1FF6" w:rsidRPr="00DE347B" w:rsidRDefault="00CF1FF6" w:rsidP="005C0F91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อสังหาริมทรัพย์เพื่อการลงทุน</w:t>
      </w:r>
    </w:p>
    <w:p w14:paraId="1950F89F" w14:textId="6B9C960B" w:rsidR="00A513C0" w:rsidRPr="001A2F2B" w:rsidRDefault="00A513C0" w:rsidP="008E6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08" w:type="dxa"/>
        <w:tblInd w:w="432" w:type="dxa"/>
        <w:tblLook w:val="04A0" w:firstRow="1" w:lastRow="0" w:firstColumn="1" w:lastColumn="0" w:noHBand="0" w:noVBand="1"/>
      </w:tblPr>
      <w:tblGrid>
        <w:gridCol w:w="7398"/>
        <w:gridCol w:w="1710"/>
      </w:tblGrid>
      <w:tr w:rsidR="002217AA" w:rsidRPr="00002312" w14:paraId="15AE43DB" w14:textId="77777777" w:rsidTr="008A1DE7">
        <w:trPr>
          <w:trHeight w:val="43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77EEF" w14:textId="77777777" w:rsidR="005675B4" w:rsidRPr="00002312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D4953" w14:textId="77777777" w:rsidR="00B82D55" w:rsidRDefault="0026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2BAC76A3" w14:textId="4318592C" w:rsidR="00267445" w:rsidRPr="00002312" w:rsidRDefault="0026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 w:rsidR="005227D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br/>
            </w: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เฉพาะกิจการ</w:t>
            </w:r>
          </w:p>
        </w:tc>
      </w:tr>
      <w:tr w:rsidR="002217AA" w:rsidRPr="00002312" w14:paraId="312AE0DD" w14:textId="77777777" w:rsidTr="008A1DE7">
        <w:trPr>
          <w:trHeight w:val="43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DE1BA" w14:textId="77777777" w:rsidR="005675B4" w:rsidRPr="00002312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D99A8" w14:textId="77777777" w:rsidR="00267445" w:rsidRPr="00002312" w:rsidRDefault="00267445" w:rsidP="00D06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4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002312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ที่ด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ิน และอาคาร</w:t>
            </w:r>
          </w:p>
        </w:tc>
      </w:tr>
      <w:tr w:rsidR="00453C21" w:rsidRPr="00002312" w14:paraId="34CBD134" w14:textId="77777777" w:rsidTr="008A1DE7">
        <w:trPr>
          <w:trHeight w:val="43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1574D" w14:textId="77777777" w:rsidR="005675B4" w:rsidRPr="00002312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41B783" w14:textId="77777777" w:rsidR="00267445" w:rsidRPr="00002312" w:rsidRDefault="002674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94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002312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217AA" w:rsidRPr="00002312" w14:paraId="4F9466DA" w14:textId="77777777" w:rsidTr="008A1DE7">
        <w:trPr>
          <w:trHeight w:val="43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258200" w14:textId="54CC7406" w:rsidR="006D1D1B" w:rsidRPr="00002312" w:rsidRDefault="006D1D1B" w:rsidP="006D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00231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มกราคม</w:t>
            </w:r>
            <w:r w:rsidRPr="0000231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002312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8DFC3" w14:textId="745C45A7" w:rsidR="006D1D1B" w:rsidRPr="006D1D1B" w:rsidRDefault="006D1D1B" w:rsidP="006D1D1B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D1D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184,263</w:t>
            </w:r>
          </w:p>
        </w:tc>
      </w:tr>
      <w:tr w:rsidR="002217AA" w:rsidRPr="00002312" w14:paraId="42FB8E77" w14:textId="77777777" w:rsidTr="008A1DE7">
        <w:trPr>
          <w:trHeight w:val="43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0B894" w14:textId="699379AA" w:rsidR="006D1D1B" w:rsidRPr="00002312" w:rsidRDefault="006D1D1B" w:rsidP="006D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กำไรจากการปรับมูลค่ายุติธรรม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5DFE7" w14:textId="12A49F01" w:rsidR="006D1D1B" w:rsidRPr="00267445" w:rsidRDefault="006D1D1B" w:rsidP="006D1D1B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10C7D" w:rsidRPr="00002312" w14:paraId="031232F8" w14:textId="77777777" w:rsidTr="008A1DE7">
        <w:trPr>
          <w:trHeight w:val="440"/>
        </w:trPr>
        <w:tc>
          <w:tcPr>
            <w:tcW w:w="73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D282A4" w14:textId="4FCA1EAA" w:rsidR="006D1D1B" w:rsidRPr="00002312" w:rsidRDefault="006D1D1B" w:rsidP="006D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และ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14:paraId="02EA918B" w14:textId="25C2C97E" w:rsidR="006D1D1B" w:rsidRPr="00267445" w:rsidRDefault="006D1D1B" w:rsidP="006D1D1B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184,263</w:t>
            </w:r>
          </w:p>
        </w:tc>
      </w:tr>
      <w:tr w:rsidR="00910C7D" w:rsidRPr="00002312" w14:paraId="6E0B3CEC" w14:textId="77777777" w:rsidTr="008A1DE7">
        <w:trPr>
          <w:trHeight w:val="440"/>
        </w:trPr>
        <w:tc>
          <w:tcPr>
            <w:tcW w:w="73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5860BFC" w14:textId="1827F2C2" w:rsidR="005675B4" w:rsidRPr="00002312" w:rsidRDefault="00CA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กำไรจากการ</w:t>
            </w:r>
            <w:r w:rsidR="008A1DE7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ปรับมูลค่ายุติธรรม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868A8E" w14:textId="094DF993" w:rsidR="005675B4" w:rsidRPr="00267445" w:rsidRDefault="00A62812" w:rsidP="00A62812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1A2F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283</w:t>
            </w:r>
          </w:p>
        </w:tc>
      </w:tr>
      <w:tr w:rsidR="00910C7D" w:rsidRPr="00002312" w14:paraId="423D40FE" w14:textId="77777777" w:rsidTr="008A1DE7">
        <w:trPr>
          <w:trHeight w:val="440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D1927" w14:textId="7DAC2310" w:rsidR="005675B4" w:rsidRPr="00002312" w:rsidRDefault="00567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Pr="0000231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256</w:t>
            </w:r>
            <w:r w:rsidR="006D1D1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D2ACAE8" w14:textId="1DF9D930" w:rsidR="005675B4" w:rsidRPr="00935264" w:rsidRDefault="00A62812" w:rsidP="00267445">
            <w:pPr>
              <w:pStyle w:val="acctfourfigures"/>
              <w:tabs>
                <w:tab w:val="clear" w:pos="765"/>
                <w:tab w:val="decimal" w:pos="-46"/>
                <w:tab w:val="left" w:pos="720"/>
              </w:tabs>
              <w:spacing w:line="240" w:lineRule="atLeast"/>
              <w:ind w:left="-79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189,</w:t>
            </w:r>
            <w:r w:rsidR="001A2F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</w:tr>
    </w:tbl>
    <w:p w14:paraId="382596DF" w14:textId="77777777" w:rsidR="004A4214" w:rsidRDefault="004A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5148985" w14:textId="396C7856" w:rsidR="00BE4289" w:rsidRPr="00002312" w:rsidRDefault="00BE4289" w:rsidP="00BE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จำนวนที่รับรู้ในกำไรหรือขาดทุน</w:t>
      </w:r>
    </w:p>
    <w:p w14:paraId="054D770E" w14:textId="77777777" w:rsidR="00BE4289" w:rsidRPr="00002312" w:rsidRDefault="00BE4289" w:rsidP="00BE4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57" w:type="dxa"/>
        <w:tblInd w:w="432" w:type="dxa"/>
        <w:tblLook w:val="04A0" w:firstRow="1" w:lastRow="0" w:firstColumn="1" w:lastColumn="0" w:noHBand="0" w:noVBand="1"/>
      </w:tblPr>
      <w:tblGrid>
        <w:gridCol w:w="5688"/>
        <w:gridCol w:w="1620"/>
        <w:gridCol w:w="270"/>
        <w:gridCol w:w="1579"/>
      </w:tblGrid>
      <w:tr w:rsidR="00453C21" w:rsidRPr="00002312" w14:paraId="028FE512" w14:textId="77777777" w:rsidTr="008A1DE7">
        <w:trPr>
          <w:trHeight w:val="317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530700" w14:textId="77777777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EEFCB7" w14:textId="77777777" w:rsidR="008731CE" w:rsidRDefault="00CB6947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502A91CF" w14:textId="1BB196B2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7AA" w:rsidRPr="00002312" w14:paraId="1472C8F8" w14:textId="77777777" w:rsidTr="008A1DE7">
        <w:trPr>
          <w:trHeight w:val="38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39C08" w14:textId="2C5BA801" w:rsidR="00284390" w:rsidRPr="00DE347B" w:rsidRDefault="00E26AC0" w:rsidP="00E26A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E347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DE347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149844" w14:textId="66FD427A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D1D1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24ADD" w14:textId="77777777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EB1D1" w14:textId="2DA16D49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</w:t>
            </w:r>
            <w:r w:rsidR="006D1D1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453C21" w:rsidRPr="00002312" w14:paraId="77D22267" w14:textId="77777777" w:rsidTr="008A1DE7">
        <w:trPr>
          <w:trHeight w:val="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D2150A" w14:textId="77777777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46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BBDB20" w14:textId="6F69E584" w:rsidR="00284390" w:rsidRPr="00DE347B" w:rsidRDefault="00284390" w:rsidP="00284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DE347B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2217AA" w:rsidRPr="00002312" w14:paraId="14111AA3" w14:textId="77777777" w:rsidTr="003B5010">
        <w:trPr>
          <w:trHeight w:val="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1688E" w14:textId="08E261DE" w:rsidR="006D1D1B" w:rsidRPr="00DE347B" w:rsidRDefault="006D1D1B" w:rsidP="006D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DE34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7C55E" w14:textId="027D82BD" w:rsidR="006D1D1B" w:rsidRPr="003B5010" w:rsidRDefault="00063D10" w:rsidP="006D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3B501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AB5408" w14:textId="77777777" w:rsidR="006D1D1B" w:rsidRPr="003B5010" w:rsidRDefault="006D1D1B" w:rsidP="006D1D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3892F" w14:textId="430CEDDD" w:rsidR="006D1D1B" w:rsidRPr="00DE347B" w:rsidRDefault="006D1D1B" w:rsidP="006D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4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964</w:t>
            </w:r>
          </w:p>
        </w:tc>
      </w:tr>
      <w:tr w:rsidR="002217AA" w:rsidRPr="00002312" w14:paraId="01D0A5D7" w14:textId="77777777" w:rsidTr="008A1DE7">
        <w:trPr>
          <w:trHeight w:val="6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A474B" w14:textId="609A0C70" w:rsidR="006D1D1B" w:rsidRPr="00DE347B" w:rsidRDefault="006D1D1B" w:rsidP="006D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DE347B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กำไรจากการ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ปรับมูลค่า</w:t>
            </w:r>
            <w:r w:rsidRPr="00EC4CC8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D01A8E" w14:textId="0CC8B369" w:rsidR="006D1D1B" w:rsidRPr="00DE347B" w:rsidRDefault="00B33E90" w:rsidP="00B33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5,</w:t>
            </w:r>
            <w:r w:rsidR="00EB338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79ED1" w14:textId="77777777" w:rsidR="006D1D1B" w:rsidRPr="00DE347B" w:rsidRDefault="006D1D1B" w:rsidP="006D1D1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B47A9D" w14:textId="52857558" w:rsidR="006D1D1B" w:rsidRPr="00DE347B" w:rsidRDefault="006D1D1B" w:rsidP="006D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tLeast"/>
              <w:ind w:left="-92" w:right="-137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593ACEB2" w14:textId="16ADBD83" w:rsidR="00C41ABE" w:rsidRPr="00002312" w:rsidRDefault="00C41ABE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7992B3" w14:textId="28DADB18" w:rsidR="00C41ABE" w:rsidRPr="00002312" w:rsidRDefault="00C41ABE" w:rsidP="00117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1"/>
        <w:jc w:val="thaiDistribute"/>
        <w:rPr>
          <w:rFonts w:asciiTheme="majorBidi" w:hAnsiTheme="majorBidi"/>
          <w:sz w:val="30"/>
          <w:szCs w:val="30"/>
        </w:rPr>
      </w:pPr>
      <w:r w:rsidRPr="005A416F">
        <w:rPr>
          <w:rFonts w:asciiTheme="majorBidi" w:hAnsi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="009B31F3" w:rsidRPr="005A416F">
        <w:rPr>
          <w:rFonts w:asciiTheme="majorBidi" w:hAnsiTheme="majorBidi"/>
          <w:sz w:val="30"/>
          <w:szCs w:val="30"/>
          <w:cs/>
        </w:rPr>
        <w:t>ประเมินราคาโดยผู้ประเมินราคาอิสระโดยใช้</w:t>
      </w:r>
      <w:r w:rsidR="001172EC" w:rsidRPr="005A416F">
        <w:rPr>
          <w:rFonts w:asciiTheme="majorBidi" w:hAnsiTheme="majorBidi"/>
          <w:sz w:val="30"/>
          <w:szCs w:val="30"/>
          <w:cs/>
        </w:rPr>
        <w:t>วิธีเปรียบเทียบราคาตลาด</w:t>
      </w:r>
      <w:r w:rsidR="001172EC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="009B31F3" w:rsidRPr="005A416F">
        <w:rPr>
          <w:rFonts w:asciiTheme="majorBidi" w:hAnsiTheme="majorBidi"/>
          <w:sz w:val="30"/>
          <w:szCs w:val="30"/>
          <w:cs/>
        </w:rPr>
        <w:t>วิธี</w:t>
      </w:r>
      <w:r w:rsidR="0091257F">
        <w:rPr>
          <w:rFonts w:asciiTheme="majorBidi" w:hAnsiTheme="majorBidi" w:hint="cs"/>
          <w:sz w:val="30"/>
          <w:szCs w:val="30"/>
          <w:cs/>
        </w:rPr>
        <w:t>วิเคราะห์มูลค่าจาก</w:t>
      </w:r>
      <w:r w:rsidR="009B31F3" w:rsidRPr="005A416F">
        <w:rPr>
          <w:rFonts w:asciiTheme="majorBidi" w:hAnsiTheme="majorBidi"/>
          <w:sz w:val="30"/>
          <w:szCs w:val="30"/>
          <w:cs/>
        </w:rPr>
        <w:t>ต้นทุน</w:t>
      </w:r>
      <w:r w:rsidR="00367E30">
        <w:rPr>
          <w:rFonts w:asciiTheme="majorBidi" w:hAnsiTheme="majorBidi" w:hint="cs"/>
          <w:sz w:val="30"/>
          <w:szCs w:val="30"/>
          <w:cs/>
        </w:rPr>
        <w:t xml:space="preserve"> </w:t>
      </w:r>
      <w:r w:rsidR="005A416F" w:rsidRPr="005A416F">
        <w:rPr>
          <w:rFonts w:asciiTheme="majorBidi" w:hAnsi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5A416F">
        <w:rPr>
          <w:rFonts w:asciiTheme="majorBidi" w:hAnsiTheme="majorBidi"/>
          <w:sz w:val="30"/>
          <w:szCs w:val="30"/>
          <w:cs/>
        </w:rPr>
        <w:t>ถูกจัดลำดับชั้นการวัดมูลค่ายุติธรรมอยู่ในระดับ</w:t>
      </w:r>
      <w:r w:rsidR="004929CB" w:rsidRPr="005A416F">
        <w:rPr>
          <w:rFonts w:asciiTheme="majorBidi" w:hAnsiTheme="majorBidi"/>
          <w:sz w:val="30"/>
          <w:szCs w:val="30"/>
          <w:cs/>
        </w:rPr>
        <w:t xml:space="preserve"> </w:t>
      </w:r>
      <w:r w:rsidR="004929CB" w:rsidRPr="005A416F">
        <w:rPr>
          <w:rFonts w:asciiTheme="majorBidi" w:hAnsiTheme="majorBidi"/>
          <w:sz w:val="30"/>
          <w:szCs w:val="30"/>
        </w:rPr>
        <w:t xml:space="preserve">3 </w:t>
      </w:r>
    </w:p>
    <w:p w14:paraId="0C7B07B1" w14:textId="0FBDD795" w:rsidR="00416F54" w:rsidRDefault="00416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</w:rPr>
      </w:pPr>
    </w:p>
    <w:p w14:paraId="49C08F28" w14:textId="77777777" w:rsidR="004A4214" w:rsidRDefault="004A4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0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3330"/>
        <w:gridCol w:w="3215"/>
      </w:tblGrid>
      <w:tr w:rsidR="002217AA" w:rsidRPr="00002312" w14:paraId="04417757" w14:textId="77777777" w:rsidTr="008A1DE7">
        <w:trPr>
          <w:trHeight w:val="623"/>
          <w:tblHeader/>
        </w:trPr>
        <w:tc>
          <w:tcPr>
            <w:tcW w:w="2520" w:type="dxa"/>
          </w:tcPr>
          <w:p w14:paraId="28728CE0" w14:textId="77777777" w:rsidR="00010B21" w:rsidRPr="00DE347B" w:rsidRDefault="00010B21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984771B" w14:textId="760F8A54" w:rsidR="00DB7D1A" w:rsidRPr="00DE347B" w:rsidRDefault="00DB7D1A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34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  <w:tc>
          <w:tcPr>
            <w:tcW w:w="3330" w:type="dxa"/>
            <w:vAlign w:val="bottom"/>
          </w:tcPr>
          <w:p w14:paraId="664544F5" w14:textId="77777777" w:rsidR="00054F52" w:rsidRPr="00DE347B" w:rsidRDefault="00054F52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E34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3215" w:type="dxa"/>
            <w:vAlign w:val="bottom"/>
          </w:tcPr>
          <w:p w14:paraId="0A734C44" w14:textId="77777777" w:rsidR="00054F52" w:rsidRPr="00DE347B" w:rsidRDefault="0005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217AA" w:rsidRPr="00002312" w14:paraId="1E1A3996" w14:textId="77777777" w:rsidTr="008A1DE7">
        <w:trPr>
          <w:trHeight w:val="720"/>
        </w:trPr>
        <w:tc>
          <w:tcPr>
            <w:tcW w:w="2520" w:type="dxa"/>
          </w:tcPr>
          <w:p w14:paraId="52D4CC5F" w14:textId="760B6A2A" w:rsidR="009935CD" w:rsidRPr="00DE347B" w:rsidRDefault="00605524" w:rsidP="006F24D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>วิธี</w:t>
            </w:r>
            <w:r w:rsidR="009935CD" w:rsidRPr="00DE347B">
              <w:rPr>
                <w:rFonts w:ascii="Angsana New" w:hAnsi="Angsana New"/>
                <w:sz w:val="26"/>
                <w:szCs w:val="26"/>
                <w:cs/>
              </w:rPr>
              <w:t>เปรียบเทียบราคาตลาด</w:t>
            </w:r>
          </w:p>
        </w:tc>
        <w:tc>
          <w:tcPr>
            <w:tcW w:w="3330" w:type="dxa"/>
          </w:tcPr>
          <w:p w14:paraId="78A21837" w14:textId="7F68B367" w:rsidR="00D60C51" w:rsidRPr="004E10FC" w:rsidRDefault="00D60C51" w:rsidP="006F24D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>ราคาตลาดของที่ดิน</w:t>
            </w:r>
            <w:r w:rsidRPr="004E10FC">
              <w:rPr>
                <w:rFonts w:ascii="Angsana New" w:hAnsi="Angsana New"/>
                <w:sz w:val="26"/>
                <w:szCs w:val="26"/>
                <w:cs/>
              </w:rPr>
              <w:t>ประมาณ</w:t>
            </w:r>
            <w:r w:rsidR="00EA49D3">
              <w:rPr>
                <w:rFonts w:ascii="Angsana New" w:hAnsi="Angsana New"/>
                <w:sz w:val="26"/>
                <w:szCs w:val="26"/>
              </w:rPr>
              <w:t xml:space="preserve"> 78,000 </w:t>
            </w:r>
            <w:r w:rsidRPr="004E10FC">
              <w:rPr>
                <w:rFonts w:ascii="Angsana New" w:hAnsi="Angsana New"/>
                <w:sz w:val="26"/>
                <w:szCs w:val="26"/>
                <w:cs/>
              </w:rPr>
              <w:t xml:space="preserve">บาทต่อตารางวา </w:t>
            </w:r>
            <w:r w:rsidRPr="004E10F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4E10FC">
              <w:rPr>
                <w:rFonts w:ascii="Angsana New" w:hAnsi="Angsana New"/>
                <w:i/>
                <w:iCs/>
                <w:sz w:val="26"/>
                <w:szCs w:val="26"/>
              </w:rPr>
              <w:t>256</w:t>
            </w:r>
            <w:r w:rsidR="006D1D1B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  <w:r w:rsidRPr="004E10FC">
              <w:rPr>
                <w:rFonts w:ascii="Angsana New" w:hAnsi="Angsana New"/>
                <w:i/>
                <w:iCs/>
                <w:sz w:val="26"/>
                <w:szCs w:val="26"/>
              </w:rPr>
              <w:t>: 7</w:t>
            </w:r>
            <w:r w:rsidR="00605524" w:rsidRPr="004E10FC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  <w:r w:rsidRPr="004E10FC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,000 </w:t>
            </w:r>
            <w:r w:rsidRPr="004E10FC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บาทต่อตารางวา)</w:t>
            </w:r>
          </w:p>
          <w:p w14:paraId="48B12F94" w14:textId="0A9786F5" w:rsidR="009935CD" w:rsidRPr="00DE347B" w:rsidRDefault="00D60C51" w:rsidP="006F24D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 xml:space="preserve">ราคาตลาดของอาคารพาณิชย์ประมาณ </w:t>
            </w:r>
            <w:r w:rsidR="00F65360">
              <w:rPr>
                <w:rFonts w:ascii="Angsana New" w:hAnsi="Angsana New"/>
                <w:sz w:val="26"/>
                <w:szCs w:val="26"/>
              </w:rPr>
              <w:t>6,000,000</w:t>
            </w:r>
            <w:r w:rsidR="004E10FC" w:rsidRPr="004E10F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E347B">
              <w:rPr>
                <w:rFonts w:ascii="Angsana New" w:hAnsi="Angsana New"/>
                <w:sz w:val="26"/>
                <w:szCs w:val="26"/>
                <w:cs/>
              </w:rPr>
              <w:t xml:space="preserve">บาทต่อคูหา 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>25</w:t>
            </w:r>
            <w:r w:rsidR="00605524" w:rsidRPr="00DE347B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  <w:r w:rsidR="006D1D1B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>: 5,</w:t>
            </w:r>
            <w:r w:rsidR="00605524" w:rsidRPr="00DE347B"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50,000 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บาทต่อคูหา)</w:t>
            </w:r>
          </w:p>
        </w:tc>
        <w:tc>
          <w:tcPr>
            <w:tcW w:w="3215" w:type="dxa"/>
          </w:tcPr>
          <w:p w14:paraId="507B1D27" w14:textId="6F13FA83" w:rsidR="009935CD" w:rsidRPr="00DE347B" w:rsidRDefault="00D60C51" w:rsidP="00D432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5" w:hanging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หากราคา</w:t>
            </w:r>
            <w:r w:rsidR="00DD3D43" w:rsidRPr="00DE347B">
              <w:rPr>
                <w:rFonts w:ascii="Angsana New" w:hAnsi="Angsana New"/>
                <w:sz w:val="26"/>
                <w:szCs w:val="26"/>
                <w:cs/>
              </w:rPr>
              <w:t>ต่อ</w:t>
            </w:r>
            <w:r w:rsidR="005A6516">
              <w:rPr>
                <w:rFonts w:ascii="Angsana New" w:hAnsi="Angsana New" w:hint="cs"/>
                <w:sz w:val="26"/>
                <w:szCs w:val="26"/>
                <w:cs/>
              </w:rPr>
              <w:t>ตารางวา</w:t>
            </w:r>
            <w:r w:rsidRPr="00DE347B">
              <w:rPr>
                <w:rFonts w:ascii="Angsana New" w:hAnsi="Angsana New"/>
                <w:sz w:val="26"/>
                <w:szCs w:val="26"/>
                <w:cs/>
              </w:rPr>
              <w:t>สูงขึ้น (ลดลง)</w:t>
            </w:r>
          </w:p>
        </w:tc>
      </w:tr>
      <w:tr w:rsidR="002217AA" w:rsidRPr="00002312" w14:paraId="560D0474" w14:textId="77777777" w:rsidTr="008A1DE7">
        <w:trPr>
          <w:trHeight w:val="720"/>
        </w:trPr>
        <w:tc>
          <w:tcPr>
            <w:tcW w:w="2520" w:type="dxa"/>
          </w:tcPr>
          <w:p w14:paraId="634F5E16" w14:textId="289F87A4" w:rsidR="00605524" w:rsidRPr="00DE347B" w:rsidRDefault="00605524" w:rsidP="006F24D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>วิธีวิเคราะห์มูลค่าจากต้นทุน</w:t>
            </w:r>
          </w:p>
        </w:tc>
        <w:tc>
          <w:tcPr>
            <w:tcW w:w="3330" w:type="dxa"/>
          </w:tcPr>
          <w:p w14:paraId="76D953EC" w14:textId="2944DF46" w:rsidR="00605524" w:rsidRPr="00DE347B" w:rsidRDefault="00ED6846" w:rsidP="006F24D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>ราคาต้นทุนค่าก่อสร้างอาคารใหม่</w:t>
            </w:r>
            <w:r w:rsidRPr="007767C8">
              <w:rPr>
                <w:rFonts w:ascii="Angsana New" w:hAnsi="Angsana New"/>
                <w:sz w:val="26"/>
                <w:szCs w:val="26"/>
                <w:shd w:val="clear" w:color="auto" w:fill="FFFFFF" w:themeFill="background1"/>
                <w:cs/>
              </w:rPr>
              <w:t xml:space="preserve">ประมาณ </w:t>
            </w:r>
            <w:r w:rsidR="007767C8" w:rsidRPr="007767C8">
              <w:rPr>
                <w:rFonts w:ascii="Angsana New" w:hAnsi="Angsana New"/>
                <w:sz w:val="26"/>
                <w:szCs w:val="26"/>
                <w:shd w:val="clear" w:color="auto" w:fill="FFFFFF" w:themeFill="background1"/>
              </w:rPr>
              <w:t>20</w:t>
            </w:r>
            <w:r w:rsidR="007767C8">
              <w:rPr>
                <w:rFonts w:ascii="Angsana New" w:hAnsi="Angsana New"/>
                <w:sz w:val="26"/>
                <w:szCs w:val="26"/>
              </w:rPr>
              <w:t xml:space="preserve">,500 </w:t>
            </w:r>
            <w:r w:rsidRPr="00DE347B">
              <w:rPr>
                <w:rFonts w:ascii="Angsana New" w:hAnsi="Angsana New"/>
                <w:sz w:val="26"/>
                <w:szCs w:val="26"/>
                <w:cs/>
              </w:rPr>
              <w:t xml:space="preserve">บาทต่อตารางเมตร 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>256</w:t>
            </w:r>
            <w:r w:rsidR="006D1D1B"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: 20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>,5</w:t>
            </w:r>
            <w:r w:rsidR="00416F54">
              <w:rPr>
                <w:rFonts w:ascii="Angsana New" w:hAnsi="Angsana New"/>
                <w:i/>
                <w:iCs/>
                <w:sz w:val="26"/>
                <w:szCs w:val="26"/>
              </w:rPr>
              <w:t>00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 บาทต่อตารางเมตร)</w:t>
            </w:r>
          </w:p>
        </w:tc>
        <w:tc>
          <w:tcPr>
            <w:tcW w:w="3215" w:type="dxa"/>
          </w:tcPr>
          <w:p w14:paraId="0A756E16" w14:textId="1FE321D8" w:rsidR="00605524" w:rsidRPr="00DE347B" w:rsidRDefault="00605524" w:rsidP="00D4327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5" w:hanging="27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หากราคาต้นทุนค่าก่อสร้างสูงขึ้น (ลดลง)</w:t>
            </w:r>
          </w:p>
        </w:tc>
      </w:tr>
    </w:tbl>
    <w:p w14:paraId="5A94B905" w14:textId="54F9FCC2" w:rsidR="00D43275" w:rsidRDefault="00D43275" w:rsidP="00614988">
      <w:pPr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2837E48" w14:textId="457D39C3" w:rsidR="00BA67C0" w:rsidRPr="00002312" w:rsidRDefault="00BA67C0" w:rsidP="002B3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  <w:sectPr w:rsidR="00BA67C0" w:rsidRPr="00002312" w:rsidSect="00A1019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367AE818" w14:textId="04D63037" w:rsidR="00EC2A9F" w:rsidRPr="005D6CCD" w:rsidRDefault="000D49D9" w:rsidP="003A76D5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sz w:val="30"/>
          <w:szCs w:val="30"/>
          <w:u w:val="none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ที่ดิน อาคารและอุปกรณ์</w:t>
      </w:r>
    </w:p>
    <w:p w14:paraId="3E80F555" w14:textId="732952DE" w:rsidR="00924FAF" w:rsidRPr="00924FAF" w:rsidRDefault="00924FAF" w:rsidP="00924FAF">
      <w:pPr>
        <w:rPr>
          <w:lang w:val="x-none" w:eastAsia="x-none"/>
        </w:rPr>
      </w:pPr>
    </w:p>
    <w:tbl>
      <w:tblPr>
        <w:tblW w:w="14129" w:type="dxa"/>
        <w:tblInd w:w="360" w:type="dxa"/>
        <w:tblLayout w:type="fixed"/>
        <w:tblLook w:val="01A0" w:firstRow="1" w:lastRow="0" w:firstColumn="1" w:lastColumn="1" w:noHBand="0" w:noVBand="0"/>
      </w:tblPr>
      <w:tblGrid>
        <w:gridCol w:w="3780"/>
        <w:gridCol w:w="263"/>
        <w:gridCol w:w="1104"/>
        <w:gridCol w:w="268"/>
        <w:gridCol w:w="992"/>
        <w:gridCol w:w="261"/>
        <w:gridCol w:w="982"/>
        <w:gridCol w:w="17"/>
        <w:gridCol w:w="237"/>
        <w:gridCol w:w="1331"/>
        <w:gridCol w:w="262"/>
        <w:gridCol w:w="1050"/>
        <w:gridCol w:w="241"/>
        <w:gridCol w:w="984"/>
        <w:gridCol w:w="238"/>
        <w:gridCol w:w="1057"/>
        <w:gridCol w:w="238"/>
        <w:gridCol w:w="789"/>
        <w:gridCol w:w="17"/>
        <w:gridCol w:w="18"/>
      </w:tblGrid>
      <w:tr w:rsidR="009326D5" w:rsidRPr="009326D5" w14:paraId="6F0D3959" w14:textId="77777777" w:rsidTr="009326D5">
        <w:trPr>
          <w:gridAfter w:val="2"/>
          <w:wAfter w:w="35" w:type="dxa"/>
          <w:trHeight w:val="155"/>
          <w:tblHeader/>
        </w:trPr>
        <w:tc>
          <w:tcPr>
            <w:tcW w:w="3780" w:type="dxa"/>
            <w:vAlign w:val="center"/>
          </w:tcPr>
          <w:p w14:paraId="4D2E5A83" w14:textId="46E55FAF" w:rsidR="009326D5" w:rsidRPr="009326D5" w:rsidRDefault="009326D5" w:rsidP="005D6CCD">
            <w:pPr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4" w:type="dxa"/>
            <w:gridSpan w:val="17"/>
            <w:vAlign w:val="center"/>
          </w:tcPr>
          <w:p w14:paraId="0653312E" w14:textId="40E61379" w:rsidR="009326D5" w:rsidRPr="009326D5" w:rsidRDefault="009326D5" w:rsidP="005D6CCD">
            <w:pPr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326D5" w:rsidRPr="005D6CCD" w14:paraId="67720323" w14:textId="77777777" w:rsidTr="009326D5">
        <w:trPr>
          <w:trHeight w:val="1046"/>
          <w:tblHeader/>
        </w:trPr>
        <w:tc>
          <w:tcPr>
            <w:tcW w:w="3780" w:type="dxa"/>
            <w:vAlign w:val="center"/>
          </w:tcPr>
          <w:p w14:paraId="4A801CC6" w14:textId="51BC344A" w:rsidR="009326D5" w:rsidRPr="009326D5" w:rsidRDefault="009326D5" w:rsidP="005D6CCD">
            <w:pPr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14:paraId="41ADB7F4" w14:textId="6B36821D" w:rsidR="009326D5" w:rsidRPr="009326D5" w:rsidRDefault="009326D5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  <w:vAlign w:val="bottom"/>
          </w:tcPr>
          <w:p w14:paraId="4076DD2A" w14:textId="77777777" w:rsidR="009326D5" w:rsidRPr="009326D5" w:rsidRDefault="009326D5" w:rsidP="005D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  <w:p w14:paraId="2B0F5FB6" w14:textId="77777777" w:rsidR="009326D5" w:rsidRPr="009326D5" w:rsidRDefault="009326D5" w:rsidP="005D6CCD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68" w:type="dxa"/>
            <w:vAlign w:val="bottom"/>
          </w:tcPr>
          <w:p w14:paraId="07D79F97" w14:textId="77777777" w:rsidR="009326D5" w:rsidRPr="009326D5" w:rsidRDefault="009326D5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12087E" w14:textId="77777777" w:rsidR="009326D5" w:rsidRPr="009326D5" w:rsidRDefault="009326D5" w:rsidP="005D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  <w:p w14:paraId="2CDCC329" w14:textId="77777777" w:rsidR="009326D5" w:rsidRPr="009326D5" w:rsidRDefault="009326D5" w:rsidP="005D6CCD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61" w:type="dxa"/>
            <w:vAlign w:val="bottom"/>
          </w:tcPr>
          <w:p w14:paraId="2C37B943" w14:textId="77777777" w:rsidR="009326D5" w:rsidRPr="009326D5" w:rsidRDefault="009326D5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vAlign w:val="bottom"/>
          </w:tcPr>
          <w:p w14:paraId="70CB101C" w14:textId="77777777" w:rsidR="009326D5" w:rsidRPr="009326D5" w:rsidRDefault="009326D5" w:rsidP="005D6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 เครื่องใช้</w:t>
            </w:r>
          </w:p>
          <w:p w14:paraId="3935FB08" w14:textId="77777777" w:rsidR="009326D5" w:rsidRPr="009326D5" w:rsidRDefault="009326D5" w:rsidP="005D6CCD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7" w:type="dxa"/>
            <w:vAlign w:val="bottom"/>
          </w:tcPr>
          <w:p w14:paraId="66EC3B4B" w14:textId="77777777" w:rsidR="009326D5" w:rsidRPr="009326D5" w:rsidRDefault="009326D5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14:paraId="0FABA0D6" w14:textId="2A954AFB" w:rsidR="009326D5" w:rsidRPr="009326D5" w:rsidRDefault="009326D5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</w:t>
            </w:r>
            <w:r w:rsidRPr="009326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เครื่องใช้สำนักงานและอุปกรณ์ คอมพิวเตอร์</w:t>
            </w:r>
          </w:p>
        </w:tc>
        <w:tc>
          <w:tcPr>
            <w:tcW w:w="262" w:type="dxa"/>
            <w:vAlign w:val="bottom"/>
          </w:tcPr>
          <w:p w14:paraId="4645FD7F" w14:textId="77777777" w:rsidR="009326D5" w:rsidRPr="009326D5" w:rsidRDefault="009326D5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061ABD1E" w14:textId="132C51D8" w:rsidR="009326D5" w:rsidRPr="009326D5" w:rsidRDefault="009326D5" w:rsidP="005D6CCD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9326D5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ตู้จำหน่ายสินค้าอัตโนมัติ</w:t>
            </w:r>
          </w:p>
        </w:tc>
        <w:tc>
          <w:tcPr>
            <w:tcW w:w="241" w:type="dxa"/>
            <w:vAlign w:val="bottom"/>
          </w:tcPr>
          <w:p w14:paraId="4AD5E26B" w14:textId="77777777" w:rsidR="009326D5" w:rsidRPr="009326D5" w:rsidRDefault="009326D5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0A5BF765" w14:textId="7FA3C7EE" w:rsidR="009326D5" w:rsidRPr="009326D5" w:rsidRDefault="009326D5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8" w:type="dxa"/>
            <w:vAlign w:val="bottom"/>
          </w:tcPr>
          <w:p w14:paraId="052E8CFA" w14:textId="77777777" w:rsidR="009326D5" w:rsidRPr="009326D5" w:rsidRDefault="009326D5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5E2F788" w14:textId="77777777" w:rsidR="009326D5" w:rsidRPr="009326D5" w:rsidRDefault="009326D5" w:rsidP="005D6CCD">
            <w:pPr>
              <w:tabs>
                <w:tab w:val="clear" w:pos="907"/>
                <w:tab w:val="left" w:pos="59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8" w:type="dxa"/>
            <w:vAlign w:val="bottom"/>
          </w:tcPr>
          <w:p w14:paraId="4F3F1CC2" w14:textId="77777777" w:rsidR="009326D5" w:rsidRPr="009326D5" w:rsidRDefault="009326D5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4" w:type="dxa"/>
            <w:gridSpan w:val="3"/>
            <w:vAlign w:val="bottom"/>
          </w:tcPr>
          <w:p w14:paraId="433F1E16" w14:textId="77777777" w:rsidR="009326D5" w:rsidRPr="009326D5" w:rsidRDefault="009326D5" w:rsidP="005D6CCD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326D5" w:rsidRPr="009326D5" w14:paraId="6551362A" w14:textId="77777777" w:rsidTr="009326D5">
        <w:trPr>
          <w:gridAfter w:val="1"/>
          <w:wAfter w:w="18" w:type="dxa"/>
          <w:trHeight w:val="128"/>
          <w:tblHeader/>
        </w:trPr>
        <w:tc>
          <w:tcPr>
            <w:tcW w:w="3780" w:type="dxa"/>
            <w:vAlign w:val="center"/>
          </w:tcPr>
          <w:p w14:paraId="1BEF4B0E" w14:textId="221EFA68" w:rsidR="009326D5" w:rsidRPr="009326D5" w:rsidRDefault="009326D5" w:rsidP="005D6CCD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3" w:type="dxa"/>
            <w:vAlign w:val="center"/>
          </w:tcPr>
          <w:p w14:paraId="32A0873E" w14:textId="7F44B98D" w:rsidR="009326D5" w:rsidRPr="009326D5" w:rsidRDefault="009326D5" w:rsidP="005D6CCD">
            <w:pPr>
              <w:ind w:right="-115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068" w:type="dxa"/>
            <w:gridSpan w:val="17"/>
            <w:vAlign w:val="center"/>
          </w:tcPr>
          <w:p w14:paraId="537113CA" w14:textId="77777777" w:rsidR="009326D5" w:rsidRPr="009326D5" w:rsidRDefault="009326D5" w:rsidP="005D6CCD">
            <w:pPr>
              <w:ind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9326D5" w:rsidRPr="005D6CCD" w14:paraId="7632FE7D" w14:textId="77777777" w:rsidTr="009326D5">
        <w:trPr>
          <w:trHeight w:val="356"/>
        </w:trPr>
        <w:tc>
          <w:tcPr>
            <w:tcW w:w="3780" w:type="dxa"/>
            <w:vAlign w:val="center"/>
          </w:tcPr>
          <w:p w14:paraId="0BD52E22" w14:textId="77777777" w:rsidR="009326D5" w:rsidRPr="009326D5" w:rsidRDefault="009326D5" w:rsidP="0071593A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326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 / ราคาประเมินใหม่</w:t>
            </w:r>
          </w:p>
        </w:tc>
        <w:tc>
          <w:tcPr>
            <w:tcW w:w="263" w:type="dxa"/>
            <w:vAlign w:val="center"/>
          </w:tcPr>
          <w:p w14:paraId="14B4CCD6" w14:textId="77777777" w:rsidR="009326D5" w:rsidRPr="009326D5" w:rsidRDefault="009326D5" w:rsidP="0071593A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center"/>
          </w:tcPr>
          <w:p w14:paraId="7722EC87" w14:textId="77777777" w:rsidR="009326D5" w:rsidRPr="009326D5" w:rsidRDefault="009326D5" w:rsidP="0071593A">
            <w:pPr>
              <w:tabs>
                <w:tab w:val="clear" w:pos="907"/>
                <w:tab w:val="decimal" w:pos="882"/>
              </w:tabs>
              <w:ind w:right="-1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68" w:type="dxa"/>
            <w:vAlign w:val="center"/>
          </w:tcPr>
          <w:p w14:paraId="11D8FF7E" w14:textId="77777777" w:rsidR="009326D5" w:rsidRPr="009326D5" w:rsidRDefault="009326D5" w:rsidP="0071593A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CCE2F68" w14:textId="77777777" w:rsidR="009326D5" w:rsidRPr="009326D5" w:rsidRDefault="009326D5" w:rsidP="0071593A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1CFD902F" w14:textId="77777777" w:rsidR="009326D5" w:rsidRPr="009326D5" w:rsidRDefault="009326D5" w:rsidP="0071593A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6912807" w14:textId="77777777" w:rsidR="009326D5" w:rsidRPr="009326D5" w:rsidRDefault="009326D5" w:rsidP="0071593A">
            <w:pPr>
              <w:tabs>
                <w:tab w:val="decimal" w:pos="750"/>
              </w:tabs>
              <w:ind w:right="-9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vAlign w:val="center"/>
          </w:tcPr>
          <w:p w14:paraId="49B95CEC" w14:textId="77777777" w:rsidR="009326D5" w:rsidRPr="009326D5" w:rsidRDefault="009326D5" w:rsidP="0071593A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14:paraId="672EB567" w14:textId="77777777" w:rsidR="009326D5" w:rsidRPr="009326D5" w:rsidRDefault="009326D5" w:rsidP="0071593A">
            <w:pPr>
              <w:tabs>
                <w:tab w:val="decimal" w:pos="720"/>
              </w:tabs>
              <w:ind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vAlign w:val="center"/>
          </w:tcPr>
          <w:p w14:paraId="05F2314C" w14:textId="77777777" w:rsidR="009326D5" w:rsidRPr="009326D5" w:rsidRDefault="009326D5" w:rsidP="0071593A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center"/>
          </w:tcPr>
          <w:p w14:paraId="3759F445" w14:textId="77777777" w:rsidR="009326D5" w:rsidRPr="009326D5" w:rsidRDefault="009326D5" w:rsidP="0071593A">
            <w:pPr>
              <w:tabs>
                <w:tab w:val="decimal" w:pos="627"/>
              </w:tabs>
              <w:ind w:right="-99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CD5BC" w14:textId="77777777" w:rsidR="009326D5" w:rsidRPr="009326D5" w:rsidRDefault="009326D5" w:rsidP="0071593A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vAlign w:val="center"/>
          </w:tcPr>
          <w:p w14:paraId="4EA03888" w14:textId="77777777" w:rsidR="009326D5" w:rsidRPr="009326D5" w:rsidRDefault="009326D5" w:rsidP="0071593A">
            <w:pPr>
              <w:tabs>
                <w:tab w:val="clear" w:pos="680"/>
                <w:tab w:val="decimal" w:pos="700"/>
              </w:tabs>
              <w:ind w:right="-1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A58BD3" w14:textId="77777777" w:rsidR="009326D5" w:rsidRPr="009326D5" w:rsidRDefault="009326D5" w:rsidP="0071593A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</w:tcPr>
          <w:p w14:paraId="30F2165D" w14:textId="77777777" w:rsidR="009326D5" w:rsidRPr="009326D5" w:rsidRDefault="009326D5" w:rsidP="0071593A">
            <w:pPr>
              <w:tabs>
                <w:tab w:val="decimal" w:pos="712"/>
              </w:tabs>
              <w:ind w:right="-110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center"/>
          </w:tcPr>
          <w:p w14:paraId="5250B93D" w14:textId="77777777" w:rsidR="009326D5" w:rsidRPr="009326D5" w:rsidRDefault="009326D5" w:rsidP="0071593A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DDF2FA0" w14:textId="77777777" w:rsidR="009326D5" w:rsidRPr="009326D5" w:rsidRDefault="009326D5" w:rsidP="0071593A">
            <w:pPr>
              <w:tabs>
                <w:tab w:val="decimal" w:pos="750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9326D5" w:rsidRPr="005D6CCD" w14:paraId="3B3A7EB0" w14:textId="77777777" w:rsidTr="009326D5">
        <w:trPr>
          <w:trHeight w:val="146"/>
        </w:trPr>
        <w:tc>
          <w:tcPr>
            <w:tcW w:w="3780" w:type="dxa"/>
            <w:vAlign w:val="center"/>
          </w:tcPr>
          <w:p w14:paraId="1D59FADF" w14:textId="51445890" w:rsidR="009326D5" w:rsidRPr="009326D5" w:rsidRDefault="009326D5" w:rsidP="006D1D1B">
            <w:pPr>
              <w:ind w:left="144" w:right="-110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26D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326D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vAlign w:val="center"/>
          </w:tcPr>
          <w:p w14:paraId="55155FDA" w14:textId="77777777" w:rsidR="009326D5" w:rsidRPr="009326D5" w:rsidRDefault="009326D5" w:rsidP="006D1D1B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B234F" w14:textId="3DA3C9A9" w:rsidR="009326D5" w:rsidRPr="009326D5" w:rsidRDefault="009326D5" w:rsidP="004C0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544,843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14:paraId="365663DE" w14:textId="77777777" w:rsidR="009326D5" w:rsidRPr="009326D5" w:rsidRDefault="009326D5" w:rsidP="006D1D1B">
            <w:pPr>
              <w:tabs>
                <w:tab w:val="clear" w:pos="907"/>
                <w:tab w:val="decimal" w:pos="720"/>
                <w:tab w:val="decimal" w:pos="882"/>
              </w:tabs>
              <w:ind w:right="-1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1125" w14:textId="6AD69702" w:rsidR="009326D5" w:rsidRPr="009326D5" w:rsidRDefault="009326D5" w:rsidP="004C07D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1,100,392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0987596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3B75D" w14:textId="60F70A9F" w:rsidR="009326D5" w:rsidRPr="009326D5" w:rsidRDefault="009326D5" w:rsidP="004C07D1">
            <w:pPr>
              <w:pStyle w:val="acctfourfigures"/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67,771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E2349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C5959" w14:textId="68997DC6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77,923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C7D27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79FA287E" w14:textId="7ECAB440" w:rsidR="009326D5" w:rsidRPr="009326D5" w:rsidRDefault="009326D5" w:rsidP="004C07D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65,563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CF05620" w14:textId="4693081F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B24AFE9" w14:textId="4B4A142A" w:rsidR="009326D5" w:rsidRPr="009326D5" w:rsidRDefault="009326D5" w:rsidP="004C07D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11,246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97D76E1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6BAE" w14:textId="005CEDAF" w:rsidR="009326D5" w:rsidRPr="009326D5" w:rsidRDefault="009326D5" w:rsidP="004C07D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83,312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D92A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E9E9" w14:textId="7586BB72" w:rsidR="009326D5" w:rsidRPr="009326D5" w:rsidRDefault="009326D5" w:rsidP="004C07D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1,951,050</w:t>
            </w:r>
          </w:p>
        </w:tc>
      </w:tr>
      <w:tr w:rsidR="009326D5" w:rsidRPr="005D6CCD" w14:paraId="5CFF0A50" w14:textId="77777777" w:rsidTr="009326D5">
        <w:trPr>
          <w:trHeight w:val="146"/>
        </w:trPr>
        <w:tc>
          <w:tcPr>
            <w:tcW w:w="3780" w:type="dxa"/>
            <w:vAlign w:val="center"/>
          </w:tcPr>
          <w:p w14:paraId="4E1B071E" w14:textId="7E6DA3C3" w:rsidR="009326D5" w:rsidRPr="009326D5" w:rsidRDefault="009326D5" w:rsidP="006D1D1B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vAlign w:val="center"/>
          </w:tcPr>
          <w:p w14:paraId="074AD469" w14:textId="77777777" w:rsidR="009326D5" w:rsidRPr="009326D5" w:rsidRDefault="009326D5" w:rsidP="006D1D1B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CC3666E" w14:textId="2F5B1EE5" w:rsidR="009326D5" w:rsidRPr="009326D5" w:rsidRDefault="009326D5" w:rsidP="004C07D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4F3D8332" w14:textId="77777777" w:rsidR="009326D5" w:rsidRPr="009326D5" w:rsidRDefault="009326D5" w:rsidP="006D1D1B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DEEAF6" w14:textId="4EBC6EAD" w:rsidR="009326D5" w:rsidRPr="009326D5" w:rsidRDefault="009326D5" w:rsidP="004C07D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 xml:space="preserve"> 5,884 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3E89205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69B91" w14:textId="3BB25322" w:rsidR="009326D5" w:rsidRPr="009326D5" w:rsidRDefault="009326D5" w:rsidP="006D1D1B">
            <w:pPr>
              <w:pStyle w:val="acctfourfigures"/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 xml:space="preserve"> 955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5FAC3AB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</w:tcPr>
          <w:p w14:paraId="30316797" w14:textId="0F75CB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 xml:space="preserve"> 1,768</w:t>
            </w:r>
            <w:r w:rsidRPr="009326D5">
              <w:rPr>
                <w:rFonts w:asciiTheme="majorBidi" w:hAnsiTheme="majorBidi" w:cstheme="majorBidi"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25FD80E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14:paraId="61F086DF" w14:textId="0DED0F5E" w:rsidR="009326D5" w:rsidRPr="009326D5" w:rsidRDefault="009326D5" w:rsidP="004C07D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3730787" w14:textId="11AB54F9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4EF4C32C" w14:textId="12B5AE9E" w:rsidR="009326D5" w:rsidRPr="009326D5" w:rsidRDefault="009326D5" w:rsidP="009326D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EF055DD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51AC1D3" w14:textId="03D4A920" w:rsidR="009326D5" w:rsidRPr="009326D5" w:rsidRDefault="009326D5" w:rsidP="004C07D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E8A7A84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8B0300" w14:textId="23AD237D" w:rsidR="009326D5" w:rsidRPr="009326D5" w:rsidRDefault="009326D5" w:rsidP="004C07D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8,607 </w:t>
            </w:r>
          </w:p>
        </w:tc>
      </w:tr>
      <w:tr w:rsidR="009326D5" w:rsidRPr="005D6CCD" w14:paraId="1E7F6354" w14:textId="77777777" w:rsidTr="009326D5">
        <w:trPr>
          <w:trHeight w:val="344"/>
        </w:trPr>
        <w:tc>
          <w:tcPr>
            <w:tcW w:w="3780" w:type="dxa"/>
            <w:vAlign w:val="center"/>
          </w:tcPr>
          <w:p w14:paraId="65C3F400" w14:textId="0D81279D" w:rsidR="009326D5" w:rsidRPr="009326D5" w:rsidRDefault="009326D5" w:rsidP="006D1D1B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กลับรายการจากการตีราคา</w:t>
            </w:r>
          </w:p>
        </w:tc>
        <w:tc>
          <w:tcPr>
            <w:tcW w:w="263" w:type="dxa"/>
            <w:vAlign w:val="center"/>
          </w:tcPr>
          <w:p w14:paraId="77093BE2" w14:textId="77777777" w:rsidR="009326D5" w:rsidRPr="009326D5" w:rsidRDefault="009326D5" w:rsidP="006D1D1B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384B4C55" w14:textId="16727C13" w:rsidR="009326D5" w:rsidRPr="009326D5" w:rsidRDefault="009326D5" w:rsidP="004C0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 xml:space="preserve"> (43,250)</w:t>
            </w:r>
          </w:p>
        </w:tc>
        <w:tc>
          <w:tcPr>
            <w:tcW w:w="268" w:type="dxa"/>
            <w:tcBorders>
              <w:right w:val="nil"/>
            </w:tcBorders>
          </w:tcPr>
          <w:p w14:paraId="3BBC1CD7" w14:textId="77777777" w:rsidR="009326D5" w:rsidRPr="009326D5" w:rsidRDefault="009326D5" w:rsidP="006D1D1B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AAB3448" w14:textId="6937A48E" w:rsidR="009326D5" w:rsidRPr="009326D5" w:rsidRDefault="009326D5" w:rsidP="004C07D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5016F45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14:paraId="33167DFD" w14:textId="148BC401" w:rsidR="009326D5" w:rsidRPr="009326D5" w:rsidRDefault="009326D5" w:rsidP="006D1D1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0EC172D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7C41B8AA" w14:textId="670B456B" w:rsidR="009326D5" w:rsidRPr="009326D5" w:rsidRDefault="009326D5" w:rsidP="004C07D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00564F1E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0A25EC92" w14:textId="767496D3" w:rsidR="009326D5" w:rsidRPr="009326D5" w:rsidRDefault="009326D5" w:rsidP="004C07D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BF15921" w14:textId="705C98BF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24F54922" w14:textId="16F0FCF6" w:rsidR="009326D5" w:rsidRPr="009326D5" w:rsidRDefault="009326D5" w:rsidP="009326D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103552C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27E75F30" w14:textId="4C73B23D" w:rsidR="009326D5" w:rsidRPr="009326D5" w:rsidRDefault="009326D5" w:rsidP="004C07D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23B84FC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right w:val="nil"/>
            </w:tcBorders>
          </w:tcPr>
          <w:p w14:paraId="70699B80" w14:textId="760D0D83" w:rsidR="009326D5" w:rsidRPr="009326D5" w:rsidRDefault="009326D5" w:rsidP="004C07D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(43,250)</w:t>
            </w:r>
          </w:p>
        </w:tc>
      </w:tr>
      <w:tr w:rsidR="009326D5" w:rsidRPr="005D6CCD" w14:paraId="330B38EC" w14:textId="77777777" w:rsidTr="009326D5">
        <w:trPr>
          <w:trHeight w:val="191"/>
        </w:trPr>
        <w:tc>
          <w:tcPr>
            <w:tcW w:w="3780" w:type="dxa"/>
            <w:vAlign w:val="center"/>
          </w:tcPr>
          <w:p w14:paraId="181261AA" w14:textId="6817A1BB" w:rsidR="009326D5" w:rsidRPr="009326D5" w:rsidRDefault="009326D5" w:rsidP="006D1D1B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326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โอนเข้า </w:t>
            </w:r>
            <w:r w:rsidRPr="009326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326D5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โอนออก</w:t>
            </w:r>
            <w:r w:rsidRPr="009326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799372A1" w14:textId="77777777" w:rsidR="009326D5" w:rsidRPr="009326D5" w:rsidRDefault="009326D5" w:rsidP="006D1D1B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28A188F8" w14:textId="5322F6BC" w:rsidR="009326D5" w:rsidRPr="009326D5" w:rsidRDefault="009326D5" w:rsidP="004C07D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8105CF2" w14:textId="77777777" w:rsidR="009326D5" w:rsidRPr="009326D5" w:rsidRDefault="009326D5" w:rsidP="006D1D1B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6CA9B5D" w14:textId="310257F9" w:rsidR="009326D5" w:rsidRPr="009326D5" w:rsidRDefault="009326D5" w:rsidP="004C07D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5B70465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14:paraId="793066B6" w14:textId="0AC75B7F" w:rsidR="009326D5" w:rsidRPr="009326D5" w:rsidRDefault="009326D5" w:rsidP="006D1D1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0E15405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6F61200D" w14:textId="32DE14D5" w:rsidR="009326D5" w:rsidRPr="009326D5" w:rsidRDefault="009326D5" w:rsidP="004C07D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7C178390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2D1F1A6F" w14:textId="6EEC8FB5" w:rsidR="009326D5" w:rsidRPr="009326D5" w:rsidRDefault="009326D5" w:rsidP="004C07D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83,312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D45D630" w14:textId="2B5CBE1D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1B36BC51" w14:textId="56F10953" w:rsidR="009326D5" w:rsidRPr="009326D5" w:rsidRDefault="009326D5" w:rsidP="009326D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DE330D7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2FD57189" w14:textId="250036B6" w:rsidR="009326D5" w:rsidRPr="009326D5" w:rsidRDefault="009326D5" w:rsidP="004C07D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(83,312)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A716EE9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right w:val="nil"/>
            </w:tcBorders>
          </w:tcPr>
          <w:p w14:paraId="5CB8A7D3" w14:textId="68DADA8A" w:rsidR="009326D5" w:rsidRPr="009326D5" w:rsidRDefault="009326D5" w:rsidP="004C07D1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326D5" w:rsidRPr="005D6CCD" w14:paraId="16ABAB0D" w14:textId="77777777" w:rsidTr="009326D5">
        <w:trPr>
          <w:trHeight w:val="54"/>
        </w:trPr>
        <w:tc>
          <w:tcPr>
            <w:tcW w:w="3780" w:type="dxa"/>
            <w:vAlign w:val="center"/>
          </w:tcPr>
          <w:p w14:paraId="164688A2" w14:textId="574B354C" w:rsidR="009326D5" w:rsidRPr="009326D5" w:rsidRDefault="009326D5" w:rsidP="006D1D1B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vAlign w:val="center"/>
          </w:tcPr>
          <w:p w14:paraId="7D3BF8DF" w14:textId="77777777" w:rsidR="009326D5" w:rsidRPr="009326D5" w:rsidRDefault="009326D5" w:rsidP="006D1D1B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00C78CF5" w14:textId="028F5951" w:rsidR="009326D5" w:rsidRPr="009326D5" w:rsidRDefault="009326D5" w:rsidP="004C07D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027755EB" w14:textId="77777777" w:rsidR="009326D5" w:rsidRPr="009326D5" w:rsidRDefault="009326D5" w:rsidP="006D1D1B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3727D3B7" w14:textId="5F2A2663" w:rsidR="009326D5" w:rsidRPr="009326D5" w:rsidRDefault="009326D5" w:rsidP="004C07D1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0DF1F36D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14:paraId="161462F5" w14:textId="4262621A" w:rsidR="009326D5" w:rsidRPr="009326D5" w:rsidRDefault="009326D5" w:rsidP="006D1D1B">
            <w:pPr>
              <w:pStyle w:val="acctfourfigures"/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 xml:space="preserve"> (49)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72519FC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5562AF3D" w14:textId="49853532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 xml:space="preserve"> (1,417)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</w:tcPr>
          <w:p w14:paraId="45E99711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2D555433" w14:textId="12B452FD" w:rsidR="009326D5" w:rsidRPr="009326D5" w:rsidRDefault="009326D5" w:rsidP="004C07D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D8BE705" w14:textId="440B8A7A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3B2A7106" w14:textId="7D83974A" w:rsidR="009326D5" w:rsidRPr="009326D5" w:rsidRDefault="009326D5" w:rsidP="004C07D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(4,600)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663ED496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136E5D6E" w14:textId="6132514F" w:rsidR="009326D5" w:rsidRPr="009326D5" w:rsidRDefault="009326D5" w:rsidP="004C07D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C02FDC3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right w:val="nil"/>
            </w:tcBorders>
          </w:tcPr>
          <w:p w14:paraId="69CDC92D" w14:textId="033760EB" w:rsidR="009326D5" w:rsidRPr="009326D5" w:rsidRDefault="009326D5" w:rsidP="004C07D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(6,066)</w:t>
            </w:r>
          </w:p>
        </w:tc>
      </w:tr>
      <w:tr w:rsidR="009326D5" w:rsidRPr="005D6CCD" w14:paraId="457B6223" w14:textId="77777777" w:rsidTr="009326D5">
        <w:trPr>
          <w:trHeight w:val="54"/>
        </w:trPr>
        <w:tc>
          <w:tcPr>
            <w:tcW w:w="3780" w:type="dxa"/>
            <w:vAlign w:val="center"/>
          </w:tcPr>
          <w:p w14:paraId="52CDD42F" w14:textId="27DFCB2D" w:rsidR="009326D5" w:rsidRPr="009326D5" w:rsidRDefault="009326D5" w:rsidP="006D1D1B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vAlign w:val="center"/>
          </w:tcPr>
          <w:p w14:paraId="0B0AC30E" w14:textId="77777777" w:rsidR="009326D5" w:rsidRPr="009326D5" w:rsidRDefault="009326D5" w:rsidP="006D1D1B">
            <w:pPr>
              <w:tabs>
                <w:tab w:val="decimal" w:pos="720"/>
              </w:tabs>
              <w:ind w:right="-1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36E99627" w14:textId="232CBBAB" w:rsidR="009326D5" w:rsidRPr="009326D5" w:rsidRDefault="009326D5" w:rsidP="004C07D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</w:tcPr>
          <w:p w14:paraId="3A321422" w14:textId="77777777" w:rsidR="009326D5" w:rsidRPr="009326D5" w:rsidRDefault="009326D5" w:rsidP="006D1D1B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2E3B3E82" w14:textId="55330F5A" w:rsidR="009326D5" w:rsidRPr="009326D5" w:rsidRDefault="009326D5" w:rsidP="004C07D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(4,250)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14:paraId="31D9D91E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nil"/>
              <w:left w:val="nil"/>
              <w:right w:val="nil"/>
            </w:tcBorders>
          </w:tcPr>
          <w:p w14:paraId="0D6B3037" w14:textId="25AE9249" w:rsidR="009326D5" w:rsidRPr="009326D5" w:rsidRDefault="009326D5" w:rsidP="006D1D1B">
            <w:pPr>
              <w:pStyle w:val="acctfourfigures"/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 xml:space="preserve"> (876)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64255910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</w:tcPr>
          <w:p w14:paraId="07D6A5AA" w14:textId="5FF4A656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 xml:space="preserve"> (155)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</w:tcPr>
          <w:p w14:paraId="509E1EFB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14:paraId="5D17742D" w14:textId="1521B60C" w:rsidR="009326D5" w:rsidRPr="009326D5" w:rsidRDefault="009326D5" w:rsidP="004C07D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7D0B8E3" w14:textId="09CC4E81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4D51D4CD" w14:textId="59D37B6A" w:rsidR="009326D5" w:rsidRPr="009326D5" w:rsidRDefault="009326D5" w:rsidP="009326D5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75D8B5F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</w:tcPr>
          <w:p w14:paraId="3AB89F9E" w14:textId="28E22943" w:rsidR="009326D5" w:rsidRPr="009326D5" w:rsidRDefault="009326D5" w:rsidP="004C07D1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57D03DA6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right w:val="nil"/>
            </w:tcBorders>
          </w:tcPr>
          <w:p w14:paraId="6AD9ED8E" w14:textId="7CF1EAF9" w:rsidR="009326D5" w:rsidRPr="009326D5" w:rsidRDefault="009326D5" w:rsidP="004C07D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(5,281)</w:t>
            </w:r>
          </w:p>
        </w:tc>
      </w:tr>
      <w:tr w:rsidR="009326D5" w:rsidRPr="005D6CCD" w14:paraId="7111956E" w14:textId="77777777" w:rsidTr="009326D5">
        <w:trPr>
          <w:trHeight w:val="154"/>
        </w:trPr>
        <w:tc>
          <w:tcPr>
            <w:tcW w:w="3780" w:type="dxa"/>
            <w:vAlign w:val="center"/>
          </w:tcPr>
          <w:p w14:paraId="63D4FF60" w14:textId="4F1FCABB" w:rsidR="009326D5" w:rsidRPr="009326D5" w:rsidRDefault="009326D5" w:rsidP="006D1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2567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63" w:type="dxa"/>
            <w:tcBorders>
              <w:left w:val="nil"/>
              <w:right w:val="nil"/>
            </w:tcBorders>
            <w:vAlign w:val="center"/>
          </w:tcPr>
          <w:p w14:paraId="66DB0E74" w14:textId="77777777" w:rsidR="009326D5" w:rsidRPr="009326D5" w:rsidRDefault="009326D5" w:rsidP="006D1D1B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7CC673D8" w14:textId="749FC69F" w:rsidR="009326D5" w:rsidRPr="009326D5" w:rsidRDefault="009326D5" w:rsidP="009326D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501,593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572166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7DA930AD" w14:textId="6E0F38E9" w:rsidR="009326D5" w:rsidRPr="009326D5" w:rsidRDefault="009326D5" w:rsidP="004C07D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9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1,102,026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5EBD48E5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EA25056" w14:textId="02272400" w:rsidR="009326D5" w:rsidRPr="009326D5" w:rsidRDefault="009326D5" w:rsidP="006D1D1B">
            <w:pPr>
              <w:pStyle w:val="acctfourfigures"/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67,801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3F0B03C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</w:tcPr>
          <w:p w14:paraId="53A5C217" w14:textId="439A8520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78,119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1913D376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37AB4AC8" w14:textId="70C89913" w:rsidR="009326D5" w:rsidRPr="009326D5" w:rsidRDefault="009326D5" w:rsidP="004C07D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>148,875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1609E77" w14:textId="7DEC58B7" w:rsidR="009326D5" w:rsidRPr="009326D5" w:rsidRDefault="009326D5" w:rsidP="006D1D1B">
            <w:pPr>
              <w:pStyle w:val="acctfourfigures"/>
              <w:tabs>
                <w:tab w:val="clear" w:pos="765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</w:tcPr>
          <w:p w14:paraId="10E76BBD" w14:textId="1608245F" w:rsidR="009326D5" w:rsidRPr="009326D5" w:rsidRDefault="009326D5" w:rsidP="004C07D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>6,646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91CDE78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038F6CE7" w14:textId="1F3429A9" w:rsidR="009326D5" w:rsidRPr="009326D5" w:rsidRDefault="009326D5" w:rsidP="00C4256D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0517C16" w14:textId="77777777" w:rsidR="009326D5" w:rsidRPr="009326D5" w:rsidRDefault="009326D5" w:rsidP="006D1D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1122B3D" w14:textId="396B9588" w:rsidR="009326D5" w:rsidRPr="009326D5" w:rsidRDefault="009326D5" w:rsidP="004C07D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1,905,060 </w:t>
            </w:r>
          </w:p>
        </w:tc>
      </w:tr>
      <w:tr w:rsidR="009326D5" w:rsidRPr="005D6CCD" w14:paraId="1CBD64D1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4A9E87BC" w14:textId="77777777" w:rsidR="009326D5" w:rsidRPr="009326D5" w:rsidRDefault="009326D5" w:rsidP="0071593A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681487FD" w14:textId="77777777" w:rsidR="009326D5" w:rsidRPr="009326D5" w:rsidRDefault="009326D5" w:rsidP="0071593A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76B1ED51" w14:textId="6B67773C" w:rsidR="009326D5" w:rsidRPr="009326D5" w:rsidRDefault="00011140" w:rsidP="005D6CC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EA38A9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E8C652B" w14:textId="4F4EC360" w:rsidR="009326D5" w:rsidRPr="009326D5" w:rsidRDefault="00B25DD0" w:rsidP="004C07D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3B11D7D2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99" w:type="dxa"/>
            <w:gridSpan w:val="2"/>
            <w:tcBorders>
              <w:left w:val="nil"/>
              <w:right w:val="nil"/>
            </w:tcBorders>
          </w:tcPr>
          <w:p w14:paraId="36916BC8" w14:textId="692D9DD3" w:rsidR="009326D5" w:rsidRPr="009326D5" w:rsidRDefault="005362F3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3E09EFE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5B4026C0" w14:textId="0C53D66C" w:rsidR="009326D5" w:rsidRPr="009326D5" w:rsidRDefault="005362F3" w:rsidP="004C07D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E1A23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471B8198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05478900" w14:textId="41B2E0B1" w:rsidR="009326D5" w:rsidRPr="009326D5" w:rsidRDefault="007A5447" w:rsidP="00F6680B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45F843E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7F60FDAF" w14:textId="08C8B09F" w:rsidR="009326D5" w:rsidRPr="009326D5" w:rsidRDefault="00F2069A" w:rsidP="004C07D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3,404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F1277F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2C8515F8" w14:textId="064569C1" w:rsidR="009326D5" w:rsidRPr="009326D5" w:rsidRDefault="002B2F12" w:rsidP="00F6680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8A894FA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24" w:type="dxa"/>
            <w:gridSpan w:val="3"/>
            <w:tcBorders>
              <w:left w:val="nil"/>
              <w:right w:val="nil"/>
            </w:tcBorders>
          </w:tcPr>
          <w:p w14:paraId="4667F20B" w14:textId="3DAC5F80" w:rsidR="009326D5" w:rsidRPr="009326D5" w:rsidRDefault="00531462" w:rsidP="004C07D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4,5</w:t>
            </w:r>
            <w:r w:rsidR="003E1A23">
              <w:rPr>
                <w:rFonts w:ascii="Angsana New" w:hAnsi="Angsana New"/>
                <w:sz w:val="24"/>
                <w:szCs w:val="24"/>
              </w:rPr>
              <w:t>70</w:t>
            </w:r>
          </w:p>
        </w:tc>
      </w:tr>
      <w:tr w:rsidR="009326D5" w:rsidRPr="005D6CCD" w14:paraId="58B6F4F4" w14:textId="77777777" w:rsidTr="00F6680B">
        <w:trPr>
          <w:trHeight w:val="48"/>
        </w:trPr>
        <w:tc>
          <w:tcPr>
            <w:tcW w:w="3780" w:type="dxa"/>
            <w:vAlign w:val="center"/>
          </w:tcPr>
          <w:p w14:paraId="28D17115" w14:textId="46585EF2" w:rsidR="009326D5" w:rsidRPr="009326D5" w:rsidRDefault="009326D5" w:rsidP="0071593A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9326D5">
              <w:rPr>
                <w:rFonts w:asciiTheme="majorBidi" w:hAnsiTheme="majorBidi" w:hint="cs"/>
                <w:sz w:val="24"/>
                <w:szCs w:val="24"/>
                <w:cs/>
              </w:rPr>
              <w:t>ส่วนเกินทุนจากการตีราคา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46F87F32" w14:textId="77777777" w:rsidR="009326D5" w:rsidRPr="009326D5" w:rsidRDefault="009326D5" w:rsidP="0071593A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463472B0" w14:textId="24362907" w:rsidR="009326D5" w:rsidRPr="009326D5" w:rsidRDefault="00536B04" w:rsidP="004C0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36B04">
              <w:rPr>
                <w:rFonts w:asciiTheme="majorBidi" w:hAnsiTheme="majorBidi" w:cstheme="majorBidi"/>
                <w:sz w:val="24"/>
                <w:szCs w:val="24"/>
              </w:rPr>
              <w:t>20,241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209563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E0FF3CC" w14:textId="293AE674" w:rsidR="009326D5" w:rsidRPr="009326D5" w:rsidRDefault="006D47D8" w:rsidP="006D47D8">
            <w:pPr>
              <w:pStyle w:val="acctfourfigures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6D47D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B25DD0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3508A41D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278CBF8F" w14:textId="4386A20A" w:rsidR="009326D5" w:rsidRPr="009326D5" w:rsidRDefault="005362F3" w:rsidP="00F6680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4" w:type="dxa"/>
            <w:gridSpan w:val="2"/>
            <w:tcBorders>
              <w:left w:val="nil"/>
              <w:right w:val="nil"/>
            </w:tcBorders>
          </w:tcPr>
          <w:p w14:paraId="5D9D8E50" w14:textId="77777777" w:rsidR="009326D5" w:rsidRPr="00F6680B" w:rsidRDefault="009326D5" w:rsidP="00F6680B">
            <w:pPr>
              <w:pStyle w:val="acctfourfigures"/>
              <w:tabs>
                <w:tab w:val="clear" w:pos="765"/>
                <w:tab w:val="decimal" w:pos="580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00698A34" w14:textId="2E1634EB" w:rsidR="009326D5" w:rsidRPr="009326D5" w:rsidRDefault="003F41D3" w:rsidP="00F6680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6BE79905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2EE6547F" w14:textId="58EE1BF1" w:rsidR="009326D5" w:rsidRPr="009326D5" w:rsidRDefault="007A5447" w:rsidP="00F6680B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54461C7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B6800BC" w14:textId="7DC16BD6" w:rsidR="009326D5" w:rsidRPr="009326D5" w:rsidRDefault="003F41D3" w:rsidP="00F6680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FF1064A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7C8AFE20" w14:textId="2FF6C185" w:rsidR="009326D5" w:rsidRPr="009326D5" w:rsidRDefault="002B2F12" w:rsidP="00F6680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B440922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24" w:type="dxa"/>
            <w:gridSpan w:val="3"/>
            <w:tcBorders>
              <w:left w:val="nil"/>
              <w:right w:val="nil"/>
            </w:tcBorders>
          </w:tcPr>
          <w:p w14:paraId="7C1F52C3" w14:textId="26D75258" w:rsidR="009326D5" w:rsidRPr="009326D5" w:rsidRDefault="00CA7A24" w:rsidP="004C07D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20,675</w:t>
            </w:r>
          </w:p>
        </w:tc>
      </w:tr>
      <w:tr w:rsidR="009326D5" w:rsidRPr="005D6CCD" w14:paraId="0E666CB8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25051115" w14:textId="77777777" w:rsidR="009326D5" w:rsidRPr="009326D5" w:rsidRDefault="009326D5" w:rsidP="000A56C2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4CCE6F16" w14:textId="77777777" w:rsidR="009326D5" w:rsidRPr="009326D5" w:rsidRDefault="009326D5" w:rsidP="0071593A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26887204" w14:textId="55810181" w:rsidR="009326D5" w:rsidRPr="009326D5" w:rsidRDefault="00011140" w:rsidP="00011140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B8AC0D1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514090F" w14:textId="67EFCE6D" w:rsidR="009326D5" w:rsidRPr="009326D5" w:rsidRDefault="00944DFD" w:rsidP="00944DFD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CAC7D50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99" w:type="dxa"/>
            <w:gridSpan w:val="2"/>
            <w:tcBorders>
              <w:left w:val="nil"/>
              <w:right w:val="nil"/>
            </w:tcBorders>
          </w:tcPr>
          <w:p w14:paraId="20501917" w14:textId="37BE9A44" w:rsidR="009326D5" w:rsidRPr="009326D5" w:rsidRDefault="005C7A1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(47)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BDF5595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01E300E3" w14:textId="6FD19F10" w:rsidR="009326D5" w:rsidRPr="009326D5" w:rsidRDefault="003F41D3" w:rsidP="004C07D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(2,225)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7CA5AA13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7A7AA226" w14:textId="4C5510DD" w:rsidR="009326D5" w:rsidRPr="009326D5" w:rsidRDefault="007A5447" w:rsidP="004C07D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</w:t>
            </w:r>
            <w:r w:rsidR="003E1A23">
              <w:rPr>
                <w:rFonts w:ascii="Angsana New" w:hAnsi="Angsana New"/>
                <w:sz w:val="24"/>
                <w:szCs w:val="24"/>
              </w:rPr>
              <w:t>3,472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DAB7754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460D9E2B" w14:textId="6112BAB7" w:rsidR="009326D5" w:rsidRPr="009326D5" w:rsidRDefault="00F2069A" w:rsidP="004C07D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CA7A24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,3</w:t>
            </w:r>
            <w:r w:rsidR="00CA7A24">
              <w:rPr>
                <w:rFonts w:ascii="Angsana New" w:hAnsi="Angsana New"/>
                <w:sz w:val="24"/>
                <w:szCs w:val="24"/>
              </w:rPr>
              <w:t>23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379AA7F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656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3D8E7991" w14:textId="286ACBD5" w:rsidR="009326D5" w:rsidRPr="009326D5" w:rsidRDefault="002B2F12" w:rsidP="00F6680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DDA88B1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24" w:type="dxa"/>
            <w:gridSpan w:val="3"/>
            <w:tcBorders>
              <w:left w:val="nil"/>
              <w:right w:val="nil"/>
            </w:tcBorders>
          </w:tcPr>
          <w:p w14:paraId="63BAC00C" w14:textId="504683DE" w:rsidR="009326D5" w:rsidRPr="009326D5" w:rsidRDefault="00CA7A24" w:rsidP="004C07D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</w:t>
            </w:r>
            <w:r w:rsidR="003E1A23">
              <w:rPr>
                <w:rFonts w:ascii="Angsana New" w:hAnsi="Angsana New"/>
                <w:sz w:val="24"/>
                <w:szCs w:val="24"/>
              </w:rPr>
              <w:t>0,067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326D5" w:rsidRPr="005D6CCD" w14:paraId="0032B246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0A6598F4" w14:textId="77777777" w:rsidR="009326D5" w:rsidRPr="009326D5" w:rsidRDefault="009326D5" w:rsidP="0071593A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5CFD543C" w14:textId="77777777" w:rsidR="009326D5" w:rsidRPr="009326D5" w:rsidRDefault="009326D5" w:rsidP="0071593A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7D957482" w14:textId="51238303" w:rsidR="009326D5" w:rsidRPr="009326D5" w:rsidRDefault="00011140" w:rsidP="00011140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9A3A2F3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5AF2AB4" w14:textId="557E437C" w:rsidR="009326D5" w:rsidRPr="009326D5" w:rsidRDefault="00944DFD" w:rsidP="004C07D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44DFD">
              <w:rPr>
                <w:rFonts w:asciiTheme="majorBidi" w:hAnsiTheme="majorBidi" w:cstheme="majorBidi"/>
                <w:sz w:val="24"/>
                <w:szCs w:val="24"/>
              </w:rPr>
              <w:t>(5,268)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C0620D7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9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226D60F" w14:textId="241A3C9F" w:rsidR="009326D5" w:rsidRPr="009326D5" w:rsidRDefault="005C7A1A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66EEE453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</w:tcPr>
          <w:p w14:paraId="75BA2D0D" w14:textId="3BE836EC" w:rsidR="009326D5" w:rsidRPr="009326D5" w:rsidRDefault="003F41D3" w:rsidP="004C07D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E1A23">
              <w:rPr>
                <w:rFonts w:asciiTheme="majorBidi" w:hAnsiTheme="majorBidi" w:cstheme="majorBidi"/>
                <w:sz w:val="24"/>
                <w:szCs w:val="24"/>
              </w:rPr>
              <w:t>123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025F30F4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</w:tcPr>
          <w:p w14:paraId="18E5C368" w14:textId="57D00DBD" w:rsidR="009326D5" w:rsidRPr="009326D5" w:rsidRDefault="003F41D3" w:rsidP="00F6680B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1861A31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</w:tcPr>
          <w:p w14:paraId="50A79720" w14:textId="433A3FCA" w:rsidR="009326D5" w:rsidRPr="009326D5" w:rsidRDefault="00F2069A" w:rsidP="00F6680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85D91D9" w14:textId="77777777" w:rsidR="009326D5" w:rsidRPr="00F6680B" w:rsidRDefault="009326D5" w:rsidP="00F6680B">
            <w:pPr>
              <w:pStyle w:val="acctfourfigures"/>
              <w:tabs>
                <w:tab w:val="clear" w:pos="765"/>
                <w:tab w:val="decimal" w:pos="536"/>
              </w:tabs>
              <w:spacing w:line="240" w:lineRule="auto"/>
              <w:ind w:left="-99" w:right="-12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</w:tcPr>
          <w:p w14:paraId="48B108E6" w14:textId="241A6CEB" w:rsidR="009326D5" w:rsidRPr="009326D5" w:rsidRDefault="002B2F12" w:rsidP="00F6680B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AAF3BF1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82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F9B64F7" w14:textId="31E74D22" w:rsidR="009326D5" w:rsidRPr="009326D5" w:rsidRDefault="00CA7A24" w:rsidP="004C07D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</w:t>
            </w:r>
            <w:r w:rsidR="000B679F">
              <w:rPr>
                <w:rFonts w:ascii="Angsana New" w:hAnsi="Angsana New"/>
                <w:sz w:val="24"/>
                <w:szCs w:val="24"/>
              </w:rPr>
              <w:t>,</w:t>
            </w:r>
            <w:r w:rsidR="003E1A23">
              <w:rPr>
                <w:rFonts w:ascii="Angsana New" w:hAnsi="Angsana New"/>
                <w:sz w:val="24"/>
                <w:szCs w:val="24"/>
              </w:rPr>
              <w:t>406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4256D" w:rsidRPr="005D6CCD" w14:paraId="7F67A909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2AD1E978" w14:textId="5A939F50" w:rsidR="00C4256D" w:rsidRPr="009326D5" w:rsidRDefault="00C4256D" w:rsidP="00C4256D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74F52653" w14:textId="77777777" w:rsidR="00C4256D" w:rsidRPr="009326D5" w:rsidRDefault="00C4256D" w:rsidP="00C4256D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CC385B" w14:textId="59C4FE2F" w:rsidR="00C4256D" w:rsidRPr="00C47AB0" w:rsidRDefault="00C4256D" w:rsidP="00C4256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47A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521,834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9B0526" w14:textId="77777777" w:rsidR="00C4256D" w:rsidRPr="009326D5" w:rsidRDefault="00C4256D" w:rsidP="00C425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17A04" w14:textId="524143D1" w:rsidR="00C4256D" w:rsidRPr="00C47AB0" w:rsidRDefault="00C4256D" w:rsidP="00C4256D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9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33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1,097,618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152C4EA" w14:textId="77777777" w:rsidR="00C4256D" w:rsidRPr="009326D5" w:rsidRDefault="00C4256D" w:rsidP="00C425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94091" w14:textId="7A524C3B" w:rsidR="00C4256D" w:rsidRPr="009326D5" w:rsidRDefault="00C4256D" w:rsidP="00C425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68,008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E0EC24E" w14:textId="77777777" w:rsidR="00C4256D" w:rsidRPr="009326D5" w:rsidRDefault="00C4256D" w:rsidP="00C425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11D0C" w14:textId="7CB54442" w:rsidR="00C4256D" w:rsidRPr="00C47AB0" w:rsidRDefault="00C4256D" w:rsidP="00C4256D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76,242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18045916" w14:textId="77777777" w:rsidR="00C4256D" w:rsidRPr="009326D5" w:rsidRDefault="00C4256D" w:rsidP="00C425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A610D" w14:textId="55CB7263" w:rsidR="00C4256D" w:rsidRPr="00C47AB0" w:rsidRDefault="00C4256D" w:rsidP="00C4256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135,403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9CA3B8A" w14:textId="77777777" w:rsidR="00C4256D" w:rsidRPr="009326D5" w:rsidRDefault="00C4256D" w:rsidP="00C425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AF4DF" w14:textId="506358BC" w:rsidR="00C4256D" w:rsidRPr="00C47AB0" w:rsidRDefault="00C4256D" w:rsidP="00C4256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5,727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27103C0" w14:textId="77777777" w:rsidR="00C4256D" w:rsidRPr="009326D5" w:rsidRDefault="00C4256D" w:rsidP="00C425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9B697" w14:textId="7D9F9C34" w:rsidR="00C4256D" w:rsidRPr="002B2F12" w:rsidRDefault="00C4256D" w:rsidP="00C4256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DCE9086" w14:textId="77777777" w:rsidR="00C4256D" w:rsidRPr="009326D5" w:rsidRDefault="00C4256D" w:rsidP="00C4256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8B646F" w14:textId="5D3DC4E8" w:rsidR="00C4256D" w:rsidRPr="00C47AB0" w:rsidRDefault="00C4256D" w:rsidP="00C4256D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1,904,832</w:t>
            </w:r>
          </w:p>
        </w:tc>
      </w:tr>
      <w:tr w:rsidR="009326D5" w:rsidRPr="005D6CCD" w14:paraId="2B666DC1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70C69E07" w14:textId="77777777" w:rsidR="009326D5" w:rsidRPr="009326D5" w:rsidRDefault="009326D5" w:rsidP="005D6CCD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114E4D0E" w14:textId="77777777" w:rsidR="009326D5" w:rsidRPr="009326D5" w:rsidRDefault="009326D5" w:rsidP="005D6CCD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03EEDDEB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C42CF3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9FD6966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39C16976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BF7B3ED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8BE5FB0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</w:tcPr>
          <w:p w14:paraId="3A69E5EA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0BA608F8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7BB2C617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46662CF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</w:tcPr>
          <w:p w14:paraId="36E95BD1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17438BE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52B1A65E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44839B8" w14:textId="77777777" w:rsidR="009326D5" w:rsidRPr="009326D5" w:rsidRDefault="009326D5" w:rsidP="005D6CC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1DB0BF4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24C46EA" w14:textId="1B37E550" w:rsidR="00734B94" w:rsidRDefault="00734B94">
      <w:r>
        <w:br w:type="page"/>
      </w:r>
    </w:p>
    <w:tbl>
      <w:tblPr>
        <w:tblW w:w="14147" w:type="dxa"/>
        <w:tblInd w:w="360" w:type="dxa"/>
        <w:tblLayout w:type="fixed"/>
        <w:tblLook w:val="01A0" w:firstRow="1" w:lastRow="0" w:firstColumn="1" w:lastColumn="1" w:noHBand="0" w:noVBand="0"/>
      </w:tblPr>
      <w:tblGrid>
        <w:gridCol w:w="3780"/>
        <w:gridCol w:w="263"/>
        <w:gridCol w:w="1104"/>
        <w:gridCol w:w="268"/>
        <w:gridCol w:w="992"/>
        <w:gridCol w:w="261"/>
        <w:gridCol w:w="999"/>
        <w:gridCol w:w="237"/>
        <w:gridCol w:w="1331"/>
        <w:gridCol w:w="262"/>
        <w:gridCol w:w="1050"/>
        <w:gridCol w:w="241"/>
        <w:gridCol w:w="984"/>
        <w:gridCol w:w="238"/>
        <w:gridCol w:w="1057"/>
        <w:gridCol w:w="238"/>
        <w:gridCol w:w="825"/>
        <w:gridCol w:w="17"/>
      </w:tblGrid>
      <w:tr w:rsidR="009326D5" w:rsidRPr="009326D5" w14:paraId="7E208AC7" w14:textId="77777777" w:rsidTr="009326D5">
        <w:trPr>
          <w:gridAfter w:val="1"/>
          <w:wAfter w:w="17" w:type="dxa"/>
          <w:trHeight w:val="155"/>
          <w:tblHeader/>
        </w:trPr>
        <w:tc>
          <w:tcPr>
            <w:tcW w:w="3780" w:type="dxa"/>
            <w:vAlign w:val="center"/>
          </w:tcPr>
          <w:p w14:paraId="760CC5F7" w14:textId="77777777" w:rsidR="009326D5" w:rsidRPr="009326D5" w:rsidRDefault="009326D5">
            <w:pPr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0" w:type="dxa"/>
            <w:gridSpan w:val="16"/>
            <w:vAlign w:val="center"/>
          </w:tcPr>
          <w:p w14:paraId="63137FF3" w14:textId="4EC32EF5" w:rsidR="009326D5" w:rsidRPr="009326D5" w:rsidRDefault="009326D5">
            <w:pPr>
              <w:ind w:left="-13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326D5" w:rsidRPr="005D6CCD" w14:paraId="05B59A4A" w14:textId="77777777" w:rsidTr="009326D5">
        <w:trPr>
          <w:trHeight w:val="1046"/>
          <w:tblHeader/>
        </w:trPr>
        <w:tc>
          <w:tcPr>
            <w:tcW w:w="3780" w:type="dxa"/>
            <w:vAlign w:val="center"/>
          </w:tcPr>
          <w:p w14:paraId="4178FE03" w14:textId="77777777" w:rsidR="009326D5" w:rsidRPr="009326D5" w:rsidRDefault="009326D5">
            <w:pPr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14:paraId="14A2D79E" w14:textId="77777777" w:rsidR="009326D5" w:rsidRPr="009326D5" w:rsidRDefault="009326D5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4" w:type="dxa"/>
            <w:vAlign w:val="bottom"/>
          </w:tcPr>
          <w:p w14:paraId="46367BA6" w14:textId="77777777" w:rsidR="009326D5" w:rsidRPr="009326D5" w:rsidRDefault="0093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  <w:p w14:paraId="33327270" w14:textId="77777777" w:rsidR="009326D5" w:rsidRPr="009326D5" w:rsidRDefault="009326D5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68" w:type="dxa"/>
            <w:vAlign w:val="bottom"/>
          </w:tcPr>
          <w:p w14:paraId="315CF214" w14:textId="77777777" w:rsidR="009326D5" w:rsidRPr="009326D5" w:rsidRDefault="009326D5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BFB65E" w14:textId="77777777" w:rsidR="009326D5" w:rsidRPr="009326D5" w:rsidRDefault="0093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  <w:p w14:paraId="36C40A77" w14:textId="77777777" w:rsidR="009326D5" w:rsidRPr="009326D5" w:rsidRDefault="009326D5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261" w:type="dxa"/>
            <w:vAlign w:val="bottom"/>
          </w:tcPr>
          <w:p w14:paraId="19D25AAA" w14:textId="77777777" w:rsidR="009326D5" w:rsidRPr="009326D5" w:rsidRDefault="009326D5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35ECE0A8" w14:textId="77777777" w:rsidR="009326D5" w:rsidRPr="009326D5" w:rsidRDefault="009326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 เครื่องใช้</w:t>
            </w:r>
          </w:p>
          <w:p w14:paraId="5B737003" w14:textId="77777777" w:rsidR="009326D5" w:rsidRPr="009326D5" w:rsidRDefault="009326D5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37" w:type="dxa"/>
            <w:vAlign w:val="bottom"/>
          </w:tcPr>
          <w:p w14:paraId="769CFAE7" w14:textId="77777777" w:rsidR="009326D5" w:rsidRPr="009326D5" w:rsidRDefault="009326D5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1" w:type="dxa"/>
            <w:vAlign w:val="bottom"/>
          </w:tcPr>
          <w:p w14:paraId="7F526B9F" w14:textId="01FEE49F" w:rsidR="009326D5" w:rsidRPr="009326D5" w:rsidRDefault="009326D5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 ติดตั้ง</w:t>
            </w:r>
            <w:r w:rsidRPr="009326D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เครื่องใช้สำนักงานและอุปกรณ์ คอมพิวเตอร์</w:t>
            </w:r>
          </w:p>
        </w:tc>
        <w:tc>
          <w:tcPr>
            <w:tcW w:w="262" w:type="dxa"/>
            <w:vAlign w:val="bottom"/>
          </w:tcPr>
          <w:p w14:paraId="17F7AEC5" w14:textId="77777777" w:rsidR="009326D5" w:rsidRPr="009326D5" w:rsidRDefault="009326D5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vAlign w:val="bottom"/>
          </w:tcPr>
          <w:p w14:paraId="13F886B9" w14:textId="77777777" w:rsidR="009326D5" w:rsidRPr="009326D5" w:rsidRDefault="009326D5">
            <w:pPr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9326D5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ตู้จำหน่ายสินค้าอัตโนมัติ</w:t>
            </w:r>
          </w:p>
        </w:tc>
        <w:tc>
          <w:tcPr>
            <w:tcW w:w="241" w:type="dxa"/>
            <w:vAlign w:val="bottom"/>
          </w:tcPr>
          <w:p w14:paraId="405521CD" w14:textId="77777777" w:rsidR="009326D5" w:rsidRPr="009326D5" w:rsidRDefault="009326D5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vAlign w:val="bottom"/>
          </w:tcPr>
          <w:p w14:paraId="1CFE90F6" w14:textId="77777777" w:rsidR="009326D5" w:rsidRPr="009326D5" w:rsidRDefault="009326D5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8" w:type="dxa"/>
            <w:vAlign w:val="bottom"/>
          </w:tcPr>
          <w:p w14:paraId="6D0BFEE3" w14:textId="77777777" w:rsidR="009326D5" w:rsidRPr="009326D5" w:rsidRDefault="009326D5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03E3C49" w14:textId="77777777" w:rsidR="009326D5" w:rsidRPr="009326D5" w:rsidRDefault="009326D5">
            <w:pPr>
              <w:tabs>
                <w:tab w:val="clear" w:pos="907"/>
                <w:tab w:val="left" w:pos="590"/>
              </w:tabs>
              <w:ind w:left="-130" w:right="-110"/>
              <w:jc w:val="center"/>
              <w:rPr>
                <w:rFonts w:asciiTheme="majorBidi" w:eastAsia="Angsana New" w:hAnsiTheme="majorBidi" w:cstheme="majorBidi"/>
                <w:kern w:val="28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8" w:type="dxa"/>
            <w:vAlign w:val="bottom"/>
          </w:tcPr>
          <w:p w14:paraId="6E9B6CB2" w14:textId="77777777" w:rsidR="009326D5" w:rsidRPr="009326D5" w:rsidRDefault="009326D5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42" w:type="dxa"/>
            <w:gridSpan w:val="2"/>
            <w:vAlign w:val="bottom"/>
          </w:tcPr>
          <w:p w14:paraId="5BA5E100" w14:textId="77777777" w:rsidR="009326D5" w:rsidRPr="009326D5" w:rsidRDefault="009326D5">
            <w:pPr>
              <w:ind w:left="-130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326D5" w:rsidRPr="005D6CCD" w14:paraId="20C6437D" w14:textId="77777777" w:rsidTr="009326D5">
        <w:trPr>
          <w:trHeight w:val="128"/>
          <w:tblHeader/>
        </w:trPr>
        <w:tc>
          <w:tcPr>
            <w:tcW w:w="3780" w:type="dxa"/>
            <w:vAlign w:val="center"/>
          </w:tcPr>
          <w:p w14:paraId="22ECC1D5" w14:textId="77777777" w:rsidR="009326D5" w:rsidRPr="009326D5" w:rsidRDefault="009326D5">
            <w:pPr>
              <w:ind w:left="144" w:right="-14" w:hanging="1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3" w:type="dxa"/>
            <w:vAlign w:val="center"/>
          </w:tcPr>
          <w:p w14:paraId="4F7C8F20" w14:textId="77777777" w:rsidR="009326D5" w:rsidRPr="009326D5" w:rsidRDefault="009326D5">
            <w:pPr>
              <w:ind w:right="-115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104" w:type="dxa"/>
            <w:gridSpan w:val="16"/>
            <w:vAlign w:val="center"/>
          </w:tcPr>
          <w:p w14:paraId="788BA858" w14:textId="77777777" w:rsidR="009326D5" w:rsidRPr="009326D5" w:rsidRDefault="009326D5">
            <w:pPr>
              <w:ind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(พันบาท)</w:t>
            </w:r>
          </w:p>
        </w:tc>
      </w:tr>
      <w:tr w:rsidR="009326D5" w:rsidRPr="005D6CCD" w14:paraId="1F3A8B03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515747BC" w14:textId="77777777" w:rsidR="009326D5" w:rsidRPr="009326D5" w:rsidRDefault="009326D5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ค่าเสื่อมราคาสะสมและขาดทุนจากการ</w:t>
            </w:r>
            <w:r w:rsidRPr="009326D5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ด้อยค่า</w:t>
            </w:r>
            <w:r w:rsidRPr="009326D5">
              <w:rPr>
                <w:rFonts w:asciiTheme="majorBidi" w:hAnsiTheme="majorBidi" w:cstheme="majorBid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5A54C023" w14:textId="77777777" w:rsidR="009326D5" w:rsidRPr="009326D5" w:rsidRDefault="009326D5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center"/>
          </w:tcPr>
          <w:p w14:paraId="005BD796" w14:textId="77777777" w:rsidR="009326D5" w:rsidRPr="009326D5" w:rsidRDefault="009326D5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5E6A32F0" w14:textId="77777777" w:rsidR="009326D5" w:rsidRPr="009326D5" w:rsidRDefault="009326D5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2B3109CA" w14:textId="77777777" w:rsidR="009326D5" w:rsidRPr="009326D5" w:rsidRDefault="009326D5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3516220" w14:textId="77777777" w:rsidR="009326D5" w:rsidRPr="009326D5" w:rsidRDefault="009326D5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center"/>
          </w:tcPr>
          <w:p w14:paraId="342E3400" w14:textId="77777777" w:rsidR="009326D5" w:rsidRPr="009326D5" w:rsidRDefault="009326D5">
            <w:pPr>
              <w:tabs>
                <w:tab w:val="decimal" w:pos="750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6B8DBDB0" w14:textId="77777777" w:rsidR="009326D5" w:rsidRPr="009326D5" w:rsidRDefault="009326D5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vAlign w:val="center"/>
          </w:tcPr>
          <w:p w14:paraId="37B2F309" w14:textId="77777777" w:rsidR="009326D5" w:rsidRPr="009326D5" w:rsidRDefault="009326D5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672281E6" w14:textId="77777777" w:rsidR="009326D5" w:rsidRPr="009326D5" w:rsidRDefault="009326D5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31DE4865" w14:textId="77777777" w:rsidR="009326D5" w:rsidRPr="009326D5" w:rsidRDefault="009326D5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center"/>
          </w:tcPr>
          <w:p w14:paraId="378C1D7D" w14:textId="77777777" w:rsidR="009326D5" w:rsidRPr="009326D5" w:rsidRDefault="009326D5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14:paraId="1554133D" w14:textId="77777777" w:rsidR="009326D5" w:rsidRPr="009326D5" w:rsidRDefault="009326D5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5572C1EF" w14:textId="77777777" w:rsidR="009326D5" w:rsidRPr="009326D5" w:rsidRDefault="009326D5">
            <w:pPr>
              <w:tabs>
                <w:tab w:val="decimal" w:pos="720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vAlign w:val="center"/>
          </w:tcPr>
          <w:p w14:paraId="2E86BF33" w14:textId="77777777" w:rsidR="009326D5" w:rsidRPr="009326D5" w:rsidRDefault="009326D5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0261C50C" w14:textId="77777777" w:rsidR="009326D5" w:rsidRPr="009326D5" w:rsidRDefault="009326D5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right w:val="nil"/>
            </w:tcBorders>
            <w:vAlign w:val="center"/>
          </w:tcPr>
          <w:p w14:paraId="7BD115B4" w14:textId="77777777" w:rsidR="009326D5" w:rsidRPr="009326D5" w:rsidRDefault="009326D5">
            <w:pPr>
              <w:tabs>
                <w:tab w:val="decimal" w:pos="75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D0A2B" w:rsidRPr="005D6CCD" w14:paraId="1DB29E3F" w14:textId="77777777" w:rsidTr="008B68C9">
        <w:trPr>
          <w:trHeight w:val="48"/>
        </w:trPr>
        <w:tc>
          <w:tcPr>
            <w:tcW w:w="3780" w:type="dxa"/>
            <w:vAlign w:val="center"/>
          </w:tcPr>
          <w:p w14:paraId="23F3BCCC" w14:textId="0F0DC216" w:rsidR="00DD0A2B" w:rsidRPr="009326D5" w:rsidRDefault="00DD0A2B" w:rsidP="00DD0A2B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326D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932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9326D5"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56D0D2D3" w14:textId="77777777" w:rsidR="00DD0A2B" w:rsidRPr="009326D5" w:rsidRDefault="00DD0A2B" w:rsidP="00DD0A2B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bottom"/>
          </w:tcPr>
          <w:p w14:paraId="2434DE4B" w14:textId="395BE46D" w:rsidR="00DD0A2B" w:rsidRPr="009326D5" w:rsidRDefault="00DD0A2B" w:rsidP="00DD0A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46,127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B409D78" w14:textId="77777777" w:rsidR="00DD0A2B" w:rsidRPr="009326D5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8E5BD3E" w14:textId="44BBC1EA" w:rsidR="00DD0A2B" w:rsidRPr="009326D5" w:rsidRDefault="00DD0A2B" w:rsidP="00DD0A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862,377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4099B34A" w14:textId="77777777" w:rsidR="00DD0A2B" w:rsidRPr="009326D5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bottom"/>
          </w:tcPr>
          <w:p w14:paraId="637FE776" w14:textId="2AB7B2D6" w:rsidR="00DD0A2B" w:rsidRPr="009326D5" w:rsidRDefault="00DD0A2B" w:rsidP="00DD0A2B">
            <w:pPr>
              <w:pStyle w:val="acctfourfigures"/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54,451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CDF81F1" w14:textId="77777777" w:rsidR="00DD0A2B" w:rsidRPr="009326D5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6588DFDA" w14:textId="186EEFAC" w:rsidR="00DD0A2B" w:rsidRPr="009326D5" w:rsidRDefault="00DD0A2B" w:rsidP="00DD0A2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69,555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bottom"/>
          </w:tcPr>
          <w:p w14:paraId="4F009E36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65C26CA9" w14:textId="144C8F70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5,302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6ECF7093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vAlign w:val="bottom"/>
          </w:tcPr>
          <w:p w14:paraId="271EA7CC" w14:textId="7F8F4582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5,797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E180244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5A1BDDA4" w14:textId="06973027" w:rsidR="00DD0A2B" w:rsidRPr="009326D5" w:rsidRDefault="00DD0A2B" w:rsidP="00DD0A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A12CED7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right w:val="nil"/>
            </w:tcBorders>
            <w:vAlign w:val="bottom"/>
          </w:tcPr>
          <w:p w14:paraId="3E960E62" w14:textId="5958DA17" w:rsidR="00DD0A2B" w:rsidRPr="009326D5" w:rsidRDefault="00DD0A2B" w:rsidP="00DD0A2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1,043,609</w:t>
            </w:r>
          </w:p>
        </w:tc>
      </w:tr>
      <w:tr w:rsidR="009326D5" w:rsidRPr="005D6CCD" w14:paraId="2619A60D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686D85CA" w14:textId="61732F1D" w:rsidR="009326D5" w:rsidRPr="009326D5" w:rsidRDefault="009326D5" w:rsidP="006C3F8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78989D8F" w14:textId="77777777" w:rsidR="009326D5" w:rsidRPr="009326D5" w:rsidRDefault="009326D5" w:rsidP="006C3F8E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11E17B0D" w14:textId="6CA524B3" w:rsidR="009326D5" w:rsidRPr="009326D5" w:rsidRDefault="009326D5" w:rsidP="004C0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23A5E31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43C47AE" w14:textId="10614847" w:rsidR="009326D5" w:rsidRPr="009326D5" w:rsidRDefault="009326D5" w:rsidP="004C07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8,650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7796BBCB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6CAF55ED" w14:textId="45B64D35" w:rsidR="009326D5" w:rsidRPr="009326D5" w:rsidRDefault="009326D5" w:rsidP="004C07D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4,819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D80569E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5F87A611" w14:textId="7393FA66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3,465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71FABCA1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3B236041" w14:textId="0C816A2A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31,677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7306984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774CC6DD" w14:textId="37ACA66F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513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7760B4A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669BEB39" w14:textId="5911A42D" w:rsidR="009326D5" w:rsidRPr="009326D5" w:rsidRDefault="009326D5" w:rsidP="00844E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69BE5A4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right w:val="nil"/>
            </w:tcBorders>
          </w:tcPr>
          <w:p w14:paraId="25C588B1" w14:textId="2A4883C4" w:rsidR="009326D5" w:rsidRPr="009326D5" w:rsidRDefault="009326D5" w:rsidP="00844E9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49,225</w:t>
            </w:r>
          </w:p>
        </w:tc>
      </w:tr>
      <w:tr w:rsidR="009326D5" w:rsidRPr="005D6CCD" w14:paraId="2FEF55DE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487BA957" w14:textId="1E78A810" w:rsidR="009326D5" w:rsidRPr="009326D5" w:rsidRDefault="009326D5" w:rsidP="006C3F8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19E86E80" w14:textId="77777777" w:rsidR="009326D5" w:rsidRPr="009326D5" w:rsidRDefault="009326D5" w:rsidP="006C3F8E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04E3D4D5" w14:textId="35AC513D" w:rsidR="009326D5" w:rsidRPr="009326D5" w:rsidRDefault="009326D5" w:rsidP="004C07D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368A8ED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12552C1" w14:textId="3E31CEFE" w:rsidR="009326D5" w:rsidRPr="009326D5" w:rsidRDefault="009326D5" w:rsidP="00442B00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FE49AF8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2019E24E" w14:textId="324FA072" w:rsidR="009326D5" w:rsidRPr="009326D5" w:rsidRDefault="009326D5" w:rsidP="004C07D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C0B8562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0108B92D" w14:textId="058D01F8" w:rsidR="009326D5" w:rsidRPr="009326D5" w:rsidRDefault="009326D5" w:rsidP="004C07D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46B4AC25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1C3CD525" w14:textId="44C99618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13,818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4C9B93E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29D46055" w14:textId="1F46440F" w:rsidR="009326D5" w:rsidRPr="009326D5" w:rsidRDefault="009326D5" w:rsidP="00844E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3806A6E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007FD7BB" w14:textId="51B0265B" w:rsidR="009326D5" w:rsidRPr="009326D5" w:rsidRDefault="009326D5" w:rsidP="00844E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383C546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right w:val="nil"/>
            </w:tcBorders>
          </w:tcPr>
          <w:p w14:paraId="3133EBF1" w14:textId="6C5B622C" w:rsidR="009326D5" w:rsidRPr="009326D5" w:rsidRDefault="009326D5" w:rsidP="00844E9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13,818</w:t>
            </w:r>
          </w:p>
        </w:tc>
      </w:tr>
      <w:tr w:rsidR="009326D5" w:rsidRPr="005D6CCD" w14:paraId="2D41CACF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0BBDECE9" w14:textId="08E804B6" w:rsidR="009326D5" w:rsidRPr="009326D5" w:rsidRDefault="009326D5" w:rsidP="006C3F8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กลับรายการขาดทุนจากการด้อยค่า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0EADDA23" w14:textId="77777777" w:rsidR="009326D5" w:rsidRPr="009326D5" w:rsidRDefault="009326D5" w:rsidP="006C3F8E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3E962EC2" w14:textId="2B3230C4" w:rsidR="009326D5" w:rsidRPr="009326D5" w:rsidRDefault="009326D5" w:rsidP="004C0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(43,250)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8C8B3D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4C676EF" w14:textId="443EE96D" w:rsidR="009326D5" w:rsidRPr="009326D5" w:rsidRDefault="009326D5" w:rsidP="00442B00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4CCD6526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7EAE30BA" w14:textId="27F6400B" w:rsidR="009326D5" w:rsidRPr="009326D5" w:rsidRDefault="009326D5" w:rsidP="004C07D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B904C2C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69C736E2" w14:textId="0059CF28" w:rsidR="009326D5" w:rsidRPr="009326D5" w:rsidRDefault="009326D5" w:rsidP="004C07D1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1A916288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567DBA7F" w14:textId="3B9A7AE9" w:rsidR="009326D5" w:rsidRPr="009326D5" w:rsidRDefault="009326D5" w:rsidP="00844E9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06871BB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1DFD360" w14:textId="707C91D0" w:rsidR="009326D5" w:rsidRPr="009326D5" w:rsidRDefault="009326D5" w:rsidP="00844E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2BCC571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4EEF6966" w14:textId="4B5B9691" w:rsidR="009326D5" w:rsidRPr="009326D5" w:rsidRDefault="009326D5" w:rsidP="00844E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1AB56E1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right w:val="nil"/>
            </w:tcBorders>
          </w:tcPr>
          <w:p w14:paraId="3530D400" w14:textId="28053ACA" w:rsidR="009326D5" w:rsidRPr="009326D5" w:rsidRDefault="009326D5" w:rsidP="00844E9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(43,250)</w:t>
            </w:r>
          </w:p>
        </w:tc>
      </w:tr>
      <w:tr w:rsidR="009326D5" w:rsidRPr="005D6CCD" w14:paraId="574C557C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500E33A0" w14:textId="2B09458D" w:rsidR="009326D5" w:rsidRPr="009326D5" w:rsidRDefault="009326D5" w:rsidP="006C3F8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5443F54C" w14:textId="77777777" w:rsidR="009326D5" w:rsidRPr="009326D5" w:rsidRDefault="009326D5" w:rsidP="006C3F8E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4E263C80" w14:textId="24AD196A" w:rsidR="009326D5" w:rsidRPr="009326D5" w:rsidRDefault="009326D5" w:rsidP="004C07D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EBD6D0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19CBB03" w14:textId="17DEC21A" w:rsidR="009326D5" w:rsidRPr="009326D5" w:rsidRDefault="009326D5" w:rsidP="00442B00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44BF2693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7437AFFD" w14:textId="02EE161C" w:rsidR="009326D5" w:rsidRPr="009326D5" w:rsidRDefault="009326D5" w:rsidP="004C07D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(39)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676DE8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75F00D75" w14:textId="524FC4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 xml:space="preserve"> (1,149)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154139D7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0254BC29" w14:textId="46EAF406" w:rsidR="009326D5" w:rsidRPr="009326D5" w:rsidRDefault="009326D5" w:rsidP="00844E9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7C31636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6237DAA0" w14:textId="2CB0A864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(1,005)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3CB2820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73CF0F6A" w14:textId="6FA49551" w:rsidR="009326D5" w:rsidRPr="009326D5" w:rsidRDefault="009326D5" w:rsidP="00844E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98F53C3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right w:val="nil"/>
            </w:tcBorders>
          </w:tcPr>
          <w:p w14:paraId="3A8D3C3A" w14:textId="03930796" w:rsidR="009326D5" w:rsidRPr="009326D5" w:rsidRDefault="009326D5" w:rsidP="00844E9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(2,193)</w:t>
            </w:r>
          </w:p>
        </w:tc>
      </w:tr>
      <w:tr w:rsidR="009326D5" w:rsidRPr="005D6CCD" w14:paraId="213C6D0C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26785CC7" w14:textId="1AF380C0" w:rsidR="009326D5" w:rsidRPr="009326D5" w:rsidRDefault="009326D5" w:rsidP="006C3F8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7DF2024B" w14:textId="77777777" w:rsidR="009326D5" w:rsidRPr="009326D5" w:rsidRDefault="009326D5" w:rsidP="006C3F8E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484F05FC" w14:textId="1FB4B10E" w:rsidR="009326D5" w:rsidRPr="009326D5" w:rsidRDefault="009326D5" w:rsidP="004C07D1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AA56F70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57B0DBD3" w14:textId="6EF7DA15" w:rsidR="009326D5" w:rsidRPr="009326D5" w:rsidRDefault="009326D5" w:rsidP="004C07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(929)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36EE1A13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676B1E5F" w14:textId="02D2D75D" w:rsidR="009326D5" w:rsidRPr="009326D5" w:rsidRDefault="009326D5" w:rsidP="004C07D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(340)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37909B1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</w:tcPr>
          <w:p w14:paraId="25758359" w14:textId="53486027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 xml:space="preserve"> (92)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283CC214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</w:tcPr>
          <w:p w14:paraId="3DEE3D73" w14:textId="2AEB7D68" w:rsidR="009326D5" w:rsidRPr="009326D5" w:rsidRDefault="009326D5" w:rsidP="00844E91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7B849DA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</w:tcPr>
          <w:p w14:paraId="73F631AB" w14:textId="7D4F46DF" w:rsidR="009326D5" w:rsidRPr="009326D5" w:rsidRDefault="009326D5" w:rsidP="00844E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DC6887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</w:tcPr>
          <w:p w14:paraId="10A2E32E" w14:textId="01C5CFE8" w:rsidR="009326D5" w:rsidRPr="009326D5" w:rsidRDefault="009326D5" w:rsidP="00844E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3F210E9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7F9323" w14:textId="68203009" w:rsidR="009326D5" w:rsidRPr="009326D5" w:rsidRDefault="009326D5" w:rsidP="00844E9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 (1,361)</w:t>
            </w:r>
          </w:p>
        </w:tc>
      </w:tr>
      <w:tr w:rsidR="009326D5" w:rsidRPr="005D6CCD" w14:paraId="21A3065C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26303C34" w14:textId="1132726A" w:rsidR="009326D5" w:rsidRPr="009326D5" w:rsidRDefault="009326D5" w:rsidP="006C3F8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9326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9326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5B6B474A" w14:textId="77777777" w:rsidR="009326D5" w:rsidRPr="009326D5" w:rsidRDefault="009326D5" w:rsidP="006C3F8E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right w:val="nil"/>
            </w:tcBorders>
          </w:tcPr>
          <w:p w14:paraId="3D9AC77C" w14:textId="4AFEA8A8" w:rsidR="009326D5" w:rsidRPr="009326D5" w:rsidRDefault="009326D5" w:rsidP="004C0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2,978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5E3C592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3E1F76F6" w14:textId="43196882" w:rsidR="009326D5" w:rsidRPr="009326D5" w:rsidRDefault="009326D5" w:rsidP="004C07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870,098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58239E32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right w:val="nil"/>
            </w:tcBorders>
          </w:tcPr>
          <w:p w14:paraId="6978D468" w14:textId="26B8F942" w:rsidR="009326D5" w:rsidRPr="009326D5" w:rsidRDefault="009326D5" w:rsidP="004C07D1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9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58,891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B79775E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right w:val="nil"/>
            </w:tcBorders>
          </w:tcPr>
          <w:p w14:paraId="5DE525F7" w14:textId="2979DA18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71,779 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3AEE663F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</w:tcPr>
          <w:p w14:paraId="66D55FD8" w14:textId="08870E99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50,797 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2CABCF5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</w:tcPr>
          <w:p w14:paraId="56BFD486" w14:textId="1A1E4DEF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5,305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8490A80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right w:val="nil"/>
            </w:tcBorders>
          </w:tcPr>
          <w:p w14:paraId="4524809B" w14:textId="05C8240F" w:rsidR="009326D5" w:rsidRPr="009326D5" w:rsidRDefault="009326D5" w:rsidP="00844E9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4668550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C152116" w14:textId="4FC9C933" w:rsidR="009326D5" w:rsidRPr="009326D5" w:rsidRDefault="009326D5" w:rsidP="00844E9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>1,059,848</w:t>
            </w:r>
          </w:p>
        </w:tc>
      </w:tr>
      <w:tr w:rsidR="00DD0A2B" w:rsidRPr="005D6CCD" w14:paraId="54FD988F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0637C833" w14:textId="77777777" w:rsidR="00DD0A2B" w:rsidRPr="009326D5" w:rsidRDefault="00DD0A2B" w:rsidP="00DD0A2B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3DDB44B6" w14:textId="77777777" w:rsidR="00DD0A2B" w:rsidRPr="009326D5" w:rsidRDefault="00DD0A2B" w:rsidP="00DD0A2B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1FE7C160" w14:textId="11FDB932" w:rsidR="00DD0A2B" w:rsidRPr="009326D5" w:rsidRDefault="00DD0A2B" w:rsidP="00DD0A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F24FC0" w14:textId="77777777" w:rsidR="00DD0A2B" w:rsidRPr="009326D5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2EA445B" w14:textId="506CDDC6" w:rsidR="00DD0A2B" w:rsidRPr="009326D5" w:rsidRDefault="00DD0A2B" w:rsidP="00DD0A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8,387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04D151A" w14:textId="77777777" w:rsidR="00DD0A2B" w:rsidRPr="009326D5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782F4934" w14:textId="391A9A12" w:rsidR="00DD0A2B" w:rsidRPr="009326D5" w:rsidRDefault="00DD0A2B" w:rsidP="00DD0A2B">
            <w:pPr>
              <w:pStyle w:val="acctfourfigures"/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4,791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9184A06" w14:textId="77777777" w:rsidR="00DD0A2B" w:rsidRPr="009326D5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43DCA504" w14:textId="0A64B9B6" w:rsidR="00DD0A2B" w:rsidRPr="009326D5" w:rsidRDefault="00DD0A2B" w:rsidP="00DD0A2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3,053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02B36652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3768FF6D" w14:textId="06D8A522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23,139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21BD5CF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10E6558C" w14:textId="1897C7B4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2,505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F6C8C30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324AED59" w14:textId="1AA9E367" w:rsidR="00DD0A2B" w:rsidRPr="009326D5" w:rsidRDefault="00DD0A2B" w:rsidP="00DD0A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F8035FC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right w:val="nil"/>
            </w:tcBorders>
          </w:tcPr>
          <w:p w14:paraId="74A40FC3" w14:textId="564845C2" w:rsidR="00DD0A2B" w:rsidRPr="009326D5" w:rsidRDefault="00DD0A2B" w:rsidP="00DD0A2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41,928</w:t>
            </w:r>
          </w:p>
        </w:tc>
      </w:tr>
      <w:tr w:rsidR="00DD0A2B" w:rsidRPr="005D6CCD" w14:paraId="02936BEE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7FF64F06" w14:textId="77777777" w:rsidR="00DD0A2B" w:rsidRPr="009326D5" w:rsidRDefault="00DD0A2B" w:rsidP="00DD0A2B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3DC73B98" w14:textId="77777777" w:rsidR="00DD0A2B" w:rsidRPr="009326D5" w:rsidRDefault="00DD0A2B" w:rsidP="00DD0A2B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</w:tcPr>
          <w:p w14:paraId="1F46142E" w14:textId="3CE9B802" w:rsidR="00DD0A2B" w:rsidRPr="009326D5" w:rsidRDefault="00DD0A2B" w:rsidP="00DD0A2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E80FA02" w14:textId="77777777" w:rsidR="00DD0A2B" w:rsidRPr="009326D5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503FBA4" w14:textId="2B577AB3" w:rsidR="00DD0A2B" w:rsidRPr="009326D5" w:rsidRDefault="00DD0A2B" w:rsidP="00DD0A2B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54D97F0B" w14:textId="77777777" w:rsidR="00DD0A2B" w:rsidRPr="009326D5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</w:tcPr>
          <w:p w14:paraId="36EBB93D" w14:textId="32568216" w:rsidR="00DD0A2B" w:rsidRPr="009326D5" w:rsidRDefault="00DD0A2B" w:rsidP="00DD0A2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(43)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C2E36C0" w14:textId="77777777" w:rsidR="00DD0A2B" w:rsidRPr="009326D5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63F71234" w14:textId="4A5DD244" w:rsidR="00DD0A2B" w:rsidRPr="009326D5" w:rsidRDefault="00DD0A2B" w:rsidP="00DD0A2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(2,126)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18824669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</w:tcPr>
          <w:p w14:paraId="58D3E4BD" w14:textId="2616BEEA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(5,386)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3FB0226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5F8E3D53" w14:textId="0D8F650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(3,750)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ED38AF7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</w:tcPr>
          <w:p w14:paraId="44872290" w14:textId="5C959F08" w:rsidR="00DD0A2B" w:rsidRPr="009326D5" w:rsidRDefault="00DD0A2B" w:rsidP="00DD0A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F45B978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right w:val="nil"/>
            </w:tcBorders>
          </w:tcPr>
          <w:p w14:paraId="00E8EB31" w14:textId="17B83F0F" w:rsidR="00DD0A2B" w:rsidRPr="009326D5" w:rsidRDefault="00DD0A2B" w:rsidP="00DD0A2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(11,305)</w:t>
            </w:r>
          </w:p>
        </w:tc>
      </w:tr>
      <w:tr w:rsidR="00DD0A2B" w:rsidRPr="005D6CCD" w14:paraId="5794E5F3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6CA0349E" w14:textId="77777777" w:rsidR="00DD0A2B" w:rsidRPr="009326D5" w:rsidRDefault="00DD0A2B" w:rsidP="00DD0A2B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44E2D0A1" w14:textId="77777777" w:rsidR="00DD0A2B" w:rsidRPr="009326D5" w:rsidRDefault="00DD0A2B" w:rsidP="00DD0A2B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4" w:space="0" w:color="auto"/>
              <w:right w:val="nil"/>
            </w:tcBorders>
          </w:tcPr>
          <w:p w14:paraId="4C6A9BA3" w14:textId="6D44F75F" w:rsidR="00DD0A2B" w:rsidRPr="009326D5" w:rsidRDefault="00DD0A2B" w:rsidP="00DD0A2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E18C50" w14:textId="77777777" w:rsidR="00DD0A2B" w:rsidRPr="009326D5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57D0B992" w14:textId="077A8E8A" w:rsidR="00DD0A2B" w:rsidRPr="009326D5" w:rsidRDefault="00DD0A2B" w:rsidP="00DD0A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(3,993)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7D6BEE14" w14:textId="77777777" w:rsidR="00DD0A2B" w:rsidRPr="009326D5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</w:tcPr>
          <w:p w14:paraId="30995F84" w14:textId="1F4F929D" w:rsidR="00DD0A2B" w:rsidRPr="009326D5" w:rsidRDefault="00DD0A2B" w:rsidP="00DD0A2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6F21450" w14:textId="77777777" w:rsidR="00DD0A2B" w:rsidRPr="009326D5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sz w:val="24"/>
                <w:szCs w:val="24"/>
                <w:highlight w:val="green"/>
              </w:rPr>
            </w:pPr>
          </w:p>
        </w:tc>
        <w:tc>
          <w:tcPr>
            <w:tcW w:w="1331" w:type="dxa"/>
            <w:tcBorders>
              <w:left w:val="nil"/>
              <w:bottom w:val="single" w:sz="4" w:space="0" w:color="auto"/>
              <w:right w:val="nil"/>
            </w:tcBorders>
          </w:tcPr>
          <w:p w14:paraId="1001EDDF" w14:textId="42F3BF38" w:rsidR="00DD0A2B" w:rsidRPr="009326D5" w:rsidRDefault="00DD0A2B" w:rsidP="00DD0A2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(123)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350F4F51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</w:tcPr>
          <w:p w14:paraId="27629EF5" w14:textId="51A6D50C" w:rsidR="00DD0A2B" w:rsidRPr="009326D5" w:rsidRDefault="00DD0A2B" w:rsidP="00DD0A2B">
            <w:pPr>
              <w:pStyle w:val="acctfourfigures"/>
              <w:tabs>
                <w:tab w:val="clear" w:pos="765"/>
                <w:tab w:val="decimal" w:pos="583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D78F041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bottom w:val="single" w:sz="4" w:space="0" w:color="auto"/>
              <w:right w:val="nil"/>
            </w:tcBorders>
          </w:tcPr>
          <w:p w14:paraId="73A59985" w14:textId="51238327" w:rsidR="00DD0A2B" w:rsidRPr="009326D5" w:rsidRDefault="00DD0A2B" w:rsidP="00DD0A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2FF6E17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bottom w:val="single" w:sz="4" w:space="0" w:color="auto"/>
              <w:right w:val="nil"/>
            </w:tcBorders>
          </w:tcPr>
          <w:p w14:paraId="0C2F3C0E" w14:textId="4FFF6302" w:rsidR="00DD0A2B" w:rsidRPr="009326D5" w:rsidRDefault="00DD0A2B" w:rsidP="00DD0A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 w:rsidRPr="009326D5">
              <w:rPr>
                <w:rFonts w:ascii="Angsana New" w:hAnsi="Angsana New"/>
                <w:sz w:val="24"/>
                <w:szCs w:val="24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B1F9472" w14:textId="77777777" w:rsidR="00DD0A2B" w:rsidRPr="009326D5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8E8519" w14:textId="5D7BC28C" w:rsidR="00DD0A2B" w:rsidRPr="009326D5" w:rsidRDefault="00DD0A2B" w:rsidP="00DD0A2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(4,122)</w:t>
            </w:r>
          </w:p>
        </w:tc>
      </w:tr>
      <w:tr w:rsidR="00DD0A2B" w:rsidRPr="00442B00" w14:paraId="1C6132C0" w14:textId="77777777" w:rsidTr="009326D5">
        <w:trPr>
          <w:trHeight w:val="48"/>
        </w:trPr>
        <w:tc>
          <w:tcPr>
            <w:tcW w:w="3780" w:type="dxa"/>
          </w:tcPr>
          <w:p w14:paraId="06467B44" w14:textId="7DF9E96A" w:rsidR="00DD0A2B" w:rsidRPr="009326D5" w:rsidRDefault="00DD0A2B" w:rsidP="00DD0A2B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9326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118D9277" w14:textId="77777777" w:rsidR="00DD0A2B" w:rsidRPr="009326D5" w:rsidRDefault="00DD0A2B" w:rsidP="00DD0A2B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8A5CF" w14:textId="22A27E68" w:rsidR="00DD0A2B" w:rsidRPr="00442B00" w:rsidRDefault="00DD0A2B" w:rsidP="00DD0A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2B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3,031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B3DFA73" w14:textId="77777777" w:rsidR="00DD0A2B" w:rsidRPr="00442B00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DD82E" w14:textId="2FACDC5F" w:rsidR="00DD0A2B" w:rsidRPr="00442B00" w:rsidRDefault="00DD0A2B" w:rsidP="00DD0A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874,492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351B44B6" w14:textId="77777777" w:rsidR="00DD0A2B" w:rsidRPr="00442B00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7D873" w14:textId="53CC1EC9" w:rsidR="00DD0A2B" w:rsidRPr="00442B00" w:rsidRDefault="00DD0A2B" w:rsidP="00DD0A2B">
            <w:pPr>
              <w:pStyle w:val="acctfourfigures"/>
              <w:spacing w:line="240" w:lineRule="auto"/>
              <w:ind w:left="-9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63,633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DA7A7EA" w14:textId="77777777" w:rsidR="00DD0A2B" w:rsidRPr="00442B00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1AAD4" w14:textId="349DEBA5" w:rsidR="00DD0A2B" w:rsidRPr="00442B00" w:rsidRDefault="00DD0A2B" w:rsidP="00DD0A2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72,583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2363535F" w14:textId="77777777" w:rsidR="00DD0A2B" w:rsidRPr="00442B00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21A83" w14:textId="32D6D3EA" w:rsidR="00DD0A2B" w:rsidRPr="00442B00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68,550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E3FD380" w14:textId="77777777" w:rsidR="00DD0A2B" w:rsidRPr="00442B00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A1D360" w14:textId="45B12AEE" w:rsidR="00DD0A2B" w:rsidRPr="00442B00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4,060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8371012" w14:textId="77777777" w:rsidR="00DD0A2B" w:rsidRPr="00442B00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068AB" w14:textId="74077C4B" w:rsidR="00DD0A2B" w:rsidRPr="00442B00" w:rsidRDefault="00DD0A2B" w:rsidP="00DD0A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A6C31B4" w14:textId="77777777" w:rsidR="00DD0A2B" w:rsidRPr="00442B00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B881B" w14:textId="5352D8D8" w:rsidR="00DD0A2B" w:rsidRPr="00442B00" w:rsidRDefault="00DD0A2B" w:rsidP="00DD0A2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1,086,349</w:t>
            </w:r>
          </w:p>
        </w:tc>
      </w:tr>
      <w:tr w:rsidR="009326D5" w:rsidRPr="005D6CCD" w14:paraId="2FA82029" w14:textId="77777777" w:rsidTr="009326D5">
        <w:trPr>
          <w:trHeight w:val="20"/>
        </w:trPr>
        <w:tc>
          <w:tcPr>
            <w:tcW w:w="3780" w:type="dxa"/>
          </w:tcPr>
          <w:p w14:paraId="57E4B967" w14:textId="77777777" w:rsidR="009326D5" w:rsidRPr="009326D5" w:rsidRDefault="009326D5">
            <w:pPr>
              <w:ind w:left="144" w:right="-14" w:hanging="11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108AF70D" w14:textId="77777777" w:rsidR="009326D5" w:rsidRPr="009326D5" w:rsidRDefault="009326D5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center"/>
          </w:tcPr>
          <w:p w14:paraId="3E3477D4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DE5CC24" w14:textId="77777777" w:rsidR="009326D5" w:rsidRPr="009326D5" w:rsidRDefault="009326D5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73D56FE5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E3296E8" w14:textId="77777777" w:rsidR="009326D5" w:rsidRPr="009326D5" w:rsidRDefault="009326D5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center"/>
          </w:tcPr>
          <w:p w14:paraId="55D41FB7" w14:textId="77777777" w:rsidR="009326D5" w:rsidRPr="009326D5" w:rsidRDefault="009326D5" w:rsidP="004C07D1">
            <w:pPr>
              <w:pStyle w:val="acctfourfigures"/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45D19CBA" w14:textId="77777777" w:rsidR="009326D5" w:rsidRPr="009326D5" w:rsidRDefault="009326D5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vAlign w:val="center"/>
          </w:tcPr>
          <w:p w14:paraId="15765EF8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792609EF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43581EB8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center"/>
          </w:tcPr>
          <w:p w14:paraId="269F4D4A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14:paraId="4864DE8F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60BAE326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vAlign w:val="center"/>
          </w:tcPr>
          <w:p w14:paraId="7CA9026A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7ACEA5FF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right w:val="nil"/>
            </w:tcBorders>
            <w:vAlign w:val="center"/>
          </w:tcPr>
          <w:p w14:paraId="64C333D3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26D5" w:rsidRPr="005D6CCD" w14:paraId="2C87D22E" w14:textId="77777777" w:rsidTr="009326D5">
        <w:trPr>
          <w:trHeight w:val="48"/>
        </w:trPr>
        <w:tc>
          <w:tcPr>
            <w:tcW w:w="3780" w:type="dxa"/>
          </w:tcPr>
          <w:p w14:paraId="5FE69E0F" w14:textId="77777777" w:rsidR="009326D5" w:rsidRPr="009326D5" w:rsidRDefault="009326D5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1EE24178" w14:textId="77777777" w:rsidR="009326D5" w:rsidRPr="009326D5" w:rsidRDefault="009326D5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right w:val="nil"/>
            </w:tcBorders>
            <w:vAlign w:val="center"/>
          </w:tcPr>
          <w:p w14:paraId="68F66372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4F51F7DC" w14:textId="77777777" w:rsidR="009326D5" w:rsidRPr="009326D5" w:rsidRDefault="009326D5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69E9EE5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E428737" w14:textId="77777777" w:rsidR="009326D5" w:rsidRPr="009326D5" w:rsidRDefault="009326D5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vAlign w:val="center"/>
          </w:tcPr>
          <w:p w14:paraId="394A2285" w14:textId="77777777" w:rsidR="009326D5" w:rsidRPr="009326D5" w:rsidRDefault="009326D5" w:rsidP="004C07D1">
            <w:pPr>
              <w:pStyle w:val="acctfourfigures"/>
              <w:spacing w:line="240" w:lineRule="auto"/>
              <w:ind w:left="-99" w:right="-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6C1B247A" w14:textId="77777777" w:rsidR="009326D5" w:rsidRPr="009326D5" w:rsidRDefault="009326D5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  <w:right w:val="nil"/>
            </w:tcBorders>
            <w:vAlign w:val="center"/>
          </w:tcPr>
          <w:p w14:paraId="68534631" w14:textId="77777777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5DB8B8F7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center"/>
          </w:tcPr>
          <w:p w14:paraId="129CBC8A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center"/>
          </w:tcPr>
          <w:p w14:paraId="21F9C7B0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  <w:vAlign w:val="center"/>
          </w:tcPr>
          <w:p w14:paraId="066E5E58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5325FA4F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vAlign w:val="center"/>
          </w:tcPr>
          <w:p w14:paraId="73008635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76299377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right w:val="nil"/>
            </w:tcBorders>
            <w:vAlign w:val="center"/>
          </w:tcPr>
          <w:p w14:paraId="340B31F2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26D5" w:rsidRPr="005D6CCD" w14:paraId="2F41770D" w14:textId="77777777" w:rsidTr="009326D5">
        <w:trPr>
          <w:trHeight w:val="48"/>
        </w:trPr>
        <w:tc>
          <w:tcPr>
            <w:tcW w:w="3780" w:type="dxa"/>
          </w:tcPr>
          <w:p w14:paraId="7196EA34" w14:textId="0104708F" w:rsidR="009326D5" w:rsidRPr="009326D5" w:rsidRDefault="009326D5" w:rsidP="006C3F8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9326D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3387D6F0" w14:textId="77777777" w:rsidR="009326D5" w:rsidRPr="009326D5" w:rsidRDefault="009326D5" w:rsidP="006C3F8E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double" w:sz="4" w:space="0" w:color="auto"/>
              <w:right w:val="nil"/>
            </w:tcBorders>
          </w:tcPr>
          <w:p w14:paraId="7D4D8C1A" w14:textId="72DE0510" w:rsidR="009326D5" w:rsidRPr="009326D5" w:rsidRDefault="009326D5" w:rsidP="004C07D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498,615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04B643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</w:tcPr>
          <w:p w14:paraId="06D0E2B6" w14:textId="2B4E18CE" w:rsidR="009326D5" w:rsidRPr="009326D5" w:rsidRDefault="009326D5" w:rsidP="004C07D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231,928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169626B4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</w:tcPr>
          <w:p w14:paraId="19577EEA" w14:textId="6379AFE8" w:rsidR="009326D5" w:rsidRPr="009326D5" w:rsidRDefault="009326D5" w:rsidP="004C07D1">
            <w:pPr>
              <w:pStyle w:val="acctfourfigures"/>
              <w:spacing w:line="240" w:lineRule="auto"/>
              <w:ind w:left="-9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8,910 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CACA156" w14:textId="77777777" w:rsidR="009326D5" w:rsidRPr="009326D5" w:rsidRDefault="009326D5" w:rsidP="006C3F8E">
            <w:pPr>
              <w:tabs>
                <w:tab w:val="decimal" w:pos="720"/>
              </w:tabs>
              <w:ind w:right="-16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left w:val="nil"/>
              <w:bottom w:val="double" w:sz="4" w:space="0" w:color="auto"/>
              <w:right w:val="nil"/>
            </w:tcBorders>
          </w:tcPr>
          <w:p w14:paraId="15B64147" w14:textId="688F22F4" w:rsidR="009326D5" w:rsidRPr="009326D5" w:rsidRDefault="009326D5" w:rsidP="004C07D1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326D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6,340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0BF2FCE4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nil"/>
              <w:bottom w:val="double" w:sz="4" w:space="0" w:color="auto"/>
              <w:right w:val="nil"/>
            </w:tcBorders>
          </w:tcPr>
          <w:p w14:paraId="03DC5DDF" w14:textId="1C374C15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>98,078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809D97A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left w:val="nil"/>
              <w:bottom w:val="double" w:sz="4" w:space="0" w:color="auto"/>
              <w:right w:val="nil"/>
            </w:tcBorders>
          </w:tcPr>
          <w:p w14:paraId="6CE8F043" w14:textId="7D69269C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>1,341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F563D77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left w:val="nil"/>
              <w:bottom w:val="double" w:sz="4" w:space="0" w:color="auto"/>
              <w:right w:val="nil"/>
            </w:tcBorders>
          </w:tcPr>
          <w:p w14:paraId="6A80D346" w14:textId="4DDAF4CC" w:rsidR="009326D5" w:rsidRPr="009326D5" w:rsidRDefault="009326D5" w:rsidP="004C07D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B36047C" w14:textId="77777777" w:rsidR="009326D5" w:rsidRPr="009326D5" w:rsidRDefault="009326D5" w:rsidP="00844E9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12570402" w14:textId="3FCF8479" w:rsidR="009326D5" w:rsidRPr="009326D5" w:rsidRDefault="009326D5" w:rsidP="00844E9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>845,212</w:t>
            </w:r>
          </w:p>
        </w:tc>
      </w:tr>
      <w:tr w:rsidR="00DD0A2B" w:rsidRPr="00442B00" w14:paraId="7C5D6A78" w14:textId="77777777" w:rsidTr="009326D5">
        <w:trPr>
          <w:trHeight w:val="48"/>
        </w:trPr>
        <w:tc>
          <w:tcPr>
            <w:tcW w:w="3780" w:type="dxa"/>
            <w:vAlign w:val="center"/>
          </w:tcPr>
          <w:p w14:paraId="7D80FBA5" w14:textId="29AF1E9E" w:rsidR="00DD0A2B" w:rsidRPr="00442B00" w:rsidRDefault="00DD0A2B" w:rsidP="00DD0A2B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42B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42B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442B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42B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442B0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8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vAlign w:val="center"/>
          </w:tcPr>
          <w:p w14:paraId="196D0866" w14:textId="77777777" w:rsidR="00DD0A2B" w:rsidRPr="00442B00" w:rsidRDefault="00DD0A2B" w:rsidP="00DD0A2B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6E7F10C" w14:textId="00A8156C" w:rsidR="00DD0A2B" w:rsidRPr="00442B00" w:rsidRDefault="00DD0A2B" w:rsidP="00DD0A2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2B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518,803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17117C" w14:textId="77777777" w:rsidR="00DD0A2B" w:rsidRPr="00442B00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F067766" w14:textId="27D06599" w:rsidR="00DD0A2B" w:rsidRPr="00442B00" w:rsidRDefault="00DD0A2B" w:rsidP="00DD0A2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9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223,126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61F441F" w14:textId="77777777" w:rsidR="00DD0A2B" w:rsidRPr="00442B00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8851859" w14:textId="3A9DC989" w:rsidR="00DD0A2B" w:rsidRPr="00442B00" w:rsidRDefault="00DD0A2B" w:rsidP="00DD0A2B">
            <w:pPr>
              <w:pStyle w:val="acctfourfigures"/>
              <w:spacing w:line="240" w:lineRule="auto"/>
              <w:ind w:left="-9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4,375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5040C4A" w14:textId="77777777" w:rsidR="00DD0A2B" w:rsidRPr="00442B00" w:rsidRDefault="00DD0A2B" w:rsidP="00DD0A2B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133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7583366" w14:textId="480B69B9" w:rsidR="00DD0A2B" w:rsidRPr="00442B00" w:rsidRDefault="00DD0A2B" w:rsidP="00DD0A2B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99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3,659</w:t>
            </w:r>
          </w:p>
        </w:tc>
        <w:tc>
          <w:tcPr>
            <w:tcW w:w="262" w:type="dxa"/>
            <w:tcBorders>
              <w:left w:val="nil"/>
              <w:right w:val="nil"/>
            </w:tcBorders>
          </w:tcPr>
          <w:p w14:paraId="7DB89296" w14:textId="77777777" w:rsidR="00DD0A2B" w:rsidRPr="00442B00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CDC9016" w14:textId="5420EA22" w:rsidR="00DD0A2B" w:rsidRPr="00442B00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66,853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4905EC1" w14:textId="77777777" w:rsidR="00DD0A2B" w:rsidRPr="00442B00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18FE5E2" w14:textId="0AEA9873" w:rsidR="00DD0A2B" w:rsidRPr="00442B00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1,667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872EBCA" w14:textId="77777777" w:rsidR="00DD0A2B" w:rsidRPr="00442B00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CC7250" w14:textId="451F4A19" w:rsidR="00DD0A2B" w:rsidRPr="00442B00" w:rsidRDefault="00DD0A2B" w:rsidP="00DD0A2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32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D4A16F1" w14:textId="77777777" w:rsidR="00DD0A2B" w:rsidRPr="00442B00" w:rsidRDefault="00DD0A2B" w:rsidP="00DD0A2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E5EF803" w14:textId="260E8C7C" w:rsidR="00DD0A2B" w:rsidRPr="00442B00" w:rsidRDefault="00DD0A2B" w:rsidP="00DD0A2B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99" w:right="-37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818,483</w:t>
            </w:r>
          </w:p>
        </w:tc>
      </w:tr>
    </w:tbl>
    <w:p w14:paraId="4A64DBCE" w14:textId="77777777" w:rsidR="006F092A" w:rsidRPr="00442B00" w:rsidRDefault="006F092A">
      <w:pPr>
        <w:rPr>
          <w:b/>
          <w:bCs/>
        </w:rPr>
      </w:pPr>
    </w:p>
    <w:tbl>
      <w:tblPr>
        <w:tblW w:w="14137" w:type="dxa"/>
        <w:tblInd w:w="360" w:type="dxa"/>
        <w:tblLayout w:type="fixed"/>
        <w:tblLook w:val="01A0" w:firstRow="1" w:lastRow="0" w:firstColumn="1" w:lastColumn="1" w:noHBand="0" w:noVBand="0"/>
      </w:tblPr>
      <w:tblGrid>
        <w:gridCol w:w="4140"/>
        <w:gridCol w:w="726"/>
        <w:gridCol w:w="1262"/>
        <w:gridCol w:w="268"/>
        <w:gridCol w:w="1262"/>
        <w:gridCol w:w="261"/>
        <w:gridCol w:w="1269"/>
        <w:gridCol w:w="237"/>
        <w:gridCol w:w="1652"/>
        <w:gridCol w:w="262"/>
        <w:gridCol w:w="1268"/>
        <w:gridCol w:w="236"/>
        <w:gridCol w:w="1294"/>
      </w:tblGrid>
      <w:tr w:rsidR="00DF5D1A" w:rsidRPr="00DF5D1A" w14:paraId="0583A587" w14:textId="77777777" w:rsidTr="00DF5D1A">
        <w:trPr>
          <w:trHeight w:val="182"/>
          <w:tblHeader/>
        </w:trPr>
        <w:tc>
          <w:tcPr>
            <w:tcW w:w="4140" w:type="dxa"/>
            <w:vAlign w:val="center"/>
          </w:tcPr>
          <w:p w14:paraId="36DFF3EC" w14:textId="77777777" w:rsidR="00DF5D1A" w:rsidRPr="00DF5D1A" w:rsidRDefault="00DF5D1A" w:rsidP="00754172">
            <w:pPr>
              <w:spacing w:line="1" w:lineRule="atLeas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vAlign w:val="center"/>
          </w:tcPr>
          <w:p w14:paraId="489D6A45" w14:textId="77777777" w:rsidR="00DF5D1A" w:rsidRPr="00DF5D1A" w:rsidRDefault="00DF5D1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" w:lineRule="atLeast"/>
              <w:ind w:left="-12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71" w:type="dxa"/>
            <w:gridSpan w:val="11"/>
            <w:vAlign w:val="bottom"/>
          </w:tcPr>
          <w:p w14:paraId="32125CEC" w14:textId="4C4D1108" w:rsidR="00DF5D1A" w:rsidRPr="00DF5D1A" w:rsidRDefault="00DF5D1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5D1A" w:rsidRPr="00DF5D1A" w14:paraId="24040F7F" w14:textId="77777777" w:rsidTr="00DF5D1A">
        <w:trPr>
          <w:trHeight w:val="1046"/>
          <w:tblHeader/>
        </w:trPr>
        <w:tc>
          <w:tcPr>
            <w:tcW w:w="4140" w:type="dxa"/>
            <w:vAlign w:val="center"/>
          </w:tcPr>
          <w:p w14:paraId="2671CCB7" w14:textId="77777777" w:rsidR="00DF5D1A" w:rsidRPr="00DF5D1A" w:rsidRDefault="00DF5D1A" w:rsidP="00754172">
            <w:pPr>
              <w:spacing w:line="1" w:lineRule="atLeas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6" w:type="dxa"/>
            <w:vAlign w:val="center"/>
          </w:tcPr>
          <w:p w14:paraId="76C74372" w14:textId="77777777" w:rsidR="00DF5D1A" w:rsidRPr="00DF5D1A" w:rsidRDefault="00DF5D1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" w:lineRule="atLeast"/>
              <w:ind w:left="-12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vAlign w:val="bottom"/>
          </w:tcPr>
          <w:p w14:paraId="47D2DE74" w14:textId="77777777" w:rsidR="00DF5D1A" w:rsidRPr="00DF5D1A" w:rsidRDefault="00DF5D1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" w:lineRule="atLeas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ที่ดินและ</w:t>
            </w:r>
          </w:p>
          <w:p w14:paraId="7FACE366" w14:textId="77777777" w:rsidR="00DF5D1A" w:rsidRPr="00DF5D1A" w:rsidRDefault="00DF5D1A" w:rsidP="00754172">
            <w:pPr>
              <w:spacing w:line="1" w:lineRule="atLeast"/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68" w:type="dxa"/>
            <w:vAlign w:val="bottom"/>
          </w:tcPr>
          <w:p w14:paraId="269CC966" w14:textId="77777777" w:rsidR="00DF5D1A" w:rsidRPr="00DF5D1A" w:rsidRDefault="00DF5D1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67E725F2" w14:textId="77777777" w:rsidR="00DF5D1A" w:rsidRPr="00DF5D1A" w:rsidRDefault="00DF5D1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1" w:lineRule="atLeas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</w:p>
          <w:p w14:paraId="29A7913A" w14:textId="77777777" w:rsidR="00DF5D1A" w:rsidRPr="00DF5D1A" w:rsidRDefault="00DF5D1A" w:rsidP="00754172">
            <w:pPr>
              <w:spacing w:line="1" w:lineRule="atLeast"/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61" w:type="dxa"/>
            <w:vAlign w:val="bottom"/>
          </w:tcPr>
          <w:p w14:paraId="1C7B2F85" w14:textId="77777777" w:rsidR="00DF5D1A" w:rsidRPr="00DF5D1A" w:rsidRDefault="00DF5D1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CDAC5CD" w14:textId="77777777" w:rsidR="00DF5D1A" w:rsidRPr="00DF5D1A" w:rsidRDefault="00DF5D1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" w:lineRule="atLeas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 เครื่องใช้</w:t>
            </w:r>
          </w:p>
          <w:p w14:paraId="2FE32410" w14:textId="77777777" w:rsidR="00DF5D1A" w:rsidRPr="00DF5D1A" w:rsidRDefault="00DF5D1A" w:rsidP="00754172">
            <w:pPr>
              <w:spacing w:line="1" w:lineRule="atLeast"/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237" w:type="dxa"/>
            <w:vAlign w:val="bottom"/>
          </w:tcPr>
          <w:p w14:paraId="37EB4471" w14:textId="77777777" w:rsidR="00DF5D1A" w:rsidRPr="00DF5D1A" w:rsidRDefault="00DF5D1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vAlign w:val="bottom"/>
          </w:tcPr>
          <w:p w14:paraId="57AD7998" w14:textId="7A8434E6" w:rsidR="00DF5D1A" w:rsidRPr="00DF5D1A" w:rsidRDefault="00DF5D1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</w:t>
            </w:r>
            <w:r w:rsidRPr="00DF5D1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เครื่องใช้สำนักงานและ อุปกรณ์คอมพิวเตอร์</w:t>
            </w:r>
          </w:p>
        </w:tc>
        <w:tc>
          <w:tcPr>
            <w:tcW w:w="262" w:type="dxa"/>
            <w:vAlign w:val="bottom"/>
          </w:tcPr>
          <w:p w14:paraId="351E8E31" w14:textId="77777777" w:rsidR="00DF5D1A" w:rsidRPr="00DF5D1A" w:rsidRDefault="00DF5D1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041BCB3" w14:textId="77777777" w:rsidR="00DF5D1A" w:rsidRPr="00DF5D1A" w:rsidRDefault="00DF5D1A" w:rsidP="00754172">
            <w:pPr>
              <w:spacing w:line="1" w:lineRule="atLeast"/>
              <w:ind w:left="-130" w:right="-90"/>
              <w:jc w:val="center"/>
              <w:rPr>
                <w:rFonts w:asciiTheme="majorBidi" w:eastAsia="Angsana New" w:hAnsiTheme="majorBidi" w:cstheme="majorBidi"/>
                <w:kern w:val="28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6" w:type="dxa"/>
            <w:vAlign w:val="bottom"/>
          </w:tcPr>
          <w:p w14:paraId="46148433" w14:textId="77777777" w:rsidR="00DF5D1A" w:rsidRPr="00DF5D1A" w:rsidRDefault="00DF5D1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</w:tcPr>
          <w:p w14:paraId="1C2073B8" w14:textId="77777777" w:rsidR="00DF5D1A" w:rsidRPr="00DF5D1A" w:rsidRDefault="00DF5D1A" w:rsidP="00754172">
            <w:pPr>
              <w:spacing w:line="1" w:lineRule="atLeast"/>
              <w:ind w:left="-130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F5D1A" w:rsidRPr="00DF5D1A" w14:paraId="42361635" w14:textId="77777777" w:rsidTr="00DF5D1A">
        <w:trPr>
          <w:trHeight w:val="356"/>
          <w:tblHeader/>
        </w:trPr>
        <w:tc>
          <w:tcPr>
            <w:tcW w:w="4140" w:type="dxa"/>
            <w:vAlign w:val="center"/>
          </w:tcPr>
          <w:p w14:paraId="4AD330B6" w14:textId="77777777" w:rsidR="00DF5D1A" w:rsidRPr="00DF5D1A" w:rsidRDefault="00DF5D1A" w:rsidP="00754172">
            <w:pPr>
              <w:ind w:left="144" w:right="-14" w:hanging="117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6" w:type="dxa"/>
            <w:vAlign w:val="center"/>
          </w:tcPr>
          <w:p w14:paraId="23008B17" w14:textId="77777777" w:rsidR="00DF5D1A" w:rsidRPr="00DF5D1A" w:rsidRDefault="00DF5D1A" w:rsidP="00754172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41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71E4DD82" w14:textId="77777777" w:rsidR="00DF5D1A" w:rsidRPr="00DF5D1A" w:rsidRDefault="00DF5D1A" w:rsidP="00754172">
            <w:pPr>
              <w:tabs>
                <w:tab w:val="decimal" w:pos="75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C779257" w14:textId="79DEC2D2" w:rsidR="00DF5D1A" w:rsidRPr="00DF5D1A" w:rsidRDefault="00DF5D1A" w:rsidP="00754172">
            <w:pPr>
              <w:tabs>
                <w:tab w:val="decimal" w:pos="750"/>
              </w:tabs>
              <w:ind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F5D1A" w:rsidRPr="00DF5D1A" w14:paraId="490F3779" w14:textId="77777777" w:rsidTr="00DF5D1A">
        <w:trPr>
          <w:trHeight w:val="356"/>
        </w:trPr>
        <w:tc>
          <w:tcPr>
            <w:tcW w:w="4140" w:type="dxa"/>
            <w:vAlign w:val="center"/>
          </w:tcPr>
          <w:p w14:paraId="2FFEB9CF" w14:textId="77777777" w:rsidR="00DF5D1A" w:rsidRPr="00DF5D1A" w:rsidRDefault="00DF5D1A" w:rsidP="00754172">
            <w:pPr>
              <w:ind w:left="144" w:right="-14" w:hanging="1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F5D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 / ราคาประเมินใหม่</w:t>
            </w:r>
          </w:p>
        </w:tc>
        <w:tc>
          <w:tcPr>
            <w:tcW w:w="726" w:type="dxa"/>
            <w:vAlign w:val="center"/>
          </w:tcPr>
          <w:p w14:paraId="5A2B09C6" w14:textId="77777777" w:rsidR="00DF5D1A" w:rsidRPr="00DF5D1A" w:rsidRDefault="00DF5D1A" w:rsidP="00754172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</w:tcPr>
          <w:p w14:paraId="1139FFB5" w14:textId="77777777" w:rsidR="00DF5D1A" w:rsidRPr="00DF5D1A" w:rsidRDefault="00DF5D1A" w:rsidP="00754172">
            <w:pPr>
              <w:tabs>
                <w:tab w:val="clear" w:pos="907"/>
                <w:tab w:val="decimal" w:pos="882"/>
              </w:tabs>
              <w:ind w:right="-1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79138403" w14:textId="77777777" w:rsidR="00DF5D1A" w:rsidRPr="00DF5D1A" w:rsidRDefault="00DF5D1A" w:rsidP="00754172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7CBC6F4E" w14:textId="77777777" w:rsidR="00DF5D1A" w:rsidRPr="00DF5D1A" w:rsidRDefault="00DF5D1A" w:rsidP="00754172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1" w:type="dxa"/>
            <w:vAlign w:val="center"/>
          </w:tcPr>
          <w:p w14:paraId="64070C3A" w14:textId="77777777" w:rsidR="00DF5D1A" w:rsidRPr="00DF5D1A" w:rsidRDefault="00DF5D1A" w:rsidP="00754172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7D6D07E0" w14:textId="77777777" w:rsidR="00DF5D1A" w:rsidRPr="00DF5D1A" w:rsidRDefault="00DF5D1A" w:rsidP="00754172">
            <w:pPr>
              <w:tabs>
                <w:tab w:val="decimal" w:pos="750"/>
              </w:tabs>
              <w:ind w:right="-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vAlign w:val="center"/>
          </w:tcPr>
          <w:p w14:paraId="5AD41169" w14:textId="77777777" w:rsidR="00DF5D1A" w:rsidRPr="00DF5D1A" w:rsidRDefault="00DF5D1A" w:rsidP="00754172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vAlign w:val="center"/>
          </w:tcPr>
          <w:p w14:paraId="14ACDEDC" w14:textId="77777777" w:rsidR="00DF5D1A" w:rsidRPr="00DF5D1A" w:rsidRDefault="00DF5D1A" w:rsidP="00754172">
            <w:pPr>
              <w:tabs>
                <w:tab w:val="decimal" w:pos="720"/>
              </w:tabs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  <w:vAlign w:val="center"/>
          </w:tcPr>
          <w:p w14:paraId="46EE5F1C" w14:textId="77777777" w:rsidR="00DF5D1A" w:rsidRPr="00DF5D1A" w:rsidRDefault="00DF5D1A" w:rsidP="00754172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center"/>
          </w:tcPr>
          <w:p w14:paraId="41C3900F" w14:textId="77777777" w:rsidR="00DF5D1A" w:rsidRPr="00DF5D1A" w:rsidRDefault="00DF5D1A" w:rsidP="00754172">
            <w:pPr>
              <w:tabs>
                <w:tab w:val="decimal" w:pos="627"/>
              </w:tabs>
              <w:ind w:right="-99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185EC180" w14:textId="77777777" w:rsidR="00DF5D1A" w:rsidRPr="00DF5D1A" w:rsidRDefault="00DF5D1A" w:rsidP="00754172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vAlign w:val="center"/>
          </w:tcPr>
          <w:p w14:paraId="06320C51" w14:textId="77777777" w:rsidR="00DF5D1A" w:rsidRPr="00DF5D1A" w:rsidRDefault="00DF5D1A" w:rsidP="00754172">
            <w:pPr>
              <w:tabs>
                <w:tab w:val="decimal" w:pos="750"/>
              </w:tabs>
              <w:ind w:right="-108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F5D1A" w:rsidRPr="00DF5D1A" w14:paraId="6686BDA2" w14:textId="77777777" w:rsidTr="00DF5D1A">
        <w:trPr>
          <w:trHeight w:val="146"/>
        </w:trPr>
        <w:tc>
          <w:tcPr>
            <w:tcW w:w="4140" w:type="dxa"/>
            <w:vAlign w:val="center"/>
          </w:tcPr>
          <w:p w14:paraId="67CFF1B3" w14:textId="0DFD5F19" w:rsidR="00DF5D1A" w:rsidRPr="00DF5D1A" w:rsidRDefault="00DF5D1A" w:rsidP="006C3F8E">
            <w:pPr>
              <w:ind w:left="144" w:right="-110" w:hanging="1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F5D1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F5D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F5D1A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84A94" w14:textId="77777777" w:rsidR="00DF5D1A" w:rsidRPr="00DF5D1A" w:rsidRDefault="00DF5D1A" w:rsidP="006C3F8E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B1FCB" w14:textId="2FF774F2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9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526,042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center"/>
          </w:tcPr>
          <w:p w14:paraId="2A2FAA28" w14:textId="77777777" w:rsidR="00DF5D1A" w:rsidRPr="00DF5D1A" w:rsidRDefault="00DF5D1A" w:rsidP="00DF5D1A">
            <w:pPr>
              <w:tabs>
                <w:tab w:val="clear" w:pos="907"/>
                <w:tab w:val="decimal" w:pos="720"/>
                <w:tab w:val="decimal" w:pos="882"/>
              </w:tabs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9F7A4E" w14:textId="27CB0E00" w:rsidR="00DF5D1A" w:rsidRPr="00DF5D1A" w:rsidRDefault="00DF5D1A" w:rsidP="00DF5D1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1,064,595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3B789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4DB43" w14:textId="6E1A3C12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65,065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C6C23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D4989" w14:textId="591711CE" w:rsidR="00DF5D1A" w:rsidRPr="00DF5D1A" w:rsidRDefault="00DF5D1A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73,839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2B1044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BF884" w14:textId="212FED74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9,527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9D350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C7AFA" w14:textId="5F7FD0AB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1,739,068</w:t>
            </w:r>
          </w:p>
        </w:tc>
      </w:tr>
      <w:tr w:rsidR="00DF5D1A" w:rsidRPr="00DF5D1A" w14:paraId="1E3E5DF4" w14:textId="77777777" w:rsidTr="00DF5D1A">
        <w:trPr>
          <w:trHeight w:val="146"/>
        </w:trPr>
        <w:tc>
          <w:tcPr>
            <w:tcW w:w="4140" w:type="dxa"/>
            <w:vAlign w:val="center"/>
          </w:tcPr>
          <w:p w14:paraId="5A25D095" w14:textId="77777777" w:rsidR="00DF5D1A" w:rsidRPr="00DF5D1A" w:rsidRDefault="00DF5D1A" w:rsidP="006C3F8E">
            <w:pPr>
              <w:ind w:left="144" w:right="-14" w:hanging="1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FD112" w14:textId="77777777" w:rsidR="00DF5D1A" w:rsidRPr="00DF5D1A" w:rsidRDefault="00DF5D1A" w:rsidP="006C3F8E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C46C9" w14:textId="35DDF61C" w:rsidR="00DF5D1A" w:rsidRPr="00DF5D1A" w:rsidRDefault="00DF5D1A" w:rsidP="00DF5D1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center"/>
          </w:tcPr>
          <w:p w14:paraId="75C47504" w14:textId="77777777" w:rsidR="00DF5D1A" w:rsidRPr="00DF5D1A" w:rsidRDefault="00DF5D1A" w:rsidP="00DF5D1A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A1F28" w14:textId="2A3B9A2A" w:rsidR="00DF5D1A" w:rsidRPr="00DF5D1A" w:rsidRDefault="00DF5D1A" w:rsidP="00DF5D1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1,082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9E905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D3418" w14:textId="52D6A73E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955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436F1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C7432" w14:textId="5AA219D1" w:rsidR="00DF5D1A" w:rsidRPr="00DF5D1A" w:rsidRDefault="00DF5D1A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1,768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2884A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36ED3" w14:textId="04837A31" w:rsidR="00DF5D1A" w:rsidRPr="00DF5D1A" w:rsidRDefault="00DF5D1A" w:rsidP="00DF5D1A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CCAE6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0C47B" w14:textId="26FE0932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3,805</w:t>
            </w:r>
          </w:p>
        </w:tc>
      </w:tr>
      <w:tr w:rsidR="00DF5D1A" w:rsidRPr="00DF5D1A" w14:paraId="2275B2E0" w14:textId="77777777" w:rsidTr="00DF5D1A">
        <w:trPr>
          <w:trHeight w:val="53"/>
        </w:trPr>
        <w:tc>
          <w:tcPr>
            <w:tcW w:w="4140" w:type="dxa"/>
            <w:vAlign w:val="center"/>
          </w:tcPr>
          <w:p w14:paraId="6C00871F" w14:textId="58B4EB5F" w:rsidR="00DF5D1A" w:rsidRPr="00DF5D1A" w:rsidRDefault="00DF5D1A" w:rsidP="006C3F8E">
            <w:pPr>
              <w:ind w:left="144" w:right="-14" w:hanging="1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กลับรายการจากการตีราคา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center"/>
          </w:tcPr>
          <w:p w14:paraId="6B4C98B6" w14:textId="77777777" w:rsidR="00DF5D1A" w:rsidRPr="00DF5D1A" w:rsidRDefault="00DF5D1A" w:rsidP="006C3F8E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</w:tcPr>
          <w:p w14:paraId="21F095C9" w14:textId="55B25705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9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(43,250)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center"/>
          </w:tcPr>
          <w:p w14:paraId="25AF0960" w14:textId="77777777" w:rsidR="00DF5D1A" w:rsidRPr="00DF5D1A" w:rsidRDefault="00DF5D1A" w:rsidP="00DF5D1A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</w:tcPr>
          <w:p w14:paraId="47077B0C" w14:textId="517DD226" w:rsidR="00DF5D1A" w:rsidRPr="00DF5D1A" w:rsidRDefault="00DF5D1A" w:rsidP="00DF5D1A">
            <w:pPr>
              <w:pStyle w:val="acctfourfigures"/>
              <w:tabs>
                <w:tab w:val="clear" w:pos="765"/>
                <w:tab w:val="decimal" w:pos="687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vAlign w:val="center"/>
          </w:tcPr>
          <w:p w14:paraId="050846AB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298BB04A" w14:textId="40B69CD6" w:rsidR="00DF5D1A" w:rsidRPr="00DF5D1A" w:rsidRDefault="00DF5D1A" w:rsidP="005542F0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center"/>
          </w:tcPr>
          <w:p w14:paraId="6EF6DA20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vAlign w:val="center"/>
          </w:tcPr>
          <w:p w14:paraId="0F1AF643" w14:textId="29368890" w:rsidR="00DF5D1A" w:rsidRPr="00DF5D1A" w:rsidRDefault="00DF5D1A" w:rsidP="00DF5D1A">
            <w:pPr>
              <w:pStyle w:val="acctfourfigures"/>
              <w:tabs>
                <w:tab w:val="clear" w:pos="765"/>
                <w:tab w:val="decimal" w:pos="90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vAlign w:val="center"/>
          </w:tcPr>
          <w:p w14:paraId="18662CE7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center"/>
          </w:tcPr>
          <w:p w14:paraId="22D5551D" w14:textId="25DFCD59" w:rsidR="00DF5D1A" w:rsidRPr="00DF5D1A" w:rsidRDefault="00DF5D1A" w:rsidP="00DF5D1A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2C1EB76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vAlign w:val="center"/>
          </w:tcPr>
          <w:p w14:paraId="6472C829" w14:textId="039E103F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(43,250)</w:t>
            </w:r>
          </w:p>
        </w:tc>
      </w:tr>
      <w:tr w:rsidR="00DF5D1A" w:rsidRPr="00DF5D1A" w14:paraId="38722829" w14:textId="77777777" w:rsidTr="00DF5D1A">
        <w:trPr>
          <w:trHeight w:val="54"/>
        </w:trPr>
        <w:tc>
          <w:tcPr>
            <w:tcW w:w="4140" w:type="dxa"/>
            <w:vAlign w:val="center"/>
          </w:tcPr>
          <w:p w14:paraId="185C0E06" w14:textId="093347AB" w:rsidR="00DF5D1A" w:rsidRPr="00DF5D1A" w:rsidRDefault="00DF5D1A" w:rsidP="006C3F8E">
            <w:pPr>
              <w:ind w:left="144" w:right="-14" w:hanging="1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center"/>
          </w:tcPr>
          <w:p w14:paraId="1E92BD12" w14:textId="77777777" w:rsidR="00DF5D1A" w:rsidRPr="00DF5D1A" w:rsidRDefault="00DF5D1A" w:rsidP="006C3F8E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</w:tcPr>
          <w:p w14:paraId="14438A36" w14:textId="348AE3E8" w:rsidR="00DF5D1A" w:rsidRPr="00DF5D1A" w:rsidRDefault="00DF5D1A" w:rsidP="00DF5D1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center"/>
          </w:tcPr>
          <w:p w14:paraId="7E19FE2C" w14:textId="77777777" w:rsidR="00DF5D1A" w:rsidRPr="00DF5D1A" w:rsidRDefault="00DF5D1A" w:rsidP="00DF5D1A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</w:tcPr>
          <w:p w14:paraId="4638E5E7" w14:textId="32BA6BDA" w:rsidR="00DF5D1A" w:rsidRPr="00DF5D1A" w:rsidRDefault="00DF5D1A" w:rsidP="00DF5D1A">
            <w:pPr>
              <w:pStyle w:val="acctfourfigures"/>
              <w:tabs>
                <w:tab w:val="clear" w:pos="765"/>
                <w:tab w:val="decimal" w:pos="687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vAlign w:val="center"/>
          </w:tcPr>
          <w:p w14:paraId="0FD8BBF1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08AECB0B" w14:textId="04009DFC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(49)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center"/>
          </w:tcPr>
          <w:p w14:paraId="34B02B34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vAlign w:val="center"/>
          </w:tcPr>
          <w:p w14:paraId="65764B4C" w14:textId="341E071D" w:rsidR="00DF5D1A" w:rsidRPr="00DF5D1A" w:rsidRDefault="00DF5D1A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(1,417)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vAlign w:val="center"/>
          </w:tcPr>
          <w:p w14:paraId="0633818C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center"/>
          </w:tcPr>
          <w:p w14:paraId="00FD90A9" w14:textId="4B9673CA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(4,600)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3A086E2E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vAlign w:val="center"/>
          </w:tcPr>
          <w:p w14:paraId="7077A141" w14:textId="2C087361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(6,066)</w:t>
            </w:r>
          </w:p>
        </w:tc>
      </w:tr>
      <w:tr w:rsidR="00DF5D1A" w:rsidRPr="00DF5D1A" w14:paraId="7C3A288E" w14:textId="77777777" w:rsidTr="00DF5D1A">
        <w:trPr>
          <w:trHeight w:val="54"/>
        </w:trPr>
        <w:tc>
          <w:tcPr>
            <w:tcW w:w="4140" w:type="dxa"/>
            <w:vAlign w:val="center"/>
          </w:tcPr>
          <w:p w14:paraId="0E7B75F4" w14:textId="361E049C" w:rsidR="00DF5D1A" w:rsidRPr="00DF5D1A" w:rsidRDefault="00DF5D1A" w:rsidP="006C3F8E">
            <w:pPr>
              <w:ind w:left="144" w:right="-14" w:hanging="117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26" w:type="dxa"/>
            <w:tcBorders>
              <w:top w:val="nil"/>
              <w:left w:val="nil"/>
              <w:right w:val="nil"/>
            </w:tcBorders>
            <w:vAlign w:val="center"/>
          </w:tcPr>
          <w:p w14:paraId="3168C8F0" w14:textId="77777777" w:rsidR="00DF5D1A" w:rsidRPr="00DF5D1A" w:rsidRDefault="00DF5D1A" w:rsidP="006C3F8E">
            <w:pPr>
              <w:tabs>
                <w:tab w:val="decimal" w:pos="970"/>
              </w:tabs>
              <w:ind w:right="-1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</w:tcPr>
          <w:p w14:paraId="1A078FDB" w14:textId="1EF3AD53" w:rsidR="00DF5D1A" w:rsidRPr="00DF5D1A" w:rsidRDefault="00DF5D1A" w:rsidP="00DF5D1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center"/>
          </w:tcPr>
          <w:p w14:paraId="2F267F87" w14:textId="77777777" w:rsidR="00DF5D1A" w:rsidRPr="00DF5D1A" w:rsidRDefault="00DF5D1A" w:rsidP="00DF5D1A">
            <w:pPr>
              <w:tabs>
                <w:tab w:val="clear" w:pos="907"/>
                <w:tab w:val="decimal" w:pos="720"/>
                <w:tab w:val="decimal" w:pos="882"/>
              </w:tabs>
              <w:ind w:right="-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vAlign w:val="center"/>
          </w:tcPr>
          <w:p w14:paraId="72F73602" w14:textId="74F4C4A0" w:rsidR="00DF5D1A" w:rsidRPr="00DF5D1A" w:rsidRDefault="00DF5D1A" w:rsidP="00DF5D1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(4,250)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vAlign w:val="center"/>
          </w:tcPr>
          <w:p w14:paraId="10DFCE02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vAlign w:val="center"/>
          </w:tcPr>
          <w:p w14:paraId="74EEF020" w14:textId="35D748AF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(876)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center"/>
          </w:tcPr>
          <w:p w14:paraId="0D7EEDD2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nil"/>
              <w:left w:val="nil"/>
              <w:right w:val="nil"/>
            </w:tcBorders>
            <w:vAlign w:val="center"/>
          </w:tcPr>
          <w:p w14:paraId="59763DDF" w14:textId="2FE64A7F" w:rsidR="00DF5D1A" w:rsidRPr="00DF5D1A" w:rsidRDefault="00DF5D1A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(155)</w:t>
            </w:r>
          </w:p>
        </w:tc>
        <w:tc>
          <w:tcPr>
            <w:tcW w:w="262" w:type="dxa"/>
            <w:tcBorders>
              <w:top w:val="nil"/>
              <w:left w:val="nil"/>
              <w:right w:val="nil"/>
            </w:tcBorders>
            <w:vAlign w:val="center"/>
          </w:tcPr>
          <w:p w14:paraId="283070C6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  <w:vAlign w:val="center"/>
          </w:tcPr>
          <w:p w14:paraId="656330D2" w14:textId="0593F709" w:rsidR="00DF5D1A" w:rsidRPr="00DF5D1A" w:rsidRDefault="00DF5D1A" w:rsidP="00DF5D1A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center"/>
          </w:tcPr>
          <w:p w14:paraId="06D18312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vAlign w:val="center"/>
          </w:tcPr>
          <w:p w14:paraId="2E9DF12D" w14:textId="38A96A7A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(5,281)</w:t>
            </w:r>
          </w:p>
        </w:tc>
      </w:tr>
      <w:tr w:rsidR="00DF5D1A" w:rsidRPr="00DF5D1A" w14:paraId="7DF2EB1D" w14:textId="77777777" w:rsidTr="00DF5D1A">
        <w:trPr>
          <w:trHeight w:val="154"/>
        </w:trPr>
        <w:tc>
          <w:tcPr>
            <w:tcW w:w="4140" w:type="dxa"/>
            <w:vAlign w:val="center"/>
          </w:tcPr>
          <w:p w14:paraId="5E32CE4A" w14:textId="1D347819" w:rsidR="00DF5D1A" w:rsidRPr="00DF5D1A" w:rsidRDefault="00DF5D1A" w:rsidP="006C3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F5D1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F5D1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5E20CCB7" w14:textId="77777777" w:rsidR="00DF5D1A" w:rsidRPr="00DF5D1A" w:rsidRDefault="00DF5D1A" w:rsidP="006C3F8E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4F4061" w14:textId="3C6976E9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9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482,792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4665B56F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6EE4841" w14:textId="65891738" w:rsidR="00DF5D1A" w:rsidRPr="00DF5D1A" w:rsidRDefault="00DF5D1A" w:rsidP="00DF5D1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1,061,427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E56B2CA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15CCAC" w14:textId="3485C4BE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65,095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22599B6F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ACA699" w14:textId="53D2F814" w:rsidR="00DF5D1A" w:rsidRPr="00DF5D1A" w:rsidRDefault="00DF5D1A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74,035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14801B0B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9A3836" w14:textId="67B93CF5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4,927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A23588B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2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08B420" w14:textId="7787FE11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1,688,276</w:t>
            </w:r>
          </w:p>
        </w:tc>
      </w:tr>
      <w:tr w:rsidR="00A535E0" w:rsidRPr="00DF5D1A" w14:paraId="3D39CAF8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6B32C047" w14:textId="1519B5E2" w:rsidR="00A535E0" w:rsidRPr="00DF5D1A" w:rsidRDefault="00A535E0" w:rsidP="00A535E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150750AB" w14:textId="77777777" w:rsidR="00A535E0" w:rsidRPr="00DF5D1A" w:rsidRDefault="00A535E0" w:rsidP="00A535E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40C27B2B" w14:textId="6574425C" w:rsidR="00A535E0" w:rsidRPr="00DF5D1A" w:rsidRDefault="00A535E0" w:rsidP="00A535E0">
            <w:pPr>
              <w:pStyle w:val="acctfourfigures"/>
              <w:tabs>
                <w:tab w:val="clear" w:pos="765"/>
                <w:tab w:val="decimal" w:pos="60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FFBFD27" w14:textId="77777777" w:rsidR="00A535E0" w:rsidRPr="00DF5D1A" w:rsidRDefault="00A535E0" w:rsidP="00A535E0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012BCDE3" w14:textId="0BCD0A77" w:rsidR="00A535E0" w:rsidRPr="00DF5D1A" w:rsidRDefault="00A535E0" w:rsidP="00A535E0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88635BD" w14:textId="77777777" w:rsidR="00A535E0" w:rsidRPr="00DF5D1A" w:rsidRDefault="00A535E0" w:rsidP="00A535E0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1FC856F3" w14:textId="4ED9E40F" w:rsidR="00A535E0" w:rsidRPr="00DF5D1A" w:rsidRDefault="00A535E0" w:rsidP="00A535E0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269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63BC6B99" w14:textId="77777777" w:rsidR="00A535E0" w:rsidRPr="00DF5D1A" w:rsidRDefault="00A535E0" w:rsidP="00A535E0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4E78C16F" w14:textId="3FAC8C1B" w:rsidR="00A535E0" w:rsidRPr="00DF5D1A" w:rsidRDefault="00A535E0" w:rsidP="00A535E0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09A19040" w14:textId="77777777" w:rsidR="00A535E0" w:rsidRPr="00DF5D1A" w:rsidRDefault="00A535E0" w:rsidP="00A535E0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1627A153" w14:textId="44ABB772" w:rsidR="00A535E0" w:rsidRPr="00DF5D1A" w:rsidRDefault="00A535E0" w:rsidP="00855D37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75E2314" w14:textId="77777777" w:rsidR="00A535E0" w:rsidRPr="00DF5D1A" w:rsidRDefault="00A535E0" w:rsidP="00A535E0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11747F06" w14:textId="714A8D45" w:rsidR="00A535E0" w:rsidRPr="00DF5D1A" w:rsidRDefault="00B411C3" w:rsidP="00A535E0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1,153</w:t>
            </w:r>
          </w:p>
        </w:tc>
      </w:tr>
      <w:tr w:rsidR="00DF5D1A" w:rsidRPr="00DF5D1A" w14:paraId="234E1560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6D2C5200" w14:textId="300D6357" w:rsidR="00DF5D1A" w:rsidRPr="00DF5D1A" w:rsidRDefault="00DF5D1A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DF5D1A">
              <w:rPr>
                <w:rFonts w:asciiTheme="majorBidi" w:hAnsiTheme="majorBidi" w:hint="cs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5852B5E5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725F9B54" w14:textId="6505E64E" w:rsidR="00DF5D1A" w:rsidRPr="00DF5D1A" w:rsidRDefault="00B411C3" w:rsidP="00DF5D1A">
            <w:pPr>
              <w:pStyle w:val="acctfourfigures"/>
              <w:tabs>
                <w:tab w:val="clear" w:pos="765"/>
                <w:tab w:val="decimal" w:pos="889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19,441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58D6E7D1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478811F8" w14:textId="666FA655" w:rsidR="00DF5D1A" w:rsidRPr="00DF5D1A" w:rsidRDefault="00B411C3" w:rsidP="00DF5D1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4A263727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371EA7C3" w14:textId="754B3460" w:rsidR="00DF5D1A" w:rsidRPr="00DF5D1A" w:rsidRDefault="00B411C3" w:rsidP="005542F0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2E16C074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39E1E919" w14:textId="644CE71D" w:rsidR="00DF5D1A" w:rsidRPr="00DF5D1A" w:rsidRDefault="00B411C3" w:rsidP="00B150F8">
            <w:pPr>
              <w:pStyle w:val="acctfourfigures"/>
              <w:tabs>
                <w:tab w:val="clear" w:pos="765"/>
                <w:tab w:val="decimal" w:pos="90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2AB83E72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7940777F" w14:textId="08FAD628" w:rsidR="00DF5D1A" w:rsidRPr="00DF5D1A" w:rsidRDefault="007A49AF" w:rsidP="00855D37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38EB3F4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349A6CD6" w14:textId="79B4C71C" w:rsidR="00DF5D1A" w:rsidRPr="00DF5D1A" w:rsidRDefault="00C30E5B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20,138</w:t>
            </w:r>
          </w:p>
        </w:tc>
      </w:tr>
      <w:tr w:rsidR="00DF5D1A" w:rsidRPr="00DF5D1A" w14:paraId="31D44C0B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30168C18" w14:textId="77777777" w:rsidR="00DF5D1A" w:rsidRPr="00DF5D1A" w:rsidRDefault="00DF5D1A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6C093228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2D9509AB" w14:textId="27478159" w:rsidR="00DF5D1A" w:rsidRPr="00DF5D1A" w:rsidRDefault="00C30E5B" w:rsidP="005542F0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49A09F6A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32108B7D" w14:textId="7D39F6B0" w:rsidR="00DF5D1A" w:rsidRPr="00DF5D1A" w:rsidRDefault="00C30E5B" w:rsidP="005542F0">
            <w:pPr>
              <w:pStyle w:val="acctfourfigures"/>
              <w:tabs>
                <w:tab w:val="clear" w:pos="765"/>
                <w:tab w:val="decimal" w:pos="687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FC3F60E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5BC3410A" w14:textId="2B9634DB" w:rsidR="00DF5D1A" w:rsidRPr="00DF5D1A" w:rsidRDefault="00C30E5B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6CA3012F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44715F23" w14:textId="01CEE655" w:rsidR="00DF5D1A" w:rsidRPr="00DF5D1A" w:rsidRDefault="00C30E5B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(2,225)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4C5B8D51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6F4940D4" w14:textId="680E2CDF" w:rsidR="00DF5D1A" w:rsidRPr="00DF5D1A" w:rsidRDefault="00C30E5B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357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879)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0177763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4F4C0122" w14:textId="028F956B" w:rsidR="00DF5D1A" w:rsidRPr="00DF5D1A" w:rsidRDefault="001357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497D91">
              <w:rPr>
                <w:rFonts w:asciiTheme="majorBidi" w:hAnsiTheme="majorBidi" w:cstheme="majorBidi"/>
                <w:sz w:val="26"/>
                <w:szCs w:val="26"/>
              </w:rPr>
              <w:t>,1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51)</w:t>
            </w:r>
          </w:p>
        </w:tc>
      </w:tr>
      <w:tr w:rsidR="00DF5D1A" w:rsidRPr="00DF5D1A" w14:paraId="02BCEE41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387621E8" w14:textId="77777777" w:rsidR="00DF5D1A" w:rsidRPr="00DF5D1A" w:rsidRDefault="00DF5D1A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26FF87F1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C25734" w14:textId="52D5C7D7" w:rsidR="00DF5D1A" w:rsidRPr="00DF5D1A" w:rsidRDefault="0013571A" w:rsidP="005542F0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4C98474C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F40D8C" w14:textId="4075E6B3" w:rsidR="00DF5D1A" w:rsidRPr="00DF5D1A" w:rsidRDefault="0013571A" w:rsidP="00DF5D1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(5,268)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5B86CA8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F2D36BB" w14:textId="0DB9F18D" w:rsidR="00DF5D1A" w:rsidRPr="00DF5D1A" w:rsidRDefault="0013571A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64998BA2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18EAEAC" w14:textId="4B72CEE2" w:rsidR="00DF5D1A" w:rsidRPr="00DF5D1A" w:rsidRDefault="0013571A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E1A23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09D0011C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BC75622" w14:textId="1E284EEB" w:rsidR="00DF5D1A" w:rsidRPr="00DF5D1A" w:rsidRDefault="007A49AF" w:rsidP="005542F0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D76ADA3" w14:textId="77777777" w:rsidR="00DF5D1A" w:rsidRPr="00DF5D1A" w:rsidRDefault="00DF5D1A" w:rsidP="00DF5D1A">
            <w:pPr>
              <w:pStyle w:val="acctfourfigures"/>
              <w:tabs>
                <w:tab w:val="clear" w:pos="765"/>
                <w:tab w:val="decimal" w:pos="520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CF01E08" w14:textId="31A65CDE" w:rsidR="00DF5D1A" w:rsidRPr="00DF5D1A" w:rsidRDefault="00AB75D6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</w:t>
            </w:r>
            <w:r w:rsidR="003E1A23">
              <w:rPr>
                <w:rFonts w:asciiTheme="majorBidi" w:hAnsiTheme="majorBidi" w:cstheme="majorBidi"/>
                <w:sz w:val="26"/>
                <w:szCs w:val="26"/>
              </w:rPr>
              <w:t>406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5D1A" w:rsidRPr="00DF5D1A" w14:paraId="6F401148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250CE2D2" w14:textId="1375F144" w:rsidR="00DF5D1A" w:rsidRPr="00DF5D1A" w:rsidRDefault="00DF5D1A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F5D1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7A665666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6153DC" w14:textId="443F7074" w:rsidR="00DF5D1A" w:rsidRPr="00DF5D1A" w:rsidRDefault="00D05393" w:rsidP="00DF5D1A">
            <w:pPr>
              <w:pStyle w:val="acctfourfigures"/>
              <w:tabs>
                <w:tab w:val="clear" w:pos="765"/>
                <w:tab w:val="decimal" w:pos="889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502,233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6BDB21BF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AA7BEB" w14:textId="62940B76" w:rsidR="00DF5D1A" w:rsidRPr="00DF5D1A" w:rsidRDefault="00D05393" w:rsidP="00DF5D1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1,057,282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760D6FD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2481FA" w14:textId="3036CC2D" w:rsidR="00DF5D1A" w:rsidRPr="00DF5D1A" w:rsidRDefault="00D05393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65,302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289B1409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5C6A4B" w14:textId="2B37D653" w:rsidR="00DF5D1A" w:rsidRPr="00DF5D1A" w:rsidRDefault="00D05393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72,1</w:t>
            </w:r>
            <w:r w:rsidR="003E1A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5466B4F5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39028F" w14:textId="270581D2" w:rsidR="00DF5D1A" w:rsidRPr="00DF5D1A" w:rsidRDefault="00D05393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4,048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F282FEE" w14:textId="77777777" w:rsidR="00DF5D1A" w:rsidRPr="00DF5D1A" w:rsidRDefault="00DF5D1A" w:rsidP="00DF5D1A">
            <w:pPr>
              <w:tabs>
                <w:tab w:val="decimal" w:pos="72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C387DE" w14:textId="22DB7D43" w:rsidR="00DF5D1A" w:rsidRPr="00DF5D1A" w:rsidRDefault="00D05393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1,701,0</w:t>
            </w:r>
            <w:r w:rsidR="003E1A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</w:p>
        </w:tc>
      </w:tr>
      <w:tr w:rsidR="00DF5D1A" w:rsidRPr="00DF5D1A" w14:paraId="4BCC75C4" w14:textId="77777777" w:rsidTr="00DF5D1A">
        <w:trPr>
          <w:trHeight w:val="48"/>
        </w:trPr>
        <w:tc>
          <w:tcPr>
            <w:tcW w:w="4866" w:type="dxa"/>
            <w:gridSpan w:val="2"/>
            <w:vAlign w:val="center"/>
          </w:tcPr>
          <w:p w14:paraId="420C8851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3B73A4D6" w14:textId="77777777" w:rsidR="00DF5D1A" w:rsidRPr="00DF5D1A" w:rsidRDefault="00DF5D1A" w:rsidP="007A14D0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5E876C19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0C4AEA6E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1102E4A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54CCACCA" w14:textId="77777777" w:rsidR="00DF5D1A" w:rsidRPr="00DF5D1A" w:rsidRDefault="00DF5D1A" w:rsidP="00686058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4B0DAE67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66E88A45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020D65A4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5700FF9F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71520A7" w14:textId="77777777" w:rsidR="00DF5D1A" w:rsidRPr="00DF5D1A" w:rsidRDefault="00DF5D1A" w:rsidP="007A14D0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409268D4" w14:textId="77777777" w:rsidR="00DF5D1A" w:rsidRPr="00DF5D1A" w:rsidRDefault="00DF5D1A" w:rsidP="007A14D0">
            <w:pPr>
              <w:tabs>
                <w:tab w:val="decimal" w:pos="75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F5D1A" w:rsidRPr="00DF5D1A" w14:paraId="2F4F4E7D" w14:textId="77777777" w:rsidTr="00DF5D1A">
        <w:trPr>
          <w:trHeight w:val="48"/>
        </w:trPr>
        <w:tc>
          <w:tcPr>
            <w:tcW w:w="4866" w:type="dxa"/>
            <w:gridSpan w:val="2"/>
            <w:vAlign w:val="center"/>
          </w:tcPr>
          <w:p w14:paraId="0D438EAA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73C4C7F4" w14:textId="77777777" w:rsidR="00DF5D1A" w:rsidRPr="00DF5D1A" w:rsidRDefault="00DF5D1A" w:rsidP="007A14D0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5F37BE52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788D322B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BCA886A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03E040D3" w14:textId="77777777" w:rsidR="00DF5D1A" w:rsidRPr="00DF5D1A" w:rsidRDefault="00DF5D1A" w:rsidP="007A14D0">
            <w:pPr>
              <w:tabs>
                <w:tab w:val="decimal" w:pos="750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4D238ADC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6792FA34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0C958665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5F517A93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3D847D9" w14:textId="77777777" w:rsidR="00DF5D1A" w:rsidRPr="00DF5D1A" w:rsidRDefault="00DF5D1A" w:rsidP="007A14D0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2B491FA2" w14:textId="77777777" w:rsidR="00DF5D1A" w:rsidRPr="00DF5D1A" w:rsidRDefault="00DF5D1A" w:rsidP="007A14D0">
            <w:pPr>
              <w:tabs>
                <w:tab w:val="decimal" w:pos="75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F5D1A" w:rsidRPr="00DF5D1A" w14:paraId="33A3A916" w14:textId="77777777" w:rsidTr="00DF5D1A">
        <w:trPr>
          <w:trHeight w:val="48"/>
        </w:trPr>
        <w:tc>
          <w:tcPr>
            <w:tcW w:w="4866" w:type="dxa"/>
            <w:gridSpan w:val="2"/>
            <w:vAlign w:val="center"/>
          </w:tcPr>
          <w:p w14:paraId="1082D393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05FB70CB" w14:textId="77777777" w:rsidR="00DF5D1A" w:rsidRPr="00DF5D1A" w:rsidRDefault="00DF5D1A" w:rsidP="007A14D0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1A22CCAD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4412D3C7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1534559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129828D3" w14:textId="77777777" w:rsidR="00DF5D1A" w:rsidRPr="00DF5D1A" w:rsidRDefault="00DF5D1A" w:rsidP="007A14D0">
            <w:pPr>
              <w:tabs>
                <w:tab w:val="decimal" w:pos="750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7262D0AF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53ECC5F4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3D730F90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0228CCB3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241AA25" w14:textId="77777777" w:rsidR="00DF5D1A" w:rsidRPr="00DF5D1A" w:rsidRDefault="00DF5D1A" w:rsidP="007A14D0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5C293358" w14:textId="77777777" w:rsidR="00DF5D1A" w:rsidRPr="00DF5D1A" w:rsidRDefault="00DF5D1A" w:rsidP="007A14D0">
            <w:pPr>
              <w:tabs>
                <w:tab w:val="decimal" w:pos="75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F5D1A" w:rsidRPr="00DF5D1A" w14:paraId="3912F6B3" w14:textId="77777777" w:rsidTr="00DF5D1A">
        <w:trPr>
          <w:trHeight w:val="48"/>
        </w:trPr>
        <w:tc>
          <w:tcPr>
            <w:tcW w:w="4866" w:type="dxa"/>
            <w:gridSpan w:val="2"/>
            <w:vAlign w:val="center"/>
          </w:tcPr>
          <w:p w14:paraId="1CA13F21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1593555F" w14:textId="77777777" w:rsidR="00DF5D1A" w:rsidRPr="00DF5D1A" w:rsidRDefault="00DF5D1A" w:rsidP="007A14D0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503EDEC6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16F533CA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7D08866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760D9DD9" w14:textId="77777777" w:rsidR="00DF5D1A" w:rsidRPr="00DF5D1A" w:rsidRDefault="00DF5D1A" w:rsidP="007A14D0">
            <w:pPr>
              <w:tabs>
                <w:tab w:val="decimal" w:pos="750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036D8426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1B735217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3220FD3F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36A018E7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D4D65A4" w14:textId="77777777" w:rsidR="00DF5D1A" w:rsidRPr="00DF5D1A" w:rsidRDefault="00DF5D1A" w:rsidP="007A14D0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2D413174" w14:textId="77777777" w:rsidR="00DF5D1A" w:rsidRPr="00DF5D1A" w:rsidRDefault="00DF5D1A" w:rsidP="007A14D0">
            <w:pPr>
              <w:tabs>
                <w:tab w:val="decimal" w:pos="75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F5D1A" w:rsidRPr="00DF5D1A" w14:paraId="384B3B59" w14:textId="77777777" w:rsidTr="00DF5D1A">
        <w:trPr>
          <w:trHeight w:val="48"/>
        </w:trPr>
        <w:tc>
          <w:tcPr>
            <w:tcW w:w="4866" w:type="dxa"/>
            <w:gridSpan w:val="2"/>
            <w:vAlign w:val="center"/>
          </w:tcPr>
          <w:p w14:paraId="0E61D680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6451C515" w14:textId="77777777" w:rsidR="00DF5D1A" w:rsidRPr="00DF5D1A" w:rsidRDefault="00DF5D1A" w:rsidP="007A14D0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300293B1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6DE8B7B4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3DC5C65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07D146AB" w14:textId="77777777" w:rsidR="00DF5D1A" w:rsidRPr="00DF5D1A" w:rsidRDefault="00DF5D1A" w:rsidP="007A14D0">
            <w:pPr>
              <w:tabs>
                <w:tab w:val="decimal" w:pos="750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0290B58A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04911114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4C48EA9C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245D31F0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C72A3D6" w14:textId="77777777" w:rsidR="00DF5D1A" w:rsidRPr="00DF5D1A" w:rsidRDefault="00DF5D1A" w:rsidP="007A14D0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7504129E" w14:textId="77777777" w:rsidR="00DF5D1A" w:rsidRPr="00DF5D1A" w:rsidRDefault="00DF5D1A" w:rsidP="007A14D0">
            <w:pPr>
              <w:tabs>
                <w:tab w:val="decimal" w:pos="75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F5D1A" w:rsidRPr="00DF5D1A" w14:paraId="2B661A75" w14:textId="77777777" w:rsidTr="00DF5D1A">
        <w:trPr>
          <w:trHeight w:val="48"/>
        </w:trPr>
        <w:tc>
          <w:tcPr>
            <w:tcW w:w="4866" w:type="dxa"/>
            <w:gridSpan w:val="2"/>
            <w:vAlign w:val="center"/>
          </w:tcPr>
          <w:p w14:paraId="4B5505EA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408F054D" w14:textId="77777777" w:rsidR="00DF5D1A" w:rsidRPr="00DF5D1A" w:rsidRDefault="00DF5D1A" w:rsidP="007A14D0">
            <w:pPr>
              <w:tabs>
                <w:tab w:val="clear" w:pos="907"/>
                <w:tab w:val="decimal" w:pos="882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49CB3E07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15177155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F6374BD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65824C9A" w14:textId="77777777" w:rsidR="00DF5D1A" w:rsidRPr="00DF5D1A" w:rsidRDefault="00DF5D1A" w:rsidP="007A14D0">
            <w:pPr>
              <w:tabs>
                <w:tab w:val="decimal" w:pos="750"/>
              </w:tabs>
              <w:ind w:right="-1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52C196E5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67C6BF0F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4E9C838E" w14:textId="77777777" w:rsidR="00DF5D1A" w:rsidRPr="00DF5D1A" w:rsidRDefault="00DF5D1A" w:rsidP="007A14D0">
            <w:pPr>
              <w:tabs>
                <w:tab w:val="decimal" w:pos="720"/>
              </w:tabs>
              <w:ind w:right="-16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656FC802" w14:textId="77777777" w:rsidR="00DF5D1A" w:rsidRPr="00DF5D1A" w:rsidRDefault="00DF5D1A" w:rsidP="007A14D0">
            <w:pPr>
              <w:tabs>
                <w:tab w:val="decimal" w:pos="72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54927E7" w14:textId="77777777" w:rsidR="00DF5D1A" w:rsidRPr="00DF5D1A" w:rsidRDefault="00DF5D1A" w:rsidP="007A14D0">
            <w:pPr>
              <w:tabs>
                <w:tab w:val="decimal" w:pos="720"/>
              </w:tabs>
              <w:ind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428CB770" w14:textId="77777777" w:rsidR="00DF5D1A" w:rsidRPr="00DF5D1A" w:rsidRDefault="00DF5D1A" w:rsidP="007A14D0">
            <w:pPr>
              <w:tabs>
                <w:tab w:val="decimal" w:pos="750"/>
              </w:tabs>
              <w:ind w:right="-3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F5D1A" w:rsidRPr="00DF5D1A" w14:paraId="5E38C181" w14:textId="77777777" w:rsidTr="00DF5D1A">
        <w:trPr>
          <w:trHeight w:val="48"/>
        </w:trPr>
        <w:tc>
          <w:tcPr>
            <w:tcW w:w="4866" w:type="dxa"/>
            <w:gridSpan w:val="2"/>
            <w:vAlign w:val="center"/>
          </w:tcPr>
          <w:p w14:paraId="14760F27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ค่าเสื่อมราคาสะสมและขาดทุนจากการ</w:t>
            </w:r>
            <w:r w:rsidRPr="00DF5D1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ด้อย</w:t>
            </w:r>
            <w:r w:rsidRPr="00DF5D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</w:t>
            </w: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1E203C68" w14:textId="77777777" w:rsidR="00DF5D1A" w:rsidRPr="00DF5D1A" w:rsidRDefault="00DF5D1A" w:rsidP="00DF5D1A">
            <w:pPr>
              <w:tabs>
                <w:tab w:val="clear" w:pos="907"/>
                <w:tab w:val="decimal" w:pos="882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55BA237E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60F07E13" w14:textId="77777777" w:rsidR="00DF5D1A" w:rsidRPr="00DF5D1A" w:rsidRDefault="00DF5D1A" w:rsidP="00DF5D1A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5218EED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7374BC69" w14:textId="77777777" w:rsidR="00DF5D1A" w:rsidRPr="00DF5D1A" w:rsidRDefault="00DF5D1A" w:rsidP="00DF5D1A">
            <w:pPr>
              <w:tabs>
                <w:tab w:val="decimal" w:pos="750"/>
              </w:tabs>
              <w:ind w:right="-1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606D0FB0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52FFC367" w14:textId="77777777" w:rsidR="00DF5D1A" w:rsidRPr="00DF5D1A" w:rsidRDefault="00DF5D1A" w:rsidP="00DF5D1A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38F838E9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25AC0B1A" w14:textId="77777777" w:rsidR="00DF5D1A" w:rsidRPr="00DF5D1A" w:rsidRDefault="00DF5D1A" w:rsidP="00DF5D1A">
            <w:pPr>
              <w:tabs>
                <w:tab w:val="decimal" w:pos="72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5D5FAFB" w14:textId="77777777" w:rsidR="00DF5D1A" w:rsidRPr="00DF5D1A" w:rsidRDefault="00DF5D1A" w:rsidP="00DF5D1A">
            <w:pPr>
              <w:tabs>
                <w:tab w:val="decimal" w:pos="72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0D0A4654" w14:textId="77777777" w:rsidR="00DF5D1A" w:rsidRPr="00DF5D1A" w:rsidRDefault="00DF5D1A" w:rsidP="00DF5D1A">
            <w:pPr>
              <w:tabs>
                <w:tab w:val="decimal" w:pos="750"/>
              </w:tabs>
              <w:ind w:right="-36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F5D1A" w:rsidRPr="00DF5D1A" w14:paraId="612787F5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42646C85" w14:textId="18DD00DF" w:rsidR="00DF5D1A" w:rsidRPr="00DF5D1A" w:rsidRDefault="00DF5D1A" w:rsidP="00560E2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F5D1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F5D1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DF5D1A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21A4116B" w14:textId="77777777" w:rsidR="00DF5D1A" w:rsidRPr="00DF5D1A" w:rsidRDefault="00DF5D1A" w:rsidP="00560E2E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77348EED" w14:textId="47F0E3B5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9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46,127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365C0446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031CB3BF" w14:textId="1A779073" w:rsidR="00DF5D1A" w:rsidRPr="00DF5D1A" w:rsidRDefault="00DF5D1A" w:rsidP="00DF5D1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831,716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F285058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489F3562" w14:textId="679444C3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55,176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1ECFD349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25E95377" w14:textId="3EC146FC" w:rsidR="00DF5D1A" w:rsidRPr="00DF5D1A" w:rsidRDefault="00DF5D1A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66,466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0333BBB3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72B46FBB" w14:textId="30D5DFA8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4,079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A51A7CD" w14:textId="77777777" w:rsidR="00DF5D1A" w:rsidRPr="00DF5D1A" w:rsidRDefault="00DF5D1A" w:rsidP="00DF5D1A">
            <w:pPr>
              <w:tabs>
                <w:tab w:val="decimal" w:pos="72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299F5909" w14:textId="2068509B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1,003,564</w:t>
            </w:r>
          </w:p>
        </w:tc>
      </w:tr>
      <w:tr w:rsidR="00DF5D1A" w:rsidRPr="00DF5D1A" w14:paraId="1C537B02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4497AC1A" w14:textId="79E24539" w:rsidR="00DF5D1A" w:rsidRPr="00DF5D1A" w:rsidRDefault="00DF5D1A" w:rsidP="00560E2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09B24315" w14:textId="77777777" w:rsidR="00DF5D1A" w:rsidRPr="00DF5D1A" w:rsidRDefault="00DF5D1A" w:rsidP="00560E2E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7D9C02D1" w14:textId="7614235F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9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6525011D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57A892AB" w14:textId="2EDDCDC4" w:rsidR="00DF5D1A" w:rsidRPr="00DF5D1A" w:rsidRDefault="00DF5D1A" w:rsidP="00DF5D1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8,534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90FA1DA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67C13270" w14:textId="391B928E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4,366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79B8D178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4248E02E" w14:textId="2482E12C" w:rsidR="00DF5D1A" w:rsidRPr="00DF5D1A" w:rsidRDefault="00DF5D1A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3,158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00CD1AA8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57845F9E" w14:textId="7A10D24B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C552045" w14:textId="77777777" w:rsidR="00DF5D1A" w:rsidRPr="00DF5D1A" w:rsidRDefault="00DF5D1A" w:rsidP="00DF5D1A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01D67BAE" w14:textId="396DAFFE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16,672</w:t>
            </w:r>
          </w:p>
        </w:tc>
      </w:tr>
      <w:tr w:rsidR="00DF5D1A" w:rsidRPr="00DF5D1A" w14:paraId="42638141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49A2C96E" w14:textId="5FC1A3D6" w:rsidR="00DF5D1A" w:rsidRPr="00DF5D1A" w:rsidRDefault="00DF5D1A" w:rsidP="00560E2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hint="cs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0516594E" w14:textId="77777777" w:rsidR="00DF5D1A" w:rsidRPr="00DF5D1A" w:rsidRDefault="00DF5D1A" w:rsidP="00560E2E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77DDEB04" w14:textId="2BB20953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9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(43,250)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178DE58D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39AC17AF" w14:textId="26F4C27F" w:rsidR="00DF5D1A" w:rsidRPr="00DF5D1A" w:rsidRDefault="00DF5D1A" w:rsidP="00647306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A1556AA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3FAA732D" w14:textId="34B963DA" w:rsidR="00DF5D1A" w:rsidRPr="00DF5D1A" w:rsidRDefault="00DF5D1A" w:rsidP="00DF5D1A">
            <w:pPr>
              <w:pStyle w:val="acctfourfigures"/>
              <w:tabs>
                <w:tab w:val="clear" w:pos="765"/>
                <w:tab w:val="decimal" w:pos="58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091160C4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7AB9E364" w14:textId="5C06E1EF" w:rsidR="00DF5D1A" w:rsidRPr="00DF5D1A" w:rsidRDefault="00DF5D1A" w:rsidP="00DF5D1A">
            <w:pPr>
              <w:pStyle w:val="acctfourfigures"/>
              <w:tabs>
                <w:tab w:val="clear" w:pos="765"/>
                <w:tab w:val="decimal" w:pos="90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48556944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0FB42BF3" w14:textId="6A430E8A" w:rsidR="00DF5D1A" w:rsidRPr="00DF5D1A" w:rsidRDefault="00DF5D1A" w:rsidP="00DF5D1A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E06BF61" w14:textId="77777777" w:rsidR="00DF5D1A" w:rsidRPr="00DF5D1A" w:rsidRDefault="00DF5D1A" w:rsidP="00DF5D1A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7247AA77" w14:textId="2924B6AF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(43,250)</w:t>
            </w:r>
          </w:p>
        </w:tc>
      </w:tr>
      <w:tr w:rsidR="00DF5D1A" w:rsidRPr="00DF5D1A" w14:paraId="1BA946CB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7E627559" w14:textId="66CD7EC4" w:rsidR="00DF5D1A" w:rsidRPr="00DF5D1A" w:rsidRDefault="00DF5D1A" w:rsidP="00560E2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223CD643" w14:textId="77777777" w:rsidR="00DF5D1A" w:rsidRPr="00DF5D1A" w:rsidRDefault="00DF5D1A" w:rsidP="00560E2E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4C49A40A" w14:textId="728058A8" w:rsidR="00DF5D1A" w:rsidRPr="00DF5D1A" w:rsidRDefault="00DF5D1A" w:rsidP="00DF5D1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4026F99C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3242B7AE" w14:textId="72C9A738" w:rsidR="00DF5D1A" w:rsidRPr="00DF5D1A" w:rsidRDefault="00DF5D1A" w:rsidP="00647306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448D582A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7D7C27CF" w14:textId="384A2070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(39)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1F102743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49BF00F1" w14:textId="2545B7EB" w:rsidR="00DF5D1A" w:rsidRPr="00DF5D1A" w:rsidRDefault="00DF5D1A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(1,149)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3F9401F4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2C1BD6C4" w14:textId="5EBE5544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(1,005)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30AF0F9" w14:textId="77777777" w:rsidR="00DF5D1A" w:rsidRPr="00DF5D1A" w:rsidRDefault="00DF5D1A" w:rsidP="00DF5D1A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4D504664" w14:textId="30CBC4E9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(2,193)</w:t>
            </w:r>
          </w:p>
        </w:tc>
      </w:tr>
      <w:tr w:rsidR="00DF5D1A" w:rsidRPr="00DF5D1A" w14:paraId="241A99CC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480D92C4" w14:textId="2DF6D222" w:rsidR="00DF5D1A" w:rsidRPr="00DF5D1A" w:rsidRDefault="00DF5D1A" w:rsidP="00560E2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4BC44BCF" w14:textId="77777777" w:rsidR="00DF5D1A" w:rsidRPr="00DF5D1A" w:rsidRDefault="00DF5D1A" w:rsidP="00560E2E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5ACFB4B8" w14:textId="0E200046" w:rsidR="00DF5D1A" w:rsidRPr="00DF5D1A" w:rsidRDefault="00DF5D1A" w:rsidP="00DF5D1A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99" w:right="-68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6D54CA89" w14:textId="77777777" w:rsidR="00DF5D1A" w:rsidRPr="003E43E0" w:rsidRDefault="00DF5D1A" w:rsidP="003E43E0">
            <w:pPr>
              <w:tabs>
                <w:tab w:val="clear" w:pos="680"/>
                <w:tab w:val="clear" w:pos="907"/>
                <w:tab w:val="decimal" w:pos="70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68EAE5D9" w14:textId="1C743397" w:rsidR="00DF5D1A" w:rsidRPr="00DF5D1A" w:rsidRDefault="00DF5D1A" w:rsidP="00DF5D1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(929)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680AE3F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61A95664" w14:textId="6782ECEC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(340)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38641A50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73523CAF" w14:textId="2947B881" w:rsidR="00DF5D1A" w:rsidRPr="00DF5D1A" w:rsidRDefault="00DF5D1A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(92)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34EF0CAC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51C5E924" w14:textId="5BC0B384" w:rsidR="00DF5D1A" w:rsidRPr="00DF5D1A" w:rsidRDefault="00DF5D1A" w:rsidP="00DF5D1A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08DEEEF" w14:textId="77777777" w:rsidR="00DF5D1A" w:rsidRPr="00DF5D1A" w:rsidRDefault="00DF5D1A" w:rsidP="00DF5D1A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668554FF" w14:textId="1FBE37F0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</w:rPr>
              <w:t>(1,361)</w:t>
            </w:r>
          </w:p>
        </w:tc>
      </w:tr>
      <w:tr w:rsidR="00DF5D1A" w:rsidRPr="00DF5D1A" w14:paraId="7778A79E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0EDFF851" w14:textId="111A8317" w:rsidR="00DF5D1A" w:rsidRPr="00DF5D1A" w:rsidRDefault="00DF5D1A" w:rsidP="00560E2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F5D1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F5D1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4145FD70" w14:textId="77777777" w:rsidR="00DF5D1A" w:rsidRPr="00DF5D1A" w:rsidRDefault="00DF5D1A" w:rsidP="00560E2E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D2EA0A" w14:textId="19AAF4EE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9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2,978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B692572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CE7FE0" w14:textId="174973AF" w:rsidR="00DF5D1A" w:rsidRPr="00DF5D1A" w:rsidRDefault="00DF5D1A" w:rsidP="00DF5D1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839,321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C0C78CA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828AA3" w14:textId="10B953F7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59,163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0C0D8455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9A60AE" w14:textId="3E2E67E4" w:rsidR="00DF5D1A" w:rsidRPr="00DF5D1A" w:rsidRDefault="00DF5D1A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68,383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267BEF12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8F42C1" w14:textId="640A7C41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3,587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200CF50" w14:textId="77777777" w:rsidR="00DF5D1A" w:rsidRPr="00DF5D1A" w:rsidRDefault="00DF5D1A" w:rsidP="00DF5D1A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5FD4F0" w14:textId="1A2035A4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973,432</w:t>
            </w:r>
          </w:p>
        </w:tc>
      </w:tr>
      <w:tr w:rsidR="00DF5D1A" w:rsidRPr="00DF5D1A" w14:paraId="4AA0DC26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6AC34D96" w14:textId="77777777" w:rsidR="00DF5D1A" w:rsidRPr="00DF5D1A" w:rsidRDefault="00DF5D1A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61845F03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1821A3D0" w14:textId="0D6CA750" w:rsidR="00DF5D1A" w:rsidRPr="00DF5D1A" w:rsidRDefault="00A2017B" w:rsidP="003E43E0">
            <w:pPr>
              <w:pStyle w:val="acctfourfigures"/>
              <w:tabs>
                <w:tab w:val="clear" w:pos="765"/>
                <w:tab w:val="decimal" w:pos="889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5D96161D" w14:textId="77777777" w:rsidR="00DF5D1A" w:rsidRPr="00DF5D1A" w:rsidRDefault="00DF5D1A" w:rsidP="00DF5D1A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61DB2F2C" w14:textId="40D812E2" w:rsidR="00DF5D1A" w:rsidRPr="00985CBA" w:rsidRDefault="006F0B11" w:rsidP="00985CB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85CBA">
              <w:rPr>
                <w:rFonts w:asciiTheme="majorBidi" w:hAnsiTheme="majorBidi" w:cstheme="majorBidi"/>
                <w:sz w:val="26"/>
                <w:szCs w:val="26"/>
              </w:rPr>
              <w:t>8,228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0ADA69E" w14:textId="77777777" w:rsidR="00DF5D1A" w:rsidRPr="00DF5D1A" w:rsidRDefault="00DF5D1A" w:rsidP="00DF5D1A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10DDCA00" w14:textId="3930DB22" w:rsidR="00DF5D1A" w:rsidRPr="00DF5D1A" w:rsidRDefault="006F0B11" w:rsidP="00985CB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2,740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279B2A3C" w14:textId="77777777" w:rsidR="00DF5D1A" w:rsidRPr="00DF5D1A" w:rsidRDefault="00DF5D1A" w:rsidP="00DF5D1A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06AFF72C" w14:textId="06CF8BB8" w:rsidR="00DF5D1A" w:rsidRPr="00DF5D1A" w:rsidRDefault="006F0B11" w:rsidP="00985CB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2,449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27AA0F61" w14:textId="77777777" w:rsidR="00DF5D1A" w:rsidRPr="00DF5D1A" w:rsidRDefault="00DF5D1A" w:rsidP="00DF5D1A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421CBF26" w14:textId="6A740FDB" w:rsidR="00DF5D1A" w:rsidRPr="00DF5D1A" w:rsidRDefault="006F0B11" w:rsidP="00672808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3DDF682" w14:textId="77777777" w:rsidR="00DF5D1A" w:rsidRPr="00DF5D1A" w:rsidRDefault="00DF5D1A" w:rsidP="00DF5D1A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743FB21C" w14:textId="5398FBF1" w:rsidR="00DF5D1A" w:rsidRPr="00DF5D1A" w:rsidRDefault="006F0B11" w:rsidP="00B91C5F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13,580</w:t>
            </w:r>
          </w:p>
        </w:tc>
      </w:tr>
      <w:tr w:rsidR="00F05347" w:rsidRPr="00DF5D1A" w14:paraId="7D8E7181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2B529CE3" w14:textId="77777777" w:rsidR="00F05347" w:rsidRPr="00DF5D1A" w:rsidRDefault="00F05347" w:rsidP="00F05347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1B59690A" w14:textId="77777777" w:rsidR="00F05347" w:rsidRPr="00DF5D1A" w:rsidRDefault="00F05347" w:rsidP="00F05347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5E5012A9" w14:textId="44C65C39" w:rsidR="00F05347" w:rsidRPr="00DF5D1A" w:rsidRDefault="00F05347" w:rsidP="004F4FCC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40E8C518" w14:textId="77777777" w:rsidR="00F05347" w:rsidRPr="00DF5D1A" w:rsidRDefault="00F05347" w:rsidP="00F05347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3CDE128B" w14:textId="4AF7130F" w:rsidR="00F05347" w:rsidRPr="00985CBA" w:rsidRDefault="00F05347" w:rsidP="004F4FCC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85CB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E7A3CC2" w14:textId="77777777" w:rsidR="00F05347" w:rsidRPr="00DF5D1A" w:rsidRDefault="00F05347" w:rsidP="00F05347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2279A549" w14:textId="03A31007" w:rsidR="00F05347" w:rsidRPr="00985CBA" w:rsidRDefault="00F05347" w:rsidP="00985CB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85CBA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2FC6ADF3" w14:textId="77777777" w:rsidR="00F05347" w:rsidRPr="00DF5D1A" w:rsidRDefault="00F05347" w:rsidP="00F05347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740C013D" w14:textId="21AA8D66" w:rsidR="00F05347" w:rsidRPr="00DF5D1A" w:rsidRDefault="00F05347" w:rsidP="00985CB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(2,126)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0B9889AF" w14:textId="77777777" w:rsidR="00F05347" w:rsidRPr="00DF5D1A" w:rsidRDefault="00F05347" w:rsidP="00F05347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75E6B040" w14:textId="26FF4604" w:rsidR="00F05347" w:rsidRPr="00DF5D1A" w:rsidRDefault="00F05347" w:rsidP="00672808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(664)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E047180" w14:textId="77777777" w:rsidR="00F05347" w:rsidRPr="00DF5D1A" w:rsidRDefault="00F05347" w:rsidP="00F05347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70E78962" w14:textId="2A2DD7A1" w:rsidR="00F05347" w:rsidRPr="00DF5D1A" w:rsidRDefault="00F05347" w:rsidP="00B91C5F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(2,833)</w:t>
            </w:r>
          </w:p>
        </w:tc>
      </w:tr>
      <w:tr w:rsidR="00DF5D1A" w:rsidRPr="00DF5D1A" w14:paraId="5E77D1BD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5CA55A46" w14:textId="77777777" w:rsidR="00DF5D1A" w:rsidRPr="00DF5D1A" w:rsidRDefault="00DF5D1A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4E85055F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4E42BD" w14:textId="08CCD33F" w:rsidR="00DF5D1A" w:rsidRPr="00DF5D1A" w:rsidRDefault="0063318C" w:rsidP="004F4FCC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02630768" w14:textId="77777777" w:rsidR="00DF5D1A" w:rsidRPr="00DF5D1A" w:rsidRDefault="00DF5D1A" w:rsidP="00DF5D1A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C1FE3D8" w14:textId="566D19BA" w:rsidR="00DF5D1A" w:rsidRPr="00985CBA" w:rsidRDefault="00F05347" w:rsidP="00985CB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85CBA">
              <w:rPr>
                <w:rFonts w:asciiTheme="majorBidi" w:hAnsiTheme="majorBidi" w:cstheme="majorBidi"/>
                <w:sz w:val="26"/>
                <w:szCs w:val="26"/>
              </w:rPr>
              <w:t>(3,993)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E749EC0" w14:textId="77777777" w:rsidR="00DF5D1A" w:rsidRPr="00DF5D1A" w:rsidRDefault="00DF5D1A" w:rsidP="00DF5D1A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FB0EF5" w14:textId="2EB60C3C" w:rsidR="00DF5D1A" w:rsidRPr="00985CBA" w:rsidRDefault="00F05347" w:rsidP="00985CB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985CBA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4C79935C" w14:textId="77777777" w:rsidR="00DF5D1A" w:rsidRPr="00DF5D1A" w:rsidRDefault="00DF5D1A" w:rsidP="00DF5D1A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171FC3" w14:textId="1089AD71" w:rsidR="00DF5D1A" w:rsidRPr="00DF5D1A" w:rsidRDefault="00F05347" w:rsidP="00985CB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E1A23">
              <w:rPr>
                <w:rFonts w:asciiTheme="majorBidi" w:hAnsiTheme="majorBidi" w:cstheme="majorBidi"/>
                <w:sz w:val="26"/>
                <w:szCs w:val="26"/>
              </w:rPr>
              <w:t>123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652A78E5" w14:textId="77777777" w:rsidR="00DF5D1A" w:rsidRPr="00DF5D1A" w:rsidRDefault="00DF5D1A" w:rsidP="00DF5D1A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6CC92D" w14:textId="4E06E266" w:rsidR="00DF5D1A" w:rsidRPr="003E43E0" w:rsidRDefault="00F05347" w:rsidP="00672808">
            <w:pPr>
              <w:pStyle w:val="acctfourfigures"/>
              <w:tabs>
                <w:tab w:val="clear" w:pos="765"/>
                <w:tab w:val="decimal" w:pos="62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43E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D6E90F9" w14:textId="77777777" w:rsidR="00DF5D1A" w:rsidRPr="00DF5D1A" w:rsidRDefault="00DF5D1A" w:rsidP="00DF5D1A">
            <w:pPr>
              <w:tabs>
                <w:tab w:val="clear" w:pos="680"/>
                <w:tab w:val="clear" w:pos="907"/>
                <w:tab w:val="decimal" w:pos="700"/>
                <w:tab w:val="decimal" w:pos="720"/>
              </w:tabs>
              <w:ind w:right="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1CBC7C" w14:textId="6DBF4C69" w:rsidR="00DF5D1A" w:rsidRPr="00DF5D1A" w:rsidRDefault="00F05347" w:rsidP="00B91C5F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E43E0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3E1A23">
              <w:rPr>
                <w:rFonts w:asciiTheme="majorBidi" w:hAnsiTheme="majorBidi" w:cstheme="majorBidi"/>
                <w:sz w:val="26"/>
                <w:szCs w:val="26"/>
              </w:rPr>
              <w:t>122</w:t>
            </w:r>
            <w:r w:rsidR="003E43E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5D1A" w:rsidRPr="00DF5D1A" w14:paraId="28EDAB66" w14:textId="77777777" w:rsidTr="00DF5D1A">
        <w:trPr>
          <w:trHeight w:val="48"/>
        </w:trPr>
        <w:tc>
          <w:tcPr>
            <w:tcW w:w="4140" w:type="dxa"/>
          </w:tcPr>
          <w:p w14:paraId="35B620B1" w14:textId="11697C11" w:rsidR="00DF5D1A" w:rsidRPr="00DF5D1A" w:rsidRDefault="00DF5D1A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F5D1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271108C2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C5CE90" w14:textId="0A29B366" w:rsidR="00DF5D1A" w:rsidRPr="00DF5D1A" w:rsidRDefault="003E2EB5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3,031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2A92639F" w14:textId="77777777" w:rsidR="00DF5D1A" w:rsidRPr="00DF5D1A" w:rsidRDefault="00DF5D1A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04A786" w14:textId="1ECBCF3E" w:rsidR="00DF5D1A" w:rsidRPr="00DF5D1A" w:rsidRDefault="003E2EB5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843</w:t>
            </w:r>
            <w:r w:rsidR="00582D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,556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469B9493" w14:textId="77777777" w:rsidR="00DF5D1A" w:rsidRPr="00DF5D1A" w:rsidRDefault="00DF5D1A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9F9D86" w14:textId="09162E77" w:rsidR="00DF5D1A" w:rsidRPr="00DF5D1A" w:rsidRDefault="00582DF4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61,854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5B6AFA84" w14:textId="77777777" w:rsidR="00DF5D1A" w:rsidRPr="00DF5D1A" w:rsidRDefault="00DF5D1A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1975D1" w14:textId="5304DBE0" w:rsidR="00DF5D1A" w:rsidRPr="00DF5D1A" w:rsidRDefault="00753BDB" w:rsidP="00985CB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68,</w:t>
            </w:r>
            <w:r w:rsidR="003E1A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583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15C9A0EE" w14:textId="77777777" w:rsidR="00DF5D1A" w:rsidRPr="00DF5D1A" w:rsidRDefault="00DF5D1A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2F814E" w14:textId="3DDC47EC" w:rsidR="00DF5D1A" w:rsidRPr="00DF5D1A" w:rsidRDefault="00753BDB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3,033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0808C0B" w14:textId="77777777" w:rsidR="00DF5D1A" w:rsidRPr="00DF5D1A" w:rsidRDefault="00DF5D1A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520099" w14:textId="724CE3E8" w:rsidR="00DF5D1A" w:rsidRPr="00DF5D1A" w:rsidRDefault="00753BDB" w:rsidP="00753BDB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980,0</w:t>
            </w:r>
            <w:r w:rsidR="003E1A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</w:t>
            </w:r>
          </w:p>
        </w:tc>
      </w:tr>
      <w:tr w:rsidR="00DF5D1A" w:rsidRPr="00DF5D1A" w14:paraId="17888CEE" w14:textId="77777777" w:rsidTr="00DF5D1A">
        <w:trPr>
          <w:trHeight w:val="48"/>
        </w:trPr>
        <w:tc>
          <w:tcPr>
            <w:tcW w:w="4140" w:type="dxa"/>
          </w:tcPr>
          <w:p w14:paraId="40D53C46" w14:textId="77777777" w:rsidR="00DF5D1A" w:rsidRPr="00DF5D1A" w:rsidRDefault="00DF5D1A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4F762990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35EDDD" w14:textId="77777777" w:rsidR="00DF5D1A" w:rsidRPr="00DF5D1A" w:rsidRDefault="00DF5D1A" w:rsidP="00DF5D1A">
            <w:pPr>
              <w:tabs>
                <w:tab w:val="clear" w:pos="907"/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11F324FC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DE9F07" w14:textId="77777777" w:rsidR="00DF5D1A" w:rsidRPr="00DF5D1A" w:rsidRDefault="00DF5D1A" w:rsidP="00DF5D1A">
            <w:pPr>
              <w:tabs>
                <w:tab w:val="decimal" w:pos="720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287B452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1D9364" w14:textId="77777777" w:rsidR="00DF5D1A" w:rsidRPr="00DF5D1A" w:rsidRDefault="00DF5D1A" w:rsidP="00DF5D1A">
            <w:pPr>
              <w:tabs>
                <w:tab w:val="decimal" w:pos="750"/>
              </w:tabs>
              <w:ind w:right="-1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18AC48DC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73D81F" w14:textId="77777777" w:rsidR="00DF5D1A" w:rsidRPr="00DF5D1A" w:rsidRDefault="00DF5D1A" w:rsidP="00DF5D1A">
            <w:pPr>
              <w:tabs>
                <w:tab w:val="decimal" w:pos="720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0B36D995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45E512" w14:textId="77777777" w:rsidR="00DF5D1A" w:rsidRPr="00DF5D1A" w:rsidRDefault="00DF5D1A" w:rsidP="00DF5D1A">
            <w:pPr>
              <w:tabs>
                <w:tab w:val="decimal" w:pos="720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E71C95D" w14:textId="77777777" w:rsidR="00DF5D1A" w:rsidRPr="00DF5D1A" w:rsidRDefault="00DF5D1A" w:rsidP="00DF5D1A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FED6F0" w14:textId="77777777" w:rsidR="00DF5D1A" w:rsidRPr="00DF5D1A" w:rsidRDefault="00DF5D1A" w:rsidP="00DF5D1A">
            <w:pPr>
              <w:tabs>
                <w:tab w:val="decimal" w:pos="710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F5D1A" w:rsidRPr="00DF5D1A" w14:paraId="0491AA69" w14:textId="77777777" w:rsidTr="00DF5D1A">
        <w:trPr>
          <w:trHeight w:val="48"/>
        </w:trPr>
        <w:tc>
          <w:tcPr>
            <w:tcW w:w="4140" w:type="dxa"/>
          </w:tcPr>
          <w:p w14:paraId="6C9354D5" w14:textId="77777777" w:rsidR="00DF5D1A" w:rsidRPr="00DF5D1A" w:rsidRDefault="00DF5D1A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6B2A6F6E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1B283607" w14:textId="77777777" w:rsidR="00DF5D1A" w:rsidRPr="00DF5D1A" w:rsidRDefault="00DF5D1A" w:rsidP="00DF5D1A">
            <w:pPr>
              <w:tabs>
                <w:tab w:val="clear" w:pos="907"/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0AD7ADD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4A4F65B3" w14:textId="77777777" w:rsidR="00DF5D1A" w:rsidRPr="00DF5D1A" w:rsidRDefault="00DF5D1A" w:rsidP="00DF5D1A">
            <w:pPr>
              <w:tabs>
                <w:tab w:val="decimal" w:pos="720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2FD4FC7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right w:val="nil"/>
            </w:tcBorders>
            <w:vAlign w:val="center"/>
          </w:tcPr>
          <w:p w14:paraId="2AEA77A3" w14:textId="77777777" w:rsidR="00DF5D1A" w:rsidRPr="00DF5D1A" w:rsidRDefault="00DF5D1A" w:rsidP="00DF5D1A">
            <w:pPr>
              <w:tabs>
                <w:tab w:val="decimal" w:pos="750"/>
              </w:tabs>
              <w:ind w:right="-17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7FFC62BB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right w:val="nil"/>
            </w:tcBorders>
            <w:vAlign w:val="center"/>
          </w:tcPr>
          <w:p w14:paraId="10649AD2" w14:textId="77777777" w:rsidR="00DF5D1A" w:rsidRPr="00DF5D1A" w:rsidRDefault="00DF5D1A" w:rsidP="00DF5D1A">
            <w:pPr>
              <w:tabs>
                <w:tab w:val="decimal" w:pos="720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7E941991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right w:val="nil"/>
            </w:tcBorders>
            <w:vAlign w:val="center"/>
          </w:tcPr>
          <w:p w14:paraId="12A5C11F" w14:textId="77777777" w:rsidR="00DF5D1A" w:rsidRPr="00DF5D1A" w:rsidRDefault="00DF5D1A" w:rsidP="00DF5D1A">
            <w:pPr>
              <w:tabs>
                <w:tab w:val="decimal" w:pos="720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BEE7609" w14:textId="77777777" w:rsidR="00DF5D1A" w:rsidRPr="00DF5D1A" w:rsidRDefault="00DF5D1A" w:rsidP="00DF5D1A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14:paraId="01CF30D9" w14:textId="77777777" w:rsidR="00DF5D1A" w:rsidRPr="00DF5D1A" w:rsidRDefault="00DF5D1A" w:rsidP="00DF5D1A">
            <w:pPr>
              <w:tabs>
                <w:tab w:val="decimal" w:pos="710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F5D1A" w:rsidRPr="00DF5D1A" w14:paraId="62DD421A" w14:textId="77777777" w:rsidTr="00DF5D1A">
        <w:trPr>
          <w:trHeight w:val="48"/>
        </w:trPr>
        <w:tc>
          <w:tcPr>
            <w:tcW w:w="4140" w:type="dxa"/>
          </w:tcPr>
          <w:p w14:paraId="63432CC0" w14:textId="46F91BFE" w:rsidR="00DF5D1A" w:rsidRPr="00DF5D1A" w:rsidRDefault="00DF5D1A" w:rsidP="00560E2E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F5D1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2318B1D6" w14:textId="77777777" w:rsidR="00DF5D1A" w:rsidRPr="00DF5D1A" w:rsidRDefault="00DF5D1A" w:rsidP="00560E2E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99529C5" w14:textId="1D77FF2F" w:rsidR="00DF5D1A" w:rsidRPr="00DF5D1A" w:rsidRDefault="00DF5D1A" w:rsidP="00DF5D1A">
            <w:pPr>
              <w:pStyle w:val="acctfourfigures"/>
              <w:tabs>
                <w:tab w:val="clear" w:pos="765"/>
                <w:tab w:val="decimal" w:pos="889"/>
              </w:tabs>
              <w:spacing w:line="300" w:lineRule="exact"/>
              <w:ind w:left="-99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479,814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6A705809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2EE39A4" w14:textId="5C4F60A2" w:rsidR="00DF5D1A" w:rsidRPr="00DF5D1A" w:rsidRDefault="00DF5D1A" w:rsidP="00DF5D1A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5D1A">
              <w:rPr>
                <w:rFonts w:ascii="Angsana New" w:hAnsi="Angsana New"/>
                <w:b/>
                <w:bCs/>
                <w:sz w:val="26"/>
                <w:szCs w:val="26"/>
              </w:rPr>
              <w:t>222,106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382649C1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FE850A6" w14:textId="30624348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5,932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7E6ABA7B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F80FA24" w14:textId="7979673D" w:rsidR="00DF5D1A" w:rsidRPr="00DF5D1A" w:rsidRDefault="00DF5D1A" w:rsidP="00DF5D1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5,652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720921D9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3647BD0" w14:textId="144E0662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1,340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0EECFAD" w14:textId="77777777" w:rsidR="00DF5D1A" w:rsidRPr="00DF5D1A" w:rsidRDefault="00DF5D1A" w:rsidP="00DF5D1A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2D2E436C" w14:textId="0AD1C063" w:rsidR="00DF5D1A" w:rsidRPr="00DF5D1A" w:rsidRDefault="00DF5D1A" w:rsidP="00DF5D1A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5D1A">
              <w:rPr>
                <w:rFonts w:ascii="Angsana New" w:hAnsi="Angsana New"/>
                <w:b/>
                <w:bCs/>
                <w:sz w:val="26"/>
                <w:szCs w:val="26"/>
              </w:rPr>
              <w:t>714,844</w:t>
            </w:r>
          </w:p>
        </w:tc>
      </w:tr>
      <w:tr w:rsidR="00DF5D1A" w:rsidRPr="00DF5D1A" w14:paraId="71C8B579" w14:textId="77777777" w:rsidTr="00DF5D1A">
        <w:trPr>
          <w:trHeight w:val="48"/>
        </w:trPr>
        <w:tc>
          <w:tcPr>
            <w:tcW w:w="4140" w:type="dxa"/>
            <w:vAlign w:val="center"/>
          </w:tcPr>
          <w:p w14:paraId="5D3DBE4E" w14:textId="53A055E5" w:rsidR="00DF5D1A" w:rsidRPr="00DF5D1A" w:rsidRDefault="00DF5D1A" w:rsidP="007A14D0">
            <w:pPr>
              <w:ind w:left="144" w:right="-14" w:hanging="11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F5D1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Pr="00DF5D1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26" w:type="dxa"/>
            <w:tcBorders>
              <w:left w:val="nil"/>
              <w:right w:val="nil"/>
            </w:tcBorders>
            <w:vAlign w:val="center"/>
          </w:tcPr>
          <w:p w14:paraId="24BA8E87" w14:textId="77777777" w:rsidR="00DF5D1A" w:rsidRPr="00DF5D1A" w:rsidRDefault="00DF5D1A" w:rsidP="007A14D0">
            <w:pPr>
              <w:tabs>
                <w:tab w:val="decimal" w:pos="970"/>
              </w:tabs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146DF9C" w14:textId="2269BA10" w:rsidR="00DF5D1A" w:rsidRPr="00DF5D1A" w:rsidRDefault="00753BDB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499,202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6FD5004" w14:textId="77777777" w:rsidR="00DF5D1A" w:rsidRPr="005E3435" w:rsidRDefault="00DF5D1A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F39C51" w14:textId="5F4000BE" w:rsidR="00DF5D1A" w:rsidRPr="00655B3D" w:rsidRDefault="00753BDB" w:rsidP="00655B3D">
            <w:pPr>
              <w:pStyle w:val="acctfourfigures"/>
              <w:tabs>
                <w:tab w:val="clear" w:pos="765"/>
                <w:tab w:val="decimal" w:pos="957"/>
              </w:tabs>
              <w:spacing w:line="300" w:lineRule="exact"/>
              <w:ind w:left="-99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55B3D">
              <w:rPr>
                <w:rFonts w:ascii="Angsana New" w:hAnsi="Angsana New"/>
                <w:b/>
                <w:bCs/>
                <w:sz w:val="26"/>
                <w:szCs w:val="26"/>
              </w:rPr>
              <w:t>213,726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2C0BACD" w14:textId="77777777" w:rsidR="00DF5D1A" w:rsidRPr="005E3435" w:rsidRDefault="00DF5D1A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CB0931" w14:textId="0D6BB53C" w:rsidR="00DF5D1A" w:rsidRPr="005E3435" w:rsidRDefault="00753BDB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34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3,448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362C518D" w14:textId="77777777" w:rsidR="00DF5D1A" w:rsidRPr="005E3435" w:rsidRDefault="00DF5D1A" w:rsidP="005E3435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416344" w14:textId="255A0D89" w:rsidR="00DF5D1A" w:rsidRPr="005E3435" w:rsidRDefault="00753BDB" w:rsidP="00985CBA">
            <w:pPr>
              <w:pStyle w:val="acctfourfigures"/>
              <w:tabs>
                <w:tab w:val="clear" w:pos="765"/>
                <w:tab w:val="decimal" w:pos="1171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E34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3,562</w:t>
            </w:r>
          </w:p>
        </w:tc>
        <w:tc>
          <w:tcPr>
            <w:tcW w:w="262" w:type="dxa"/>
            <w:tcBorders>
              <w:left w:val="nil"/>
              <w:right w:val="nil"/>
            </w:tcBorders>
            <w:vAlign w:val="center"/>
          </w:tcPr>
          <w:p w14:paraId="308A07C3" w14:textId="77777777" w:rsidR="00DF5D1A" w:rsidRPr="00DF5D1A" w:rsidRDefault="00DF5D1A" w:rsidP="00DF5D1A">
            <w:pPr>
              <w:tabs>
                <w:tab w:val="decimal" w:pos="720"/>
              </w:tabs>
              <w:ind w:right="-16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58986F" w14:textId="7B51D24E" w:rsidR="00DF5D1A" w:rsidRPr="00753BDB" w:rsidRDefault="00753BDB" w:rsidP="00753BDB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3B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1,015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3DCB6EF" w14:textId="77777777" w:rsidR="00DF5D1A" w:rsidRPr="00DF5D1A" w:rsidRDefault="00DF5D1A" w:rsidP="00DF5D1A">
            <w:pPr>
              <w:tabs>
                <w:tab w:val="decimal" w:pos="720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E607DE" w14:textId="0EB7DBD6" w:rsidR="00DF5D1A" w:rsidRPr="00753BDB" w:rsidRDefault="00753BDB" w:rsidP="00753BDB">
            <w:pPr>
              <w:pStyle w:val="acctfourfigures"/>
              <w:tabs>
                <w:tab w:val="clear" w:pos="765"/>
                <w:tab w:val="decimal" w:pos="896"/>
              </w:tabs>
              <w:spacing w:line="300" w:lineRule="exact"/>
              <w:ind w:left="-99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53B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720,953</w:t>
            </w:r>
          </w:p>
        </w:tc>
      </w:tr>
    </w:tbl>
    <w:p w14:paraId="59769FDE" w14:textId="77777777" w:rsidR="006F092A" w:rsidRPr="00DF5D1A" w:rsidRDefault="006F092A">
      <w:pPr>
        <w:rPr>
          <w:sz w:val="26"/>
          <w:szCs w:val="26"/>
        </w:rPr>
      </w:pPr>
    </w:p>
    <w:p w14:paraId="7CD6D483" w14:textId="42F535DE" w:rsidR="004179E1" w:rsidRPr="00002312" w:rsidRDefault="004179E1" w:rsidP="00F75B29">
      <w:pPr>
        <w:ind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  <w:sectPr w:rsidR="004179E1" w:rsidRPr="00002312" w:rsidSect="006148FB">
          <w:headerReference w:type="default" r:id="rId17"/>
          <w:footerReference w:type="default" r:id="rId18"/>
          <w:pgSz w:w="16834" w:h="11909" w:orient="landscape" w:code="9"/>
          <w:pgMar w:top="691" w:right="1152" w:bottom="720" w:left="1152" w:header="720" w:footer="611" w:gutter="0"/>
          <w:cols w:space="720"/>
          <w:docGrid w:linePitch="245"/>
        </w:sectPr>
      </w:pPr>
    </w:p>
    <w:p w14:paraId="48E4809B" w14:textId="53736191" w:rsidR="004C07D1" w:rsidRDefault="00E0620E" w:rsidP="004C07D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35EC0">
        <w:rPr>
          <w:rFonts w:asciiTheme="majorBidi" w:hAnsiTheme="majorBidi" w:cstheme="majorBidi"/>
          <w:sz w:val="30"/>
          <w:szCs w:val="30"/>
          <w:cs/>
        </w:rPr>
        <w:t>ราคาทรัพย์สินของ</w:t>
      </w:r>
      <w:r w:rsidR="006F1F24" w:rsidRPr="00535E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5EC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F1F24" w:rsidRPr="00535EC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35EC0">
        <w:rPr>
          <w:rFonts w:asciiTheme="majorBidi" w:hAnsiTheme="majorBidi" w:cstheme="majorBidi"/>
          <w:sz w:val="30"/>
          <w:szCs w:val="30"/>
          <w:cs/>
        </w:rPr>
        <w:t>ก่อนหักค่าเสื่อมราคาสะสมของ</w:t>
      </w:r>
      <w:r w:rsidRPr="00535EC0">
        <w:rPr>
          <w:rFonts w:asciiTheme="majorBidi" w:hAnsiTheme="majorBidi" w:cstheme="majorBidi" w:hint="cs"/>
          <w:sz w:val="30"/>
          <w:szCs w:val="30"/>
          <w:cs/>
        </w:rPr>
        <w:t>อาคารและ</w:t>
      </w:r>
      <w:bookmarkStart w:id="2" w:name="_Hlk97220379"/>
      <w:r w:rsidRPr="00535EC0">
        <w:rPr>
          <w:rFonts w:asciiTheme="majorBidi" w:hAnsiTheme="majorBidi" w:cstheme="majorBidi"/>
          <w:sz w:val="30"/>
          <w:szCs w:val="30"/>
          <w:cs/>
        </w:rPr>
        <w:t>อุปกรณ์</w:t>
      </w:r>
      <w:r w:rsidRPr="00535EC0">
        <w:rPr>
          <w:rFonts w:asciiTheme="majorBidi" w:hAnsiTheme="majorBidi" w:cstheme="majorBidi"/>
          <w:sz w:val="30"/>
          <w:szCs w:val="30"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  <w:cs/>
        </w:rPr>
        <w:t>ซึ่งได้คิดค่าเสื่อมราคาเต็มจำนวนแล้ว</w:t>
      </w:r>
      <w:r w:rsidRPr="00535EC0">
        <w:rPr>
          <w:rFonts w:asciiTheme="majorBidi" w:hAnsiTheme="majorBidi" w:cstheme="majorBidi"/>
          <w:sz w:val="30"/>
          <w:szCs w:val="30"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535EC0">
        <w:rPr>
          <w:rFonts w:asciiTheme="majorBidi" w:hAnsiTheme="majorBidi" w:cstheme="majorBidi"/>
          <w:sz w:val="30"/>
          <w:szCs w:val="30"/>
        </w:rPr>
        <w:t xml:space="preserve"> 31 </w:t>
      </w:r>
      <w:r w:rsidRPr="00535EC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35E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</w:rPr>
        <w:t>256</w:t>
      </w:r>
      <w:r w:rsidR="00560E2E">
        <w:rPr>
          <w:rFonts w:asciiTheme="majorBidi" w:hAnsiTheme="majorBidi" w:cstheme="majorBidi" w:hint="cs"/>
          <w:sz w:val="30"/>
          <w:szCs w:val="30"/>
          <w:cs/>
        </w:rPr>
        <w:t>8</w:t>
      </w:r>
      <w:r w:rsidRPr="00535EC0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bookmarkEnd w:id="2"/>
      <w:r w:rsidRPr="00535EC0">
        <w:rPr>
          <w:rFonts w:asciiTheme="majorBidi" w:hAnsiTheme="majorBidi" w:cstheme="majorBidi"/>
          <w:sz w:val="30"/>
          <w:szCs w:val="30"/>
          <w:cs/>
        </w:rPr>
        <w:t>มี</w:t>
      </w:r>
      <w:r w:rsidRPr="00E438B0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E438B0">
        <w:rPr>
          <w:rFonts w:asciiTheme="majorBidi" w:hAnsiTheme="majorBidi" w:cstheme="majorBidi"/>
          <w:sz w:val="30"/>
          <w:szCs w:val="30"/>
        </w:rPr>
        <w:t xml:space="preserve"> </w:t>
      </w:r>
      <w:r w:rsidR="00214574">
        <w:rPr>
          <w:rFonts w:asciiTheme="majorBidi" w:hAnsiTheme="majorBidi" w:cstheme="majorBidi"/>
          <w:sz w:val="30"/>
          <w:szCs w:val="30"/>
        </w:rPr>
        <w:t>238.8</w:t>
      </w:r>
      <w:r w:rsidRPr="00E438B0">
        <w:rPr>
          <w:rFonts w:asciiTheme="majorBidi" w:hAnsiTheme="majorBidi" w:cstheme="majorBidi"/>
          <w:sz w:val="30"/>
          <w:szCs w:val="30"/>
        </w:rPr>
        <w:t xml:space="preserve"> </w:t>
      </w:r>
      <w:r w:rsidRPr="00E438B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6F1F24" w:rsidRPr="00E438B0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D24CF2">
        <w:rPr>
          <w:rFonts w:asciiTheme="majorBidi" w:hAnsiTheme="majorBidi" w:cstheme="majorBidi"/>
          <w:sz w:val="30"/>
          <w:szCs w:val="30"/>
        </w:rPr>
        <w:t xml:space="preserve"> </w:t>
      </w:r>
      <w:r w:rsidR="00214574">
        <w:rPr>
          <w:rFonts w:asciiTheme="majorBidi" w:hAnsiTheme="majorBidi" w:cstheme="majorBidi"/>
          <w:sz w:val="30"/>
          <w:szCs w:val="30"/>
        </w:rPr>
        <w:t>233.8</w:t>
      </w:r>
      <w:r w:rsidR="006F1F24" w:rsidRPr="00E438B0">
        <w:rPr>
          <w:rFonts w:asciiTheme="majorBidi" w:hAnsiTheme="majorBidi" w:cstheme="majorBidi"/>
          <w:sz w:val="30"/>
          <w:szCs w:val="30"/>
        </w:rPr>
        <w:t xml:space="preserve"> </w:t>
      </w:r>
      <w:r w:rsidR="006F1F24" w:rsidRPr="0006522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35EC0">
        <w:rPr>
          <w:rFonts w:asciiTheme="majorBidi" w:hAnsiTheme="majorBidi" w:cstheme="majorBidi"/>
          <w:sz w:val="30"/>
          <w:szCs w:val="30"/>
        </w:rPr>
        <w:t xml:space="preserve"> </w:t>
      </w:r>
      <w:r w:rsidR="006F1F24" w:rsidRPr="00535EC0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535EC0">
        <w:rPr>
          <w:rFonts w:asciiTheme="majorBidi" w:hAnsiTheme="majorBidi" w:cstheme="majorBidi"/>
          <w:sz w:val="30"/>
          <w:szCs w:val="30"/>
        </w:rPr>
        <w:t xml:space="preserve"> </w:t>
      </w:r>
      <w:r w:rsidRPr="00E438B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E438B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60E2E">
        <w:rPr>
          <w:rFonts w:asciiTheme="majorBidi" w:hAnsiTheme="majorBidi" w:cstheme="majorBidi" w:hint="cs"/>
          <w:i/>
          <w:iCs/>
          <w:sz w:val="30"/>
          <w:szCs w:val="30"/>
          <w:cs/>
        </w:rPr>
        <w:t>7</w:t>
      </w:r>
      <w:r w:rsidRPr="00E438B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37121" w:rsidRPr="00E438B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560E2E">
        <w:rPr>
          <w:rFonts w:asciiTheme="majorBidi" w:hAnsiTheme="majorBidi" w:cstheme="majorBidi" w:hint="cs"/>
          <w:i/>
          <w:iCs/>
          <w:sz w:val="30"/>
          <w:szCs w:val="30"/>
          <w:cs/>
        </w:rPr>
        <w:t>27.8</w:t>
      </w:r>
      <w:r w:rsidRPr="00E438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E438B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6F1F24" w:rsidRPr="00E438B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A37121" w:rsidRPr="00E438B0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560E2E">
        <w:rPr>
          <w:rFonts w:asciiTheme="majorBidi" w:hAnsiTheme="majorBidi" w:cstheme="majorBidi" w:hint="cs"/>
          <w:i/>
          <w:iCs/>
          <w:sz w:val="30"/>
          <w:szCs w:val="30"/>
          <w:cs/>
        </w:rPr>
        <w:t>23.8</w:t>
      </w:r>
      <w:r w:rsidR="006F1F24" w:rsidRPr="00E438B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F1F24" w:rsidRPr="00E438B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="006F1F24" w:rsidRPr="00535EC0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="00535EC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F1F24" w:rsidRPr="00535EC0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535EC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CA05FD4" w14:textId="77777777" w:rsidR="004C07D1" w:rsidRPr="002301F0" w:rsidRDefault="004C07D1" w:rsidP="004C07D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7F8DF18" w14:textId="083B9D07" w:rsidR="00C37743" w:rsidRPr="004C07D1" w:rsidRDefault="00D25F6F" w:rsidP="004C07D1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356CB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F4047D" w:rsidRPr="001356CB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Pr="001356CB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6139E5" w:rsidRPr="001356C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56CB">
        <w:rPr>
          <w:rFonts w:asciiTheme="majorBidi" w:hAnsiTheme="majorBidi" w:cstheme="majorBidi"/>
          <w:sz w:val="30"/>
          <w:szCs w:val="30"/>
        </w:rPr>
        <w:t>256</w:t>
      </w:r>
      <w:r w:rsidR="00843659" w:rsidRPr="001356CB">
        <w:rPr>
          <w:rFonts w:asciiTheme="majorBidi" w:hAnsiTheme="majorBidi" w:cstheme="majorBidi"/>
          <w:sz w:val="30"/>
          <w:szCs w:val="30"/>
        </w:rPr>
        <w:t>8</w:t>
      </w:r>
      <w:r w:rsidRPr="001356CB">
        <w:rPr>
          <w:rFonts w:asciiTheme="majorBidi" w:hAnsiTheme="majorBidi" w:cstheme="majorBidi"/>
          <w:sz w:val="30"/>
          <w:szCs w:val="30"/>
        </w:rPr>
        <w:t xml:space="preserve"> </w:t>
      </w:r>
      <w:r w:rsidRPr="001356CB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="006139E5" w:rsidRPr="001356CB">
        <w:rPr>
          <w:rFonts w:asciiTheme="majorBidi" w:hAnsiTheme="majorBidi" w:cstheme="majorBidi" w:hint="cs"/>
          <w:sz w:val="30"/>
          <w:szCs w:val="30"/>
          <w:cs/>
        </w:rPr>
        <w:t>และอาคาร</w:t>
      </w:r>
      <w:r w:rsidRPr="001356CB">
        <w:rPr>
          <w:rFonts w:asciiTheme="majorBidi" w:hAnsiTheme="majorBidi" w:cstheme="majorBidi" w:hint="cs"/>
          <w:sz w:val="30"/>
          <w:szCs w:val="30"/>
          <w:cs/>
        </w:rPr>
        <w:t>ของกลุ่มบริษัทและบริษัทได้ถูกวัดมูลค่าใหม่โดยผู้ประเมินราคาอิสระด้ว</w:t>
      </w:r>
      <w:r w:rsidR="006F092A" w:rsidRPr="001356CB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1356CB">
        <w:rPr>
          <w:rFonts w:asciiTheme="majorBidi" w:hAnsiTheme="majorBidi" w:cstheme="majorBidi" w:hint="cs"/>
          <w:sz w:val="30"/>
          <w:szCs w:val="30"/>
          <w:cs/>
        </w:rPr>
        <w:t>วิธี</w:t>
      </w:r>
      <w:r w:rsidR="00C42D06" w:rsidRPr="001356CB">
        <w:rPr>
          <w:rFonts w:asciiTheme="majorBidi" w:hAnsiTheme="majorBidi" w:cstheme="majorBidi" w:hint="cs"/>
          <w:sz w:val="30"/>
          <w:szCs w:val="30"/>
          <w:cs/>
        </w:rPr>
        <w:t>เปรียบเทียบราคาตลาด</w:t>
      </w:r>
      <w:r w:rsidR="005728F5" w:rsidRPr="001356CB">
        <w:rPr>
          <w:rFonts w:asciiTheme="majorBidi" w:hAnsiTheme="majorBidi" w:cstheme="majorBidi" w:hint="cs"/>
          <w:sz w:val="30"/>
          <w:szCs w:val="30"/>
          <w:cs/>
        </w:rPr>
        <w:t>และวิธีวิเคราะห์มูลค่า</w:t>
      </w:r>
      <w:r w:rsidR="005728F5" w:rsidRPr="00214574">
        <w:rPr>
          <w:rFonts w:asciiTheme="majorBidi" w:hAnsiTheme="majorBidi" w:cstheme="majorBidi" w:hint="cs"/>
          <w:sz w:val="30"/>
          <w:szCs w:val="30"/>
          <w:cs/>
        </w:rPr>
        <w:t>จากต้นทุน</w:t>
      </w:r>
      <w:r w:rsidR="000E1443" w:rsidRPr="002145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ซึ่งจัดลำดับมูลค่ายุติธรรมเป็นระดับ</w:t>
      </w:r>
      <w:r w:rsidR="00214574" w:rsidRPr="00214574">
        <w:rPr>
          <w:rFonts w:asciiTheme="majorBidi" w:hAnsiTheme="majorBidi" w:cstheme="majorBidi"/>
          <w:sz w:val="30"/>
          <w:szCs w:val="30"/>
        </w:rPr>
        <w:t xml:space="preserve"> </w:t>
      </w:r>
      <w:r w:rsidRPr="00214574">
        <w:rPr>
          <w:rFonts w:asciiTheme="majorBidi" w:hAnsiTheme="majorBidi" w:cstheme="majorBidi"/>
          <w:sz w:val="30"/>
          <w:szCs w:val="30"/>
        </w:rPr>
        <w:t xml:space="preserve">3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ซึ่งกลุ่มบริษัทและบริษัทรับรู้</w:t>
      </w:r>
      <w:r w:rsidR="000E1443" w:rsidRPr="00214574">
        <w:rPr>
          <w:rFonts w:asciiTheme="majorBidi" w:hAnsiTheme="majorBidi" w:cstheme="majorBidi" w:hint="cs"/>
          <w:sz w:val="30"/>
          <w:szCs w:val="30"/>
          <w:cs/>
        </w:rPr>
        <w:t>ผล</w:t>
      </w:r>
      <w:r w:rsidR="00214574" w:rsidRPr="00214574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0E1443" w:rsidRPr="00214574">
        <w:rPr>
          <w:rFonts w:asciiTheme="majorBidi" w:hAnsiTheme="majorBidi" w:cstheme="majorBidi" w:hint="cs"/>
          <w:sz w:val="30"/>
          <w:szCs w:val="30"/>
          <w:cs/>
        </w:rPr>
        <w:t>จากการ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ตีราคาสินทรัพย์ใหม่จำนวน</w:t>
      </w:r>
      <w:r w:rsidR="00214574" w:rsidRPr="00214574">
        <w:rPr>
          <w:rFonts w:asciiTheme="majorBidi" w:hAnsiTheme="majorBidi" w:cstheme="majorBidi"/>
          <w:sz w:val="30"/>
          <w:szCs w:val="30"/>
        </w:rPr>
        <w:t xml:space="preserve"> 20.7</w:t>
      </w:r>
      <w:r w:rsidR="00843659" w:rsidRPr="00214574">
        <w:rPr>
          <w:rFonts w:asciiTheme="majorBidi" w:hAnsiTheme="majorBidi" w:cstheme="majorBidi"/>
          <w:sz w:val="30"/>
          <w:szCs w:val="30"/>
        </w:rPr>
        <w:t xml:space="preserve">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145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4574" w:rsidRPr="00214574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14574" w:rsidRPr="00214574">
        <w:rPr>
          <w:rFonts w:asciiTheme="majorBidi" w:hAnsiTheme="majorBidi" w:cstheme="majorBidi"/>
          <w:sz w:val="30"/>
          <w:szCs w:val="30"/>
        </w:rPr>
        <w:t xml:space="preserve">20.1 </w:t>
      </w:r>
      <w:r w:rsidR="00214574" w:rsidRPr="00214574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ในกำไรขาดทุนเบ็ดเสร็จอื่น</w:t>
      </w:r>
      <w:r w:rsidRPr="002145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ทั้งนี้ที่ดินและอาคารของกลุ่มบริษัทและบริษัทจะมีมูลค่าสุทธิทางบัญชี</w:t>
      </w:r>
      <w:r w:rsidRPr="002145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2145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214574" w:rsidRPr="002145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4574">
        <w:rPr>
          <w:rFonts w:asciiTheme="majorBidi" w:hAnsiTheme="majorBidi" w:cstheme="majorBidi"/>
          <w:sz w:val="30"/>
          <w:szCs w:val="30"/>
        </w:rPr>
        <w:t xml:space="preserve">31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43659" w:rsidRPr="00214574">
        <w:rPr>
          <w:rFonts w:asciiTheme="majorBidi" w:hAnsiTheme="majorBidi" w:cstheme="majorBidi"/>
          <w:sz w:val="30"/>
          <w:szCs w:val="30"/>
        </w:rPr>
        <w:t xml:space="preserve"> </w:t>
      </w:r>
      <w:r w:rsidRPr="00214574">
        <w:rPr>
          <w:rFonts w:asciiTheme="majorBidi" w:hAnsiTheme="majorBidi" w:cstheme="majorBidi"/>
          <w:sz w:val="30"/>
          <w:szCs w:val="30"/>
        </w:rPr>
        <w:t>256</w:t>
      </w:r>
      <w:r w:rsidR="00560E2E" w:rsidRPr="00214574">
        <w:rPr>
          <w:rFonts w:asciiTheme="majorBidi" w:hAnsiTheme="majorBidi" w:cstheme="majorBidi"/>
          <w:sz w:val="30"/>
          <w:szCs w:val="30"/>
        </w:rPr>
        <w:t>8</w:t>
      </w:r>
      <w:r w:rsidRPr="00214574">
        <w:rPr>
          <w:rFonts w:asciiTheme="majorBidi" w:hAnsiTheme="majorBidi" w:cstheme="majorBidi"/>
          <w:sz w:val="30"/>
          <w:szCs w:val="30"/>
        </w:rPr>
        <w:t xml:space="preserve">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เป็นจำนว</w:t>
      </w:r>
      <w:r w:rsidR="00843659" w:rsidRPr="00214574">
        <w:rPr>
          <w:rFonts w:asciiTheme="majorBidi" w:hAnsiTheme="majorBidi" w:cstheme="majorBidi" w:hint="cs"/>
          <w:sz w:val="30"/>
          <w:szCs w:val="30"/>
          <w:cs/>
        </w:rPr>
        <w:t>น</w:t>
      </w:r>
      <w:r w:rsidR="00214574" w:rsidRPr="0021457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14574" w:rsidRPr="00214574">
        <w:rPr>
          <w:rFonts w:asciiTheme="majorBidi" w:hAnsiTheme="majorBidi" w:cstheme="majorBidi"/>
          <w:sz w:val="30"/>
          <w:szCs w:val="30"/>
        </w:rPr>
        <w:t>338.6</w:t>
      </w:r>
      <w:r w:rsidRPr="00214574">
        <w:rPr>
          <w:rFonts w:asciiTheme="majorBidi" w:hAnsiTheme="majorBidi" w:cstheme="majorBidi"/>
          <w:sz w:val="30"/>
          <w:szCs w:val="30"/>
        </w:rPr>
        <w:t xml:space="preserve">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145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แล</w:t>
      </w:r>
      <w:r w:rsidR="00214574" w:rsidRPr="00214574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214574" w:rsidRPr="00214574">
        <w:rPr>
          <w:rFonts w:asciiTheme="majorBidi" w:hAnsiTheme="majorBidi" w:cstheme="majorBidi"/>
          <w:sz w:val="30"/>
          <w:szCs w:val="30"/>
        </w:rPr>
        <w:t>333.9</w:t>
      </w:r>
      <w:r w:rsidRPr="00214574">
        <w:rPr>
          <w:rFonts w:asciiTheme="majorBidi" w:hAnsiTheme="majorBidi" w:cstheme="majorBidi"/>
          <w:sz w:val="30"/>
          <w:szCs w:val="30"/>
        </w:rPr>
        <w:t xml:space="preserve">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2145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21457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4574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หากวัดมูลค่าด้วยวิธีราคาทุน</w:t>
      </w:r>
      <w:r w:rsidR="00214574" w:rsidRPr="00214574">
        <w:rPr>
          <w:rFonts w:asciiTheme="majorBidi" w:hAnsiTheme="majorBidi" w:cstheme="majorBidi"/>
          <w:sz w:val="30"/>
          <w:szCs w:val="30"/>
        </w:rPr>
        <w:t xml:space="preserve"> </w:t>
      </w:r>
      <w:r w:rsidRPr="00214574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560E2E" w:rsidRPr="0021457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214574">
        <w:rPr>
          <w:rFonts w:asciiTheme="majorBidi" w:hAnsiTheme="majorBidi" w:cstheme="majorBidi"/>
          <w:i/>
          <w:iCs/>
          <w:sz w:val="30"/>
          <w:szCs w:val="30"/>
        </w:rPr>
        <w:t>: 35</w:t>
      </w:r>
      <w:r w:rsidR="00560E2E" w:rsidRPr="00214574">
        <w:rPr>
          <w:rFonts w:asciiTheme="majorBidi" w:hAnsiTheme="majorBidi" w:cstheme="majorBidi"/>
          <w:i/>
          <w:iCs/>
          <w:sz w:val="30"/>
          <w:szCs w:val="30"/>
        </w:rPr>
        <w:t>3.1</w:t>
      </w:r>
      <w:r w:rsidRPr="002145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1457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2145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214574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2145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214574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7002CE" w:rsidRPr="0021457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60E2E" w:rsidRPr="00214574">
        <w:rPr>
          <w:rFonts w:asciiTheme="majorBidi" w:hAnsiTheme="majorBidi" w:cstheme="majorBidi"/>
          <w:i/>
          <w:iCs/>
          <w:sz w:val="30"/>
          <w:szCs w:val="30"/>
        </w:rPr>
        <w:t>7.3</w:t>
      </w:r>
      <w:r w:rsidRPr="0021457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14574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21457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214574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21457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22814E1" w14:textId="77777777" w:rsidR="00D25F6F" w:rsidRPr="002301F0" w:rsidRDefault="00D25F6F" w:rsidP="00DF0E3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3870"/>
        <w:gridCol w:w="2790"/>
      </w:tblGrid>
      <w:tr w:rsidR="00910C7D" w:rsidRPr="00002312" w14:paraId="0CEA74DC" w14:textId="77777777" w:rsidTr="00313432">
        <w:trPr>
          <w:trHeight w:val="63"/>
          <w:tblHeader/>
        </w:trPr>
        <w:tc>
          <w:tcPr>
            <w:tcW w:w="2520" w:type="dxa"/>
          </w:tcPr>
          <w:p w14:paraId="36611F0D" w14:textId="77777777" w:rsidR="00B32AB1" w:rsidRDefault="00B32AB1" w:rsidP="00B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6F113E8" w14:textId="77777777" w:rsidR="00B32AB1" w:rsidRPr="00010B21" w:rsidRDefault="00B32AB1" w:rsidP="00B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D870977" w14:textId="2995917C" w:rsidR="00B32AB1" w:rsidRDefault="00B32AB1" w:rsidP="00B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B21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  <w:tc>
          <w:tcPr>
            <w:tcW w:w="3870" w:type="dxa"/>
            <w:vAlign w:val="bottom"/>
          </w:tcPr>
          <w:p w14:paraId="5633BE5C" w14:textId="6005352C" w:rsidR="00767C60" w:rsidRPr="00002312" w:rsidRDefault="00767C60" w:rsidP="00FC7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0B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90" w:type="dxa"/>
            <w:vAlign w:val="bottom"/>
          </w:tcPr>
          <w:p w14:paraId="1F076FA9" w14:textId="77777777" w:rsidR="00411252" w:rsidRDefault="0076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B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ความสัมพันธ์ระหว่างข้อมูล</w:t>
            </w:r>
            <w:r w:rsidR="0041125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010B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ที่ไม่สามารถสังเกตได้ที่มีนัยสำคัญ</w:t>
            </w:r>
          </w:p>
          <w:p w14:paraId="1A1AB04F" w14:textId="633262DC" w:rsidR="00767C60" w:rsidRPr="00002312" w:rsidRDefault="00767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10B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และการวัดมูลค่ายุติธรรม</w:t>
            </w:r>
          </w:p>
        </w:tc>
      </w:tr>
      <w:tr w:rsidR="002217AA" w:rsidRPr="00EC390E" w14:paraId="7C61E85D" w14:textId="77777777" w:rsidTr="00313432">
        <w:trPr>
          <w:trHeight w:val="720"/>
        </w:trPr>
        <w:tc>
          <w:tcPr>
            <w:tcW w:w="2520" w:type="dxa"/>
          </w:tcPr>
          <w:p w14:paraId="671DBBD9" w14:textId="6112C3A2" w:rsidR="00C91477" w:rsidRPr="00010B21" w:rsidRDefault="00C91477" w:rsidP="006F24D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วิธี</w:t>
            </w:r>
            <w:r w:rsidRPr="00010B21">
              <w:rPr>
                <w:rFonts w:asciiTheme="majorBidi" w:hAnsiTheme="majorBidi" w:hint="cs"/>
                <w:sz w:val="26"/>
                <w:szCs w:val="26"/>
                <w:cs/>
              </w:rPr>
              <w:t>เปรียบเทียบราคาตลาด</w:t>
            </w:r>
          </w:p>
        </w:tc>
        <w:tc>
          <w:tcPr>
            <w:tcW w:w="3870" w:type="dxa"/>
          </w:tcPr>
          <w:p w14:paraId="7ABC56BC" w14:textId="0ADC1D18" w:rsidR="00C91477" w:rsidRPr="00010B21" w:rsidRDefault="00C91477" w:rsidP="006F24D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B22C80">
              <w:rPr>
                <w:rFonts w:asciiTheme="majorBidi" w:hAnsiTheme="majorBidi" w:hint="cs"/>
                <w:sz w:val="26"/>
                <w:szCs w:val="26"/>
                <w:cs/>
              </w:rPr>
              <w:t>ราคาตลาดของที่ดินอยู่ระหว่าง</w:t>
            </w:r>
            <w:r w:rsidR="00214574">
              <w:rPr>
                <w:rFonts w:asciiTheme="majorBidi" w:hAnsiTheme="majorBidi"/>
                <w:sz w:val="26"/>
                <w:szCs w:val="26"/>
              </w:rPr>
              <w:t xml:space="preserve"> 16,000 </w:t>
            </w:r>
            <w:r w:rsidRPr="003A1F5F">
              <w:rPr>
                <w:rFonts w:asciiTheme="majorBidi" w:hAnsiTheme="majorBidi" w:hint="cs"/>
                <w:sz w:val="26"/>
                <w:szCs w:val="26"/>
                <w:cs/>
              </w:rPr>
              <w:t>บาท</w:t>
            </w:r>
            <w:r w:rsidRPr="00B22C80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22C80">
              <w:rPr>
                <w:rFonts w:asciiTheme="majorBidi" w:hAnsiTheme="majorBidi" w:hint="cs"/>
                <w:sz w:val="26"/>
                <w:szCs w:val="26"/>
                <w:cs/>
              </w:rPr>
              <w:t>ถึง</w:t>
            </w:r>
            <w:r w:rsidRPr="00D24CF2">
              <w:rPr>
                <w:rFonts w:asciiTheme="majorBidi" w:hAnsiTheme="majorBidi"/>
                <w:sz w:val="26"/>
                <w:szCs w:val="26"/>
                <w:highlight w:val="cyan"/>
                <w:cs/>
              </w:rPr>
              <w:t xml:space="preserve"> </w:t>
            </w:r>
            <w:r w:rsidR="00214574">
              <w:rPr>
                <w:rFonts w:asciiTheme="majorBidi" w:hAnsiTheme="majorBidi"/>
                <w:sz w:val="26"/>
                <w:szCs w:val="26"/>
              </w:rPr>
              <w:t xml:space="preserve"> 80,000 </w:t>
            </w:r>
            <w:r w:rsidRPr="00B22C80">
              <w:rPr>
                <w:rFonts w:asciiTheme="majorBidi" w:hAnsiTheme="majorBidi" w:hint="cs"/>
                <w:sz w:val="26"/>
                <w:szCs w:val="26"/>
                <w:cs/>
              </w:rPr>
              <w:t>บาทต่อตารางวา</w:t>
            </w:r>
            <w:r w:rsidR="00746651" w:rsidRPr="00B22C80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746651" w:rsidRPr="00B22C80">
              <w:rPr>
                <w:rFonts w:asciiTheme="majorBidi" w:hAnsiTheme="majorBidi"/>
                <w:i/>
                <w:iCs/>
                <w:sz w:val="26"/>
                <w:szCs w:val="26"/>
              </w:rPr>
              <w:t>(256</w:t>
            </w:r>
            <w:r w:rsidR="00022189">
              <w:rPr>
                <w:rFonts w:asciiTheme="majorBidi" w:hAnsiTheme="majorBidi"/>
                <w:i/>
                <w:iCs/>
                <w:sz w:val="26"/>
                <w:szCs w:val="26"/>
              </w:rPr>
              <w:t>7</w:t>
            </w:r>
            <w:r w:rsidR="00746651" w:rsidRPr="00B22C80">
              <w:rPr>
                <w:rFonts w:asciiTheme="majorBidi" w:hAnsiTheme="majorBidi"/>
                <w:i/>
                <w:iCs/>
                <w:sz w:val="26"/>
                <w:szCs w:val="26"/>
              </w:rPr>
              <w:t>: 6,000</w:t>
            </w:r>
            <w:r w:rsidR="00746651" w:rsidRPr="00B22C80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บาท ถึง</w:t>
            </w:r>
            <w:r w:rsidR="00746651" w:rsidRPr="00B22C80">
              <w:rPr>
                <w:rFonts w:asciiTheme="majorBidi" w:hAnsiTheme="majorBidi"/>
                <w:i/>
                <w:iCs/>
                <w:sz w:val="26"/>
                <w:szCs w:val="26"/>
              </w:rPr>
              <w:t xml:space="preserve"> 77,000</w:t>
            </w:r>
            <w:r w:rsidR="00746651" w:rsidRPr="00B22C80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บาทต่อตารางวา</w:t>
            </w:r>
            <w:r w:rsidR="00746651" w:rsidRPr="00B22C80">
              <w:rPr>
                <w:rFonts w:asciiTheme="majorBidi" w:hAnsi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790" w:type="dxa"/>
          </w:tcPr>
          <w:p w14:paraId="27A191C5" w14:textId="70BEBA56" w:rsidR="00C91477" w:rsidRPr="00411252" w:rsidRDefault="00C91477" w:rsidP="00613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4" w:hanging="74"/>
              <w:jc w:val="thaiDistribute"/>
              <w:rPr>
                <w:rFonts w:asciiTheme="majorBidi" w:hAnsiTheme="majorBidi"/>
                <w:sz w:val="26"/>
                <w:szCs w:val="26"/>
                <w:cs/>
              </w:rPr>
            </w:pPr>
            <w:r w:rsidRPr="00C4220A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  <w:r w:rsidRPr="00411252">
              <w:rPr>
                <w:rFonts w:asciiTheme="majorBidi" w:hAnsiTheme="majorBidi" w:hint="cs"/>
                <w:sz w:val="26"/>
                <w:szCs w:val="26"/>
                <w:cs/>
              </w:rPr>
              <w:t>ราคาต่อ</w:t>
            </w:r>
            <w:r w:rsidR="00B32B56">
              <w:rPr>
                <w:rFonts w:asciiTheme="majorBidi" w:hAnsiTheme="majorBidi" w:hint="cs"/>
                <w:sz w:val="26"/>
                <w:szCs w:val="26"/>
                <w:cs/>
              </w:rPr>
              <w:t>ตารางวา</w:t>
            </w:r>
            <w:r w:rsidRPr="00411252">
              <w:rPr>
                <w:rFonts w:asciiTheme="majorBidi" w:hAnsiTheme="majorBidi" w:hint="cs"/>
                <w:sz w:val="26"/>
                <w:szCs w:val="26"/>
                <w:cs/>
              </w:rPr>
              <w:t>สูงขึ้น</w:t>
            </w:r>
            <w:r w:rsidRPr="00411252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411252">
              <w:rPr>
                <w:rFonts w:asciiTheme="majorBidi" w:hAnsiTheme="majorBidi" w:hint="cs"/>
                <w:sz w:val="26"/>
                <w:szCs w:val="26"/>
                <w:cs/>
              </w:rPr>
              <w:t>ลดลง</w:t>
            </w:r>
            <w:r w:rsidRPr="00411252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217AA" w:rsidRPr="00002312" w14:paraId="249D3BAD" w14:textId="77777777" w:rsidTr="00313432">
        <w:trPr>
          <w:trHeight w:val="720"/>
        </w:trPr>
        <w:tc>
          <w:tcPr>
            <w:tcW w:w="2520" w:type="dxa"/>
          </w:tcPr>
          <w:p w14:paraId="6D2C9ACA" w14:textId="0CF414B1" w:rsidR="00B32AB1" w:rsidRPr="00010B21" w:rsidRDefault="00C91477" w:rsidP="006F24D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วิธีวิเคราะห์มูลค่าจาก</w:t>
            </w:r>
            <w:r w:rsidR="00B32AB1" w:rsidRPr="00010B21">
              <w:rPr>
                <w:rFonts w:asciiTheme="majorBidi" w:hAnsiTheme="majorBidi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3870" w:type="dxa"/>
          </w:tcPr>
          <w:p w14:paraId="092D54F9" w14:textId="39F778F2" w:rsidR="00767C60" w:rsidRPr="00002312" w:rsidRDefault="00375022" w:rsidP="006F24D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75022">
              <w:rPr>
                <w:rFonts w:asciiTheme="majorBidi" w:hAnsiTheme="majorBidi" w:hint="cs"/>
                <w:sz w:val="26"/>
                <w:szCs w:val="26"/>
                <w:cs/>
              </w:rPr>
              <w:t>ราคาต้นทุนค่าก่อสร้างอาคารใหม่อยู่ระหว่าง</w:t>
            </w:r>
            <w:r w:rsidR="00214574">
              <w:rPr>
                <w:rFonts w:asciiTheme="majorBidi" w:hAnsiTheme="majorBidi"/>
                <w:sz w:val="26"/>
                <w:szCs w:val="26"/>
              </w:rPr>
              <w:t xml:space="preserve"> 1,500 </w:t>
            </w:r>
            <w:r w:rsidRPr="005646D5">
              <w:rPr>
                <w:rFonts w:asciiTheme="majorBidi" w:hAnsiTheme="majorBidi" w:hint="cs"/>
                <w:sz w:val="26"/>
                <w:szCs w:val="26"/>
                <w:cs/>
              </w:rPr>
              <w:t>บาท</w:t>
            </w:r>
            <w:r w:rsidRPr="005646D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646D5">
              <w:rPr>
                <w:rFonts w:asciiTheme="majorBidi" w:hAnsiTheme="majorBidi" w:hint="cs"/>
                <w:sz w:val="26"/>
                <w:szCs w:val="26"/>
                <w:cs/>
              </w:rPr>
              <w:t>ถึง</w:t>
            </w:r>
            <w:r w:rsidRPr="005646D5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214574">
              <w:rPr>
                <w:rFonts w:asciiTheme="majorBidi" w:hAnsiTheme="majorBidi"/>
                <w:sz w:val="26"/>
                <w:szCs w:val="26"/>
              </w:rPr>
              <w:t xml:space="preserve">21,000 </w:t>
            </w:r>
            <w:r w:rsidRPr="005646D5">
              <w:rPr>
                <w:rFonts w:asciiTheme="majorBidi" w:hAnsiTheme="majorBidi" w:hint="cs"/>
                <w:sz w:val="26"/>
                <w:szCs w:val="26"/>
                <w:cs/>
              </w:rPr>
              <w:t>บาทต่อ</w:t>
            </w:r>
            <w:r w:rsidRPr="00375022">
              <w:rPr>
                <w:rFonts w:asciiTheme="majorBidi" w:hAnsiTheme="majorBidi" w:hint="cs"/>
                <w:sz w:val="26"/>
                <w:szCs w:val="26"/>
                <w:cs/>
              </w:rPr>
              <w:t>ตารางเมตร</w:t>
            </w:r>
            <w:r w:rsidR="00746651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="00746651" w:rsidRPr="00CE4919">
              <w:rPr>
                <w:rFonts w:asciiTheme="majorBidi" w:hAnsiTheme="majorBidi"/>
                <w:i/>
                <w:iCs/>
                <w:sz w:val="26"/>
                <w:szCs w:val="26"/>
              </w:rPr>
              <w:t>(256</w:t>
            </w:r>
            <w:r w:rsidR="00022189">
              <w:rPr>
                <w:rFonts w:asciiTheme="majorBidi" w:hAnsiTheme="majorBidi"/>
                <w:i/>
                <w:iCs/>
                <w:sz w:val="26"/>
                <w:szCs w:val="26"/>
              </w:rPr>
              <w:t>7</w:t>
            </w:r>
            <w:r w:rsidR="00746651" w:rsidRPr="00CE4919">
              <w:rPr>
                <w:rFonts w:asciiTheme="majorBidi" w:hAnsiTheme="majorBidi"/>
                <w:i/>
                <w:iCs/>
                <w:sz w:val="26"/>
                <w:szCs w:val="26"/>
              </w:rPr>
              <w:t xml:space="preserve">: </w:t>
            </w:r>
            <w:r w:rsidR="00746651">
              <w:rPr>
                <w:rFonts w:asciiTheme="majorBidi" w:hAnsiTheme="majorBidi"/>
                <w:i/>
                <w:iCs/>
                <w:sz w:val="26"/>
                <w:szCs w:val="26"/>
              </w:rPr>
              <w:t>1,500</w:t>
            </w:r>
            <w:r w:rsidR="00746651" w:rsidRPr="00CE4919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 xml:space="preserve"> บาท ถึง</w:t>
            </w:r>
            <w:r w:rsidR="00746651" w:rsidRPr="00CE4919">
              <w:rPr>
                <w:rFonts w:asciiTheme="majorBidi" w:hAnsiTheme="majorBidi"/>
                <w:i/>
                <w:iCs/>
                <w:sz w:val="26"/>
                <w:szCs w:val="26"/>
              </w:rPr>
              <w:t xml:space="preserve"> </w:t>
            </w:r>
            <w:r w:rsidR="00746651">
              <w:rPr>
                <w:rFonts w:asciiTheme="majorBidi" w:hAnsiTheme="majorBidi"/>
                <w:i/>
                <w:iCs/>
                <w:sz w:val="26"/>
                <w:szCs w:val="26"/>
              </w:rPr>
              <w:t>20</w:t>
            </w:r>
            <w:r w:rsidR="00746651" w:rsidRPr="00CE4919">
              <w:rPr>
                <w:rFonts w:asciiTheme="majorBidi" w:hAnsiTheme="majorBidi"/>
                <w:i/>
                <w:iCs/>
                <w:sz w:val="26"/>
                <w:szCs w:val="26"/>
              </w:rPr>
              <w:t>,000</w:t>
            </w:r>
            <w:r w:rsidR="00746651" w:rsidRPr="00CE4919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 xml:space="preserve"> บาทต่อตาราง</w:t>
            </w:r>
            <w:r w:rsidR="001648BF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เมตร</w:t>
            </w:r>
            <w:r w:rsidR="00746651" w:rsidRPr="00CE4919">
              <w:rPr>
                <w:rFonts w:asciiTheme="majorBidi" w:hAnsi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2790" w:type="dxa"/>
          </w:tcPr>
          <w:p w14:paraId="67618E4E" w14:textId="5CFB5BAC" w:rsidR="00767C60" w:rsidRPr="00411252" w:rsidRDefault="00767C60" w:rsidP="00FE3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74" w:right="-105" w:hanging="7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10B2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มูลค่ายุติธรรมที่ประมาณการไว้จะเพิ่มขึ้น (ลดลง) หาก</w:t>
            </w:r>
            <w:r w:rsidR="00B32AB1" w:rsidRPr="00411252">
              <w:rPr>
                <w:rFonts w:asciiTheme="majorBidi" w:hAnsiTheme="majorBidi" w:hint="cs"/>
                <w:sz w:val="26"/>
                <w:szCs w:val="26"/>
                <w:cs/>
              </w:rPr>
              <w:t>ราคาต้นทุนค่าก่อสร้างสูงขึ้น</w:t>
            </w:r>
            <w:r w:rsidR="00B32AB1" w:rsidRPr="00411252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="00B32AB1" w:rsidRPr="00411252">
              <w:rPr>
                <w:rFonts w:asciiTheme="majorBidi" w:hAnsiTheme="majorBidi" w:hint="cs"/>
                <w:sz w:val="26"/>
                <w:szCs w:val="26"/>
                <w:cs/>
              </w:rPr>
              <w:t>ลดลง</w:t>
            </w:r>
            <w:r w:rsidR="00B32AB1" w:rsidRPr="00411252">
              <w:rPr>
                <w:rFonts w:asciiTheme="majorBidi" w:hAnsiTheme="majorBidi"/>
                <w:sz w:val="26"/>
                <w:szCs w:val="26"/>
                <w:cs/>
              </w:rPr>
              <w:t>)</w:t>
            </w:r>
            <w:r w:rsidR="00B32AB1" w:rsidRPr="00411252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414DE87F" w14:textId="0F592D74" w:rsidR="00FA1478" w:rsidRPr="002301F0" w:rsidRDefault="00FA1478" w:rsidP="002301F0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0FC2940" w14:textId="2CC36BCB" w:rsidR="002301F0" w:rsidRDefault="002301F0" w:rsidP="002301F0">
      <w:pPr>
        <w:pStyle w:val="ListParagraph"/>
        <w:tabs>
          <w:tab w:val="clear" w:pos="454"/>
          <w:tab w:val="left" w:pos="54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2301F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ตู้</w:t>
      </w:r>
      <w:r w:rsidRPr="002301F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จำหน่ายสินค้าอัตโนมัติ</w:t>
      </w:r>
    </w:p>
    <w:p w14:paraId="0D536B24" w14:textId="77777777" w:rsidR="002301F0" w:rsidRDefault="002301F0" w:rsidP="002301F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2AD137C" w14:textId="32D725B3" w:rsidR="002301F0" w:rsidRDefault="005E485E" w:rsidP="005471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267C29">
        <w:rPr>
          <w:rFonts w:ascii="Angsana New" w:hAnsi="Angsana New" w:hint="cs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เช่าสถานที่</w:t>
      </w:r>
      <w:r w:rsidR="00267C29">
        <w:rPr>
          <w:rFonts w:ascii="Angsana New" w:hAnsi="Angsana New" w:hint="cs"/>
          <w:sz w:val="30"/>
          <w:szCs w:val="30"/>
          <w:cs/>
        </w:rPr>
        <w:t>หลายแห่ง</w:t>
      </w:r>
      <w:r>
        <w:rPr>
          <w:rFonts w:ascii="Angsana New" w:hAnsi="Angsana New" w:hint="cs"/>
          <w:sz w:val="30"/>
          <w:szCs w:val="30"/>
          <w:cs/>
        </w:rPr>
        <w:t>เพื่อ</w:t>
      </w:r>
      <w:r w:rsidR="00267C29">
        <w:rPr>
          <w:rFonts w:ascii="Angsana New" w:hAnsi="Angsana New" w:hint="cs"/>
          <w:sz w:val="30"/>
          <w:szCs w:val="30"/>
          <w:cs/>
        </w:rPr>
        <w:t>ใช้เป็นจุด</w:t>
      </w:r>
      <w:r>
        <w:rPr>
          <w:rFonts w:ascii="Angsana New" w:hAnsi="Angsana New" w:hint="cs"/>
          <w:sz w:val="30"/>
          <w:szCs w:val="30"/>
          <w:cs/>
        </w:rPr>
        <w:t>วาง</w:t>
      </w:r>
      <w:r w:rsidRPr="00642DAE">
        <w:rPr>
          <w:rFonts w:ascii="Angsana New" w:hAnsi="Angsana New"/>
          <w:sz w:val="30"/>
          <w:szCs w:val="30"/>
          <w:cs/>
        </w:rPr>
        <w:t>ตู้จำหน่ายสินค้าอัตโนมัติ</w:t>
      </w:r>
      <w:r w:rsidR="00267C29">
        <w:rPr>
          <w:rFonts w:ascii="Angsana New" w:hAnsi="Angsana New" w:hint="cs"/>
          <w:sz w:val="30"/>
          <w:szCs w:val="30"/>
          <w:cs/>
        </w:rPr>
        <w:t xml:space="preserve"> ต่อมาเมื่อสัญญาเช่าดังกล่าวสิ้นสุดลง กลุ่มบริษัทยังไม่ได้</w:t>
      </w:r>
      <w:r w:rsidR="0054716E">
        <w:rPr>
          <w:rFonts w:ascii="Angsana New" w:hAnsi="Angsana New" w:hint="cs"/>
          <w:sz w:val="30"/>
          <w:szCs w:val="30"/>
          <w:cs/>
        </w:rPr>
        <w:t>ดำเนิน</w:t>
      </w:r>
      <w:r w:rsidR="00267C29">
        <w:rPr>
          <w:rFonts w:ascii="Angsana New" w:hAnsi="Angsana New" w:hint="cs"/>
          <w:sz w:val="30"/>
          <w:szCs w:val="30"/>
          <w:cs/>
        </w:rPr>
        <w:t>การติดต่อ</w:t>
      </w:r>
      <w:r w:rsidR="0054716E">
        <w:rPr>
          <w:rFonts w:ascii="Angsana New" w:hAnsi="Angsana New" w:hint="cs"/>
          <w:sz w:val="30"/>
          <w:szCs w:val="30"/>
          <w:cs/>
        </w:rPr>
        <w:t>เพื่อ</w:t>
      </w:r>
      <w:r w:rsidR="00267C29">
        <w:rPr>
          <w:rFonts w:ascii="Angsana New" w:hAnsi="Angsana New" w:hint="cs"/>
          <w:sz w:val="30"/>
          <w:szCs w:val="30"/>
          <w:cs/>
        </w:rPr>
        <w:t>ขอรับตู้จำหน่ายสินค้าอัตโนมัติกลับคืน เนื่องจากมีข้อจำกัด</w:t>
      </w:r>
      <w:r w:rsidR="0054716E">
        <w:rPr>
          <w:rFonts w:ascii="Angsana New" w:hAnsi="Angsana New" w:hint="cs"/>
          <w:sz w:val="30"/>
          <w:szCs w:val="30"/>
          <w:cs/>
        </w:rPr>
        <w:t>ด้าน</w:t>
      </w:r>
      <w:r w:rsidR="00267C29">
        <w:rPr>
          <w:rFonts w:ascii="Angsana New" w:hAnsi="Angsana New" w:hint="cs"/>
          <w:sz w:val="30"/>
          <w:szCs w:val="30"/>
          <w:cs/>
        </w:rPr>
        <w:t>พื้นที่</w:t>
      </w:r>
      <w:r w:rsidR="0054716E">
        <w:rPr>
          <w:rFonts w:ascii="Angsana New" w:hAnsi="Angsana New" w:hint="cs"/>
          <w:sz w:val="30"/>
          <w:szCs w:val="30"/>
          <w:cs/>
        </w:rPr>
        <w:t>จัดเก็บภายใน</w:t>
      </w:r>
      <w:r w:rsidR="00267C29">
        <w:rPr>
          <w:rFonts w:ascii="Angsana New" w:hAnsi="Angsana New" w:hint="cs"/>
          <w:sz w:val="30"/>
          <w:szCs w:val="30"/>
          <w:cs/>
        </w:rPr>
        <w:t>คลังสินค้าของ</w:t>
      </w:r>
      <w:r w:rsidR="0054716E">
        <w:rPr>
          <w:rFonts w:ascii="Angsana New" w:hAnsi="Angsana New" w:hint="cs"/>
          <w:sz w:val="30"/>
          <w:szCs w:val="30"/>
          <w:cs/>
        </w:rPr>
        <w:t>กลุ่ม</w:t>
      </w:r>
      <w:r w:rsidR="00267C29">
        <w:rPr>
          <w:rFonts w:ascii="Angsana New" w:hAnsi="Angsana New" w:hint="cs"/>
          <w:sz w:val="30"/>
          <w:szCs w:val="30"/>
          <w:cs/>
        </w:rPr>
        <w:t>บริษัท ต่อมา</w:t>
      </w:r>
      <w:r w:rsidR="0054716E">
        <w:rPr>
          <w:rFonts w:ascii="Angsana New" w:hAnsi="Angsana New" w:hint="cs"/>
          <w:sz w:val="30"/>
          <w:szCs w:val="30"/>
          <w:cs/>
        </w:rPr>
        <w:t xml:space="preserve">ภายหลัง </w:t>
      </w:r>
      <w:r w:rsidRPr="00642DAE">
        <w:rPr>
          <w:rFonts w:ascii="Angsana New" w:hAnsi="Angsana New"/>
          <w:sz w:val="30"/>
          <w:szCs w:val="30"/>
          <w:cs/>
        </w:rPr>
        <w:t>กลุ่มบริษัทได้</w:t>
      </w:r>
      <w:r w:rsidR="0054716E">
        <w:rPr>
          <w:rFonts w:ascii="Angsana New" w:hAnsi="Angsana New" w:hint="cs"/>
          <w:sz w:val="30"/>
          <w:szCs w:val="30"/>
          <w:cs/>
        </w:rPr>
        <w:t>ดำเนิน</w:t>
      </w:r>
      <w:r w:rsidRPr="00642DAE">
        <w:rPr>
          <w:rFonts w:ascii="Angsana New" w:hAnsi="Angsana New"/>
          <w:sz w:val="30"/>
          <w:szCs w:val="30"/>
          <w:cs/>
        </w:rPr>
        <w:t>การตรวจนับ</w:t>
      </w:r>
      <w:r w:rsidR="0054716E">
        <w:rPr>
          <w:rFonts w:ascii="Angsana New" w:hAnsi="Angsana New"/>
          <w:sz w:val="30"/>
          <w:szCs w:val="30"/>
          <w:cs/>
        </w:rPr>
        <w:br/>
      </w:r>
      <w:r w:rsidRPr="00642DAE">
        <w:rPr>
          <w:rFonts w:ascii="Angsana New" w:hAnsi="Angsana New"/>
          <w:sz w:val="30"/>
          <w:szCs w:val="30"/>
          <w:cs/>
        </w:rPr>
        <w:t>ตู้จำหน่ายสินค้าอัตโนมัติ</w:t>
      </w:r>
      <w:r w:rsidR="0054716E">
        <w:rPr>
          <w:rFonts w:ascii="Angsana New" w:hAnsi="Angsana New" w:hint="cs"/>
          <w:sz w:val="30"/>
          <w:szCs w:val="30"/>
          <w:cs/>
        </w:rPr>
        <w:t>ทั้งที่จัดเก็บ</w:t>
      </w:r>
      <w:r w:rsidRPr="00642DAE">
        <w:rPr>
          <w:rFonts w:ascii="Angsana New" w:hAnsi="Angsana New"/>
          <w:sz w:val="30"/>
          <w:szCs w:val="30"/>
          <w:cs/>
        </w:rPr>
        <w:t>อยู่</w:t>
      </w:r>
      <w:r w:rsidR="0054716E">
        <w:rPr>
          <w:rFonts w:ascii="Angsana New" w:hAnsi="Angsana New" w:hint="cs"/>
          <w:sz w:val="30"/>
          <w:szCs w:val="30"/>
          <w:cs/>
        </w:rPr>
        <w:t>ใน</w:t>
      </w:r>
      <w:r w:rsidRPr="00642DAE">
        <w:rPr>
          <w:rFonts w:ascii="Angsana New" w:hAnsi="Angsana New"/>
          <w:sz w:val="30"/>
          <w:szCs w:val="30"/>
          <w:cs/>
        </w:rPr>
        <w:t>คลังสินค้าและ</w:t>
      </w:r>
      <w:r w:rsidR="0054716E">
        <w:rPr>
          <w:rFonts w:ascii="Angsana New" w:hAnsi="Angsana New" w:hint="cs"/>
          <w:sz w:val="30"/>
          <w:szCs w:val="30"/>
          <w:cs/>
        </w:rPr>
        <w:t>ที่ยังคงตั้งอยู่</w:t>
      </w:r>
      <w:r w:rsidRPr="00642DAE">
        <w:rPr>
          <w:rFonts w:ascii="Angsana New" w:hAnsi="Angsana New"/>
          <w:sz w:val="30"/>
          <w:szCs w:val="30"/>
          <w:cs/>
        </w:rPr>
        <w:t xml:space="preserve">ตามสถานที่เช่าต่าง ๆ อย่างไรก็ตาม </w:t>
      </w:r>
      <w:r w:rsidR="0054716E">
        <w:rPr>
          <w:rFonts w:ascii="Angsana New" w:hAnsi="Angsana New"/>
          <w:sz w:val="30"/>
          <w:szCs w:val="30"/>
          <w:cs/>
        </w:rPr>
        <w:br/>
      </w:r>
      <w:r w:rsidRPr="00642DAE">
        <w:rPr>
          <w:rFonts w:ascii="Angsana New" w:hAnsi="Angsana New"/>
          <w:sz w:val="30"/>
          <w:szCs w:val="30"/>
          <w:cs/>
        </w:rPr>
        <w:t>กลุ่มบริษัทไม่สามารถตรวจนับตู้จำหน่ายสินค้าอัตโนมัติจำนวน</w:t>
      </w:r>
      <w:r>
        <w:rPr>
          <w:rFonts w:ascii="Angsana New" w:hAnsi="Angsana New"/>
          <w:sz w:val="30"/>
          <w:szCs w:val="30"/>
        </w:rPr>
        <w:t xml:space="preserve"> 750</w:t>
      </w:r>
      <w:r w:rsidRPr="00642DAE">
        <w:rPr>
          <w:rFonts w:ascii="Angsana New" w:hAnsi="Angsana New"/>
          <w:sz w:val="30"/>
          <w:szCs w:val="30"/>
        </w:rPr>
        <w:t xml:space="preserve"> </w:t>
      </w:r>
      <w:r w:rsidRPr="00642DAE">
        <w:rPr>
          <w:rFonts w:ascii="Angsana New" w:hAnsi="Angsana New"/>
          <w:sz w:val="30"/>
          <w:szCs w:val="30"/>
          <w:cs/>
        </w:rPr>
        <w:t>ตู้ มูลค่าตามบัญชี</w:t>
      </w:r>
      <w:r w:rsidR="0054716E">
        <w:rPr>
          <w:rFonts w:ascii="Angsana New" w:hAnsi="Angsana New" w:hint="cs"/>
          <w:sz w:val="30"/>
          <w:szCs w:val="30"/>
          <w:cs/>
        </w:rPr>
        <w:t>จำนวน</w:t>
      </w:r>
      <w:r w:rsidRPr="00642D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26.6</w:t>
      </w:r>
      <w:r w:rsidRPr="00642DAE">
        <w:rPr>
          <w:rFonts w:ascii="Angsana New" w:hAnsi="Angsana New"/>
          <w:sz w:val="30"/>
          <w:szCs w:val="30"/>
        </w:rPr>
        <w:t xml:space="preserve"> </w:t>
      </w:r>
      <w:r w:rsidRPr="00642DAE">
        <w:rPr>
          <w:rFonts w:ascii="Angsana New" w:hAnsi="Angsana New"/>
          <w:sz w:val="30"/>
          <w:szCs w:val="30"/>
          <w:cs/>
        </w:rPr>
        <w:t xml:space="preserve">ล้านบาท ณ วันที่ </w:t>
      </w:r>
      <w:r w:rsidRPr="00642DAE">
        <w:rPr>
          <w:rFonts w:ascii="Angsana New" w:hAnsi="Angsana New"/>
          <w:sz w:val="30"/>
          <w:szCs w:val="30"/>
        </w:rPr>
        <w:t xml:space="preserve">31 </w:t>
      </w:r>
      <w:r w:rsidRPr="00642DA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42DAE">
        <w:rPr>
          <w:rFonts w:ascii="Angsana New" w:hAnsi="Angsana New"/>
          <w:sz w:val="30"/>
          <w:szCs w:val="30"/>
        </w:rPr>
        <w:t>2568</w:t>
      </w:r>
      <w:r w:rsidRPr="00642DAE">
        <w:rPr>
          <w:rFonts w:ascii="Angsana New" w:hAnsi="Angsana New"/>
          <w:sz w:val="30"/>
          <w:szCs w:val="30"/>
          <w:cs/>
        </w:rPr>
        <w:t xml:space="preserve"> </w:t>
      </w:r>
      <w:r w:rsidR="0054716E">
        <w:rPr>
          <w:rFonts w:ascii="Angsana New" w:hAnsi="Angsana New" w:hint="cs"/>
          <w:sz w:val="30"/>
          <w:szCs w:val="30"/>
          <w:cs/>
        </w:rPr>
        <w:t xml:space="preserve">ได้ </w:t>
      </w:r>
      <w:r w:rsidRPr="00642DAE">
        <w:rPr>
          <w:rFonts w:ascii="Angsana New" w:hAnsi="Angsana New"/>
          <w:sz w:val="30"/>
          <w:szCs w:val="30"/>
          <w:cs/>
        </w:rPr>
        <w:t>เนื่องจากตู้จำหน่ายสินค้าอัตโนมัติส่วนหนึ่ง</w:t>
      </w:r>
      <w:r w:rsidR="0054716E">
        <w:rPr>
          <w:rFonts w:ascii="Angsana New" w:hAnsi="Angsana New" w:hint="cs"/>
          <w:sz w:val="30"/>
          <w:szCs w:val="30"/>
          <w:cs/>
        </w:rPr>
        <w:t>ยังคง</w:t>
      </w:r>
      <w:r w:rsidRPr="00642DAE">
        <w:rPr>
          <w:rFonts w:ascii="Angsana New" w:hAnsi="Angsana New"/>
          <w:sz w:val="30"/>
          <w:szCs w:val="30"/>
          <w:cs/>
        </w:rPr>
        <w:t>ตั้งอยู่ในพื้นที่ของผู้เช่าเดิม ซึ่งผู้เช่าเดิมไม่อนุญาตให้เข้า</w:t>
      </w:r>
      <w:r w:rsidR="0054716E">
        <w:rPr>
          <w:rFonts w:ascii="Angsana New" w:hAnsi="Angsana New" w:hint="cs"/>
          <w:sz w:val="30"/>
          <w:szCs w:val="30"/>
          <w:cs/>
        </w:rPr>
        <w:t>พื้นที่เพื่อดำเนิน</w:t>
      </w:r>
      <w:r w:rsidRPr="00642DAE">
        <w:rPr>
          <w:rFonts w:ascii="Angsana New" w:hAnsi="Angsana New"/>
          <w:sz w:val="30"/>
          <w:szCs w:val="30"/>
          <w:cs/>
        </w:rPr>
        <w:t>การตรวจนับ</w:t>
      </w:r>
      <w:r w:rsidR="00907AB9">
        <w:rPr>
          <w:rFonts w:ascii="Angsana New" w:hAnsi="Angsana New" w:hint="cs"/>
          <w:sz w:val="30"/>
          <w:szCs w:val="30"/>
          <w:cs/>
        </w:rPr>
        <w:t xml:space="preserve"> กลุ่มบริษัทมีแผนที่จะดำเนินการประสานงานกับผู้เช่าเดิมเพิ่มเติม เพื่อขออนุญาตเข้าพื้นที่และดำเนินการตรวจนับ</w:t>
      </w:r>
      <w:r w:rsidR="000A1FBF" w:rsidRPr="00642DAE">
        <w:rPr>
          <w:rFonts w:ascii="Angsana New" w:hAnsi="Angsana New"/>
          <w:sz w:val="30"/>
          <w:szCs w:val="30"/>
          <w:cs/>
        </w:rPr>
        <w:t>ตู้จำหน่ายสินค้าอัตโนมัติ</w:t>
      </w:r>
      <w:r w:rsidR="000A1FBF">
        <w:rPr>
          <w:rFonts w:ascii="Angsana New" w:hAnsi="Angsana New" w:hint="cs"/>
          <w:sz w:val="30"/>
          <w:szCs w:val="30"/>
          <w:cs/>
        </w:rPr>
        <w:t>ให้แล้วเสร็จ</w:t>
      </w:r>
      <w:r w:rsidR="00907AB9">
        <w:rPr>
          <w:rFonts w:ascii="Angsana New" w:hAnsi="Angsana New" w:hint="cs"/>
          <w:sz w:val="30"/>
          <w:szCs w:val="30"/>
          <w:cs/>
        </w:rPr>
        <w:t>ต่อไป</w:t>
      </w:r>
    </w:p>
    <w:p w14:paraId="26E56732" w14:textId="77777777" w:rsidR="002301F0" w:rsidRDefault="002301F0" w:rsidP="002301F0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F9A490C" w14:textId="0EAC7DA3" w:rsidR="000F45F4" w:rsidRDefault="000F45F4" w:rsidP="006030E7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301F0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สัญญาเช่า</w:t>
      </w:r>
    </w:p>
    <w:p w14:paraId="60FAFAA8" w14:textId="77777777" w:rsidR="005470C8" w:rsidRPr="0005758C" w:rsidRDefault="005470C8" w:rsidP="005470C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78"/>
        <w:gridCol w:w="1085"/>
        <w:gridCol w:w="180"/>
        <w:gridCol w:w="1077"/>
        <w:gridCol w:w="180"/>
        <w:gridCol w:w="1082"/>
      </w:tblGrid>
      <w:tr w:rsidR="005470C8" w:rsidRPr="009573C6" w14:paraId="419AE0A5" w14:textId="77777777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282D76B1" w14:textId="0404B06A" w:rsidR="005470C8" w:rsidRPr="00CE763C" w:rsidRDefault="005470C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6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CE76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523" w:type="dxa"/>
            <w:gridSpan w:val="3"/>
          </w:tcPr>
          <w:p w14:paraId="732F2BDB" w14:textId="55DF1107" w:rsidR="005470C8" w:rsidRPr="00CE763C" w:rsidRDefault="005470C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763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3B25C4D" w14:textId="77777777" w:rsidR="005470C8" w:rsidRPr="00CE763C" w:rsidRDefault="005470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1C8BFDF8" w14:textId="4C590D1D" w:rsidR="005470C8" w:rsidRPr="00CE763C" w:rsidRDefault="005470C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763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470C8" w:rsidRPr="009573C6" w14:paraId="4E3CAF90" w14:textId="77777777">
        <w:trPr>
          <w:cantSplit/>
          <w:trHeight w:val="20"/>
          <w:tblHeader/>
        </w:trPr>
        <w:tc>
          <w:tcPr>
            <w:tcW w:w="4050" w:type="dxa"/>
            <w:vAlign w:val="bottom"/>
          </w:tcPr>
          <w:p w14:paraId="6DA8F3B4" w14:textId="77777777" w:rsidR="005470C8" w:rsidRPr="00CE763C" w:rsidRDefault="005470C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6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E76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E763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14:paraId="059A3176" w14:textId="77777777" w:rsidR="005470C8" w:rsidRPr="00CE763C" w:rsidRDefault="005470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763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07683318" w14:textId="77777777" w:rsidR="005470C8" w:rsidRPr="00CE763C" w:rsidRDefault="005470C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37CCE2D" w14:textId="77777777" w:rsidR="005470C8" w:rsidRPr="00CE763C" w:rsidRDefault="005470C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763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80" w:type="dxa"/>
          </w:tcPr>
          <w:p w14:paraId="25FE5F81" w14:textId="77777777" w:rsidR="005470C8" w:rsidRPr="00CE763C" w:rsidRDefault="005470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AA29275" w14:textId="77777777" w:rsidR="005470C8" w:rsidRPr="00CE763C" w:rsidRDefault="005470C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63C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9D96DFE" w14:textId="77777777" w:rsidR="005470C8" w:rsidRPr="00CE763C" w:rsidRDefault="005470C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55D7ACB" w14:textId="77777777" w:rsidR="005470C8" w:rsidRPr="00CE763C" w:rsidRDefault="005470C8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63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470C8" w:rsidRPr="00453B87" w14:paraId="4BCFA26A" w14:textId="77777777">
        <w:trPr>
          <w:cantSplit/>
          <w:trHeight w:val="20"/>
          <w:tblHeader/>
        </w:trPr>
        <w:tc>
          <w:tcPr>
            <w:tcW w:w="4050" w:type="dxa"/>
          </w:tcPr>
          <w:p w14:paraId="0927FDC9" w14:textId="362436D7" w:rsidR="005470C8" w:rsidRPr="00CE763C" w:rsidRDefault="005470C8">
            <w:pPr>
              <w:pStyle w:val="Heading1"/>
              <w:keepLines/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5E3FACA8" w14:textId="77777777" w:rsidR="005470C8" w:rsidRPr="00CE763C" w:rsidRDefault="005470C8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CE76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E763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E763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4627" w:rsidRPr="009573C6" w14:paraId="449B6805" w14:textId="77777777">
        <w:trPr>
          <w:cantSplit/>
          <w:trHeight w:val="20"/>
        </w:trPr>
        <w:tc>
          <w:tcPr>
            <w:tcW w:w="4050" w:type="dxa"/>
          </w:tcPr>
          <w:p w14:paraId="7796A03C" w14:textId="332A6B36" w:rsidR="00EC4627" w:rsidRPr="00CE763C" w:rsidRDefault="00EC4627" w:rsidP="00EC46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63C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  <w:vAlign w:val="bottom"/>
          </w:tcPr>
          <w:p w14:paraId="688E14EE" w14:textId="64E2C6E8" w:rsidR="00EC4627" w:rsidRPr="00CE763C" w:rsidRDefault="00EC4627" w:rsidP="00EC4627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4,389</w:t>
            </w:r>
          </w:p>
        </w:tc>
        <w:tc>
          <w:tcPr>
            <w:tcW w:w="178" w:type="dxa"/>
            <w:vAlign w:val="bottom"/>
          </w:tcPr>
          <w:p w14:paraId="2DC5E779" w14:textId="77777777" w:rsidR="00EC4627" w:rsidRPr="00CE763C" w:rsidRDefault="00EC4627" w:rsidP="00EC46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1C4DCDD9" w14:textId="03648822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2,867</w:t>
            </w:r>
          </w:p>
        </w:tc>
        <w:tc>
          <w:tcPr>
            <w:tcW w:w="180" w:type="dxa"/>
            <w:vAlign w:val="bottom"/>
          </w:tcPr>
          <w:p w14:paraId="6FDEBCD8" w14:textId="77777777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4EFFA174" w14:textId="3895CC78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4,389</w:t>
            </w:r>
          </w:p>
        </w:tc>
        <w:tc>
          <w:tcPr>
            <w:tcW w:w="180" w:type="dxa"/>
            <w:vAlign w:val="bottom"/>
          </w:tcPr>
          <w:p w14:paraId="3FE1CA10" w14:textId="77777777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411A95E" w14:textId="379AA6F9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2,867</w:t>
            </w:r>
          </w:p>
        </w:tc>
      </w:tr>
      <w:tr w:rsidR="00EC4627" w:rsidRPr="009573C6" w14:paraId="3626ACB5" w14:textId="77777777">
        <w:trPr>
          <w:cantSplit/>
          <w:trHeight w:val="20"/>
        </w:trPr>
        <w:tc>
          <w:tcPr>
            <w:tcW w:w="4050" w:type="dxa"/>
            <w:vAlign w:val="bottom"/>
          </w:tcPr>
          <w:p w14:paraId="18F25EBC" w14:textId="7D5FD77F" w:rsidR="00EC4627" w:rsidRPr="00CE763C" w:rsidRDefault="00EC4627" w:rsidP="00EC46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63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252920C0" w14:textId="6674688F" w:rsidR="00EC4627" w:rsidRPr="00CE763C" w:rsidRDefault="00EC4627" w:rsidP="00EC4627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178" w:type="dxa"/>
            <w:vAlign w:val="bottom"/>
          </w:tcPr>
          <w:p w14:paraId="35DA200C" w14:textId="77777777" w:rsidR="00EC4627" w:rsidRPr="00CE763C" w:rsidRDefault="00EC4627" w:rsidP="00EC46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0C0C2BFA" w14:textId="42C7430A" w:rsidR="00EC4627" w:rsidRPr="00CE763C" w:rsidRDefault="00EC4627" w:rsidP="00EC462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9FFD177" w14:textId="77777777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76138C2F" w14:textId="65D1D841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  <w:tc>
          <w:tcPr>
            <w:tcW w:w="180" w:type="dxa"/>
            <w:vAlign w:val="bottom"/>
          </w:tcPr>
          <w:p w14:paraId="66F5CBA0" w14:textId="77777777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7E91B055" w14:textId="43046171" w:rsidR="00EC4627" w:rsidRPr="00CE763C" w:rsidRDefault="00EC4627" w:rsidP="00EC4627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4627" w:rsidRPr="009573C6" w14:paraId="2C924B69" w14:textId="77777777">
        <w:trPr>
          <w:cantSplit/>
          <w:trHeight w:val="20"/>
        </w:trPr>
        <w:tc>
          <w:tcPr>
            <w:tcW w:w="4050" w:type="dxa"/>
          </w:tcPr>
          <w:p w14:paraId="590BE72C" w14:textId="2E6AA6B6" w:rsidR="00EC4627" w:rsidRPr="00CE763C" w:rsidRDefault="00EC4627" w:rsidP="00EC46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63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B062F8" w14:textId="01DFE1C6" w:rsidR="00EC4627" w:rsidRPr="00CE763C" w:rsidRDefault="00EC4627" w:rsidP="00EC4627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23,545</w:t>
            </w:r>
          </w:p>
        </w:tc>
        <w:tc>
          <w:tcPr>
            <w:tcW w:w="178" w:type="dxa"/>
            <w:vAlign w:val="bottom"/>
          </w:tcPr>
          <w:p w14:paraId="61D191B8" w14:textId="77777777" w:rsidR="00EC4627" w:rsidRPr="00CE763C" w:rsidRDefault="00EC4627" w:rsidP="00EC46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FD02094" w14:textId="7105AE46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2,535</w:t>
            </w:r>
          </w:p>
        </w:tc>
        <w:tc>
          <w:tcPr>
            <w:tcW w:w="180" w:type="dxa"/>
            <w:vAlign w:val="bottom"/>
          </w:tcPr>
          <w:p w14:paraId="2E7E9459" w14:textId="77777777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90DF838" w14:textId="0D0D2B87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26,920</w:t>
            </w:r>
          </w:p>
        </w:tc>
        <w:tc>
          <w:tcPr>
            <w:tcW w:w="180" w:type="dxa"/>
            <w:vAlign w:val="bottom"/>
          </w:tcPr>
          <w:p w14:paraId="37F846AC" w14:textId="77777777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ABC1584" w14:textId="2C282936" w:rsidR="00EC4627" w:rsidRPr="00CE763C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6,961</w:t>
            </w:r>
          </w:p>
        </w:tc>
      </w:tr>
      <w:tr w:rsidR="00EC4627" w:rsidRPr="009573C6" w14:paraId="10A09095" w14:textId="77777777">
        <w:trPr>
          <w:cantSplit/>
          <w:trHeight w:val="20"/>
        </w:trPr>
        <w:tc>
          <w:tcPr>
            <w:tcW w:w="4050" w:type="dxa"/>
          </w:tcPr>
          <w:p w14:paraId="0363C88D" w14:textId="77777777" w:rsidR="00EC4627" w:rsidRPr="00CE763C" w:rsidRDefault="00EC4627" w:rsidP="00EC46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6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116EB0" w14:textId="5FB5BAE6" w:rsidR="00EC4627" w:rsidRPr="00EC4627" w:rsidRDefault="00EC4627" w:rsidP="00EC4627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28,485</w:t>
            </w:r>
          </w:p>
        </w:tc>
        <w:tc>
          <w:tcPr>
            <w:tcW w:w="178" w:type="dxa"/>
            <w:vAlign w:val="bottom"/>
          </w:tcPr>
          <w:p w14:paraId="05D028E3" w14:textId="77777777" w:rsidR="00EC4627" w:rsidRPr="00EC4627" w:rsidRDefault="00EC4627" w:rsidP="00EC4627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D42DD" w14:textId="4193D555" w:rsidR="00EC4627" w:rsidRPr="00EC4627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5,402</w:t>
            </w:r>
          </w:p>
        </w:tc>
        <w:tc>
          <w:tcPr>
            <w:tcW w:w="180" w:type="dxa"/>
            <w:vAlign w:val="bottom"/>
          </w:tcPr>
          <w:p w14:paraId="00BAED2F" w14:textId="77777777" w:rsidR="00EC4627" w:rsidRPr="00EC4627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9CFD6" w14:textId="521FB450" w:rsidR="00EC4627" w:rsidRPr="00EC4627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31,860</w:t>
            </w:r>
          </w:p>
        </w:tc>
        <w:tc>
          <w:tcPr>
            <w:tcW w:w="180" w:type="dxa"/>
            <w:vAlign w:val="bottom"/>
          </w:tcPr>
          <w:p w14:paraId="4516FB37" w14:textId="77777777" w:rsidR="00EC4627" w:rsidRPr="00EC4627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05459" w14:textId="0A904964" w:rsidR="00EC4627" w:rsidRPr="00EC4627" w:rsidRDefault="00EC4627" w:rsidP="00EC462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46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9,828</w:t>
            </w:r>
          </w:p>
        </w:tc>
      </w:tr>
    </w:tbl>
    <w:p w14:paraId="1628EAA8" w14:textId="77777777" w:rsidR="005470C8" w:rsidRPr="0005758C" w:rsidRDefault="005470C8" w:rsidP="005470C8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4EACC4B5" w14:textId="57044D74" w:rsidR="00B06625" w:rsidRPr="00EC4627" w:rsidRDefault="00B06625" w:rsidP="005E485E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4627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EC4627">
        <w:rPr>
          <w:rFonts w:asciiTheme="majorBidi" w:hAnsiTheme="majorBidi" w:cstheme="majorBidi"/>
          <w:sz w:val="30"/>
          <w:szCs w:val="30"/>
        </w:rPr>
        <w:t xml:space="preserve">2568 </w:t>
      </w:r>
      <w:r w:rsidRPr="00EC4627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EC4627" w:rsidRPr="00EC4627">
        <w:rPr>
          <w:rFonts w:asciiTheme="majorBidi" w:hAnsiTheme="majorBidi" w:cstheme="majorBidi"/>
          <w:sz w:val="30"/>
          <w:szCs w:val="30"/>
        </w:rPr>
        <w:t>23.1</w:t>
      </w:r>
      <w:r w:rsidRPr="00EC4627">
        <w:rPr>
          <w:rFonts w:asciiTheme="majorBidi" w:hAnsiTheme="majorBidi" w:cstheme="majorBidi"/>
          <w:sz w:val="30"/>
          <w:szCs w:val="30"/>
        </w:rPr>
        <w:t xml:space="preserve"> </w:t>
      </w:r>
      <w:r w:rsidRPr="00EC4627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EC4627" w:rsidRPr="00EC4627">
        <w:rPr>
          <w:rFonts w:asciiTheme="majorBidi" w:hAnsiTheme="majorBidi" w:cstheme="majorBidi"/>
          <w:sz w:val="30"/>
          <w:szCs w:val="30"/>
        </w:rPr>
        <w:t>22.0</w:t>
      </w:r>
      <w:r w:rsidRPr="00EC4627">
        <w:rPr>
          <w:rFonts w:asciiTheme="majorBidi" w:hAnsiTheme="majorBidi" w:cstheme="majorBidi"/>
          <w:sz w:val="30"/>
          <w:szCs w:val="30"/>
        </w:rPr>
        <w:t xml:space="preserve"> </w:t>
      </w:r>
      <w:r w:rsidRPr="00EC462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EC4627">
        <w:rPr>
          <w:rFonts w:asciiTheme="majorBidi" w:hAnsiTheme="majorBidi" w:cstheme="majorBidi"/>
          <w:sz w:val="30"/>
          <w:szCs w:val="30"/>
        </w:rPr>
        <w:t xml:space="preserve"> </w:t>
      </w:r>
      <w:r w:rsidRPr="00EC4627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EC46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4627">
        <w:rPr>
          <w:rFonts w:asciiTheme="majorBidi" w:hAnsiTheme="majorBidi" w:cstheme="majorBidi"/>
          <w:i/>
          <w:iCs/>
          <w:sz w:val="30"/>
          <w:szCs w:val="30"/>
        </w:rPr>
        <w:t xml:space="preserve">(2567: </w:t>
      </w:r>
      <w:r w:rsidR="00EC4627" w:rsidRPr="00EC4627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Pr="00EC462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EC462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50345CB" w14:textId="77777777" w:rsidR="00B06625" w:rsidRPr="00EC4627" w:rsidRDefault="00B06625" w:rsidP="00EC4627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99681D" w14:textId="075AC44C" w:rsidR="00B06625" w:rsidRPr="00D974CB" w:rsidRDefault="00B06625" w:rsidP="00EC4627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462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C4627" w:rsidRPr="00EC462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EC4627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="00EC4627" w:rsidRPr="00EC4627">
        <w:rPr>
          <w:rFonts w:asciiTheme="majorBidi" w:hAnsiTheme="majorBidi" w:cstheme="majorBidi" w:hint="cs"/>
          <w:sz w:val="30"/>
          <w:szCs w:val="30"/>
          <w:cs/>
        </w:rPr>
        <w:t>อาคารแล</w:t>
      </w:r>
      <w:r w:rsidR="00EC4627">
        <w:rPr>
          <w:rFonts w:asciiTheme="majorBidi" w:hAnsiTheme="majorBidi" w:cstheme="majorBidi" w:hint="cs"/>
          <w:sz w:val="30"/>
          <w:szCs w:val="30"/>
          <w:cs/>
        </w:rPr>
        <w:t>ะ</w:t>
      </w:r>
      <w:r w:rsidR="00EC4627" w:rsidRPr="00EC4627">
        <w:rPr>
          <w:rFonts w:asciiTheme="majorBidi" w:hAnsiTheme="majorBidi" w:cstheme="majorBidi" w:hint="cs"/>
          <w:sz w:val="30"/>
          <w:szCs w:val="30"/>
          <w:cs/>
        </w:rPr>
        <w:t>ยานพาหนะ</w:t>
      </w:r>
      <w:r w:rsidRPr="00EC4627">
        <w:rPr>
          <w:rFonts w:asciiTheme="majorBidi" w:hAnsiTheme="majorBidi" w:cstheme="majorBidi"/>
          <w:sz w:val="30"/>
          <w:szCs w:val="30"/>
          <w:cs/>
        </w:rPr>
        <w:t xml:space="preserve">หลายแห่งเป็นระยะเวลา </w:t>
      </w:r>
      <w:r w:rsidR="00EC4627" w:rsidRPr="00EC4627">
        <w:rPr>
          <w:rFonts w:asciiTheme="majorBidi" w:hAnsiTheme="majorBidi" w:cstheme="majorBidi"/>
          <w:sz w:val="30"/>
          <w:szCs w:val="30"/>
        </w:rPr>
        <w:t>2 -5</w:t>
      </w:r>
      <w:r w:rsidRPr="00EC4627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D3C2BE8" w14:textId="77777777" w:rsidR="00B06625" w:rsidRPr="00D974CB" w:rsidRDefault="00B06625" w:rsidP="005E4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180"/>
        <w:gridCol w:w="990"/>
        <w:gridCol w:w="180"/>
        <w:gridCol w:w="1080"/>
        <w:gridCol w:w="180"/>
        <w:gridCol w:w="1359"/>
      </w:tblGrid>
      <w:tr w:rsidR="00D974CB" w:rsidRPr="003C02A2" w14:paraId="2051FB3B" w14:textId="77777777" w:rsidTr="00EC4627">
        <w:trPr>
          <w:cantSplit/>
          <w:tblHeader/>
        </w:trPr>
        <w:tc>
          <w:tcPr>
            <w:tcW w:w="4140" w:type="dxa"/>
            <w:vAlign w:val="bottom"/>
          </w:tcPr>
          <w:p w14:paraId="0CD96AEA" w14:textId="77777777" w:rsidR="00D974CB" w:rsidRPr="003C02A2" w:rsidRDefault="00D974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0BE74C1B" w14:textId="651683E7" w:rsidR="00D974CB" w:rsidRPr="003C02A2" w:rsidRDefault="00D974C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C02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35F6B05" w14:textId="77777777" w:rsidR="00D974CB" w:rsidRPr="003C02A2" w:rsidRDefault="00D974CB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14:paraId="3E997609" w14:textId="0049D95E" w:rsidR="00D974CB" w:rsidRPr="003C02A2" w:rsidRDefault="00D974CB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3C02A2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74CB" w:rsidRPr="003C02A2" w14:paraId="16D81488" w14:textId="77777777" w:rsidTr="00EC4627">
        <w:trPr>
          <w:cantSplit/>
          <w:tblHeader/>
        </w:trPr>
        <w:tc>
          <w:tcPr>
            <w:tcW w:w="4140" w:type="dxa"/>
          </w:tcPr>
          <w:p w14:paraId="041FD69C" w14:textId="77777777" w:rsidR="00D974CB" w:rsidRPr="003C02A2" w:rsidRDefault="00D974C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3C02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3C02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3C02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5478DFC9" w14:textId="77777777" w:rsidR="00D974CB" w:rsidRPr="003C02A2" w:rsidRDefault="00D974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C02A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C2DF5F1" w14:textId="77777777" w:rsidR="00D974CB" w:rsidRPr="003C02A2" w:rsidRDefault="00D974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40E2CF" w14:textId="77777777" w:rsidR="00D974CB" w:rsidRPr="003C02A2" w:rsidRDefault="00D974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02A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64A0B3F" w14:textId="77777777" w:rsidR="00D974CB" w:rsidRPr="003C02A2" w:rsidRDefault="00D974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9E46E1" w14:textId="77777777" w:rsidR="00D974CB" w:rsidRPr="003C02A2" w:rsidRDefault="00D974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02A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011FB28" w14:textId="77777777" w:rsidR="00D974CB" w:rsidRPr="003C02A2" w:rsidRDefault="00D974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0CDD0A12" w14:textId="77777777" w:rsidR="00D974CB" w:rsidRPr="003C02A2" w:rsidRDefault="00D974C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C02A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D974CB" w:rsidRPr="003C02A2" w14:paraId="00BCD58B" w14:textId="77777777" w:rsidTr="00EC4627">
        <w:trPr>
          <w:cantSplit/>
          <w:tblHeader/>
        </w:trPr>
        <w:tc>
          <w:tcPr>
            <w:tcW w:w="4140" w:type="dxa"/>
          </w:tcPr>
          <w:p w14:paraId="7A985D86" w14:textId="001290C0" w:rsidR="00D974CB" w:rsidRPr="003C02A2" w:rsidRDefault="00D974C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9" w:type="dxa"/>
            <w:gridSpan w:val="7"/>
          </w:tcPr>
          <w:p w14:paraId="4248DFC1" w14:textId="0651971D" w:rsidR="00D974CB" w:rsidRPr="003C02A2" w:rsidRDefault="00D974C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02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E485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3C02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3C02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974CB" w:rsidRPr="003C02A2" w14:paraId="252F57D4" w14:textId="77777777" w:rsidTr="00EC4627">
        <w:trPr>
          <w:cantSplit/>
        </w:trPr>
        <w:tc>
          <w:tcPr>
            <w:tcW w:w="4140" w:type="dxa"/>
          </w:tcPr>
          <w:p w14:paraId="6758F495" w14:textId="77777777" w:rsidR="00D974CB" w:rsidRPr="003C02A2" w:rsidRDefault="00D974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C02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3C02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02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5AABF615" w14:textId="77777777" w:rsidR="00D974CB" w:rsidRPr="003C02A2" w:rsidRDefault="00D97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0C75E6" w14:textId="77777777" w:rsidR="00D974CB" w:rsidRPr="003C02A2" w:rsidRDefault="00D974C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3AC1C" w14:textId="77777777" w:rsidR="00D974CB" w:rsidRPr="003C02A2" w:rsidRDefault="00D97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BE6073" w14:textId="77777777" w:rsidR="00D974CB" w:rsidRPr="003C02A2" w:rsidRDefault="00D974C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86F10D" w14:textId="77777777" w:rsidR="00D974CB" w:rsidRPr="003C02A2" w:rsidRDefault="00D97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DA3EF6" w14:textId="77777777" w:rsidR="00D974CB" w:rsidRPr="003C02A2" w:rsidRDefault="00D974CB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CAE48E5" w14:textId="77777777" w:rsidR="00D974CB" w:rsidRPr="003C02A2" w:rsidRDefault="00D97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74CB" w:rsidRPr="003C02A2" w14:paraId="4505FC3D" w14:textId="77777777" w:rsidTr="00EC4627">
        <w:trPr>
          <w:cantSplit/>
        </w:trPr>
        <w:tc>
          <w:tcPr>
            <w:tcW w:w="4140" w:type="dxa"/>
          </w:tcPr>
          <w:p w14:paraId="5A733182" w14:textId="77777777" w:rsidR="00D974CB" w:rsidRPr="003C02A2" w:rsidRDefault="00D974C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2A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03F3FD1" w14:textId="77777777" w:rsidR="00D974CB" w:rsidRPr="003C02A2" w:rsidRDefault="00D97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57FE481" w14:textId="77777777" w:rsidR="00D974CB" w:rsidRPr="003C02A2" w:rsidRDefault="00D974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6E0FD0" w14:textId="77777777" w:rsidR="00D974CB" w:rsidRPr="003C02A2" w:rsidRDefault="00D97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618E6D" w14:textId="77777777" w:rsidR="00D974CB" w:rsidRPr="003C02A2" w:rsidRDefault="00D974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A1F324" w14:textId="77777777" w:rsidR="00D974CB" w:rsidRPr="003C02A2" w:rsidRDefault="00D97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3F99C8D" w14:textId="77777777" w:rsidR="00D974CB" w:rsidRPr="003C02A2" w:rsidRDefault="00D974C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9F77310" w14:textId="77777777" w:rsidR="00D974CB" w:rsidRPr="003C02A2" w:rsidRDefault="00D974C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526BA" w:rsidRPr="003C02A2" w14:paraId="7317CD23" w14:textId="77777777" w:rsidTr="00EC4627">
        <w:trPr>
          <w:cantSplit/>
        </w:trPr>
        <w:tc>
          <w:tcPr>
            <w:tcW w:w="4140" w:type="dxa"/>
          </w:tcPr>
          <w:p w14:paraId="11AA7852" w14:textId="404CB266" w:rsidR="00E526BA" w:rsidRPr="003C02A2" w:rsidRDefault="00E526BA" w:rsidP="00E526BA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C02A2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53D69231" w14:textId="1FA850AC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1,860</w:t>
            </w:r>
          </w:p>
        </w:tc>
        <w:tc>
          <w:tcPr>
            <w:tcW w:w="180" w:type="dxa"/>
            <w:vAlign w:val="bottom"/>
          </w:tcPr>
          <w:p w14:paraId="69B348AD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F7FDC0" w14:textId="3ABFA107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6,276</w:t>
            </w:r>
          </w:p>
        </w:tc>
        <w:tc>
          <w:tcPr>
            <w:tcW w:w="180" w:type="dxa"/>
            <w:vAlign w:val="bottom"/>
          </w:tcPr>
          <w:p w14:paraId="4DCE6D9D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500917" w14:textId="38870CF2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1,860</w:t>
            </w:r>
          </w:p>
        </w:tc>
        <w:tc>
          <w:tcPr>
            <w:tcW w:w="180" w:type="dxa"/>
            <w:vAlign w:val="bottom"/>
          </w:tcPr>
          <w:p w14:paraId="30795DCC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3B10158E" w14:textId="2F032D55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6,276</w:t>
            </w:r>
          </w:p>
        </w:tc>
      </w:tr>
      <w:tr w:rsidR="00E526BA" w:rsidRPr="003C02A2" w14:paraId="3B83A0F6" w14:textId="77777777" w:rsidTr="00EC4627">
        <w:trPr>
          <w:cantSplit/>
        </w:trPr>
        <w:tc>
          <w:tcPr>
            <w:tcW w:w="4140" w:type="dxa"/>
          </w:tcPr>
          <w:p w14:paraId="7325AEC6" w14:textId="5964D44F" w:rsidR="00E526BA" w:rsidRPr="003C02A2" w:rsidRDefault="00E526BA" w:rsidP="00E526BA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C02A2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07AED3E6" w14:textId="71CBD43B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80" w:type="dxa"/>
            <w:vAlign w:val="bottom"/>
          </w:tcPr>
          <w:p w14:paraId="5903DCAB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357C38" w14:textId="64916C99" w:rsidR="00E526BA" w:rsidRPr="003C02A2" w:rsidRDefault="00E526BA" w:rsidP="00E526B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2EB19A2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43128C" w14:textId="30087B8D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222</w:t>
            </w:r>
          </w:p>
        </w:tc>
        <w:tc>
          <w:tcPr>
            <w:tcW w:w="180" w:type="dxa"/>
            <w:vAlign w:val="bottom"/>
          </w:tcPr>
          <w:p w14:paraId="082B75A1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064C6321" w14:textId="27EED173" w:rsidR="00E526BA" w:rsidRPr="003C02A2" w:rsidRDefault="00E526BA" w:rsidP="00E526B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526BA" w:rsidRPr="003C02A2" w14:paraId="5B294F4E" w14:textId="77777777" w:rsidTr="00EC4627">
        <w:trPr>
          <w:cantSplit/>
        </w:trPr>
        <w:tc>
          <w:tcPr>
            <w:tcW w:w="4140" w:type="dxa"/>
          </w:tcPr>
          <w:p w14:paraId="43C2CB25" w14:textId="77777777" w:rsidR="00E526BA" w:rsidRPr="003C02A2" w:rsidRDefault="00E526BA" w:rsidP="00E526BA">
            <w:pPr>
              <w:pStyle w:val="ListParagraph"/>
              <w:numPr>
                <w:ilvl w:val="0"/>
                <w:numId w:val="3"/>
              </w:numPr>
              <w:tabs>
                <w:tab w:val="clear" w:pos="680"/>
                <w:tab w:val="clear" w:pos="907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3C02A2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22F812C0" w14:textId="32752809" w:rsidR="00E526BA" w:rsidRPr="003C02A2" w:rsidRDefault="000B679F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2,506</w:t>
            </w:r>
          </w:p>
        </w:tc>
        <w:tc>
          <w:tcPr>
            <w:tcW w:w="180" w:type="dxa"/>
            <w:vAlign w:val="bottom"/>
          </w:tcPr>
          <w:p w14:paraId="21F40E18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ACD66FE" w14:textId="197C1DD6" w:rsidR="00E526BA" w:rsidRPr="003C02A2" w:rsidRDefault="00F721CF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19,474</w:t>
            </w:r>
          </w:p>
        </w:tc>
        <w:tc>
          <w:tcPr>
            <w:tcW w:w="180" w:type="dxa"/>
            <w:vAlign w:val="bottom"/>
          </w:tcPr>
          <w:p w14:paraId="24F4E190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7E0922" w14:textId="5078AFAE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4,900</w:t>
            </w:r>
          </w:p>
        </w:tc>
        <w:tc>
          <w:tcPr>
            <w:tcW w:w="180" w:type="dxa"/>
            <w:vAlign w:val="bottom"/>
          </w:tcPr>
          <w:p w14:paraId="3B31438E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BF96F22" w14:textId="726B2589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17,07</w:t>
            </w:r>
            <w:r w:rsidR="00F721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E526BA" w:rsidRPr="003C02A2" w14:paraId="7B540828" w14:textId="77777777" w:rsidTr="00EC4627">
        <w:trPr>
          <w:cantSplit/>
        </w:trPr>
        <w:tc>
          <w:tcPr>
            <w:tcW w:w="4140" w:type="dxa"/>
          </w:tcPr>
          <w:p w14:paraId="7D21B7B6" w14:textId="77777777" w:rsidR="00E526BA" w:rsidRPr="003C02A2" w:rsidRDefault="00E526BA" w:rsidP="00E526B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02A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191C5C8" w14:textId="0ADE8B1D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180" w:type="dxa"/>
            <w:vAlign w:val="bottom"/>
          </w:tcPr>
          <w:p w14:paraId="205D40E1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ECC8F" w14:textId="6140AC64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180" w:type="dxa"/>
            <w:vAlign w:val="bottom"/>
          </w:tcPr>
          <w:p w14:paraId="654A551A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AFA766" w14:textId="0D96612B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1,018</w:t>
            </w:r>
          </w:p>
        </w:tc>
        <w:tc>
          <w:tcPr>
            <w:tcW w:w="180" w:type="dxa"/>
            <w:vAlign w:val="bottom"/>
          </w:tcPr>
          <w:p w14:paraId="40B5F5E8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FA796E1" w14:textId="164665AC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1,262</w:t>
            </w:r>
          </w:p>
        </w:tc>
      </w:tr>
      <w:tr w:rsidR="00E526BA" w:rsidRPr="003C02A2" w14:paraId="1179210B" w14:textId="77777777" w:rsidTr="00EC4627">
        <w:trPr>
          <w:cantSplit/>
        </w:trPr>
        <w:tc>
          <w:tcPr>
            <w:tcW w:w="4140" w:type="dxa"/>
          </w:tcPr>
          <w:p w14:paraId="61C9DF3D" w14:textId="7AF8EB6D" w:rsidR="00E526BA" w:rsidRPr="003C02A2" w:rsidRDefault="00E526BA" w:rsidP="00E526B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C02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ค่าใช้จ่ายสัญญาเช่าระยะสั้น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C02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9271D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พื้นที่</w:t>
            </w:r>
          </w:p>
        </w:tc>
        <w:tc>
          <w:tcPr>
            <w:tcW w:w="1080" w:type="dxa"/>
          </w:tcPr>
          <w:p w14:paraId="188618FB" w14:textId="61830A1C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6,307</w:t>
            </w:r>
          </w:p>
        </w:tc>
        <w:tc>
          <w:tcPr>
            <w:tcW w:w="180" w:type="dxa"/>
            <w:vAlign w:val="bottom"/>
          </w:tcPr>
          <w:p w14:paraId="6B790549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CCB2E3" w14:textId="56BE588D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8,150</w:t>
            </w:r>
          </w:p>
        </w:tc>
        <w:tc>
          <w:tcPr>
            <w:tcW w:w="180" w:type="dxa"/>
            <w:vAlign w:val="bottom"/>
          </w:tcPr>
          <w:p w14:paraId="73F7818F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235A5" w14:textId="29A9680E" w:rsidR="00E526BA" w:rsidRPr="00E526BA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640EDF6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3F5A2F3" w14:textId="077CE713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8,553</w:t>
            </w:r>
          </w:p>
        </w:tc>
      </w:tr>
      <w:tr w:rsidR="00E526BA" w:rsidRPr="003C02A2" w14:paraId="266A0004" w14:textId="77777777" w:rsidTr="00EC4627">
        <w:trPr>
          <w:cantSplit/>
        </w:trPr>
        <w:tc>
          <w:tcPr>
            <w:tcW w:w="4140" w:type="dxa"/>
          </w:tcPr>
          <w:p w14:paraId="6EF55186" w14:textId="70A3942A" w:rsidR="00E526BA" w:rsidRPr="003C02A2" w:rsidRDefault="00E526BA" w:rsidP="00E526BA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C02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ค่าใช้จ่ายสัญญาเช่าระยะสั้น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C462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080" w:type="dxa"/>
            <w:vAlign w:val="bottom"/>
          </w:tcPr>
          <w:p w14:paraId="54457A2A" w14:textId="67CDB1EA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3C02A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086C7A19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94C695" w14:textId="6CCF5544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180" w:type="dxa"/>
            <w:vAlign w:val="bottom"/>
          </w:tcPr>
          <w:p w14:paraId="1A931022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DE9F34" w14:textId="1A62AE70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3C02A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758E3FDD" w14:textId="77777777" w:rsidR="00E526BA" w:rsidRPr="003C02A2" w:rsidRDefault="00E526BA" w:rsidP="00E526B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  <w:vAlign w:val="bottom"/>
          </w:tcPr>
          <w:p w14:paraId="6D350768" w14:textId="33498327" w:rsidR="00E526BA" w:rsidRPr="003C02A2" w:rsidRDefault="00E526BA" w:rsidP="00E526B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</w:tbl>
    <w:p w14:paraId="0228CE07" w14:textId="77777777" w:rsidR="00B06625" w:rsidRPr="008C52B9" w:rsidRDefault="00B06625" w:rsidP="00E82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6B43432F" w14:textId="404C0BA8" w:rsidR="00F514F1" w:rsidRPr="00E526BA" w:rsidRDefault="003C02A2" w:rsidP="00E52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C02A2">
        <w:rPr>
          <w:rFonts w:ascii="Angsana New" w:hAnsi="Angsana New"/>
          <w:sz w:val="30"/>
          <w:szCs w:val="30"/>
          <w:cs/>
        </w:rPr>
        <w:t xml:space="preserve">ในปี </w:t>
      </w:r>
      <w:r w:rsidRPr="003C02A2">
        <w:rPr>
          <w:rFonts w:ascii="Angsana New" w:hAnsi="Angsana New"/>
          <w:sz w:val="30"/>
          <w:szCs w:val="30"/>
        </w:rPr>
        <w:t xml:space="preserve">2568 </w:t>
      </w:r>
      <w:r w:rsidRPr="003C02A2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</w:t>
      </w:r>
      <w:r w:rsidRPr="00E526BA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3C02A2">
        <w:rPr>
          <w:rFonts w:ascii="Angsana New" w:hAnsi="Angsana New"/>
          <w:sz w:val="30"/>
          <w:szCs w:val="30"/>
          <w:cs/>
        </w:rPr>
        <w:t xml:space="preserve">มีจำนวน </w:t>
      </w:r>
      <w:r w:rsidR="00E526BA" w:rsidRPr="00E526BA">
        <w:rPr>
          <w:rFonts w:ascii="Angsana New" w:hAnsi="Angsana New"/>
          <w:sz w:val="30"/>
          <w:szCs w:val="30"/>
        </w:rPr>
        <w:t>8.8</w:t>
      </w:r>
      <w:r w:rsidRPr="003C02A2">
        <w:rPr>
          <w:rFonts w:ascii="Angsana New" w:hAnsi="Angsana New"/>
          <w:sz w:val="30"/>
          <w:szCs w:val="30"/>
        </w:rPr>
        <w:t xml:space="preserve"> </w:t>
      </w:r>
      <w:r w:rsidRPr="003C02A2">
        <w:rPr>
          <w:rFonts w:ascii="Angsana New" w:hAnsi="Angsana New"/>
          <w:sz w:val="30"/>
          <w:szCs w:val="30"/>
          <w:cs/>
        </w:rPr>
        <w:t>ล้านบาท</w:t>
      </w:r>
      <w:r w:rsidRPr="003C02A2">
        <w:rPr>
          <w:rFonts w:ascii="Angsana New" w:hAnsi="Angsana New"/>
          <w:sz w:val="30"/>
          <w:szCs w:val="30"/>
        </w:rPr>
        <w:t xml:space="preserve"> </w:t>
      </w:r>
      <w:r w:rsidRPr="00E526BA">
        <w:rPr>
          <w:rFonts w:ascii="Angsana New" w:hAnsi="Angsana New"/>
          <w:sz w:val="30"/>
          <w:szCs w:val="30"/>
          <w:cs/>
        </w:rPr>
        <w:t xml:space="preserve">และ </w:t>
      </w:r>
      <w:r w:rsidR="00F721CF">
        <w:rPr>
          <w:rFonts w:ascii="Angsana New" w:hAnsi="Angsana New"/>
          <w:sz w:val="30"/>
          <w:szCs w:val="30"/>
        </w:rPr>
        <w:t>11.8</w:t>
      </w:r>
      <w:r w:rsidRPr="00E526BA">
        <w:rPr>
          <w:rFonts w:ascii="Angsana New" w:hAnsi="Angsana New"/>
          <w:sz w:val="30"/>
          <w:szCs w:val="30"/>
        </w:rPr>
        <w:t xml:space="preserve"> </w:t>
      </w:r>
      <w:r w:rsidR="0019271D">
        <w:rPr>
          <w:rFonts w:ascii="Angsana New" w:hAnsi="Angsana New"/>
          <w:sz w:val="30"/>
          <w:szCs w:val="30"/>
          <w:cs/>
        </w:rPr>
        <w:br/>
      </w:r>
      <w:r w:rsidRPr="00E526BA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E526BA">
        <w:rPr>
          <w:rFonts w:ascii="Angsana New" w:hAnsi="Angsana New"/>
          <w:sz w:val="30"/>
          <w:szCs w:val="30"/>
        </w:rPr>
        <w:t xml:space="preserve"> </w:t>
      </w:r>
      <w:r w:rsidRPr="00E526BA">
        <w:rPr>
          <w:rFonts w:ascii="Angsana New" w:hAnsi="Angsana New"/>
          <w:i/>
          <w:iCs/>
          <w:sz w:val="30"/>
          <w:szCs w:val="30"/>
        </w:rPr>
        <w:t xml:space="preserve">(2567: </w:t>
      </w:r>
      <w:r w:rsidR="00E526BA" w:rsidRPr="00E526BA">
        <w:rPr>
          <w:rFonts w:ascii="Angsana New" w:hAnsi="Angsana New"/>
          <w:i/>
          <w:iCs/>
          <w:sz w:val="30"/>
          <w:szCs w:val="30"/>
        </w:rPr>
        <w:t>14.7</w:t>
      </w:r>
      <w:r w:rsidRPr="00E526BA">
        <w:rPr>
          <w:rFonts w:ascii="Angsana New" w:hAnsi="Angsana New"/>
          <w:i/>
          <w:iCs/>
          <w:sz w:val="30"/>
          <w:szCs w:val="30"/>
        </w:rPr>
        <w:t xml:space="preserve"> </w:t>
      </w:r>
      <w:r w:rsidRPr="00E526BA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E526BA" w:rsidRPr="00E526BA">
        <w:rPr>
          <w:rFonts w:ascii="Angsana New" w:hAnsi="Angsana New"/>
          <w:i/>
          <w:iCs/>
          <w:sz w:val="30"/>
          <w:szCs w:val="30"/>
        </w:rPr>
        <w:t>25.3</w:t>
      </w:r>
      <w:r w:rsidRPr="00E526BA">
        <w:rPr>
          <w:rFonts w:ascii="Angsana New" w:hAnsi="Angsana New"/>
          <w:i/>
          <w:iCs/>
          <w:sz w:val="30"/>
          <w:szCs w:val="30"/>
        </w:rPr>
        <w:t xml:space="preserve"> </w:t>
      </w:r>
      <w:r w:rsidRPr="00E526BA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480E9220" w14:textId="507197DE" w:rsidR="003C02A2" w:rsidRPr="00F514F1" w:rsidRDefault="00F514F1" w:rsidP="00E82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A59A77A" w14:textId="70AC5DE0" w:rsidR="00F257F0" w:rsidRPr="00DB453B" w:rsidRDefault="00F257F0" w:rsidP="00EB338E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D6533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สินทรัพย์ไม่มีตัวตน</w:t>
      </w:r>
    </w:p>
    <w:p w14:paraId="1C7AD04F" w14:textId="77777777" w:rsidR="00F257F0" w:rsidRPr="005B43AD" w:rsidRDefault="00F257F0" w:rsidP="00F2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4054"/>
        <w:gridCol w:w="248"/>
        <w:gridCol w:w="1440"/>
        <w:gridCol w:w="270"/>
        <w:gridCol w:w="1440"/>
        <w:gridCol w:w="270"/>
        <w:gridCol w:w="1440"/>
      </w:tblGrid>
      <w:tr w:rsidR="00F257F0" w:rsidRPr="00002312" w14:paraId="7124A1AA" w14:textId="77777777" w:rsidTr="005B43AD">
        <w:trPr>
          <w:tblHeader/>
        </w:trPr>
        <w:tc>
          <w:tcPr>
            <w:tcW w:w="4054" w:type="dxa"/>
          </w:tcPr>
          <w:p w14:paraId="2E962A2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51DB467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42B6DEA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257F0" w:rsidRPr="00002312" w14:paraId="4770BA49" w14:textId="77777777" w:rsidTr="005B43AD">
        <w:trPr>
          <w:tblHeader/>
        </w:trPr>
        <w:tc>
          <w:tcPr>
            <w:tcW w:w="4054" w:type="dxa"/>
          </w:tcPr>
          <w:p w14:paraId="255AFA0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2E36E7BD" w14:textId="77777777" w:rsidR="00F257F0" w:rsidRPr="00002312" w:rsidRDefault="00F257F0" w:rsidP="0075417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B65078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3DDF16B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7765AA" w14:textId="7F018DC3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</w:t>
            </w:r>
            <w:r w:rsidR="00DB453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2983F5EA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67DCC9A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1F0B6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0672D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257F0" w:rsidRPr="00002312" w14:paraId="6703D045" w14:textId="77777777" w:rsidTr="005B43AD">
        <w:trPr>
          <w:tblHeader/>
        </w:trPr>
        <w:tc>
          <w:tcPr>
            <w:tcW w:w="4054" w:type="dxa"/>
          </w:tcPr>
          <w:p w14:paraId="4AA758FD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10DACE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54AF6007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57F0" w:rsidRPr="00002312" w14:paraId="4CC5B55F" w14:textId="77777777" w:rsidTr="00754172">
        <w:tc>
          <w:tcPr>
            <w:tcW w:w="4054" w:type="dxa"/>
          </w:tcPr>
          <w:p w14:paraId="1859DE3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</w:tcPr>
          <w:p w14:paraId="4AAE436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5C064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9BF6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E11562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FE1C34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E8CDB4C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189" w:rsidRPr="00002312" w14:paraId="28B4BACD" w14:textId="77777777" w:rsidTr="00754172">
        <w:tc>
          <w:tcPr>
            <w:tcW w:w="4054" w:type="dxa"/>
          </w:tcPr>
          <w:p w14:paraId="57CBD148" w14:textId="5E426E72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412893D8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CBC9365" w14:textId="1D8209A0" w:rsidR="00022189" w:rsidRPr="006139E5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139E5">
              <w:rPr>
                <w:rFonts w:asciiTheme="majorBidi" w:hAnsiTheme="majorBidi" w:cstheme="majorBidi"/>
                <w:sz w:val="30"/>
                <w:szCs w:val="30"/>
              </w:rPr>
              <w:t>100,302</w:t>
            </w:r>
          </w:p>
        </w:tc>
        <w:tc>
          <w:tcPr>
            <w:tcW w:w="270" w:type="dxa"/>
          </w:tcPr>
          <w:p w14:paraId="796F5FEE" w14:textId="77777777" w:rsidR="00022189" w:rsidRPr="006139E5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0C03049" w14:textId="4C756905" w:rsidR="00022189" w:rsidRPr="006139E5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139E5">
              <w:rPr>
                <w:rFonts w:asciiTheme="majorBidi" w:hAnsiTheme="majorBidi" w:cstheme="majorBidi"/>
                <w:sz w:val="30"/>
                <w:szCs w:val="30"/>
              </w:rPr>
              <w:t>35,639</w:t>
            </w:r>
          </w:p>
        </w:tc>
        <w:tc>
          <w:tcPr>
            <w:tcW w:w="270" w:type="dxa"/>
          </w:tcPr>
          <w:p w14:paraId="2809400E" w14:textId="77777777" w:rsidR="00022189" w:rsidRPr="006139E5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EB2345" w14:textId="046F42F4" w:rsidR="00022189" w:rsidRPr="006139E5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6139E5">
              <w:rPr>
                <w:rFonts w:asciiTheme="majorBidi" w:hAnsiTheme="majorBidi" w:cstheme="majorBidi"/>
                <w:sz w:val="30"/>
                <w:szCs w:val="30"/>
              </w:rPr>
              <w:t>135,941</w:t>
            </w:r>
          </w:p>
        </w:tc>
      </w:tr>
      <w:tr w:rsidR="00022189" w:rsidRPr="00002312" w14:paraId="4EEFED4B" w14:textId="77777777" w:rsidTr="00754172">
        <w:tc>
          <w:tcPr>
            <w:tcW w:w="4054" w:type="dxa"/>
          </w:tcPr>
          <w:p w14:paraId="13744664" w14:textId="793DA380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4E9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ได้มาจากการพัฒนาขึ้นภายในกิจการ</w:t>
            </w:r>
          </w:p>
        </w:tc>
        <w:tc>
          <w:tcPr>
            <w:tcW w:w="248" w:type="dxa"/>
          </w:tcPr>
          <w:p w14:paraId="6EBD3734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FBADAA" w14:textId="28DBF9CE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4242A1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02D54E" w14:textId="38040D1E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2,534</w:t>
            </w:r>
          </w:p>
        </w:tc>
        <w:tc>
          <w:tcPr>
            <w:tcW w:w="270" w:type="dxa"/>
          </w:tcPr>
          <w:p w14:paraId="45BE01BA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552818" w14:textId="2EE2F61E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2,534</w:t>
            </w:r>
          </w:p>
        </w:tc>
      </w:tr>
      <w:tr w:rsidR="00022189" w:rsidRPr="00002312" w14:paraId="18AFFB0A" w14:textId="77777777" w:rsidTr="00754172">
        <w:tc>
          <w:tcPr>
            <w:tcW w:w="4054" w:type="dxa"/>
          </w:tcPr>
          <w:p w14:paraId="386F0EC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8" w:type="dxa"/>
          </w:tcPr>
          <w:p w14:paraId="1797E7DB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A66911" w14:textId="6D20A4C9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401986F8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5BB11C" w14:textId="04398198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70" w:type="dxa"/>
          </w:tcPr>
          <w:p w14:paraId="0EA650EC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7B27BB" w14:textId="3E0BCA89" w:rsidR="00022189" w:rsidRPr="00CB35A7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</w:tr>
      <w:tr w:rsidR="00022189" w:rsidRPr="00002312" w14:paraId="3A7A1968" w14:textId="77777777" w:rsidTr="00754172">
        <w:tc>
          <w:tcPr>
            <w:tcW w:w="4054" w:type="dxa"/>
          </w:tcPr>
          <w:p w14:paraId="323E7AC3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 (โอนออก)</w:t>
            </w:r>
          </w:p>
        </w:tc>
        <w:tc>
          <w:tcPr>
            <w:tcW w:w="248" w:type="dxa"/>
          </w:tcPr>
          <w:p w14:paraId="21F8534C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A056E3" w14:textId="0DA3571D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23,176</w:t>
            </w:r>
          </w:p>
        </w:tc>
        <w:tc>
          <w:tcPr>
            <w:tcW w:w="270" w:type="dxa"/>
          </w:tcPr>
          <w:p w14:paraId="783218DB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F073F5" w14:textId="2C981A3D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(23,176)</w:t>
            </w:r>
          </w:p>
        </w:tc>
        <w:tc>
          <w:tcPr>
            <w:tcW w:w="270" w:type="dxa"/>
          </w:tcPr>
          <w:p w14:paraId="079D5526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D84FCC" w14:textId="6893763C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2189" w:rsidRPr="00002312" w14:paraId="50EDC863" w14:textId="77777777" w:rsidTr="00754172">
        <w:tc>
          <w:tcPr>
            <w:tcW w:w="4054" w:type="dxa"/>
          </w:tcPr>
          <w:p w14:paraId="6663028E" w14:textId="1C408A4E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48" w:type="dxa"/>
          </w:tcPr>
          <w:p w14:paraId="7F65EAC8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ECFBC3" w14:textId="34489B5C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(3,437)</w:t>
            </w:r>
          </w:p>
        </w:tc>
        <w:tc>
          <w:tcPr>
            <w:tcW w:w="270" w:type="dxa"/>
          </w:tcPr>
          <w:p w14:paraId="35831A1E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8DC62C" w14:textId="35B9F6C1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F82E39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1208F0" w14:textId="2C4846D6" w:rsidR="00022189" w:rsidRPr="00002312" w:rsidRDefault="00022189" w:rsidP="00022189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</w:tr>
      <w:tr w:rsidR="00022189" w:rsidRPr="00002312" w14:paraId="2BFC191E" w14:textId="77777777" w:rsidTr="00754172">
        <w:tc>
          <w:tcPr>
            <w:tcW w:w="4054" w:type="dxa"/>
          </w:tcPr>
          <w:p w14:paraId="792D6B84" w14:textId="46748205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5E82A4C2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F77F6A" w14:textId="7E9E47FD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120,277</w:t>
            </w:r>
          </w:p>
        </w:tc>
        <w:tc>
          <w:tcPr>
            <w:tcW w:w="270" w:type="dxa"/>
          </w:tcPr>
          <w:p w14:paraId="35DFF6A7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0622C8" w14:textId="48AC6EE7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16,053</w:t>
            </w:r>
          </w:p>
        </w:tc>
        <w:tc>
          <w:tcPr>
            <w:tcW w:w="270" w:type="dxa"/>
          </w:tcPr>
          <w:p w14:paraId="427142C0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A8F67" w14:textId="76B01160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136,330</w:t>
            </w:r>
          </w:p>
        </w:tc>
      </w:tr>
      <w:tr w:rsidR="00F257F0" w:rsidRPr="00002312" w14:paraId="32B26269" w14:textId="77777777" w:rsidTr="00754172">
        <w:tc>
          <w:tcPr>
            <w:tcW w:w="4054" w:type="dxa"/>
          </w:tcPr>
          <w:p w14:paraId="015C5E4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8" w:type="dxa"/>
          </w:tcPr>
          <w:p w14:paraId="4F9A97F9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C509CA" w14:textId="22BA0A14" w:rsidR="00F257F0" w:rsidRPr="00002312" w:rsidRDefault="00CE2772" w:rsidP="000F242B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E2772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3A1589FD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75B6F46" w14:textId="656871E5" w:rsidR="00F257F0" w:rsidRPr="007D6533" w:rsidRDefault="00E003AE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03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2,364</w:t>
            </w:r>
          </w:p>
        </w:tc>
        <w:tc>
          <w:tcPr>
            <w:tcW w:w="270" w:type="dxa"/>
          </w:tcPr>
          <w:p w14:paraId="39C8AB6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6408CC" w14:textId="1209F731" w:rsidR="00F257F0" w:rsidRPr="00002312" w:rsidRDefault="00E003AE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03AE">
              <w:rPr>
                <w:rFonts w:asciiTheme="majorBidi" w:hAnsiTheme="majorBidi" w:cstheme="majorBidi"/>
                <w:sz w:val="30"/>
                <w:szCs w:val="30"/>
              </w:rPr>
              <w:t>2,509</w:t>
            </w:r>
          </w:p>
        </w:tc>
      </w:tr>
      <w:tr w:rsidR="00F257F0" w:rsidRPr="00002312" w14:paraId="3B1E070F" w14:textId="77777777" w:rsidTr="00754172">
        <w:tc>
          <w:tcPr>
            <w:tcW w:w="4054" w:type="dxa"/>
          </w:tcPr>
          <w:p w14:paraId="007629F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 (โอนออก)</w:t>
            </w:r>
          </w:p>
        </w:tc>
        <w:tc>
          <w:tcPr>
            <w:tcW w:w="248" w:type="dxa"/>
          </w:tcPr>
          <w:p w14:paraId="5035B290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102E7B" w14:textId="383185E7" w:rsidR="00F257F0" w:rsidRPr="00002312" w:rsidRDefault="00E003AE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E003AE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02D406C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145E21" w14:textId="7F682001" w:rsidR="00F257F0" w:rsidRPr="00002312" w:rsidRDefault="00E003AE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03A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(710)</w:t>
            </w:r>
          </w:p>
        </w:tc>
        <w:tc>
          <w:tcPr>
            <w:tcW w:w="270" w:type="dxa"/>
          </w:tcPr>
          <w:p w14:paraId="776BD20F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667185" w14:textId="58A0BDFC" w:rsidR="00F257F0" w:rsidRPr="00002312" w:rsidRDefault="00E003AE" w:rsidP="00754172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57F0" w:rsidRPr="00002312" w14:paraId="6AAF0536" w14:textId="77777777" w:rsidTr="00754172">
        <w:tc>
          <w:tcPr>
            <w:tcW w:w="4054" w:type="dxa"/>
          </w:tcPr>
          <w:p w14:paraId="5B8C4689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48" w:type="dxa"/>
          </w:tcPr>
          <w:p w14:paraId="2F7ACB1D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CEED1B" w14:textId="7C0D0A4E" w:rsidR="00F257F0" w:rsidRPr="00002312" w:rsidRDefault="00AE23E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E23EC"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  <w:tc>
          <w:tcPr>
            <w:tcW w:w="270" w:type="dxa"/>
          </w:tcPr>
          <w:p w14:paraId="616AE8E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765D7B" w14:textId="5056DABB" w:rsidR="00F257F0" w:rsidRPr="00002312" w:rsidRDefault="00AE23EC" w:rsidP="007D6533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E23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ED16E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2950A0A" w14:textId="6D32CBFC" w:rsidR="00F257F0" w:rsidRPr="00002312" w:rsidRDefault="00AE23EC" w:rsidP="007D6533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E23EC">
              <w:rPr>
                <w:rFonts w:asciiTheme="majorBidi" w:hAnsiTheme="majorBidi" w:cstheme="majorBidi"/>
                <w:sz w:val="30"/>
                <w:szCs w:val="30"/>
              </w:rPr>
              <w:t>(232)</w:t>
            </w:r>
          </w:p>
        </w:tc>
      </w:tr>
      <w:tr w:rsidR="00F257F0" w:rsidRPr="00002312" w14:paraId="20F4D187" w14:textId="77777777" w:rsidTr="00754172">
        <w:tc>
          <w:tcPr>
            <w:tcW w:w="4054" w:type="dxa"/>
          </w:tcPr>
          <w:p w14:paraId="5767D1D1" w14:textId="4497645A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22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44E919AA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A6753" w14:textId="63A56CA3" w:rsidR="00F257F0" w:rsidRPr="00002312" w:rsidRDefault="00AE23E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3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120,900</w:t>
            </w:r>
          </w:p>
        </w:tc>
        <w:tc>
          <w:tcPr>
            <w:tcW w:w="270" w:type="dxa"/>
          </w:tcPr>
          <w:p w14:paraId="01AAA97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399DD" w14:textId="17EECE34" w:rsidR="00F257F0" w:rsidRPr="00002312" w:rsidRDefault="00AE23E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3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17,707</w:t>
            </w:r>
          </w:p>
        </w:tc>
        <w:tc>
          <w:tcPr>
            <w:tcW w:w="270" w:type="dxa"/>
          </w:tcPr>
          <w:p w14:paraId="55A27B25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B0C54" w14:textId="6B765854" w:rsidR="00F257F0" w:rsidRPr="00002312" w:rsidRDefault="00FC590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C5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138,607</w:t>
            </w:r>
          </w:p>
        </w:tc>
      </w:tr>
      <w:tr w:rsidR="00F257F0" w:rsidRPr="0019271D" w14:paraId="66E58784" w14:textId="77777777" w:rsidTr="00754172">
        <w:tc>
          <w:tcPr>
            <w:tcW w:w="4054" w:type="dxa"/>
          </w:tcPr>
          <w:p w14:paraId="6B16E7CE" w14:textId="77777777" w:rsidR="00F257F0" w:rsidRPr="0019271D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68C7B9C7" w14:textId="77777777" w:rsidR="00F257F0" w:rsidRPr="0019271D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2EEF84" w14:textId="77777777" w:rsidR="00F257F0" w:rsidRPr="0019271D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78E32" w14:textId="77777777" w:rsidR="00F257F0" w:rsidRPr="0019271D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06D595" w14:textId="77777777" w:rsidR="00F257F0" w:rsidRPr="0019271D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C5832" w14:textId="77777777" w:rsidR="00F257F0" w:rsidRPr="0019271D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10504E" w14:textId="77777777" w:rsidR="00F257F0" w:rsidRPr="0019271D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257F0" w:rsidRPr="00002312" w14:paraId="38D02F11" w14:textId="77777777" w:rsidTr="00754172">
        <w:tc>
          <w:tcPr>
            <w:tcW w:w="4054" w:type="dxa"/>
          </w:tcPr>
          <w:p w14:paraId="0E8CC23A" w14:textId="24F9FBD3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0023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="005B43AD" w:rsidRPr="005B43A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248" w:type="dxa"/>
          </w:tcPr>
          <w:p w14:paraId="4903D46E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F963FE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DCD8F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43A8F7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5C02F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9A843E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2189" w:rsidRPr="00002312" w14:paraId="64E0E580" w14:textId="77777777" w:rsidTr="00754172">
        <w:tc>
          <w:tcPr>
            <w:tcW w:w="4054" w:type="dxa"/>
          </w:tcPr>
          <w:p w14:paraId="25AA726C" w14:textId="2D892366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16F46B82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9CD1EA3" w14:textId="36B0BE79" w:rsidR="00022189" w:rsidRPr="00022189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42,973</w:t>
            </w:r>
          </w:p>
        </w:tc>
        <w:tc>
          <w:tcPr>
            <w:tcW w:w="270" w:type="dxa"/>
          </w:tcPr>
          <w:p w14:paraId="0D1D26D7" w14:textId="77777777" w:rsidR="00022189" w:rsidRPr="00022189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67AE7E" w14:textId="3F438F10" w:rsidR="00022189" w:rsidRPr="00022189" w:rsidRDefault="00022189" w:rsidP="00022189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DEDF1" w14:textId="77777777" w:rsidR="00022189" w:rsidRPr="00022189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BE0C0C" w14:textId="7237905C" w:rsidR="00022189" w:rsidRPr="00022189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42,973</w:t>
            </w:r>
          </w:p>
        </w:tc>
      </w:tr>
      <w:tr w:rsidR="00022189" w:rsidRPr="00002312" w14:paraId="5B748058" w14:textId="77777777" w:rsidTr="00754172">
        <w:tc>
          <w:tcPr>
            <w:tcW w:w="4054" w:type="dxa"/>
          </w:tcPr>
          <w:p w14:paraId="216F6C2F" w14:textId="2B0F28E4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48" w:type="dxa"/>
          </w:tcPr>
          <w:p w14:paraId="4A960A22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90FA9FE" w14:textId="58AA1BCC" w:rsidR="00022189" w:rsidRPr="00716E3B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13,818</w:t>
            </w:r>
          </w:p>
        </w:tc>
        <w:tc>
          <w:tcPr>
            <w:tcW w:w="270" w:type="dxa"/>
          </w:tcPr>
          <w:p w14:paraId="68F967D6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11729B" w14:textId="10F93D0D" w:rsidR="00022189" w:rsidRDefault="00022189" w:rsidP="00022189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667370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673BF8" w14:textId="44A7CA54" w:rsidR="00022189" w:rsidRPr="00716E3B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13,818</w:t>
            </w:r>
          </w:p>
        </w:tc>
      </w:tr>
      <w:tr w:rsidR="00022189" w:rsidRPr="00002312" w14:paraId="37276202" w14:textId="77777777" w:rsidTr="00754172">
        <w:tc>
          <w:tcPr>
            <w:tcW w:w="4054" w:type="dxa"/>
          </w:tcPr>
          <w:p w14:paraId="22D141BC" w14:textId="48958398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3AD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48" w:type="dxa"/>
          </w:tcPr>
          <w:p w14:paraId="50D381CB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2720EF" w14:textId="37BB0006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5,491</w:t>
            </w:r>
          </w:p>
        </w:tc>
        <w:tc>
          <w:tcPr>
            <w:tcW w:w="270" w:type="dxa"/>
          </w:tcPr>
          <w:p w14:paraId="41276902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F4590E" w14:textId="4ABB4D59" w:rsidR="00022189" w:rsidRPr="00002312" w:rsidRDefault="00022189" w:rsidP="00022189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93411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F630B" w14:textId="41C9EA30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5,491</w:t>
            </w:r>
          </w:p>
        </w:tc>
      </w:tr>
      <w:tr w:rsidR="00022189" w:rsidRPr="00002312" w14:paraId="780BC81E" w14:textId="77777777" w:rsidTr="00754172">
        <w:tc>
          <w:tcPr>
            <w:tcW w:w="4054" w:type="dxa"/>
          </w:tcPr>
          <w:p w14:paraId="7CE7A55D" w14:textId="0C24795F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5DBFDB4B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4CA57D" w14:textId="388BC2A4" w:rsidR="00022189" w:rsidRPr="00615E0D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62,282</w:t>
            </w:r>
          </w:p>
        </w:tc>
        <w:tc>
          <w:tcPr>
            <w:tcW w:w="270" w:type="dxa"/>
          </w:tcPr>
          <w:p w14:paraId="2B756CB3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7E305" w14:textId="5668D618" w:rsidR="00022189" w:rsidRPr="00002312" w:rsidRDefault="00022189" w:rsidP="00022189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2D2868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7405B5" w14:textId="4D943EBC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62,282</w:t>
            </w:r>
          </w:p>
        </w:tc>
      </w:tr>
      <w:tr w:rsidR="00F257F0" w:rsidRPr="00002312" w14:paraId="56BED1C0" w14:textId="77777777" w:rsidTr="00754172">
        <w:tc>
          <w:tcPr>
            <w:tcW w:w="4054" w:type="dxa"/>
          </w:tcPr>
          <w:p w14:paraId="77091F28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48" w:type="dxa"/>
          </w:tcPr>
          <w:p w14:paraId="33FD2FE7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2379D4" w14:textId="7CD33CA9" w:rsidR="00F257F0" w:rsidRPr="0019271D" w:rsidRDefault="00FC590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5900">
              <w:rPr>
                <w:rFonts w:asciiTheme="majorBidi" w:hAnsiTheme="majorBidi" w:cstheme="majorBidi"/>
                <w:sz w:val="30"/>
                <w:szCs w:val="30"/>
              </w:rPr>
              <w:t>12,2</w:t>
            </w:r>
            <w:r w:rsidR="001927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</w:tcPr>
          <w:p w14:paraId="53056360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0C23DE8" w14:textId="6E735A0E" w:rsidR="00F257F0" w:rsidRPr="00002312" w:rsidRDefault="00FC5900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CDB391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C6E83B1" w14:textId="1F0249F7" w:rsidR="00F257F0" w:rsidRPr="00002312" w:rsidRDefault="00FC590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FC5900">
              <w:rPr>
                <w:rFonts w:asciiTheme="majorBidi" w:hAnsiTheme="majorBidi" w:cstheme="majorBidi"/>
                <w:sz w:val="30"/>
                <w:szCs w:val="30"/>
              </w:rPr>
              <w:t>12,2</w:t>
            </w:r>
            <w:r w:rsidR="0019271D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19271D" w:rsidRPr="00002312" w14:paraId="7069CC91" w14:textId="77777777" w:rsidTr="00754172">
        <w:tc>
          <w:tcPr>
            <w:tcW w:w="4054" w:type="dxa"/>
          </w:tcPr>
          <w:p w14:paraId="2F86919D" w14:textId="305D4FC3" w:rsidR="0019271D" w:rsidRPr="00002312" w:rsidRDefault="0019271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48" w:type="dxa"/>
          </w:tcPr>
          <w:p w14:paraId="588D02EF" w14:textId="77777777" w:rsidR="0019271D" w:rsidRPr="00002312" w:rsidRDefault="0019271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B66EEE" w14:textId="11795A02" w:rsidR="0019271D" w:rsidRPr="00FC5900" w:rsidRDefault="0019271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  <w:tc>
          <w:tcPr>
            <w:tcW w:w="270" w:type="dxa"/>
          </w:tcPr>
          <w:p w14:paraId="55CA6DB6" w14:textId="77777777" w:rsidR="0019271D" w:rsidRPr="00002312" w:rsidRDefault="0019271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1DFC35F" w14:textId="7C227539" w:rsidR="0019271D" w:rsidRDefault="0019271D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56EEB4" w14:textId="77777777" w:rsidR="0019271D" w:rsidRPr="00002312" w:rsidRDefault="0019271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102509" w14:textId="3D00CABF" w:rsidR="0019271D" w:rsidRPr="00FC5900" w:rsidRDefault="0019271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  <w:tr w:rsidR="00F257F0" w:rsidRPr="00002312" w14:paraId="4BBBC1CC" w14:textId="77777777" w:rsidTr="00754172">
        <w:tc>
          <w:tcPr>
            <w:tcW w:w="4054" w:type="dxa"/>
          </w:tcPr>
          <w:p w14:paraId="11E25FA0" w14:textId="2E62671F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22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347B3878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22809" w14:textId="69A138AF" w:rsidR="00F257F0" w:rsidRPr="007D6533" w:rsidRDefault="002F5FFB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F5F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74,511</w:t>
            </w:r>
          </w:p>
        </w:tc>
        <w:tc>
          <w:tcPr>
            <w:tcW w:w="270" w:type="dxa"/>
          </w:tcPr>
          <w:p w14:paraId="7D36D64E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8640D" w14:textId="6908930C" w:rsidR="00F257F0" w:rsidRPr="00002312" w:rsidRDefault="002F5FFB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B307FD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63068" w14:textId="2E4B3BDE" w:rsidR="00F257F0" w:rsidRPr="00002312" w:rsidRDefault="002F5FFB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5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74,511</w:t>
            </w:r>
          </w:p>
        </w:tc>
      </w:tr>
      <w:tr w:rsidR="004C07D1" w:rsidRPr="0019271D" w14:paraId="4293A1ED" w14:textId="77777777" w:rsidTr="00754172">
        <w:tc>
          <w:tcPr>
            <w:tcW w:w="4054" w:type="dxa"/>
          </w:tcPr>
          <w:p w14:paraId="52B2F107" w14:textId="77777777" w:rsidR="004C07D1" w:rsidRPr="0019271D" w:rsidRDefault="004C07D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35D56E10" w14:textId="77777777" w:rsidR="004C07D1" w:rsidRPr="0019271D" w:rsidRDefault="004C07D1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EC3174" w14:textId="77777777" w:rsidR="004C07D1" w:rsidRPr="0019271D" w:rsidRDefault="004C07D1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22096" w14:textId="77777777" w:rsidR="004C07D1" w:rsidRPr="0019271D" w:rsidRDefault="004C07D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D18CE1E" w14:textId="77777777" w:rsidR="004C07D1" w:rsidRPr="0019271D" w:rsidRDefault="004C07D1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83481" w14:textId="77777777" w:rsidR="004C07D1" w:rsidRPr="0019271D" w:rsidRDefault="004C07D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F33060" w14:textId="77777777" w:rsidR="004C07D1" w:rsidRPr="0019271D" w:rsidRDefault="004C07D1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57F0" w:rsidRPr="00002312" w14:paraId="56088E8D" w14:textId="77777777" w:rsidTr="00754172">
        <w:tc>
          <w:tcPr>
            <w:tcW w:w="4054" w:type="dxa"/>
          </w:tcPr>
          <w:p w14:paraId="21337FB6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48" w:type="dxa"/>
          </w:tcPr>
          <w:p w14:paraId="4FB7395D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20933B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D0E3B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D7D86F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6DC7C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9569CC" w14:textId="77777777" w:rsidR="00F257F0" w:rsidRPr="00002312" w:rsidRDefault="00F257F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189" w:rsidRPr="00002312" w14:paraId="099C1B98" w14:textId="77777777" w:rsidTr="00754172">
        <w:tc>
          <w:tcPr>
            <w:tcW w:w="4054" w:type="dxa"/>
          </w:tcPr>
          <w:p w14:paraId="21519017" w14:textId="08D57BB3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5111862A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854E1DC" w14:textId="3F4BFF25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57,995</w:t>
            </w:r>
          </w:p>
        </w:tc>
        <w:tc>
          <w:tcPr>
            <w:tcW w:w="270" w:type="dxa"/>
          </w:tcPr>
          <w:p w14:paraId="5B697E46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91E3CF6" w14:textId="3CCEEB84" w:rsidR="00022189" w:rsidRPr="002A31D5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16,053</w:t>
            </w:r>
          </w:p>
        </w:tc>
        <w:tc>
          <w:tcPr>
            <w:tcW w:w="270" w:type="dxa"/>
          </w:tcPr>
          <w:p w14:paraId="18159B09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FE970E1" w14:textId="23B08B21" w:rsidR="00022189" w:rsidRPr="00716E3B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74,048</w:t>
            </w:r>
          </w:p>
        </w:tc>
      </w:tr>
      <w:tr w:rsidR="00F257F0" w:rsidRPr="00002312" w14:paraId="491DC701" w14:textId="77777777" w:rsidTr="00754172">
        <w:tc>
          <w:tcPr>
            <w:tcW w:w="4054" w:type="dxa"/>
          </w:tcPr>
          <w:p w14:paraId="44DB3E01" w14:textId="29C06586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22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29E69783" w14:textId="77777777" w:rsidR="00F257F0" w:rsidRPr="00002312" w:rsidRDefault="00F257F0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E4F4CB1" w14:textId="213C3012" w:rsidR="00F257F0" w:rsidRPr="00002312" w:rsidRDefault="007B554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554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46,389</w:t>
            </w:r>
          </w:p>
        </w:tc>
        <w:tc>
          <w:tcPr>
            <w:tcW w:w="270" w:type="dxa"/>
          </w:tcPr>
          <w:p w14:paraId="133DDC7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3ED974" w14:textId="672E73AE" w:rsidR="00F257F0" w:rsidRPr="00002312" w:rsidRDefault="007B554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5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17,707</w:t>
            </w:r>
          </w:p>
        </w:tc>
        <w:tc>
          <w:tcPr>
            <w:tcW w:w="270" w:type="dxa"/>
          </w:tcPr>
          <w:p w14:paraId="51292163" w14:textId="77777777" w:rsidR="00F257F0" w:rsidRPr="00002312" w:rsidRDefault="00F257F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1F2C289" w14:textId="789418E5" w:rsidR="00F257F0" w:rsidRPr="007D6533" w:rsidRDefault="007B5540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55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64,096</w:t>
            </w:r>
          </w:p>
        </w:tc>
      </w:tr>
    </w:tbl>
    <w:p w14:paraId="51BAE09F" w14:textId="77777777" w:rsidR="00F257F0" w:rsidRPr="0019271D" w:rsidRDefault="00F257F0" w:rsidP="00DE347B">
      <w:pPr>
        <w:pStyle w:val="ListParagraph"/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162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4054"/>
        <w:gridCol w:w="248"/>
        <w:gridCol w:w="1440"/>
        <w:gridCol w:w="270"/>
        <w:gridCol w:w="1440"/>
        <w:gridCol w:w="270"/>
        <w:gridCol w:w="1440"/>
      </w:tblGrid>
      <w:tr w:rsidR="005B43AD" w:rsidRPr="00002312" w14:paraId="1977D019" w14:textId="77777777" w:rsidTr="005B43AD">
        <w:trPr>
          <w:tblHeader/>
        </w:trPr>
        <w:tc>
          <w:tcPr>
            <w:tcW w:w="4054" w:type="dxa"/>
          </w:tcPr>
          <w:p w14:paraId="5A8AB9E0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1709AFF4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9AFD47E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B43AD" w:rsidRPr="00002312" w14:paraId="1CDDACDE" w14:textId="77777777" w:rsidTr="005B43AD">
        <w:trPr>
          <w:tblHeader/>
        </w:trPr>
        <w:tc>
          <w:tcPr>
            <w:tcW w:w="4054" w:type="dxa"/>
          </w:tcPr>
          <w:p w14:paraId="24771F42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08F6E818" w14:textId="77777777" w:rsidR="005B43AD" w:rsidRPr="00002312" w:rsidRDefault="005B43AD" w:rsidP="0075417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3328E4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70" w:type="dxa"/>
            <w:vAlign w:val="bottom"/>
          </w:tcPr>
          <w:p w14:paraId="4588FE0D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8724C6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ซอฟต์แวร์คอมพิวเตอร์ระหว่างพัฒนา</w:t>
            </w:r>
          </w:p>
        </w:tc>
        <w:tc>
          <w:tcPr>
            <w:tcW w:w="270" w:type="dxa"/>
            <w:vAlign w:val="bottom"/>
          </w:tcPr>
          <w:p w14:paraId="629A878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4F6BAA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E2361E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43032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B43AD" w:rsidRPr="00002312" w14:paraId="13585044" w14:textId="77777777" w:rsidTr="005B43AD">
        <w:trPr>
          <w:tblHeader/>
        </w:trPr>
        <w:tc>
          <w:tcPr>
            <w:tcW w:w="4054" w:type="dxa"/>
          </w:tcPr>
          <w:p w14:paraId="7F3D7A1D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8" w:type="dxa"/>
          </w:tcPr>
          <w:p w14:paraId="7482B6F3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55B1716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43AD" w:rsidRPr="00002312" w14:paraId="5BD7B7E3" w14:textId="77777777" w:rsidTr="00754172">
        <w:tc>
          <w:tcPr>
            <w:tcW w:w="4054" w:type="dxa"/>
          </w:tcPr>
          <w:p w14:paraId="3E0BFDF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8" w:type="dxa"/>
          </w:tcPr>
          <w:p w14:paraId="6D1BE970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D76AAB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3FB0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635F9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7087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ED54B6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189" w:rsidRPr="00002312" w14:paraId="69C30CB9" w14:textId="77777777" w:rsidTr="00754172">
        <w:tc>
          <w:tcPr>
            <w:tcW w:w="4054" w:type="dxa"/>
          </w:tcPr>
          <w:p w14:paraId="7DB65D59" w14:textId="3102AEA3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58281006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FB9737" w14:textId="25AC125E" w:rsidR="00022189" w:rsidRPr="00022189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</w:rPr>
              <w:t>94,399</w:t>
            </w:r>
          </w:p>
        </w:tc>
        <w:tc>
          <w:tcPr>
            <w:tcW w:w="270" w:type="dxa"/>
          </w:tcPr>
          <w:p w14:paraId="35E4D513" w14:textId="77777777" w:rsidR="00022189" w:rsidRPr="00022189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CF074E" w14:textId="7E32F814" w:rsidR="00022189" w:rsidRPr="00022189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</w:rPr>
              <w:t>34,578</w:t>
            </w:r>
          </w:p>
        </w:tc>
        <w:tc>
          <w:tcPr>
            <w:tcW w:w="270" w:type="dxa"/>
          </w:tcPr>
          <w:p w14:paraId="6F580729" w14:textId="77777777" w:rsidR="00022189" w:rsidRPr="00022189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17A935" w14:textId="102719DC" w:rsidR="00022189" w:rsidRPr="00022189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</w:rPr>
              <w:t>128,977</w:t>
            </w:r>
          </w:p>
        </w:tc>
      </w:tr>
      <w:tr w:rsidR="00022189" w:rsidRPr="00002312" w14:paraId="145B041A" w14:textId="77777777" w:rsidTr="00754172">
        <w:tc>
          <w:tcPr>
            <w:tcW w:w="4054" w:type="dxa"/>
          </w:tcPr>
          <w:p w14:paraId="7ACC176E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64E9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ได้มาจากการพัฒนาขึ้นภายในกิจการ</w:t>
            </w:r>
          </w:p>
        </w:tc>
        <w:tc>
          <w:tcPr>
            <w:tcW w:w="248" w:type="dxa"/>
          </w:tcPr>
          <w:p w14:paraId="02ABCB54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A40C71" w14:textId="7608F18B" w:rsidR="00022189" w:rsidRPr="004C64E9" w:rsidRDefault="00022189" w:rsidP="0002218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376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77E0400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86C4047" w14:textId="0E2FEBFE" w:rsidR="00022189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355C0">
              <w:rPr>
                <w:rFonts w:asciiTheme="majorBidi" w:hAnsiTheme="majorBidi" w:cstheme="majorBidi"/>
                <w:sz w:val="30"/>
                <w:szCs w:val="30"/>
              </w:rPr>
              <w:t>2,534</w:t>
            </w:r>
          </w:p>
        </w:tc>
        <w:tc>
          <w:tcPr>
            <w:tcW w:w="270" w:type="dxa"/>
          </w:tcPr>
          <w:p w14:paraId="4BEABA2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6F5877A" w14:textId="5F5489CA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355C0">
              <w:rPr>
                <w:rFonts w:asciiTheme="majorBidi" w:hAnsiTheme="majorBidi" w:cstheme="majorBidi"/>
                <w:sz w:val="30"/>
                <w:szCs w:val="30"/>
              </w:rPr>
              <w:t>2,534</w:t>
            </w:r>
          </w:p>
        </w:tc>
      </w:tr>
      <w:tr w:rsidR="00022189" w:rsidRPr="00002312" w14:paraId="1FC42049" w14:textId="77777777" w:rsidTr="00754172">
        <w:tc>
          <w:tcPr>
            <w:tcW w:w="4054" w:type="dxa"/>
          </w:tcPr>
          <w:p w14:paraId="02B91671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8" w:type="dxa"/>
          </w:tcPr>
          <w:p w14:paraId="119E9AFC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AC764A" w14:textId="5D9B6550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270" w:type="dxa"/>
          </w:tcPr>
          <w:p w14:paraId="4F42BCF7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581F87" w14:textId="37CB8C3C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  <w:tc>
          <w:tcPr>
            <w:tcW w:w="270" w:type="dxa"/>
          </w:tcPr>
          <w:p w14:paraId="25BE690B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4D08D29" w14:textId="398A219F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1,292</w:t>
            </w:r>
          </w:p>
        </w:tc>
      </w:tr>
      <w:tr w:rsidR="00022189" w:rsidRPr="00002312" w14:paraId="58DDDB29" w14:textId="77777777" w:rsidTr="00754172">
        <w:tc>
          <w:tcPr>
            <w:tcW w:w="4054" w:type="dxa"/>
          </w:tcPr>
          <w:p w14:paraId="42174173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 (โอนออก)</w:t>
            </w:r>
          </w:p>
        </w:tc>
        <w:tc>
          <w:tcPr>
            <w:tcW w:w="248" w:type="dxa"/>
          </w:tcPr>
          <w:p w14:paraId="1136A3B5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3322CE" w14:textId="2CC26C7A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23,176</w:t>
            </w:r>
          </w:p>
        </w:tc>
        <w:tc>
          <w:tcPr>
            <w:tcW w:w="270" w:type="dxa"/>
          </w:tcPr>
          <w:p w14:paraId="5CCB20A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B1D07B" w14:textId="5489ADD2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3,176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9808F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9E2AD5" w14:textId="295F7DAD" w:rsidR="00022189" w:rsidRPr="0093760A" w:rsidRDefault="00022189" w:rsidP="00022189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5D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22189" w:rsidRPr="00002312" w14:paraId="7CDCBD84" w14:textId="77777777" w:rsidTr="00754172">
        <w:tc>
          <w:tcPr>
            <w:tcW w:w="4054" w:type="dxa"/>
          </w:tcPr>
          <w:p w14:paraId="522D8D0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48" w:type="dxa"/>
          </w:tcPr>
          <w:p w14:paraId="38895822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06E879" w14:textId="73AA753C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(3,437)</w:t>
            </w:r>
          </w:p>
        </w:tc>
        <w:tc>
          <w:tcPr>
            <w:tcW w:w="270" w:type="dxa"/>
          </w:tcPr>
          <w:p w14:paraId="0C110E73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6416DD" w14:textId="2662DDE0" w:rsidR="00022189" w:rsidRPr="00002312" w:rsidRDefault="00022189" w:rsidP="00022189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CDE1E4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45FDE37" w14:textId="5EC55FE1" w:rsidR="00022189" w:rsidRPr="00002312" w:rsidRDefault="00022189" w:rsidP="00022189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2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(3,437)</w:t>
            </w:r>
          </w:p>
        </w:tc>
      </w:tr>
      <w:tr w:rsidR="00022189" w:rsidRPr="00002312" w14:paraId="2751F8B5" w14:textId="77777777" w:rsidTr="00754172">
        <w:tc>
          <w:tcPr>
            <w:tcW w:w="4054" w:type="dxa"/>
          </w:tcPr>
          <w:p w14:paraId="3B5F737B" w14:textId="12AA0621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57DDF958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B37FA1" w14:textId="69DB9353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114,374</w:t>
            </w:r>
          </w:p>
        </w:tc>
        <w:tc>
          <w:tcPr>
            <w:tcW w:w="270" w:type="dxa"/>
          </w:tcPr>
          <w:p w14:paraId="76343B72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D97D46" w14:textId="200DCDEC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14,992</w:t>
            </w:r>
          </w:p>
        </w:tc>
        <w:tc>
          <w:tcPr>
            <w:tcW w:w="270" w:type="dxa"/>
          </w:tcPr>
          <w:p w14:paraId="4EA7BFD2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76A984" w14:textId="6F08EB37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129,366</w:t>
            </w:r>
          </w:p>
        </w:tc>
      </w:tr>
      <w:tr w:rsidR="005B43AD" w:rsidRPr="00002312" w14:paraId="6BB96FF8" w14:textId="77777777" w:rsidTr="00754172">
        <w:tc>
          <w:tcPr>
            <w:tcW w:w="4054" w:type="dxa"/>
          </w:tcPr>
          <w:p w14:paraId="0EBF03B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8" w:type="dxa"/>
          </w:tcPr>
          <w:p w14:paraId="50FEFDD1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5C0F71" w14:textId="0A371F2D" w:rsidR="005B43AD" w:rsidRPr="00002312" w:rsidRDefault="007F5E93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7F5E93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0" w:type="dxa"/>
          </w:tcPr>
          <w:p w14:paraId="23C95E0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F2A3086" w14:textId="10D089FC" w:rsidR="005B43AD" w:rsidRPr="00002312" w:rsidRDefault="001740DF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740DF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  <w:tc>
          <w:tcPr>
            <w:tcW w:w="270" w:type="dxa"/>
          </w:tcPr>
          <w:p w14:paraId="10948509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C06397" w14:textId="7415B262" w:rsidR="005B43AD" w:rsidRPr="00002312" w:rsidRDefault="001740DF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740DF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</w:tr>
      <w:tr w:rsidR="005B43AD" w:rsidRPr="00002312" w14:paraId="0537902E" w14:textId="77777777" w:rsidTr="00754172">
        <w:tc>
          <w:tcPr>
            <w:tcW w:w="4054" w:type="dxa"/>
          </w:tcPr>
          <w:p w14:paraId="44096E4F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เข้า (โอนออก)</w:t>
            </w:r>
          </w:p>
        </w:tc>
        <w:tc>
          <w:tcPr>
            <w:tcW w:w="248" w:type="dxa"/>
          </w:tcPr>
          <w:p w14:paraId="38D9B839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7D2F49" w14:textId="76CB5793" w:rsidR="005B43AD" w:rsidRPr="00002312" w:rsidRDefault="001740DF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740DF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448BCF6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2A13C26" w14:textId="31A1663E" w:rsidR="005B43AD" w:rsidRPr="00002312" w:rsidRDefault="001740DF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740DF">
              <w:rPr>
                <w:rFonts w:asciiTheme="majorBidi" w:hAnsiTheme="majorBidi" w:cstheme="majorBidi"/>
                <w:sz w:val="30"/>
                <w:szCs w:val="30"/>
              </w:rPr>
              <w:t>(710)</w:t>
            </w:r>
          </w:p>
        </w:tc>
        <w:tc>
          <w:tcPr>
            <w:tcW w:w="270" w:type="dxa"/>
          </w:tcPr>
          <w:p w14:paraId="3E8D5672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3A28AF" w14:textId="17DC1957" w:rsidR="005B43AD" w:rsidRPr="00DD5D3F" w:rsidRDefault="001740DF" w:rsidP="00DD5D3F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B43AD" w:rsidRPr="00002312" w14:paraId="6547B2E3" w14:textId="77777777" w:rsidTr="00754172">
        <w:tc>
          <w:tcPr>
            <w:tcW w:w="4054" w:type="dxa"/>
          </w:tcPr>
          <w:p w14:paraId="3FA2D694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48" w:type="dxa"/>
          </w:tcPr>
          <w:p w14:paraId="650EC980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551642" w14:textId="450FF141" w:rsidR="005B43AD" w:rsidRPr="00002312" w:rsidRDefault="001740DF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1740DF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  <w:tc>
          <w:tcPr>
            <w:tcW w:w="270" w:type="dxa"/>
          </w:tcPr>
          <w:p w14:paraId="7243A4E3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197A2D" w14:textId="0FA7129F" w:rsidR="005B43AD" w:rsidRPr="00002312" w:rsidRDefault="001740DF" w:rsidP="000E59E9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0D581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BBA8CE" w14:textId="2732EC57" w:rsidR="005B43AD" w:rsidRPr="00002312" w:rsidRDefault="001740DF" w:rsidP="0058548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1740DF">
              <w:rPr>
                <w:rFonts w:asciiTheme="majorBidi" w:hAnsiTheme="majorBidi" w:cstheme="majorBidi"/>
                <w:sz w:val="30"/>
                <w:szCs w:val="30"/>
              </w:rPr>
              <w:t>(145)</w:t>
            </w:r>
          </w:p>
        </w:tc>
      </w:tr>
      <w:tr w:rsidR="005B43AD" w:rsidRPr="00002312" w14:paraId="1A690EA1" w14:textId="77777777" w:rsidTr="00754172">
        <w:tc>
          <w:tcPr>
            <w:tcW w:w="4054" w:type="dxa"/>
          </w:tcPr>
          <w:p w14:paraId="0AA69652" w14:textId="3959723A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22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33E171D3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881AB" w14:textId="08A112AE" w:rsidR="005B43AD" w:rsidRPr="00002312" w:rsidRDefault="001740DF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74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115,084</w:t>
            </w:r>
          </w:p>
        </w:tc>
        <w:tc>
          <w:tcPr>
            <w:tcW w:w="270" w:type="dxa"/>
          </w:tcPr>
          <w:p w14:paraId="0EF36B0B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E4A75" w14:textId="40B16493" w:rsidR="005B43AD" w:rsidRPr="00002312" w:rsidRDefault="004571F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7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14,900</w:t>
            </w:r>
          </w:p>
        </w:tc>
        <w:tc>
          <w:tcPr>
            <w:tcW w:w="270" w:type="dxa"/>
          </w:tcPr>
          <w:p w14:paraId="5B5B2C9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A7EA3" w14:textId="16637F63" w:rsidR="005B43AD" w:rsidRPr="00002312" w:rsidRDefault="004571FC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7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129,984</w:t>
            </w:r>
          </w:p>
        </w:tc>
      </w:tr>
      <w:tr w:rsidR="005B43AD" w:rsidRPr="0019271D" w14:paraId="56E30DDF" w14:textId="77777777" w:rsidTr="00754172">
        <w:tc>
          <w:tcPr>
            <w:tcW w:w="4054" w:type="dxa"/>
          </w:tcPr>
          <w:p w14:paraId="4B63010B" w14:textId="77777777" w:rsidR="005B43AD" w:rsidRPr="0019271D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302BD292" w14:textId="77777777" w:rsidR="005B43AD" w:rsidRPr="0019271D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3A0122" w14:textId="77777777" w:rsidR="005B43AD" w:rsidRPr="0019271D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A43E0" w14:textId="77777777" w:rsidR="005B43AD" w:rsidRPr="0019271D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1AD000" w14:textId="77777777" w:rsidR="005B43AD" w:rsidRPr="0019271D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A71EF" w14:textId="77777777" w:rsidR="005B43AD" w:rsidRPr="0019271D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E1A0CF" w14:textId="77777777" w:rsidR="005B43AD" w:rsidRPr="0019271D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B43AD" w:rsidRPr="00002312" w14:paraId="525155AF" w14:textId="77777777" w:rsidTr="00754172">
        <w:tc>
          <w:tcPr>
            <w:tcW w:w="4054" w:type="dxa"/>
          </w:tcPr>
          <w:p w14:paraId="5F981AB2" w14:textId="1DC62F1B" w:rsidR="005B43AD" w:rsidRPr="00002312" w:rsidRDefault="00293EE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  <w:r w:rsidRPr="000023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  <w:r w:rsidRPr="005B43A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248" w:type="dxa"/>
          </w:tcPr>
          <w:p w14:paraId="69451413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A200EF2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A1EEC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B128BC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4AECE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462EE00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22189" w:rsidRPr="00002312" w14:paraId="059866E0" w14:textId="77777777" w:rsidTr="00754172">
        <w:tc>
          <w:tcPr>
            <w:tcW w:w="4054" w:type="dxa"/>
          </w:tcPr>
          <w:p w14:paraId="1550F2B1" w14:textId="4841EC09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5D7B3B27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99329D" w14:textId="0D36A603" w:rsidR="00022189" w:rsidRPr="00022189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</w:rPr>
              <w:t>42,226</w:t>
            </w:r>
          </w:p>
        </w:tc>
        <w:tc>
          <w:tcPr>
            <w:tcW w:w="270" w:type="dxa"/>
          </w:tcPr>
          <w:p w14:paraId="1F379D02" w14:textId="77777777" w:rsidR="00022189" w:rsidRPr="00022189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38F25C0" w14:textId="746E3712" w:rsidR="00022189" w:rsidRPr="00022189" w:rsidRDefault="00022189" w:rsidP="00022189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A8104B" w14:textId="77777777" w:rsidR="00022189" w:rsidRPr="00022189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85C30B" w14:textId="13FA7FF7" w:rsidR="00022189" w:rsidRPr="00022189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</w:rPr>
              <w:t>42,226</w:t>
            </w:r>
          </w:p>
        </w:tc>
      </w:tr>
      <w:tr w:rsidR="00022189" w:rsidRPr="00002312" w14:paraId="46EC9281" w14:textId="77777777" w:rsidTr="00754172">
        <w:tc>
          <w:tcPr>
            <w:tcW w:w="4054" w:type="dxa"/>
          </w:tcPr>
          <w:p w14:paraId="29832B85" w14:textId="37A47304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48" w:type="dxa"/>
          </w:tcPr>
          <w:p w14:paraId="282962F6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C64272" w14:textId="0C0BF0C3" w:rsidR="00022189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13,208</w:t>
            </w:r>
          </w:p>
        </w:tc>
        <w:tc>
          <w:tcPr>
            <w:tcW w:w="270" w:type="dxa"/>
          </w:tcPr>
          <w:p w14:paraId="0EEFE968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D9F407" w14:textId="41202E00" w:rsidR="00022189" w:rsidRDefault="00022189" w:rsidP="00022189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7381B0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2433246" w14:textId="0A918295" w:rsidR="00022189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13,208</w:t>
            </w:r>
          </w:p>
        </w:tc>
      </w:tr>
      <w:tr w:rsidR="00022189" w:rsidRPr="00002312" w14:paraId="3F3BB6AB" w14:textId="77777777" w:rsidTr="00754172">
        <w:tc>
          <w:tcPr>
            <w:tcW w:w="4054" w:type="dxa"/>
          </w:tcPr>
          <w:p w14:paraId="42AF45D0" w14:textId="549C1AB6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43AD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48" w:type="dxa"/>
          </w:tcPr>
          <w:p w14:paraId="59161D5E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0719310" w14:textId="5F0A0109" w:rsidR="00022189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4,441</w:t>
            </w:r>
          </w:p>
        </w:tc>
        <w:tc>
          <w:tcPr>
            <w:tcW w:w="270" w:type="dxa"/>
          </w:tcPr>
          <w:p w14:paraId="6023A693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BA4678" w14:textId="4B3555EA" w:rsidR="00022189" w:rsidRDefault="00022189" w:rsidP="00022189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2E471B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6AA4A9" w14:textId="6E42E8E6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4,441</w:t>
            </w:r>
          </w:p>
        </w:tc>
      </w:tr>
      <w:tr w:rsidR="00022189" w:rsidRPr="00002312" w14:paraId="245B59AB" w14:textId="77777777" w:rsidTr="00754172">
        <w:tc>
          <w:tcPr>
            <w:tcW w:w="4054" w:type="dxa"/>
          </w:tcPr>
          <w:p w14:paraId="70DB9EB3" w14:textId="7C90A91E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34643E67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BAB530" w14:textId="1777C080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59,875</w:t>
            </w:r>
          </w:p>
        </w:tc>
        <w:tc>
          <w:tcPr>
            <w:tcW w:w="270" w:type="dxa"/>
          </w:tcPr>
          <w:p w14:paraId="09C595A8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0B0FBD" w14:textId="4A4E3ED3" w:rsidR="00022189" w:rsidRPr="00002312" w:rsidRDefault="00022189" w:rsidP="00022189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67D153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D64D2B" w14:textId="708B621C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5B43AD" w:rsidRPr="00002312" w14:paraId="59850BD3" w14:textId="77777777" w:rsidTr="00754172">
        <w:tc>
          <w:tcPr>
            <w:tcW w:w="4054" w:type="dxa"/>
          </w:tcPr>
          <w:p w14:paraId="5F8BAFF0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48" w:type="dxa"/>
          </w:tcPr>
          <w:p w14:paraId="0CE97A95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106B49" w14:textId="41385A45" w:rsidR="005B43AD" w:rsidRPr="009728C8" w:rsidRDefault="00306F85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6F85">
              <w:rPr>
                <w:rFonts w:asciiTheme="majorBidi" w:hAnsiTheme="majorBidi" w:cstheme="majorBidi"/>
                <w:sz w:val="30"/>
                <w:szCs w:val="30"/>
              </w:rPr>
              <w:t>11,6</w:t>
            </w:r>
            <w:r w:rsidR="0019271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34F0C276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60F4EC" w14:textId="2FA7EAD1" w:rsidR="005B43AD" w:rsidRPr="00002312" w:rsidRDefault="00306F85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A0C33A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6E321A" w14:textId="2654FB03" w:rsidR="005B43AD" w:rsidRPr="00002312" w:rsidRDefault="00306F85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06F85">
              <w:rPr>
                <w:rFonts w:asciiTheme="majorBidi" w:hAnsiTheme="majorBidi" w:cstheme="majorBidi"/>
                <w:sz w:val="30"/>
                <w:szCs w:val="30"/>
              </w:rPr>
              <w:t>11,6</w:t>
            </w:r>
            <w:r w:rsidR="0019271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19271D" w:rsidRPr="00002312" w14:paraId="0D2FC197" w14:textId="77777777" w:rsidTr="00754172">
        <w:tc>
          <w:tcPr>
            <w:tcW w:w="4054" w:type="dxa"/>
          </w:tcPr>
          <w:p w14:paraId="34409D32" w14:textId="3BF8E48C" w:rsidR="0019271D" w:rsidRPr="00002312" w:rsidRDefault="0019271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48" w:type="dxa"/>
          </w:tcPr>
          <w:p w14:paraId="2DDB68F2" w14:textId="77777777" w:rsidR="0019271D" w:rsidRPr="00002312" w:rsidRDefault="0019271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55E753" w14:textId="1E8A0FB6" w:rsidR="0019271D" w:rsidRPr="00306F85" w:rsidRDefault="0019271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</w:tcPr>
          <w:p w14:paraId="5B984C11" w14:textId="77777777" w:rsidR="0019271D" w:rsidRPr="00002312" w:rsidRDefault="0019271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AB1E1C" w14:textId="318978A8" w:rsidR="0019271D" w:rsidRDefault="0019271D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AF14A1" w14:textId="77777777" w:rsidR="0019271D" w:rsidRPr="00002312" w:rsidRDefault="0019271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B73317" w14:textId="5EF98B37" w:rsidR="0019271D" w:rsidRPr="00306F85" w:rsidRDefault="0019271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</w:tr>
      <w:tr w:rsidR="005B43AD" w:rsidRPr="00002312" w14:paraId="507B5778" w14:textId="77777777" w:rsidTr="00754172">
        <w:tc>
          <w:tcPr>
            <w:tcW w:w="4054" w:type="dxa"/>
          </w:tcPr>
          <w:p w14:paraId="1F39CC7D" w14:textId="3B070689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22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07668C9D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D152B" w14:textId="038789B8" w:rsidR="005B43AD" w:rsidRPr="00002312" w:rsidRDefault="00306F85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6F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71,551</w:t>
            </w:r>
          </w:p>
        </w:tc>
        <w:tc>
          <w:tcPr>
            <w:tcW w:w="270" w:type="dxa"/>
          </w:tcPr>
          <w:p w14:paraId="5091B397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37EB4" w14:textId="76D75AF1" w:rsidR="005B43AD" w:rsidRPr="00002312" w:rsidRDefault="00306F85" w:rsidP="00754172">
            <w:pPr>
              <w:pStyle w:val="acctfourfigures"/>
              <w:tabs>
                <w:tab w:val="clear" w:pos="765"/>
                <w:tab w:val="decimal" w:pos="853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06083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34002" w14:textId="63CE27BD" w:rsidR="005B43AD" w:rsidRPr="006B4B70" w:rsidRDefault="00306F85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06F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71,551</w:t>
            </w:r>
          </w:p>
        </w:tc>
      </w:tr>
      <w:tr w:rsidR="005B43AD" w:rsidRPr="0019271D" w14:paraId="72051D6D" w14:textId="77777777" w:rsidTr="00754172">
        <w:tc>
          <w:tcPr>
            <w:tcW w:w="4054" w:type="dxa"/>
          </w:tcPr>
          <w:p w14:paraId="26D76469" w14:textId="77777777" w:rsidR="005B43AD" w:rsidRPr="0019271D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3033C8CB" w14:textId="77777777" w:rsidR="005B43AD" w:rsidRPr="0019271D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AAD382" w14:textId="77777777" w:rsidR="005B43AD" w:rsidRPr="0019271D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1122C" w14:textId="77777777" w:rsidR="005B43AD" w:rsidRPr="0019271D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A2E3B2" w14:textId="77777777" w:rsidR="005B43AD" w:rsidRPr="0019271D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0608F8" w14:textId="77777777" w:rsidR="005B43AD" w:rsidRPr="0019271D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92DBBF" w14:textId="77777777" w:rsidR="005B43AD" w:rsidRPr="0019271D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43AD" w:rsidRPr="00002312" w14:paraId="2E1989CA" w14:textId="77777777" w:rsidTr="00754172">
        <w:tc>
          <w:tcPr>
            <w:tcW w:w="4054" w:type="dxa"/>
          </w:tcPr>
          <w:p w14:paraId="4946E625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48" w:type="dxa"/>
          </w:tcPr>
          <w:p w14:paraId="3FF7E38C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E13DFD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3DB5E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D3716C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B338FD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9E2C62" w14:textId="77777777" w:rsidR="005B43AD" w:rsidRPr="00002312" w:rsidRDefault="005B43AD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189" w:rsidRPr="00002312" w14:paraId="5813C5C3" w14:textId="77777777" w:rsidTr="00754172">
        <w:tc>
          <w:tcPr>
            <w:tcW w:w="4054" w:type="dxa"/>
          </w:tcPr>
          <w:p w14:paraId="24C7CA4C" w14:textId="6E59B14C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1FA89D21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2A0B476" w14:textId="3208EEDB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54,499</w:t>
            </w:r>
          </w:p>
        </w:tc>
        <w:tc>
          <w:tcPr>
            <w:tcW w:w="270" w:type="dxa"/>
          </w:tcPr>
          <w:p w14:paraId="0A37D28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A957A90" w14:textId="34949A50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14,992</w:t>
            </w:r>
          </w:p>
        </w:tc>
        <w:tc>
          <w:tcPr>
            <w:tcW w:w="270" w:type="dxa"/>
          </w:tcPr>
          <w:p w14:paraId="738BAC25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057EC5F" w14:textId="08214E8A" w:rsidR="00022189" w:rsidRPr="00002312" w:rsidRDefault="00022189" w:rsidP="00022189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69,491</w:t>
            </w:r>
          </w:p>
        </w:tc>
      </w:tr>
      <w:tr w:rsidR="005B43AD" w:rsidRPr="00002312" w14:paraId="199D8132" w14:textId="77777777" w:rsidTr="00754172">
        <w:tc>
          <w:tcPr>
            <w:tcW w:w="4054" w:type="dxa"/>
          </w:tcPr>
          <w:p w14:paraId="0996AE19" w14:textId="79047913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221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48" w:type="dxa"/>
          </w:tcPr>
          <w:p w14:paraId="74A1A9E7" w14:textId="77777777" w:rsidR="005B43AD" w:rsidRPr="00002312" w:rsidRDefault="005B43AD" w:rsidP="0075417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00054A" w14:textId="6C3169DA" w:rsidR="005B43AD" w:rsidRPr="00002312" w:rsidRDefault="002316E4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6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43,533</w:t>
            </w:r>
          </w:p>
        </w:tc>
        <w:tc>
          <w:tcPr>
            <w:tcW w:w="270" w:type="dxa"/>
          </w:tcPr>
          <w:p w14:paraId="10D7EA30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3FE21E" w14:textId="742EDFF7" w:rsidR="005B43AD" w:rsidRPr="00002312" w:rsidRDefault="002316E4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6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14,900</w:t>
            </w:r>
          </w:p>
        </w:tc>
        <w:tc>
          <w:tcPr>
            <w:tcW w:w="270" w:type="dxa"/>
          </w:tcPr>
          <w:p w14:paraId="1BD278F6" w14:textId="77777777" w:rsidR="005B43AD" w:rsidRPr="00002312" w:rsidRDefault="005B43AD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6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772398" w14:textId="6940FBE0" w:rsidR="005B43AD" w:rsidRPr="00002312" w:rsidRDefault="002316E4" w:rsidP="00754172">
            <w:pPr>
              <w:pStyle w:val="acctfourfigures"/>
              <w:tabs>
                <w:tab w:val="clear" w:pos="765"/>
                <w:tab w:val="decimal" w:pos="1106"/>
              </w:tabs>
              <w:spacing w:line="240" w:lineRule="atLeast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16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58,433</w:t>
            </w:r>
          </w:p>
        </w:tc>
      </w:tr>
    </w:tbl>
    <w:p w14:paraId="7AD0DBE5" w14:textId="77777777" w:rsidR="00E87358" w:rsidRPr="0019271D" w:rsidRDefault="00E87358" w:rsidP="00DE4CA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9A072" w14:textId="18186469" w:rsidR="00DE4CAC" w:rsidRPr="00535EC0" w:rsidRDefault="00DE4CAC" w:rsidP="00DE4CAC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35EC0">
        <w:rPr>
          <w:rFonts w:asciiTheme="majorBidi" w:hAnsiTheme="majorBidi" w:cstheme="majorBidi"/>
          <w:sz w:val="30"/>
          <w:szCs w:val="30"/>
          <w:cs/>
        </w:rPr>
        <w:t>ราคาทรัพย์สินของ</w:t>
      </w:r>
      <w:r w:rsidRPr="00535EC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35EC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35EC0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35EC0">
        <w:rPr>
          <w:rFonts w:asciiTheme="majorBidi" w:hAnsiTheme="majorBidi" w:cstheme="majorBidi"/>
          <w:sz w:val="30"/>
          <w:szCs w:val="30"/>
          <w:cs/>
        </w:rPr>
        <w:t>ก่อนหัก</w:t>
      </w:r>
      <w:r w:rsidR="00917F2F">
        <w:rPr>
          <w:rFonts w:asciiTheme="majorBidi" w:hAnsiTheme="majorBidi" w:cstheme="majorBidi" w:hint="cs"/>
          <w:sz w:val="30"/>
          <w:szCs w:val="30"/>
          <w:cs/>
        </w:rPr>
        <w:t>ค่า</w:t>
      </w:r>
      <w:r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535EC0">
        <w:rPr>
          <w:rFonts w:asciiTheme="majorBidi" w:hAnsiTheme="majorBidi" w:cstheme="majorBidi"/>
          <w:sz w:val="30"/>
          <w:szCs w:val="30"/>
          <w:cs/>
        </w:rPr>
        <w:t>สะสมของ</w:t>
      </w:r>
      <w:r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Pr="00535EC0">
        <w:rPr>
          <w:rFonts w:asciiTheme="majorBidi" w:hAnsiTheme="majorBidi" w:cstheme="majorBidi"/>
          <w:sz w:val="30"/>
          <w:szCs w:val="30"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  <w:cs/>
        </w:rPr>
        <w:t>ซึ่งได้คิดค่า</w:t>
      </w:r>
      <w:r w:rsidR="000A51E7">
        <w:rPr>
          <w:rFonts w:asciiTheme="majorBidi" w:hAnsiTheme="majorBidi" w:cstheme="majorBidi" w:hint="cs"/>
          <w:sz w:val="30"/>
          <w:szCs w:val="30"/>
          <w:cs/>
        </w:rPr>
        <w:t>ตัดจำหน่าย</w:t>
      </w:r>
      <w:r w:rsidRPr="00535EC0">
        <w:rPr>
          <w:rFonts w:asciiTheme="majorBidi" w:hAnsiTheme="majorBidi" w:cstheme="majorBidi"/>
          <w:sz w:val="30"/>
          <w:szCs w:val="30"/>
          <w:cs/>
        </w:rPr>
        <w:t>เต็มจำนวนแล้ว</w:t>
      </w:r>
      <w:r w:rsidRPr="00535EC0">
        <w:rPr>
          <w:rFonts w:asciiTheme="majorBidi" w:hAnsiTheme="majorBidi" w:cstheme="majorBidi"/>
          <w:sz w:val="30"/>
          <w:szCs w:val="30"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535EC0">
        <w:rPr>
          <w:rFonts w:asciiTheme="majorBidi" w:hAnsiTheme="majorBidi" w:cstheme="majorBidi"/>
          <w:sz w:val="30"/>
          <w:szCs w:val="30"/>
        </w:rPr>
        <w:t xml:space="preserve"> 31 </w:t>
      </w:r>
      <w:r w:rsidRPr="00535EC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535EC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</w:rPr>
        <w:t>256</w:t>
      </w:r>
      <w:r w:rsidR="00022189">
        <w:rPr>
          <w:rFonts w:asciiTheme="majorBidi" w:hAnsiTheme="majorBidi" w:cstheme="majorBidi"/>
          <w:sz w:val="30"/>
          <w:szCs w:val="30"/>
        </w:rPr>
        <w:t>8</w:t>
      </w:r>
      <w:r w:rsidRPr="00535EC0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Pr="00535EC0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Pr="00535EC0">
        <w:rPr>
          <w:rFonts w:asciiTheme="majorBidi" w:hAnsiTheme="majorBidi" w:cstheme="majorBidi"/>
          <w:sz w:val="30"/>
          <w:szCs w:val="30"/>
        </w:rPr>
        <w:t xml:space="preserve"> </w:t>
      </w:r>
      <w:r w:rsidR="002D318B">
        <w:rPr>
          <w:rFonts w:asciiTheme="majorBidi" w:hAnsiTheme="majorBidi" w:cstheme="majorBidi"/>
          <w:sz w:val="30"/>
          <w:szCs w:val="30"/>
        </w:rPr>
        <w:t>1</w:t>
      </w:r>
      <w:r w:rsidR="00CF04FC">
        <w:rPr>
          <w:rFonts w:asciiTheme="majorBidi" w:hAnsiTheme="majorBidi" w:cstheme="majorBidi"/>
          <w:sz w:val="30"/>
          <w:szCs w:val="30"/>
        </w:rPr>
        <w:t>2</w:t>
      </w:r>
      <w:r w:rsidR="002D318B">
        <w:rPr>
          <w:rFonts w:asciiTheme="majorBidi" w:hAnsiTheme="majorBidi" w:cstheme="majorBidi"/>
          <w:sz w:val="30"/>
          <w:szCs w:val="30"/>
        </w:rPr>
        <w:t>.8</w:t>
      </w:r>
      <w:r w:rsidR="006A6406" w:rsidRPr="007D6533">
        <w:rPr>
          <w:rFonts w:asciiTheme="majorBidi" w:hAnsiTheme="majorBidi" w:cstheme="majorBidi"/>
          <w:sz w:val="30"/>
          <w:szCs w:val="30"/>
        </w:rPr>
        <w:t xml:space="preserve"> </w:t>
      </w:r>
      <w:r w:rsidRPr="007D653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7D65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160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CF04FC">
        <w:rPr>
          <w:rFonts w:asciiTheme="majorBidi" w:hAnsiTheme="majorBidi" w:cstheme="majorBidi"/>
          <w:sz w:val="30"/>
          <w:szCs w:val="30"/>
        </w:rPr>
        <w:t>11.8</w:t>
      </w:r>
      <w:r w:rsidRPr="001B1601">
        <w:rPr>
          <w:rFonts w:asciiTheme="majorBidi" w:hAnsiTheme="majorBidi" w:cstheme="majorBidi"/>
          <w:sz w:val="30"/>
          <w:szCs w:val="30"/>
        </w:rPr>
        <w:t xml:space="preserve"> </w:t>
      </w:r>
      <w:r w:rsidRPr="001B160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1B1601">
        <w:rPr>
          <w:rFonts w:asciiTheme="majorBidi" w:hAnsiTheme="majorBidi" w:cstheme="majorBidi"/>
          <w:sz w:val="30"/>
          <w:szCs w:val="30"/>
        </w:rPr>
        <w:t xml:space="preserve"> </w:t>
      </w:r>
      <w:r w:rsidRPr="001B1601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1B1601">
        <w:rPr>
          <w:rFonts w:asciiTheme="majorBidi" w:hAnsiTheme="majorBidi" w:cstheme="majorBidi"/>
          <w:sz w:val="30"/>
          <w:szCs w:val="30"/>
        </w:rPr>
        <w:t xml:space="preserve"> </w:t>
      </w:r>
      <w:r w:rsidRPr="001B16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B160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22189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B160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22189">
        <w:rPr>
          <w:rFonts w:asciiTheme="majorBidi" w:hAnsiTheme="majorBidi" w:cstheme="majorBidi"/>
          <w:i/>
          <w:iCs/>
          <w:sz w:val="30"/>
          <w:szCs w:val="30"/>
        </w:rPr>
        <w:t>10.5</w:t>
      </w:r>
      <w:r w:rsidRPr="001B16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B160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B160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022189">
        <w:rPr>
          <w:rFonts w:asciiTheme="majorBidi" w:hAnsiTheme="majorBidi" w:cstheme="majorBidi"/>
          <w:i/>
          <w:iCs/>
          <w:sz w:val="30"/>
          <w:szCs w:val="30"/>
        </w:rPr>
        <w:t>10.3</w:t>
      </w:r>
      <w:r w:rsidRPr="001B16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B160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1B160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B1601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1B160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D9C098D" w14:textId="77777777" w:rsidR="00DE4CAC" w:rsidRPr="00AC5038" w:rsidRDefault="00DE4CAC" w:rsidP="00DE347B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cs/>
        </w:rPr>
        <w:sectPr w:rsidR="00DE4CAC" w:rsidRPr="00AC5038" w:rsidSect="00AC5038">
          <w:pgSz w:w="11909" w:h="16834" w:code="9"/>
          <w:pgMar w:top="245" w:right="1152" w:bottom="720" w:left="1152" w:header="720" w:footer="720" w:gutter="0"/>
          <w:paperSrc w:first="7" w:other="7"/>
          <w:cols w:space="720"/>
          <w:docGrid w:linePitch="299"/>
        </w:sectPr>
      </w:pPr>
    </w:p>
    <w:p w14:paraId="1BD332BD" w14:textId="77777777" w:rsidR="00DF0E35" w:rsidRPr="00DE347B" w:rsidRDefault="00DF0E35" w:rsidP="00467877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 xml:space="preserve">หนี้สินที่มีภาระดอกเบี้ย </w:t>
      </w:r>
    </w:p>
    <w:p w14:paraId="104E2D4B" w14:textId="77777777" w:rsidR="00DF0E35" w:rsidRPr="003F28EC" w:rsidRDefault="00DF0E35" w:rsidP="00DF0E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16"/>
          <w:szCs w:val="16"/>
          <w:lang w:val="th-TH"/>
        </w:rPr>
      </w:pP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1350"/>
        <w:gridCol w:w="270"/>
        <w:gridCol w:w="1530"/>
        <w:gridCol w:w="270"/>
        <w:gridCol w:w="1505"/>
        <w:gridCol w:w="318"/>
        <w:gridCol w:w="1284"/>
        <w:gridCol w:w="259"/>
        <w:gridCol w:w="1431"/>
        <w:gridCol w:w="259"/>
        <w:gridCol w:w="1424"/>
      </w:tblGrid>
      <w:tr w:rsidR="003F28EC" w:rsidRPr="00762F79" w14:paraId="29149049" w14:textId="77777777" w:rsidTr="003F28EC">
        <w:trPr>
          <w:trHeight w:val="101"/>
          <w:tblHeader/>
        </w:trPr>
        <w:tc>
          <w:tcPr>
            <w:tcW w:w="3510" w:type="dxa"/>
          </w:tcPr>
          <w:p w14:paraId="6483CC22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F3B2C63" w14:textId="77777777" w:rsidR="003F28EC" w:rsidRPr="00762F79" w:rsidRDefault="003F28EC" w:rsidP="00042791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0C22AB5C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F28EC" w:rsidRPr="00762F79" w14:paraId="0E56AE70" w14:textId="77777777" w:rsidTr="003F28EC">
        <w:trPr>
          <w:tblHeader/>
        </w:trPr>
        <w:tc>
          <w:tcPr>
            <w:tcW w:w="3510" w:type="dxa"/>
          </w:tcPr>
          <w:p w14:paraId="14F00C46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813A568" w14:textId="77777777" w:rsidR="003F28EC" w:rsidRPr="00762F79" w:rsidRDefault="003F28EC" w:rsidP="00042791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6"/>
          </w:tcPr>
          <w:p w14:paraId="04BD67AB" w14:textId="5875B6CC" w:rsidR="003F28EC" w:rsidRPr="00762F79" w:rsidRDefault="003F28EC" w:rsidP="00042791">
            <w:pPr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4D4B4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4657" w:type="dxa"/>
            <w:gridSpan w:val="5"/>
          </w:tcPr>
          <w:p w14:paraId="713EB946" w14:textId="6FC5A0EA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F28EC" w:rsidRPr="00762F79" w14:paraId="0C84C321" w14:textId="77777777" w:rsidTr="003F28EC">
        <w:trPr>
          <w:tblHeader/>
        </w:trPr>
        <w:tc>
          <w:tcPr>
            <w:tcW w:w="3510" w:type="dxa"/>
          </w:tcPr>
          <w:p w14:paraId="2E6EC9D8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B421E0F" w14:textId="77777777" w:rsidR="003F28EC" w:rsidRPr="00762F79" w:rsidRDefault="003F28EC" w:rsidP="00042791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6288274C" w14:textId="77777777" w:rsidR="003F28EC" w:rsidRPr="00762F79" w:rsidRDefault="003F28EC" w:rsidP="00042791">
            <w:pPr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1C588692" w14:textId="77777777" w:rsidR="003F28EC" w:rsidRPr="00762F79" w:rsidRDefault="003F28EC" w:rsidP="00042791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B2F6177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33BABE37" w14:textId="77777777" w:rsidR="003F28EC" w:rsidRPr="00762F79" w:rsidRDefault="003F28EC" w:rsidP="00042791">
            <w:pPr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  <w:vAlign w:val="bottom"/>
          </w:tcPr>
          <w:p w14:paraId="1E200F5C" w14:textId="77777777" w:rsidR="003F28EC" w:rsidRPr="00762F79" w:rsidRDefault="003F28EC" w:rsidP="00042791">
            <w:pPr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4EFA0BEC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69A82BDB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9" w:type="dxa"/>
          </w:tcPr>
          <w:p w14:paraId="73A76991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7889C6ED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59" w:type="dxa"/>
          </w:tcPr>
          <w:p w14:paraId="58A157A0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4" w:type="dxa"/>
            <w:vAlign w:val="bottom"/>
          </w:tcPr>
          <w:p w14:paraId="40AB73C2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F28EC" w:rsidRPr="00762F79" w14:paraId="5E01CDAF" w14:textId="77777777" w:rsidTr="003F28EC">
        <w:trPr>
          <w:tblHeader/>
        </w:trPr>
        <w:tc>
          <w:tcPr>
            <w:tcW w:w="3510" w:type="dxa"/>
          </w:tcPr>
          <w:p w14:paraId="5C3E80CF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4E06B66" w14:textId="77777777" w:rsidR="003F28EC" w:rsidRPr="00762F79" w:rsidRDefault="003F28EC" w:rsidP="00042791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10851EF8" w14:textId="77777777" w:rsidR="003F28EC" w:rsidRPr="00762F79" w:rsidRDefault="003F28EC" w:rsidP="00042791">
            <w:pPr>
              <w:ind w:left="-138"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F28EC" w:rsidRPr="00F24CD2" w14:paraId="04D337BA" w14:textId="77777777" w:rsidTr="003F28EC">
        <w:trPr>
          <w:trHeight w:val="450"/>
        </w:trPr>
        <w:tc>
          <w:tcPr>
            <w:tcW w:w="3510" w:type="dxa"/>
          </w:tcPr>
          <w:p w14:paraId="063C9841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990" w:type="dxa"/>
          </w:tcPr>
          <w:p w14:paraId="5DA9BBBF" w14:textId="77777777" w:rsidR="003F28EC" w:rsidRPr="00B517FB" w:rsidRDefault="003F28EC" w:rsidP="0004279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539468D3" w14:textId="06214E1F" w:rsidR="003F28EC" w:rsidRPr="00B517FB" w:rsidRDefault="003F28EC" w:rsidP="0004279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962237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1350" w:type="dxa"/>
            <w:vAlign w:val="bottom"/>
          </w:tcPr>
          <w:p w14:paraId="7F8649B4" w14:textId="582F7E55" w:rsidR="003F28EC" w:rsidRPr="003F28EC" w:rsidRDefault="00653BD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C68389" w14:textId="77777777" w:rsidR="003F28EC" w:rsidRPr="00F21B32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3B1166F" w14:textId="1B8F79F3" w:rsidR="003F28EC" w:rsidRPr="00F21B32" w:rsidRDefault="00BB1336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337,49</w:t>
            </w:r>
            <w:r w:rsidR="00C602A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5BB656DF" w14:textId="77777777" w:rsidR="003F28EC" w:rsidRPr="00F21B32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6018BF65" w14:textId="77777777" w:rsid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414A75A" w14:textId="1FD3EA8F" w:rsidR="00E076FC" w:rsidRPr="00F21B32" w:rsidRDefault="005E44AE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337,49</w:t>
            </w:r>
            <w:r w:rsidR="00C602A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318" w:type="dxa"/>
          </w:tcPr>
          <w:p w14:paraId="4764DF11" w14:textId="77777777" w:rsidR="003F28EC" w:rsidRPr="00762F79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3CE71EF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10,552</w:t>
            </w:r>
          </w:p>
        </w:tc>
        <w:tc>
          <w:tcPr>
            <w:tcW w:w="259" w:type="dxa"/>
          </w:tcPr>
          <w:p w14:paraId="21F5A0BD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67242E00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513,762</w:t>
            </w:r>
          </w:p>
        </w:tc>
        <w:tc>
          <w:tcPr>
            <w:tcW w:w="259" w:type="dxa"/>
          </w:tcPr>
          <w:p w14:paraId="7205B0CE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5F5CC3DF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524,314</w:t>
            </w:r>
          </w:p>
        </w:tc>
      </w:tr>
      <w:tr w:rsidR="003F28EC" w:rsidRPr="00F24CD2" w14:paraId="42D50DB1" w14:textId="77777777" w:rsidTr="003F28EC">
        <w:trPr>
          <w:trHeight w:val="153"/>
        </w:trPr>
        <w:tc>
          <w:tcPr>
            <w:tcW w:w="3510" w:type="dxa"/>
          </w:tcPr>
          <w:p w14:paraId="360D9BC2" w14:textId="77777777" w:rsidR="003F28EC" w:rsidRPr="00762F79" w:rsidRDefault="003F28EC" w:rsidP="00042791">
            <w:pPr>
              <w:tabs>
                <w:tab w:val="left" w:pos="346"/>
              </w:tabs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เงินกู้ยืมระยะสั้นจากบริษัทใหญ่เดิม</w:t>
            </w:r>
          </w:p>
        </w:tc>
        <w:tc>
          <w:tcPr>
            <w:tcW w:w="990" w:type="dxa"/>
          </w:tcPr>
          <w:p w14:paraId="431D3C5D" w14:textId="1E420350" w:rsidR="003F28EC" w:rsidRPr="00B517FB" w:rsidRDefault="003F28EC" w:rsidP="0004279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962237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1350" w:type="dxa"/>
            <w:vAlign w:val="bottom"/>
          </w:tcPr>
          <w:p w14:paraId="53A1A249" w14:textId="5F970C50" w:rsidR="003F28EC" w:rsidRPr="00F21B32" w:rsidRDefault="00BB1336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ADBB6F0" w14:textId="77777777" w:rsidR="003F28EC" w:rsidRPr="00F21B3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A060F05" w14:textId="026B0B24" w:rsidR="003F28EC" w:rsidRPr="00F21B32" w:rsidRDefault="00BB1336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270" w:type="dxa"/>
          </w:tcPr>
          <w:p w14:paraId="357B1A25" w14:textId="77777777" w:rsidR="003F28EC" w:rsidRPr="00F21B3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4EA6C36D" w14:textId="6B0D328A" w:rsidR="003F28EC" w:rsidRPr="00F21B32" w:rsidRDefault="005E44AE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318" w:type="dxa"/>
          </w:tcPr>
          <w:p w14:paraId="6EA3F919" w14:textId="77777777" w:rsidR="003F28EC" w:rsidRPr="00762F79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23981F62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1DF8AA47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67A917B1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259" w:type="dxa"/>
          </w:tcPr>
          <w:p w14:paraId="5CFEE074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38F5A559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</w:tr>
      <w:tr w:rsidR="003F28EC" w:rsidRPr="00F24CD2" w14:paraId="7F28E3C7" w14:textId="77777777" w:rsidTr="003F28EC">
        <w:trPr>
          <w:trHeight w:val="153"/>
        </w:trPr>
        <w:tc>
          <w:tcPr>
            <w:tcW w:w="3510" w:type="dxa"/>
          </w:tcPr>
          <w:p w14:paraId="027B0849" w14:textId="77777777" w:rsidR="003F28EC" w:rsidRPr="00762F79" w:rsidRDefault="003F28EC" w:rsidP="00042791">
            <w:pPr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กิจการอื่นที่เกี่ยวข้องกันกับ</w:t>
            </w: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990" w:type="dxa"/>
          </w:tcPr>
          <w:p w14:paraId="44F988D9" w14:textId="77777777" w:rsidR="003F28EC" w:rsidRPr="00B517FB" w:rsidRDefault="003F28EC" w:rsidP="0004279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3403CCBE" w14:textId="5D411162" w:rsidR="003F28EC" w:rsidRPr="00B517FB" w:rsidDel="00DE0720" w:rsidRDefault="003F28EC" w:rsidP="0004279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962237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.3</w:t>
            </w:r>
          </w:p>
        </w:tc>
        <w:tc>
          <w:tcPr>
            <w:tcW w:w="1350" w:type="dxa"/>
            <w:vAlign w:val="bottom"/>
          </w:tcPr>
          <w:p w14:paraId="10D272B0" w14:textId="0DFFDB0F" w:rsidR="003F28EC" w:rsidRPr="00DC28C7" w:rsidRDefault="001B4ABD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70" w:type="dxa"/>
          </w:tcPr>
          <w:p w14:paraId="74867F5C" w14:textId="77777777" w:rsidR="003F28EC" w:rsidRPr="00DC28C7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D0D9D1" w14:textId="240AB050" w:rsidR="003F28EC" w:rsidRPr="00DC28C7" w:rsidRDefault="00B00ADE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410841" w14:textId="77777777" w:rsidR="003F28EC" w:rsidRPr="00DC28C7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5AE6A3F1" w14:textId="5699A438" w:rsidR="003F28EC" w:rsidRPr="00DC28C7" w:rsidDel="001431C9" w:rsidRDefault="005E44AE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318" w:type="dxa"/>
          </w:tcPr>
          <w:p w14:paraId="5D2C37FB" w14:textId="77777777" w:rsidR="003F28EC" w:rsidRPr="00762F79" w:rsidRDefault="003F28EC" w:rsidP="00042791">
            <w:pPr>
              <w:tabs>
                <w:tab w:val="clear" w:pos="907"/>
                <w:tab w:val="decimal" w:pos="922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46C7373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59" w:type="dxa"/>
          </w:tcPr>
          <w:p w14:paraId="4F95BF65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3EDC5D82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26FC1992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306DCB9C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  <w:tr w:rsidR="003F28EC" w:rsidRPr="008A6D8B" w14:paraId="2CB09C07" w14:textId="77777777" w:rsidTr="003F28EC">
        <w:trPr>
          <w:trHeight w:val="153"/>
        </w:trPr>
        <w:tc>
          <w:tcPr>
            <w:tcW w:w="3510" w:type="dxa"/>
          </w:tcPr>
          <w:p w14:paraId="5EB74DC4" w14:textId="77777777" w:rsidR="003F28EC" w:rsidRPr="00762F79" w:rsidRDefault="003F28EC" w:rsidP="00042791">
            <w:pPr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990" w:type="dxa"/>
          </w:tcPr>
          <w:p w14:paraId="392F3770" w14:textId="7CC70B52" w:rsidR="003F28EC" w:rsidRPr="00B517FB" w:rsidDel="00DE0720" w:rsidRDefault="003F28EC" w:rsidP="0004279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962237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.4</w:t>
            </w:r>
          </w:p>
        </w:tc>
        <w:tc>
          <w:tcPr>
            <w:tcW w:w="1350" w:type="dxa"/>
            <w:vAlign w:val="bottom"/>
          </w:tcPr>
          <w:p w14:paraId="636E985B" w14:textId="2B837424" w:rsidR="003F28EC" w:rsidRPr="003F28EC" w:rsidRDefault="001B4ABD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D7BEA4" w14:textId="77777777" w:rsidR="003F28EC" w:rsidRPr="00F703F9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3B95C6B" w14:textId="4F6AE16C" w:rsidR="003F28EC" w:rsidRPr="00F703F9" w:rsidRDefault="00E076F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70" w:type="dxa"/>
          </w:tcPr>
          <w:p w14:paraId="791B293E" w14:textId="77777777" w:rsidR="003F28EC" w:rsidRPr="00F703F9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220A2E74" w14:textId="2F647316" w:rsidR="003F28EC" w:rsidRPr="00F703F9" w:rsidDel="001431C9" w:rsidRDefault="005E44AE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318" w:type="dxa"/>
          </w:tcPr>
          <w:p w14:paraId="7BA4E696" w14:textId="77777777" w:rsidR="003F28EC" w:rsidRPr="00762F79" w:rsidRDefault="003F28EC" w:rsidP="00042791">
            <w:pPr>
              <w:tabs>
                <w:tab w:val="clear" w:pos="907"/>
                <w:tab w:val="decimal" w:pos="922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02F0F84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2872FAB8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5E092E6C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59" w:type="dxa"/>
          </w:tcPr>
          <w:p w14:paraId="2146DBB3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36671C2C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</w:tr>
      <w:tr w:rsidR="003F28EC" w:rsidRPr="008A6D8B" w14:paraId="26B73CC1" w14:textId="77777777" w:rsidTr="003F28EC">
        <w:trPr>
          <w:trHeight w:val="74"/>
        </w:trPr>
        <w:tc>
          <w:tcPr>
            <w:tcW w:w="3510" w:type="dxa"/>
          </w:tcPr>
          <w:p w14:paraId="0E5E7C6E" w14:textId="77777777" w:rsidR="003F28EC" w:rsidRPr="00762F79" w:rsidRDefault="003F28EC" w:rsidP="00042791">
            <w:pPr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59D8512A" w14:textId="53E7124C" w:rsidR="003F28EC" w:rsidRPr="00B517FB" w:rsidRDefault="003F28EC" w:rsidP="0004279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962237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1350" w:type="dxa"/>
            <w:vAlign w:val="bottom"/>
          </w:tcPr>
          <w:p w14:paraId="5AAEA3DB" w14:textId="2C8433A5" w:rsidR="003F28EC" w:rsidRPr="00F703F9" w:rsidRDefault="00E076F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97,608</w:t>
            </w:r>
          </w:p>
        </w:tc>
        <w:tc>
          <w:tcPr>
            <w:tcW w:w="270" w:type="dxa"/>
          </w:tcPr>
          <w:p w14:paraId="78D0DC1A" w14:textId="77777777" w:rsidR="003F28EC" w:rsidRPr="00F703F9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F98BF96" w14:textId="12A42F33" w:rsidR="003F28EC" w:rsidRPr="00F703F9" w:rsidRDefault="00E076F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208,09</w:t>
            </w:r>
            <w:r w:rsidR="00C602A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1FADE4C" w14:textId="77777777" w:rsidR="003F28EC" w:rsidRPr="00F703F9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302EC661" w14:textId="60761E89" w:rsidR="003F28EC" w:rsidRPr="00F703F9" w:rsidRDefault="005E44AE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</w:t>
            </w:r>
            <w:r w:rsidR="00335BC6">
              <w:rPr>
                <w:rFonts w:ascii="Angsana New" w:hAnsi="Angsana New"/>
                <w:sz w:val="28"/>
                <w:szCs w:val="28"/>
              </w:rPr>
              <w:t>,70</w:t>
            </w:r>
            <w:r w:rsidR="00C602A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8" w:type="dxa"/>
          </w:tcPr>
          <w:p w14:paraId="0D7D36A2" w14:textId="77777777" w:rsidR="003F28EC" w:rsidRPr="00762F79" w:rsidRDefault="003F28EC" w:rsidP="00042791">
            <w:pPr>
              <w:tabs>
                <w:tab w:val="clear" w:pos="907"/>
                <w:tab w:val="decimal" w:pos="922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7A58B98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98,828</w:t>
            </w:r>
          </w:p>
        </w:tc>
        <w:tc>
          <w:tcPr>
            <w:tcW w:w="259" w:type="dxa"/>
          </w:tcPr>
          <w:p w14:paraId="44E8F62C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3838D96A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50,398</w:t>
            </w:r>
          </w:p>
        </w:tc>
        <w:tc>
          <w:tcPr>
            <w:tcW w:w="259" w:type="dxa"/>
          </w:tcPr>
          <w:p w14:paraId="77F992C4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3C80728C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149,226</w:t>
            </w:r>
          </w:p>
        </w:tc>
      </w:tr>
      <w:tr w:rsidR="003F28EC" w:rsidRPr="00F24CD2" w14:paraId="30C63A0E" w14:textId="77777777" w:rsidTr="003F28EC">
        <w:trPr>
          <w:trHeight w:val="74"/>
        </w:trPr>
        <w:tc>
          <w:tcPr>
            <w:tcW w:w="3510" w:type="dxa"/>
          </w:tcPr>
          <w:p w14:paraId="5EA26E0F" w14:textId="77777777" w:rsidR="003F28EC" w:rsidRPr="00762F79" w:rsidRDefault="003F28EC" w:rsidP="00042791">
            <w:pPr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990" w:type="dxa"/>
          </w:tcPr>
          <w:p w14:paraId="18652D43" w14:textId="72F65558" w:rsidR="003F28EC" w:rsidRPr="00B517FB" w:rsidRDefault="003F28EC" w:rsidP="0004279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962237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1350" w:type="dxa"/>
            <w:vAlign w:val="bottom"/>
          </w:tcPr>
          <w:p w14:paraId="7C8627D2" w14:textId="10CCB78C" w:rsidR="003F28EC" w:rsidRPr="00F703F9" w:rsidRDefault="00E076F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95,831</w:t>
            </w:r>
          </w:p>
        </w:tc>
        <w:tc>
          <w:tcPr>
            <w:tcW w:w="270" w:type="dxa"/>
          </w:tcPr>
          <w:p w14:paraId="41B2A43E" w14:textId="77777777" w:rsidR="003F28EC" w:rsidRPr="00F703F9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D53A939" w14:textId="18AA24D8" w:rsidR="003F28EC" w:rsidRPr="00F703F9" w:rsidRDefault="00E076F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8FF396" w14:textId="77777777" w:rsidR="003F28EC" w:rsidRPr="00F703F9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668068FA" w14:textId="6C24E99D" w:rsidR="003F28EC" w:rsidRPr="00F703F9" w:rsidRDefault="00335BC6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95,831</w:t>
            </w:r>
          </w:p>
        </w:tc>
        <w:tc>
          <w:tcPr>
            <w:tcW w:w="318" w:type="dxa"/>
          </w:tcPr>
          <w:p w14:paraId="67483475" w14:textId="77777777" w:rsidR="003F28EC" w:rsidRPr="00762F79" w:rsidRDefault="003F28EC" w:rsidP="00042791">
            <w:pPr>
              <w:tabs>
                <w:tab w:val="clear" w:pos="907"/>
                <w:tab w:val="decimal" w:pos="922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8114D16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108,895</w:t>
            </w:r>
          </w:p>
        </w:tc>
        <w:tc>
          <w:tcPr>
            <w:tcW w:w="259" w:type="dxa"/>
          </w:tcPr>
          <w:p w14:paraId="2AC72401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34BCFA21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50D48D91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0547DBC1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108,895</w:t>
            </w:r>
          </w:p>
        </w:tc>
      </w:tr>
      <w:tr w:rsidR="003F28EC" w:rsidRPr="00F24CD2" w14:paraId="28ABA7C5" w14:textId="77777777" w:rsidTr="003F28EC">
        <w:trPr>
          <w:trHeight w:val="74"/>
        </w:trPr>
        <w:tc>
          <w:tcPr>
            <w:tcW w:w="3510" w:type="dxa"/>
          </w:tcPr>
          <w:p w14:paraId="3FADF4BE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0F92E5B5" w14:textId="02C0B144" w:rsidR="003F28EC" w:rsidRPr="00B517FB" w:rsidRDefault="003F28EC" w:rsidP="00042791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830B93" w14:textId="525421AC" w:rsidR="003F28EC" w:rsidRPr="003F28EC" w:rsidRDefault="00E076F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5FD06E" w14:textId="77777777" w:rsidR="003F28EC" w:rsidRPr="00F703F9" w:rsidRDefault="003F28EC" w:rsidP="00042791">
            <w:pPr>
              <w:tabs>
                <w:tab w:val="decimal" w:pos="9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5CBF77B" w14:textId="5B33124A" w:rsidR="003F28EC" w:rsidRPr="00A93B22" w:rsidRDefault="00E076F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24,238</w:t>
            </w:r>
          </w:p>
        </w:tc>
        <w:tc>
          <w:tcPr>
            <w:tcW w:w="270" w:type="dxa"/>
          </w:tcPr>
          <w:p w14:paraId="0CE21CB4" w14:textId="77777777" w:rsidR="003F28EC" w:rsidRPr="00F703F9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5973D1E6" w14:textId="65DE1E02" w:rsidR="003F28EC" w:rsidRPr="00F703F9" w:rsidRDefault="00335BC6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24,238</w:t>
            </w:r>
          </w:p>
        </w:tc>
        <w:tc>
          <w:tcPr>
            <w:tcW w:w="318" w:type="dxa"/>
          </w:tcPr>
          <w:p w14:paraId="4B483A59" w14:textId="77777777" w:rsidR="003F28EC" w:rsidRPr="00762F79" w:rsidRDefault="003F28EC" w:rsidP="00042791">
            <w:pPr>
              <w:tabs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2CF34159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0B1EC515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367B70A0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93B22">
              <w:rPr>
                <w:rFonts w:ascii="Angsana New" w:hAnsi="Angsana New"/>
                <w:sz w:val="28"/>
                <w:szCs w:val="28"/>
              </w:rPr>
              <w:t>5,345</w:t>
            </w:r>
          </w:p>
        </w:tc>
        <w:tc>
          <w:tcPr>
            <w:tcW w:w="259" w:type="dxa"/>
          </w:tcPr>
          <w:p w14:paraId="389C743B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6523C78F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5,345</w:t>
            </w:r>
          </w:p>
        </w:tc>
      </w:tr>
      <w:tr w:rsidR="003F28EC" w:rsidRPr="00F24CD2" w14:paraId="18B20CB4" w14:textId="77777777" w:rsidTr="003F28EC">
        <w:trPr>
          <w:trHeight w:val="64"/>
        </w:trPr>
        <w:tc>
          <w:tcPr>
            <w:tcW w:w="3510" w:type="dxa"/>
          </w:tcPr>
          <w:p w14:paraId="5C4FFCD8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03A3C0DD" w14:textId="77777777" w:rsidR="003F28EC" w:rsidRPr="00762F79" w:rsidRDefault="003F28EC" w:rsidP="00042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AA252" w14:textId="041B3BD9" w:rsidR="003F28EC" w:rsidRPr="003F28EC" w:rsidRDefault="00E076F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238,439</w:t>
            </w:r>
          </w:p>
        </w:tc>
        <w:tc>
          <w:tcPr>
            <w:tcW w:w="270" w:type="dxa"/>
          </w:tcPr>
          <w:p w14:paraId="4AA1FAEE" w14:textId="77777777" w:rsidR="003F28EC" w:rsidRPr="003F28EC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45FD1" w14:textId="1922252B" w:rsidR="003F28EC" w:rsidRPr="003F28EC" w:rsidRDefault="00E076F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1,450,63</w:t>
            </w:r>
            <w:r w:rsidR="00D22B8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57CA938" w14:textId="77777777" w:rsidR="003F28EC" w:rsidRPr="003F28EC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7A74B071" w14:textId="53C89895" w:rsidR="003F28EC" w:rsidRPr="003F28EC" w:rsidRDefault="00335BC6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8184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E01C4">
              <w:rPr>
                <w:rFonts w:ascii="Angsana New" w:hAnsi="Angsana New"/>
                <w:b/>
                <w:bCs/>
                <w:sz w:val="28"/>
                <w:szCs w:val="28"/>
              </w:rPr>
              <w:t>689</w:t>
            </w:r>
            <w:r w:rsidR="00881843">
              <w:rPr>
                <w:rFonts w:ascii="Angsana New" w:hAnsi="Angsana New"/>
                <w:b/>
                <w:bCs/>
                <w:sz w:val="28"/>
                <w:szCs w:val="28"/>
              </w:rPr>
              <w:t>,07</w:t>
            </w:r>
            <w:r w:rsidR="00D22B8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18" w:type="dxa"/>
          </w:tcPr>
          <w:p w14:paraId="69A1DCDA" w14:textId="77777777" w:rsidR="003F28EC" w:rsidRPr="003F28EC" w:rsidRDefault="003F28EC" w:rsidP="00042791">
            <w:pPr>
              <w:tabs>
                <w:tab w:val="decimal" w:pos="1153"/>
              </w:tabs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29681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28EC">
              <w:rPr>
                <w:rFonts w:ascii="Angsana New" w:hAnsi="Angsana New"/>
                <w:b/>
                <w:bCs/>
                <w:sz w:val="28"/>
                <w:szCs w:val="28"/>
              </w:rPr>
              <w:t>263,275</w:t>
            </w:r>
          </w:p>
        </w:tc>
        <w:tc>
          <w:tcPr>
            <w:tcW w:w="259" w:type="dxa"/>
          </w:tcPr>
          <w:p w14:paraId="55747747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  <w:tab w:val="decimal" w:pos="1153"/>
              </w:tabs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0C345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28EC">
              <w:rPr>
                <w:rFonts w:ascii="Angsana New" w:hAnsi="Angsana New"/>
                <w:b/>
                <w:bCs/>
                <w:sz w:val="28"/>
                <w:szCs w:val="28"/>
              </w:rPr>
              <w:t>1,450,319</w:t>
            </w:r>
          </w:p>
        </w:tc>
        <w:tc>
          <w:tcPr>
            <w:tcW w:w="259" w:type="dxa"/>
          </w:tcPr>
          <w:p w14:paraId="4E20299F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42E9A6D5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28EC">
              <w:rPr>
                <w:rFonts w:ascii="Angsana New" w:hAnsi="Angsana New"/>
                <w:b/>
                <w:bCs/>
                <w:sz w:val="28"/>
                <w:szCs w:val="28"/>
              </w:rPr>
              <w:t>1,713,594</w:t>
            </w:r>
          </w:p>
        </w:tc>
      </w:tr>
      <w:tr w:rsidR="003F28EC" w:rsidRPr="00762F79" w14:paraId="1E9EEEED" w14:textId="77777777" w:rsidTr="003F28EC">
        <w:trPr>
          <w:trHeight w:val="224"/>
        </w:trPr>
        <w:tc>
          <w:tcPr>
            <w:tcW w:w="3510" w:type="dxa"/>
          </w:tcPr>
          <w:p w14:paraId="019E0845" w14:textId="77777777" w:rsidR="003F28EC" w:rsidRPr="003F28EC" w:rsidRDefault="003F28EC" w:rsidP="00042791">
            <w:pPr>
              <w:ind w:right="-22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6AFFF5B" w14:textId="77777777" w:rsidR="003F28EC" w:rsidRPr="003F28EC" w:rsidRDefault="003F28EC" w:rsidP="0004279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8E41A0E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C861D0" w14:textId="77777777" w:rsidR="003F28EC" w:rsidRPr="003F28EC" w:rsidRDefault="003F28EC" w:rsidP="00042791">
            <w:pPr>
              <w:tabs>
                <w:tab w:val="decimal" w:pos="94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F5D5F1A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1629B6" w14:textId="77777777" w:rsidR="003F28EC" w:rsidRPr="003F28EC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14:paraId="694AE69C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8" w:type="dxa"/>
          </w:tcPr>
          <w:p w14:paraId="797DD10D" w14:textId="77777777" w:rsidR="003F28EC" w:rsidRPr="003F28EC" w:rsidRDefault="003F28EC" w:rsidP="00042791">
            <w:pPr>
              <w:tabs>
                <w:tab w:val="decimal" w:pos="1153"/>
              </w:tabs>
              <w:ind w:right="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bottom"/>
          </w:tcPr>
          <w:p w14:paraId="6AC9CC84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9" w:type="dxa"/>
          </w:tcPr>
          <w:p w14:paraId="5AB7DA43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9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vAlign w:val="bottom"/>
          </w:tcPr>
          <w:p w14:paraId="5A3D3559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9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9" w:type="dxa"/>
          </w:tcPr>
          <w:p w14:paraId="79347E94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  <w:vAlign w:val="bottom"/>
          </w:tcPr>
          <w:p w14:paraId="6DE8FF81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28EC" w:rsidRPr="00F24CD2" w14:paraId="4325F572" w14:textId="77777777" w:rsidTr="003F28EC">
        <w:trPr>
          <w:trHeight w:val="90"/>
        </w:trPr>
        <w:tc>
          <w:tcPr>
            <w:tcW w:w="3510" w:type="dxa"/>
          </w:tcPr>
          <w:p w14:paraId="5240C5B3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  <w:vAlign w:val="bottom"/>
          </w:tcPr>
          <w:p w14:paraId="19ED486F" w14:textId="77777777" w:rsidR="003F28EC" w:rsidRPr="00762F79" w:rsidRDefault="003F28EC" w:rsidP="00042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008D16" w14:textId="76FEC570" w:rsidR="003F28EC" w:rsidRPr="00C368DD" w:rsidRDefault="00881843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214,327</w:t>
            </w:r>
          </w:p>
        </w:tc>
        <w:tc>
          <w:tcPr>
            <w:tcW w:w="270" w:type="dxa"/>
          </w:tcPr>
          <w:p w14:paraId="133158C4" w14:textId="77777777" w:rsidR="003F28EC" w:rsidRPr="003F28EC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270D86" w14:textId="39E18648" w:rsidR="003F28EC" w:rsidRPr="000F0034" w:rsidRDefault="00881843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</w:t>
            </w:r>
            <w:r w:rsidR="00D22B86">
              <w:rPr>
                <w:rFonts w:ascii="Angsana New" w:hAnsi="Angsana New"/>
                <w:sz w:val="28"/>
                <w:szCs w:val="28"/>
              </w:rPr>
              <w:t>4,018</w:t>
            </w:r>
          </w:p>
        </w:tc>
        <w:tc>
          <w:tcPr>
            <w:tcW w:w="270" w:type="dxa"/>
          </w:tcPr>
          <w:p w14:paraId="603EC1F7" w14:textId="77777777" w:rsidR="003F28EC" w:rsidRPr="003F28EC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62A41D56" w14:textId="7E408D63" w:rsidR="003F28EC" w:rsidRPr="005150C3" w:rsidRDefault="005F0565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1,64</w:t>
            </w:r>
            <w:r w:rsidR="00D22B86">
              <w:rPr>
                <w:rFonts w:ascii="Angsana New" w:hAnsi="Angsana New"/>
                <w:sz w:val="28"/>
                <w:szCs w:val="28"/>
              </w:rPr>
              <w:t>8,345</w:t>
            </w:r>
          </w:p>
        </w:tc>
        <w:tc>
          <w:tcPr>
            <w:tcW w:w="318" w:type="dxa"/>
          </w:tcPr>
          <w:p w14:paraId="4D0648B4" w14:textId="77777777" w:rsidR="003F28EC" w:rsidRPr="00762F79" w:rsidRDefault="003F28EC" w:rsidP="00042791">
            <w:pPr>
              <w:tabs>
                <w:tab w:val="clear" w:pos="907"/>
                <w:tab w:val="decimal" w:pos="922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052000C7" w14:textId="77777777" w:rsidR="003F28EC" w:rsidRPr="00C368DD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="Angsana New" w:hAnsi="Angsana New"/>
                <w:sz w:val="28"/>
                <w:szCs w:val="28"/>
              </w:rPr>
              <w:t>93,220</w:t>
            </w:r>
          </w:p>
        </w:tc>
        <w:tc>
          <w:tcPr>
            <w:tcW w:w="259" w:type="dxa"/>
          </w:tcPr>
          <w:p w14:paraId="37CA8E89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70CAF91B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1,418,410</w:t>
            </w:r>
          </w:p>
        </w:tc>
        <w:tc>
          <w:tcPr>
            <w:tcW w:w="259" w:type="dxa"/>
          </w:tcPr>
          <w:p w14:paraId="35C36AC2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24E36853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1,511,630</w:t>
            </w:r>
          </w:p>
        </w:tc>
      </w:tr>
      <w:tr w:rsidR="003F28EC" w:rsidRPr="00F24CD2" w14:paraId="6463C018" w14:textId="77777777" w:rsidTr="003F28EC">
        <w:trPr>
          <w:trHeight w:val="74"/>
        </w:trPr>
        <w:tc>
          <w:tcPr>
            <w:tcW w:w="3510" w:type="dxa"/>
          </w:tcPr>
          <w:p w14:paraId="2245E038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14:paraId="6DB79AF5" w14:textId="77777777" w:rsidR="003F28EC" w:rsidRPr="00762F79" w:rsidRDefault="003F28EC" w:rsidP="00042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7C0A84F" w14:textId="781A6017" w:rsidR="003F28EC" w:rsidRPr="00C368DD" w:rsidRDefault="005F0565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24,112</w:t>
            </w:r>
          </w:p>
        </w:tc>
        <w:tc>
          <w:tcPr>
            <w:tcW w:w="270" w:type="dxa"/>
          </w:tcPr>
          <w:p w14:paraId="7505A98D" w14:textId="77777777" w:rsidR="003F28EC" w:rsidRPr="003F28EC" w:rsidRDefault="003F28EC" w:rsidP="00042791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54671AB" w14:textId="365E25F4" w:rsidR="003F28EC" w:rsidRPr="00C368DD" w:rsidRDefault="00D22B86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16,621</w:t>
            </w:r>
          </w:p>
        </w:tc>
        <w:tc>
          <w:tcPr>
            <w:tcW w:w="270" w:type="dxa"/>
          </w:tcPr>
          <w:p w14:paraId="2A83993F" w14:textId="77777777" w:rsidR="003F28EC" w:rsidRPr="003F28EC" w:rsidRDefault="003F28EC" w:rsidP="00042791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159ABD90" w14:textId="717A2960" w:rsidR="003F28EC" w:rsidRPr="005150C3" w:rsidRDefault="00D22B86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</w:t>
            </w:r>
            <w:r w:rsidR="00BD1646">
              <w:rPr>
                <w:rFonts w:ascii="Angsana New" w:hAnsi="Angsana New"/>
                <w:sz w:val="28"/>
                <w:szCs w:val="28"/>
              </w:rPr>
              <w:t>733</w:t>
            </w:r>
          </w:p>
        </w:tc>
        <w:tc>
          <w:tcPr>
            <w:tcW w:w="318" w:type="dxa"/>
          </w:tcPr>
          <w:p w14:paraId="6C66EF36" w14:textId="77777777" w:rsidR="003F28EC" w:rsidRPr="00762F79" w:rsidRDefault="003F28EC" w:rsidP="00042791">
            <w:pPr>
              <w:tabs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43F3E9C5" w14:textId="77777777" w:rsidR="003F28EC" w:rsidRPr="00C368DD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="Angsana New" w:hAnsi="Angsana New"/>
                <w:sz w:val="28"/>
                <w:szCs w:val="28"/>
              </w:rPr>
              <w:t>170,055</w:t>
            </w:r>
          </w:p>
        </w:tc>
        <w:tc>
          <w:tcPr>
            <w:tcW w:w="259" w:type="dxa"/>
          </w:tcPr>
          <w:p w14:paraId="7F5C0DD8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098C0B29" w14:textId="77777777" w:rsidR="003F28EC" w:rsidRPr="00C368DD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="Angsana New" w:hAnsi="Angsana New"/>
                <w:sz w:val="28"/>
                <w:szCs w:val="28"/>
              </w:rPr>
              <w:t>31,909</w:t>
            </w:r>
          </w:p>
        </w:tc>
        <w:tc>
          <w:tcPr>
            <w:tcW w:w="259" w:type="dxa"/>
          </w:tcPr>
          <w:p w14:paraId="5C94E8C1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57B20B2E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3F28EC">
              <w:rPr>
                <w:rFonts w:ascii="Angsana New" w:hAnsi="Angsana New"/>
                <w:sz w:val="28"/>
                <w:szCs w:val="28"/>
              </w:rPr>
              <w:t>201,964</w:t>
            </w:r>
          </w:p>
        </w:tc>
      </w:tr>
      <w:tr w:rsidR="003F28EC" w:rsidRPr="00F24CD2" w14:paraId="7A339072" w14:textId="77777777" w:rsidTr="003F28EC">
        <w:trPr>
          <w:trHeight w:val="64"/>
        </w:trPr>
        <w:tc>
          <w:tcPr>
            <w:tcW w:w="3510" w:type="dxa"/>
          </w:tcPr>
          <w:p w14:paraId="61CD577F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DA289DE" w14:textId="77777777" w:rsidR="003F28EC" w:rsidRPr="00762F79" w:rsidRDefault="003F28EC" w:rsidP="0004279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FBE3F" w14:textId="1CEE43BA" w:rsidR="003F28EC" w:rsidRPr="003F28EC" w:rsidRDefault="005F0565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238</w:t>
            </w:r>
            <w:r w:rsidR="008C752A">
              <w:rPr>
                <w:rFonts w:ascii="Angsana New" w:hAnsi="Angsana New"/>
                <w:b/>
                <w:bCs/>
                <w:sz w:val="28"/>
                <w:szCs w:val="28"/>
              </w:rPr>
              <w:t>,439</w:t>
            </w:r>
          </w:p>
        </w:tc>
        <w:tc>
          <w:tcPr>
            <w:tcW w:w="270" w:type="dxa"/>
          </w:tcPr>
          <w:p w14:paraId="4882645B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50DF6F" w14:textId="617A2053" w:rsidR="003F28EC" w:rsidRPr="003F28EC" w:rsidRDefault="008C752A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1,450,63</w:t>
            </w:r>
            <w:r w:rsidR="00BD164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2988023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1F789E40" w14:textId="4B7E501C" w:rsidR="003F28EC" w:rsidRPr="003F28EC" w:rsidRDefault="008C752A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1,689,07</w:t>
            </w:r>
            <w:r w:rsidR="00BD164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18" w:type="dxa"/>
          </w:tcPr>
          <w:p w14:paraId="715BC76D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E9A0E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28EC">
              <w:rPr>
                <w:rFonts w:ascii="Angsana New" w:hAnsi="Angsana New"/>
                <w:b/>
                <w:bCs/>
                <w:sz w:val="28"/>
                <w:szCs w:val="28"/>
              </w:rPr>
              <w:t>263,275</w:t>
            </w:r>
          </w:p>
        </w:tc>
        <w:tc>
          <w:tcPr>
            <w:tcW w:w="259" w:type="dxa"/>
          </w:tcPr>
          <w:p w14:paraId="0A68F5DD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ACCC8A" w14:textId="77777777" w:rsidR="003F28EC" w:rsidRPr="003F28EC" w:rsidRDefault="003F28EC" w:rsidP="0023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28EC">
              <w:rPr>
                <w:rFonts w:ascii="Angsana New" w:hAnsi="Angsana New"/>
                <w:b/>
                <w:bCs/>
                <w:sz w:val="28"/>
                <w:szCs w:val="28"/>
              </w:rPr>
              <w:t>1,450,319</w:t>
            </w:r>
          </w:p>
        </w:tc>
        <w:tc>
          <w:tcPr>
            <w:tcW w:w="259" w:type="dxa"/>
          </w:tcPr>
          <w:p w14:paraId="3B2FBF3F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31C8AA21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28EC">
              <w:rPr>
                <w:rFonts w:ascii="Angsana New" w:hAnsi="Angsana New"/>
                <w:b/>
                <w:bCs/>
                <w:sz w:val="28"/>
                <w:szCs w:val="28"/>
              </w:rPr>
              <w:t>1,713,594</w:t>
            </w:r>
          </w:p>
        </w:tc>
      </w:tr>
    </w:tbl>
    <w:p w14:paraId="629D3B03" w14:textId="77777777" w:rsidR="003F28EC" w:rsidRPr="003F28EC" w:rsidRDefault="003F28EC" w:rsidP="00DF0E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1350"/>
        <w:gridCol w:w="270"/>
        <w:gridCol w:w="1530"/>
        <w:gridCol w:w="270"/>
        <w:gridCol w:w="1505"/>
        <w:gridCol w:w="318"/>
        <w:gridCol w:w="1284"/>
        <w:gridCol w:w="259"/>
        <w:gridCol w:w="1431"/>
        <w:gridCol w:w="259"/>
        <w:gridCol w:w="1424"/>
      </w:tblGrid>
      <w:tr w:rsidR="003F28EC" w:rsidRPr="00762F79" w14:paraId="2DA37561" w14:textId="77777777" w:rsidTr="00042791">
        <w:trPr>
          <w:trHeight w:val="101"/>
          <w:tblHeader/>
        </w:trPr>
        <w:tc>
          <w:tcPr>
            <w:tcW w:w="3510" w:type="dxa"/>
          </w:tcPr>
          <w:p w14:paraId="3A0D9C91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373C2CBC" w14:textId="77777777" w:rsidR="003F28EC" w:rsidRPr="00762F79" w:rsidRDefault="003F28EC" w:rsidP="00042791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1A8CFBC5" w14:textId="2714624B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762F7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F28EC" w:rsidRPr="00762F79" w14:paraId="65E64A93" w14:textId="77777777" w:rsidTr="00042791">
        <w:trPr>
          <w:tblHeader/>
        </w:trPr>
        <w:tc>
          <w:tcPr>
            <w:tcW w:w="3510" w:type="dxa"/>
          </w:tcPr>
          <w:p w14:paraId="72DAE8A5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31BFD0C" w14:textId="77777777" w:rsidR="003F28EC" w:rsidRPr="00762F79" w:rsidRDefault="003F28EC" w:rsidP="00042791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43" w:type="dxa"/>
            <w:gridSpan w:val="6"/>
          </w:tcPr>
          <w:p w14:paraId="73C79FFB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eastAsia="AngsanaNew" w:hAnsi="Angsana New"/>
                <w:sz w:val="28"/>
                <w:szCs w:val="28"/>
                <w:lang w:eastAsia="en-GB"/>
              </w:rPr>
            </w:pPr>
            <w:r w:rsidRPr="004D4B46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8</w:t>
            </w:r>
          </w:p>
        </w:tc>
        <w:tc>
          <w:tcPr>
            <w:tcW w:w="4657" w:type="dxa"/>
            <w:gridSpan w:val="5"/>
          </w:tcPr>
          <w:p w14:paraId="4C514C3B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F28EC" w:rsidRPr="00762F79" w14:paraId="313E94DD" w14:textId="77777777" w:rsidTr="00042791">
        <w:trPr>
          <w:tblHeader/>
        </w:trPr>
        <w:tc>
          <w:tcPr>
            <w:tcW w:w="3510" w:type="dxa"/>
          </w:tcPr>
          <w:p w14:paraId="4EC7CCC2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20702C5" w14:textId="77777777" w:rsidR="003F28EC" w:rsidRPr="00762F79" w:rsidRDefault="003F28EC" w:rsidP="00042791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420226AB" w14:textId="77777777" w:rsidR="003F28EC" w:rsidRPr="00762F79" w:rsidRDefault="003F28EC" w:rsidP="00042791">
            <w:pPr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6792458F" w14:textId="77777777" w:rsidR="003F28EC" w:rsidRPr="00762F79" w:rsidRDefault="003F28EC" w:rsidP="00042791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1837E2D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5C8C6E85" w14:textId="77777777" w:rsidR="003F28EC" w:rsidRPr="00762F79" w:rsidRDefault="003F28EC" w:rsidP="00042791">
            <w:pPr>
              <w:ind w:left="-14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5" w:type="dxa"/>
            <w:vAlign w:val="bottom"/>
          </w:tcPr>
          <w:p w14:paraId="1278CCFF" w14:textId="77777777" w:rsidR="003F28EC" w:rsidRPr="00762F79" w:rsidRDefault="003F28EC" w:rsidP="00042791">
            <w:pPr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318" w:type="dxa"/>
          </w:tcPr>
          <w:p w14:paraId="3F5CFC99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bottom"/>
          </w:tcPr>
          <w:p w14:paraId="6D5348A1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9" w:type="dxa"/>
          </w:tcPr>
          <w:p w14:paraId="2F163A88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02D03892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59" w:type="dxa"/>
          </w:tcPr>
          <w:p w14:paraId="0916DF42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4" w:type="dxa"/>
            <w:vAlign w:val="bottom"/>
          </w:tcPr>
          <w:p w14:paraId="4D7F8C84" w14:textId="77777777" w:rsidR="003F28EC" w:rsidRPr="00762F79" w:rsidRDefault="003F28EC" w:rsidP="00042791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F28EC" w:rsidRPr="00762F79" w14:paraId="47481315" w14:textId="77777777" w:rsidTr="00042791">
        <w:trPr>
          <w:tblHeader/>
        </w:trPr>
        <w:tc>
          <w:tcPr>
            <w:tcW w:w="3510" w:type="dxa"/>
          </w:tcPr>
          <w:p w14:paraId="48E1A293" w14:textId="77777777" w:rsidR="003F28EC" w:rsidRPr="00762F79" w:rsidRDefault="003F28EC" w:rsidP="0004279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326B566" w14:textId="77777777" w:rsidR="003F28EC" w:rsidRPr="00762F79" w:rsidRDefault="003F28EC" w:rsidP="00042791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0" w:type="dxa"/>
            <w:gridSpan w:val="11"/>
          </w:tcPr>
          <w:p w14:paraId="4F09D548" w14:textId="77777777" w:rsidR="003F28EC" w:rsidRPr="00762F79" w:rsidRDefault="003F28EC" w:rsidP="00042791">
            <w:pPr>
              <w:ind w:left="-138"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62F7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F28EC" w:rsidRPr="00F24CD2" w14:paraId="09212F97" w14:textId="77777777" w:rsidTr="00042791">
        <w:trPr>
          <w:trHeight w:val="450"/>
        </w:trPr>
        <w:tc>
          <w:tcPr>
            <w:tcW w:w="3510" w:type="dxa"/>
          </w:tcPr>
          <w:p w14:paraId="3310E3FF" w14:textId="77777777" w:rsidR="003F28EC" w:rsidRPr="00762F79" w:rsidRDefault="003F28EC" w:rsidP="003F28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5" w:right="-22" w:hanging="360"/>
              <w:rPr>
                <w:rFonts w:ascii="Angsana New" w:hAnsi="Angsana New"/>
                <w:sz w:val="28"/>
                <w:szCs w:val="28"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  <w:t>จากสถาบันการเงิน</w:t>
            </w:r>
          </w:p>
        </w:tc>
        <w:tc>
          <w:tcPr>
            <w:tcW w:w="990" w:type="dxa"/>
          </w:tcPr>
          <w:p w14:paraId="2A077F89" w14:textId="77777777" w:rsidR="003F28EC" w:rsidRPr="00B517FB" w:rsidRDefault="003F28EC" w:rsidP="003F28E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7CB472B3" w14:textId="7847C09D" w:rsidR="003F28EC" w:rsidRPr="00B517FB" w:rsidRDefault="003F28EC" w:rsidP="003F28E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F950D5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.1</w:t>
            </w:r>
          </w:p>
        </w:tc>
        <w:tc>
          <w:tcPr>
            <w:tcW w:w="1350" w:type="dxa"/>
            <w:vAlign w:val="bottom"/>
          </w:tcPr>
          <w:p w14:paraId="31A12541" w14:textId="1058EEED" w:rsidR="003F28EC" w:rsidRPr="003F28EC" w:rsidRDefault="008E59B7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1EFB91" w14:textId="77777777" w:rsidR="003F28EC" w:rsidRPr="00F21B32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5A5B20E" w14:textId="0AAE0B43" w:rsidR="003F28EC" w:rsidRPr="00F21B32" w:rsidRDefault="0011334D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230,989</w:t>
            </w:r>
          </w:p>
        </w:tc>
        <w:tc>
          <w:tcPr>
            <w:tcW w:w="270" w:type="dxa"/>
          </w:tcPr>
          <w:p w14:paraId="50ACAEC2" w14:textId="77777777" w:rsidR="003F28EC" w:rsidRPr="00F21B32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033BDE02" w14:textId="77777777" w:rsid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8802DEF" w14:textId="1BAF4DA0" w:rsidR="00D03C3F" w:rsidRPr="00F21B32" w:rsidRDefault="00D03C3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230,989</w:t>
            </w:r>
          </w:p>
        </w:tc>
        <w:tc>
          <w:tcPr>
            <w:tcW w:w="318" w:type="dxa"/>
          </w:tcPr>
          <w:p w14:paraId="486F047D" w14:textId="77777777" w:rsidR="003F28EC" w:rsidRPr="00762F79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60C0101" w14:textId="510DCC9F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10,552</w:t>
            </w:r>
          </w:p>
        </w:tc>
        <w:tc>
          <w:tcPr>
            <w:tcW w:w="259" w:type="dxa"/>
          </w:tcPr>
          <w:p w14:paraId="758F7C25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1C9A9027" w14:textId="7392883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406,279</w:t>
            </w:r>
          </w:p>
        </w:tc>
        <w:tc>
          <w:tcPr>
            <w:tcW w:w="259" w:type="dxa"/>
          </w:tcPr>
          <w:p w14:paraId="7098F39E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7A15D19E" w14:textId="77777777" w:rsidR="003F28EC" w:rsidRPr="00F24CD2" w:rsidRDefault="003F28EC" w:rsidP="003F28EC">
            <w:pPr>
              <w:tabs>
                <w:tab w:val="decimal" w:pos="1090"/>
              </w:tabs>
              <w:ind w:left="-90" w:right="-9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6C6F13B" w14:textId="32178373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416,831</w:t>
            </w:r>
          </w:p>
        </w:tc>
      </w:tr>
      <w:tr w:rsidR="003F28EC" w:rsidRPr="003F28EC" w14:paraId="08792ECE" w14:textId="77777777" w:rsidTr="00042791">
        <w:trPr>
          <w:trHeight w:val="153"/>
        </w:trPr>
        <w:tc>
          <w:tcPr>
            <w:tcW w:w="3510" w:type="dxa"/>
          </w:tcPr>
          <w:p w14:paraId="0ED411B9" w14:textId="49543D8D" w:rsidR="003F28EC" w:rsidRPr="00535FE7" w:rsidRDefault="003F28EC" w:rsidP="003F28EC">
            <w:pPr>
              <w:tabs>
                <w:tab w:val="left" w:pos="346"/>
              </w:tabs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8B897BB" w14:textId="4A0FE115" w:rsidR="003F28EC" w:rsidRDefault="003F28EC" w:rsidP="003F28E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CA1E39B" w14:textId="497FE3DB" w:rsidR="003F28EC" w:rsidRPr="00F21B3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9A5A91E" w14:textId="77777777" w:rsidR="003F28EC" w:rsidRPr="00F21B3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355CEBE" w14:textId="2CC59E86" w:rsidR="003F28EC" w:rsidRPr="00F21B32" w:rsidRDefault="0011334D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199,900</w:t>
            </w:r>
          </w:p>
        </w:tc>
        <w:tc>
          <w:tcPr>
            <w:tcW w:w="270" w:type="dxa"/>
          </w:tcPr>
          <w:p w14:paraId="3DE94FFA" w14:textId="77777777" w:rsidR="003F28EC" w:rsidRPr="00F21B3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3AADF486" w14:textId="6A9DC3D8" w:rsidR="003F28EC" w:rsidRPr="00F21B32" w:rsidRDefault="00D03C3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199,900</w:t>
            </w:r>
          </w:p>
        </w:tc>
        <w:tc>
          <w:tcPr>
            <w:tcW w:w="318" w:type="dxa"/>
          </w:tcPr>
          <w:p w14:paraId="3E8A9631" w14:textId="77777777" w:rsidR="003F28EC" w:rsidRPr="00762F79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5B0A3A6" w14:textId="576E9150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44830CF1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72945A21" w14:textId="1B8227D0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149,400</w:t>
            </w:r>
          </w:p>
        </w:tc>
        <w:tc>
          <w:tcPr>
            <w:tcW w:w="259" w:type="dxa"/>
          </w:tcPr>
          <w:p w14:paraId="4052A95C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3E38148D" w14:textId="4880D75F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149,400</w:t>
            </w:r>
          </w:p>
        </w:tc>
      </w:tr>
      <w:tr w:rsidR="003F28EC" w:rsidRPr="003F28EC" w14:paraId="60EBB539" w14:textId="77777777" w:rsidTr="00042791">
        <w:trPr>
          <w:trHeight w:val="153"/>
        </w:trPr>
        <w:tc>
          <w:tcPr>
            <w:tcW w:w="3510" w:type="dxa"/>
          </w:tcPr>
          <w:p w14:paraId="592B6E73" w14:textId="77777777" w:rsidR="003F28EC" w:rsidRPr="00762F79" w:rsidRDefault="003F28EC" w:rsidP="003F28EC">
            <w:pPr>
              <w:tabs>
                <w:tab w:val="left" w:pos="346"/>
              </w:tabs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เงินกู้ยืมระยะสั้นจากบริษัทใหญ่เดิม</w:t>
            </w:r>
          </w:p>
        </w:tc>
        <w:tc>
          <w:tcPr>
            <w:tcW w:w="990" w:type="dxa"/>
          </w:tcPr>
          <w:p w14:paraId="72390D43" w14:textId="0A8C5728" w:rsidR="003F28EC" w:rsidRPr="00B517FB" w:rsidRDefault="003F28EC" w:rsidP="003F28E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F950D5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.2</w:t>
            </w:r>
          </w:p>
        </w:tc>
        <w:tc>
          <w:tcPr>
            <w:tcW w:w="1350" w:type="dxa"/>
            <w:vAlign w:val="bottom"/>
          </w:tcPr>
          <w:p w14:paraId="11BEBB3A" w14:textId="683E24DE" w:rsidR="003F28EC" w:rsidRPr="00F21B32" w:rsidRDefault="003C172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D216B86" w14:textId="77777777" w:rsidR="003F28EC" w:rsidRPr="00F21B3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26CA25" w14:textId="4C0F1EBF" w:rsidR="003F28EC" w:rsidRPr="00F21B32" w:rsidRDefault="0011334D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872</w:t>
            </w:r>
            <w:r w:rsidR="008B077E">
              <w:rPr>
                <w:rFonts w:ascii="Angsana New" w:hAnsi="Angsana New"/>
                <w:sz w:val="28"/>
                <w:szCs w:val="28"/>
              </w:rPr>
              <w:t>,869</w:t>
            </w:r>
          </w:p>
        </w:tc>
        <w:tc>
          <w:tcPr>
            <w:tcW w:w="270" w:type="dxa"/>
          </w:tcPr>
          <w:p w14:paraId="7925DECE" w14:textId="77777777" w:rsidR="003F28EC" w:rsidRPr="00F21B3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3CE17E38" w14:textId="30B22F45" w:rsidR="003F28EC" w:rsidRPr="00F21B32" w:rsidRDefault="00D853C1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D853C1"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318" w:type="dxa"/>
          </w:tcPr>
          <w:p w14:paraId="31B40E13" w14:textId="77777777" w:rsidR="003F28EC" w:rsidRPr="00762F79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638CBFAC" w14:textId="6CE2A955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29A22258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4C0C6348" w14:textId="2ED7AC89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8A6D8B">
              <w:rPr>
                <w:rFonts w:ascii="Angsana New" w:hAnsi="Angsana New"/>
                <w:sz w:val="28"/>
                <w:szCs w:val="28"/>
              </w:rPr>
              <w:t>872,869</w:t>
            </w:r>
          </w:p>
        </w:tc>
        <w:tc>
          <w:tcPr>
            <w:tcW w:w="259" w:type="dxa"/>
          </w:tcPr>
          <w:p w14:paraId="1249AEC8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2FC2D82B" w14:textId="3E6CED52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872,869</w:t>
            </w:r>
          </w:p>
        </w:tc>
      </w:tr>
      <w:tr w:rsidR="003F28EC" w:rsidRPr="003F28EC" w14:paraId="44F5A634" w14:textId="77777777" w:rsidTr="00042791">
        <w:trPr>
          <w:trHeight w:val="153"/>
        </w:trPr>
        <w:tc>
          <w:tcPr>
            <w:tcW w:w="3510" w:type="dxa"/>
          </w:tcPr>
          <w:p w14:paraId="4D94301C" w14:textId="77777777" w:rsidR="003F28EC" w:rsidRPr="00762F79" w:rsidRDefault="003F28EC" w:rsidP="003F28EC">
            <w:pPr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กิจการอื่นที่เกี่ยวข้องกันกับ</w:t>
            </w:r>
            <w:r w:rsidRPr="00535FE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บริษัทใหญ่เดิม</w:t>
            </w:r>
          </w:p>
        </w:tc>
        <w:tc>
          <w:tcPr>
            <w:tcW w:w="990" w:type="dxa"/>
          </w:tcPr>
          <w:p w14:paraId="49068B4C" w14:textId="77777777" w:rsidR="003F28EC" w:rsidRPr="00B517FB" w:rsidRDefault="003F28EC" w:rsidP="003F28E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1B1AB662" w14:textId="02A9AEAE" w:rsidR="003F28EC" w:rsidRPr="00B517FB" w:rsidDel="00DE0720" w:rsidRDefault="003F28EC" w:rsidP="003F28E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F950D5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.3</w:t>
            </w:r>
          </w:p>
        </w:tc>
        <w:tc>
          <w:tcPr>
            <w:tcW w:w="1350" w:type="dxa"/>
            <w:vAlign w:val="bottom"/>
          </w:tcPr>
          <w:p w14:paraId="6AD383EC" w14:textId="36ECA684" w:rsidR="003F28EC" w:rsidRPr="00DC28C7" w:rsidRDefault="003C172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70" w:type="dxa"/>
          </w:tcPr>
          <w:p w14:paraId="4F78E906" w14:textId="77777777" w:rsidR="003F28EC" w:rsidRPr="00DC28C7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C90616B" w14:textId="7B1B5BA0" w:rsidR="003F28EC" w:rsidRPr="00DC28C7" w:rsidRDefault="008B077E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F648B1" w14:textId="77777777" w:rsidR="003F28EC" w:rsidRPr="00DC28C7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784FB432" w14:textId="706C273B" w:rsidR="003F28EC" w:rsidRPr="00DC28C7" w:rsidDel="001431C9" w:rsidRDefault="00D853C1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318" w:type="dxa"/>
          </w:tcPr>
          <w:p w14:paraId="24C0D2C9" w14:textId="77777777" w:rsidR="003F28EC" w:rsidRPr="00762F79" w:rsidRDefault="003F28EC" w:rsidP="003F28EC">
            <w:pPr>
              <w:tabs>
                <w:tab w:val="clear" w:pos="907"/>
                <w:tab w:val="decimal" w:pos="922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4631CCC" w14:textId="6F81E376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  <w:tc>
          <w:tcPr>
            <w:tcW w:w="259" w:type="dxa"/>
          </w:tcPr>
          <w:p w14:paraId="3954854B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7A8A5726" w14:textId="4E463A60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283E42E5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779908DB" w14:textId="159F54FD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DD4DCC">
              <w:rPr>
                <w:rFonts w:asciiTheme="majorBidi" w:hAnsiTheme="majorBidi" w:cstheme="majorBidi"/>
                <w:sz w:val="28"/>
                <w:szCs w:val="28"/>
              </w:rPr>
              <w:t>45,000</w:t>
            </w:r>
          </w:p>
        </w:tc>
      </w:tr>
      <w:tr w:rsidR="003F28EC" w:rsidRPr="003F28EC" w14:paraId="341742A4" w14:textId="77777777" w:rsidTr="00042791">
        <w:trPr>
          <w:trHeight w:val="153"/>
        </w:trPr>
        <w:tc>
          <w:tcPr>
            <w:tcW w:w="3510" w:type="dxa"/>
          </w:tcPr>
          <w:p w14:paraId="1EF6016B" w14:textId="77777777" w:rsidR="003F28EC" w:rsidRPr="00762F79" w:rsidRDefault="003F28EC" w:rsidP="003F28EC">
            <w:pPr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990" w:type="dxa"/>
          </w:tcPr>
          <w:p w14:paraId="5EA12842" w14:textId="6A2DE824" w:rsidR="003F28EC" w:rsidRPr="00B517FB" w:rsidDel="00DE0720" w:rsidRDefault="003F28EC" w:rsidP="003F28E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F950D5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.4</w:t>
            </w:r>
          </w:p>
        </w:tc>
        <w:tc>
          <w:tcPr>
            <w:tcW w:w="1350" w:type="dxa"/>
            <w:vAlign w:val="bottom"/>
          </w:tcPr>
          <w:p w14:paraId="67924344" w14:textId="2FBCE2F1" w:rsidR="003F28EC" w:rsidRPr="003F28EC" w:rsidRDefault="003C172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2B78FE" w14:textId="77777777" w:rsidR="003F28EC" w:rsidRPr="00F703F9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BCD9AB1" w14:textId="5679CA98" w:rsidR="003F28EC" w:rsidRPr="00F703F9" w:rsidRDefault="008B077E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70" w:type="dxa"/>
          </w:tcPr>
          <w:p w14:paraId="09B439DE" w14:textId="77777777" w:rsidR="003F28EC" w:rsidRPr="00F703F9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21CAAA6" w14:textId="60F9C373" w:rsidR="003F28EC" w:rsidRPr="00F703F9" w:rsidDel="001431C9" w:rsidRDefault="00D853C1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318" w:type="dxa"/>
          </w:tcPr>
          <w:p w14:paraId="00CB9A92" w14:textId="77777777" w:rsidR="003F28EC" w:rsidRPr="00762F79" w:rsidRDefault="003F28EC" w:rsidP="003F28EC">
            <w:pPr>
              <w:tabs>
                <w:tab w:val="clear" w:pos="907"/>
                <w:tab w:val="decimal" w:pos="922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1DF5749C" w14:textId="477F1DE9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6C874688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1CA9CE26" w14:textId="33188514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7,945</w:t>
            </w:r>
          </w:p>
        </w:tc>
        <w:tc>
          <w:tcPr>
            <w:tcW w:w="259" w:type="dxa"/>
          </w:tcPr>
          <w:p w14:paraId="395657E7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4077196D" w14:textId="3CAB28CB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7,945</w:t>
            </w:r>
          </w:p>
        </w:tc>
      </w:tr>
      <w:tr w:rsidR="003F28EC" w:rsidRPr="003F28EC" w14:paraId="4B0F3B11" w14:textId="77777777" w:rsidTr="00042791">
        <w:trPr>
          <w:trHeight w:val="74"/>
        </w:trPr>
        <w:tc>
          <w:tcPr>
            <w:tcW w:w="3510" w:type="dxa"/>
          </w:tcPr>
          <w:p w14:paraId="7B645176" w14:textId="77777777" w:rsidR="003F28EC" w:rsidRPr="00762F79" w:rsidRDefault="003F28EC" w:rsidP="003F28EC">
            <w:pPr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</w:tcPr>
          <w:p w14:paraId="52960B6F" w14:textId="04B024FF" w:rsidR="003F28EC" w:rsidRPr="00B517FB" w:rsidRDefault="003F28EC" w:rsidP="003F28E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F950D5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.5</w:t>
            </w:r>
          </w:p>
        </w:tc>
        <w:tc>
          <w:tcPr>
            <w:tcW w:w="1350" w:type="dxa"/>
            <w:vAlign w:val="bottom"/>
          </w:tcPr>
          <w:p w14:paraId="61418CFF" w14:textId="2A46E131" w:rsidR="003F28EC" w:rsidRPr="00F703F9" w:rsidRDefault="00D03C3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97,608</w:t>
            </w:r>
          </w:p>
        </w:tc>
        <w:tc>
          <w:tcPr>
            <w:tcW w:w="270" w:type="dxa"/>
          </w:tcPr>
          <w:p w14:paraId="2ACAED27" w14:textId="77777777" w:rsidR="003F28EC" w:rsidRPr="00F703F9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5F8B4D4" w14:textId="31CD1389" w:rsidR="003F28EC" w:rsidRPr="00F703F9" w:rsidRDefault="008B077E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208,09</w:t>
            </w:r>
            <w:r w:rsidR="00BD164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13E03AD" w14:textId="77777777" w:rsidR="003F28EC" w:rsidRPr="00F703F9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731FFBCE" w14:textId="589D28A3" w:rsidR="003F28EC" w:rsidRPr="00F703F9" w:rsidRDefault="00D853C1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305,70</w:t>
            </w:r>
            <w:r w:rsidR="00BD164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8" w:type="dxa"/>
          </w:tcPr>
          <w:p w14:paraId="2D0C06B2" w14:textId="77777777" w:rsidR="003F28EC" w:rsidRPr="00762F79" w:rsidRDefault="003F28EC" w:rsidP="003F28EC">
            <w:pPr>
              <w:tabs>
                <w:tab w:val="clear" w:pos="907"/>
                <w:tab w:val="decimal" w:pos="922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4169B40E" w14:textId="3B6B978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98,828</w:t>
            </w:r>
          </w:p>
        </w:tc>
        <w:tc>
          <w:tcPr>
            <w:tcW w:w="259" w:type="dxa"/>
          </w:tcPr>
          <w:p w14:paraId="0F2D4B50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57AF07D0" w14:textId="1F83F2BD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="Angsana New" w:hAnsi="Angsana New"/>
                <w:sz w:val="28"/>
                <w:szCs w:val="28"/>
              </w:rPr>
              <w:t>50,398</w:t>
            </w:r>
          </w:p>
        </w:tc>
        <w:tc>
          <w:tcPr>
            <w:tcW w:w="259" w:type="dxa"/>
          </w:tcPr>
          <w:p w14:paraId="70CBA8E7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501B86CD" w14:textId="49F75428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149,226</w:t>
            </w:r>
          </w:p>
        </w:tc>
      </w:tr>
      <w:tr w:rsidR="003F28EC" w:rsidRPr="00F24CD2" w14:paraId="189A06DD" w14:textId="77777777" w:rsidTr="00042791">
        <w:trPr>
          <w:trHeight w:val="74"/>
        </w:trPr>
        <w:tc>
          <w:tcPr>
            <w:tcW w:w="3510" w:type="dxa"/>
          </w:tcPr>
          <w:p w14:paraId="2259D7CA" w14:textId="77777777" w:rsidR="003F28EC" w:rsidRPr="00762F79" w:rsidRDefault="003F28EC" w:rsidP="003F28EC">
            <w:pPr>
              <w:ind w:left="465" w:right="-110" w:hanging="36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</w:tc>
        <w:tc>
          <w:tcPr>
            <w:tcW w:w="990" w:type="dxa"/>
          </w:tcPr>
          <w:p w14:paraId="6BB82756" w14:textId="22939489" w:rsidR="003F28EC" w:rsidRPr="00B517FB" w:rsidRDefault="003F28EC" w:rsidP="003F28E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="00F950D5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  <w:r w:rsidRPr="00B517FB">
              <w:rPr>
                <w:rFonts w:ascii="Angsana New" w:hAnsi="Angsana New"/>
                <w:i/>
                <w:iCs/>
                <w:sz w:val="28"/>
                <w:szCs w:val="28"/>
              </w:rPr>
              <w:t>.6</w:t>
            </w:r>
          </w:p>
        </w:tc>
        <w:tc>
          <w:tcPr>
            <w:tcW w:w="1350" w:type="dxa"/>
            <w:vAlign w:val="bottom"/>
          </w:tcPr>
          <w:p w14:paraId="12CA0EF9" w14:textId="505744DA" w:rsidR="003F28EC" w:rsidRPr="00F703F9" w:rsidRDefault="00D03C3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88,675</w:t>
            </w:r>
          </w:p>
        </w:tc>
        <w:tc>
          <w:tcPr>
            <w:tcW w:w="270" w:type="dxa"/>
          </w:tcPr>
          <w:p w14:paraId="6CAD1C54" w14:textId="77777777" w:rsidR="003F28EC" w:rsidRPr="00F703F9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824B35C" w14:textId="64AB04CC" w:rsidR="003F28EC" w:rsidRPr="00F703F9" w:rsidRDefault="008B077E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01992D" w14:textId="77777777" w:rsidR="003F28EC" w:rsidRPr="00F703F9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2F5E3B80" w14:textId="787B2059" w:rsidR="003F28EC" w:rsidRPr="00F703F9" w:rsidRDefault="00D853C1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88,675</w:t>
            </w:r>
          </w:p>
        </w:tc>
        <w:tc>
          <w:tcPr>
            <w:tcW w:w="318" w:type="dxa"/>
          </w:tcPr>
          <w:p w14:paraId="4D1D6368" w14:textId="77777777" w:rsidR="003F28EC" w:rsidRPr="00762F79" w:rsidRDefault="003F28EC" w:rsidP="003F28EC">
            <w:pPr>
              <w:tabs>
                <w:tab w:val="clear" w:pos="907"/>
                <w:tab w:val="decimal" w:pos="922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B7B78AD" w14:textId="16A869A2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96,984</w:t>
            </w:r>
          </w:p>
        </w:tc>
        <w:tc>
          <w:tcPr>
            <w:tcW w:w="259" w:type="dxa"/>
          </w:tcPr>
          <w:p w14:paraId="4AD17444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60663270" w14:textId="6CC25B68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4BA9D571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vAlign w:val="bottom"/>
          </w:tcPr>
          <w:p w14:paraId="4D6E3953" w14:textId="78CEB10D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96,984</w:t>
            </w:r>
          </w:p>
        </w:tc>
      </w:tr>
      <w:tr w:rsidR="003F28EC" w:rsidRPr="00F24CD2" w14:paraId="01C57283" w14:textId="77777777" w:rsidTr="00042791">
        <w:trPr>
          <w:trHeight w:val="74"/>
        </w:trPr>
        <w:tc>
          <w:tcPr>
            <w:tcW w:w="3510" w:type="dxa"/>
          </w:tcPr>
          <w:p w14:paraId="6805FA5D" w14:textId="77777777" w:rsidR="003F28EC" w:rsidRPr="00762F79" w:rsidRDefault="003F28EC" w:rsidP="003F28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862B6D3" w14:textId="0FA7AA65" w:rsidR="003F28EC" w:rsidRPr="00B517FB" w:rsidRDefault="003F28EC" w:rsidP="003F28EC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0C8BDB" w14:textId="3EF93BBB" w:rsidR="003F28EC" w:rsidRPr="003F28EC" w:rsidRDefault="00D03C3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25E03D0" w14:textId="77777777" w:rsidR="003F28EC" w:rsidRPr="00F703F9" w:rsidRDefault="003F28EC" w:rsidP="003F28EC">
            <w:pPr>
              <w:tabs>
                <w:tab w:val="decimal" w:pos="94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C4FF54" w14:textId="20E29992" w:rsidR="003F28EC" w:rsidRPr="00A93B22" w:rsidRDefault="00D279C7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27,647</w:t>
            </w:r>
          </w:p>
        </w:tc>
        <w:tc>
          <w:tcPr>
            <w:tcW w:w="270" w:type="dxa"/>
          </w:tcPr>
          <w:p w14:paraId="0F841F46" w14:textId="77777777" w:rsidR="003F28EC" w:rsidRPr="00F703F9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5AB0672B" w14:textId="5464DF9A" w:rsidR="003F28EC" w:rsidRPr="00F703F9" w:rsidRDefault="0099352A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27,647</w:t>
            </w:r>
          </w:p>
        </w:tc>
        <w:tc>
          <w:tcPr>
            <w:tcW w:w="318" w:type="dxa"/>
          </w:tcPr>
          <w:p w14:paraId="3C72B2F0" w14:textId="77777777" w:rsidR="003F28EC" w:rsidRPr="00762F79" w:rsidRDefault="003F28EC" w:rsidP="003F28EC">
            <w:pPr>
              <w:tabs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1747849F" w14:textId="274CD232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="Angsana New" w:hAnsi="Angsana New"/>
                <w:sz w:val="28"/>
                <w:szCs w:val="28"/>
              </w:rPr>
            </w:pPr>
            <w:r w:rsidRPr="00A93B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9" w:type="dxa"/>
          </w:tcPr>
          <w:p w14:paraId="2DB77CAA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336425F" w14:textId="3266A561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A93B22">
              <w:rPr>
                <w:rFonts w:ascii="Angsana New" w:hAnsi="Angsana New"/>
                <w:sz w:val="28"/>
                <w:szCs w:val="28"/>
              </w:rPr>
              <w:t>10,443</w:t>
            </w:r>
          </w:p>
        </w:tc>
        <w:tc>
          <w:tcPr>
            <w:tcW w:w="259" w:type="dxa"/>
          </w:tcPr>
          <w:p w14:paraId="039D34B2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40FB3FA5" w14:textId="7803CD1E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sz w:val="28"/>
                <w:szCs w:val="28"/>
              </w:rPr>
              <w:t>10,443</w:t>
            </w:r>
          </w:p>
        </w:tc>
      </w:tr>
      <w:tr w:rsidR="003F28EC" w:rsidRPr="003F28EC" w14:paraId="24B46301" w14:textId="77777777" w:rsidTr="00042791">
        <w:trPr>
          <w:trHeight w:val="64"/>
        </w:trPr>
        <w:tc>
          <w:tcPr>
            <w:tcW w:w="3510" w:type="dxa"/>
          </w:tcPr>
          <w:p w14:paraId="0EC6CFB4" w14:textId="77777777" w:rsidR="003F28EC" w:rsidRPr="00762F79" w:rsidRDefault="003F28EC" w:rsidP="003F28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7C1AE423" w14:textId="77777777" w:rsidR="003F28EC" w:rsidRPr="00762F79" w:rsidRDefault="003F28EC" w:rsidP="003F28E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F08F4" w14:textId="16EF8F47" w:rsidR="003F28EC" w:rsidRPr="003F28EC" w:rsidRDefault="00204BC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231,283</w:t>
            </w:r>
          </w:p>
        </w:tc>
        <w:tc>
          <w:tcPr>
            <w:tcW w:w="270" w:type="dxa"/>
          </w:tcPr>
          <w:p w14:paraId="0BF74466" w14:textId="77777777" w:rsidR="003F28EC" w:rsidRPr="003F28EC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7A2AC" w14:textId="73520F45" w:rsidR="003F28EC" w:rsidRPr="003F28EC" w:rsidRDefault="00204BC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1,547,44</w:t>
            </w:r>
            <w:r w:rsidR="00BD164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7F85B01" w14:textId="77777777" w:rsidR="003F28EC" w:rsidRPr="003F28EC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1DC809E3" w14:textId="3ABD4DA9" w:rsidR="003F28EC" w:rsidRPr="003F28EC" w:rsidRDefault="0099352A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1,778,72</w:t>
            </w:r>
            <w:r w:rsidR="00BD164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8" w:type="dxa"/>
          </w:tcPr>
          <w:p w14:paraId="1E2FF8BF" w14:textId="77777777" w:rsidR="003F28EC" w:rsidRPr="003F28EC" w:rsidRDefault="003F28EC" w:rsidP="003F28EC">
            <w:pPr>
              <w:tabs>
                <w:tab w:val="decimal" w:pos="1153"/>
              </w:tabs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68277" w14:textId="060AEA3A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251,364</w:t>
            </w:r>
          </w:p>
        </w:tc>
        <w:tc>
          <w:tcPr>
            <w:tcW w:w="259" w:type="dxa"/>
          </w:tcPr>
          <w:p w14:paraId="44A7E938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  <w:tab w:val="decimal" w:pos="1153"/>
              </w:tabs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AAE8F3" w14:textId="03016FCD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1,497,334</w:t>
            </w:r>
          </w:p>
        </w:tc>
        <w:tc>
          <w:tcPr>
            <w:tcW w:w="259" w:type="dxa"/>
          </w:tcPr>
          <w:p w14:paraId="4FB7A9CA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53F9796E" w14:textId="28597D0A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4C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1,748,698</w:t>
            </w:r>
          </w:p>
        </w:tc>
      </w:tr>
      <w:tr w:rsidR="003F28EC" w:rsidRPr="003F28EC" w14:paraId="3F3C8899" w14:textId="77777777" w:rsidTr="00042791">
        <w:trPr>
          <w:trHeight w:val="224"/>
        </w:trPr>
        <w:tc>
          <w:tcPr>
            <w:tcW w:w="3510" w:type="dxa"/>
          </w:tcPr>
          <w:p w14:paraId="3746E260" w14:textId="77777777" w:rsidR="003F28EC" w:rsidRPr="003F28EC" w:rsidRDefault="003F28EC" w:rsidP="003F28EC">
            <w:pPr>
              <w:ind w:right="-22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5673B84" w14:textId="77777777" w:rsidR="003F28EC" w:rsidRPr="003F28EC" w:rsidRDefault="003F28EC" w:rsidP="003F28E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4630B19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AD973E" w14:textId="77777777" w:rsidR="003F28EC" w:rsidRPr="003F28EC" w:rsidRDefault="003F28EC" w:rsidP="003F28EC">
            <w:pPr>
              <w:tabs>
                <w:tab w:val="decimal" w:pos="94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C902B91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1E4583B" w14:textId="77777777" w:rsidR="003F28EC" w:rsidRPr="003F28EC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double" w:sz="4" w:space="0" w:color="auto"/>
            </w:tcBorders>
            <w:vAlign w:val="bottom"/>
          </w:tcPr>
          <w:p w14:paraId="7019A154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8" w:type="dxa"/>
          </w:tcPr>
          <w:p w14:paraId="224F01D0" w14:textId="77777777" w:rsidR="003F28EC" w:rsidRPr="003F28EC" w:rsidRDefault="003F28EC" w:rsidP="003F28EC">
            <w:pPr>
              <w:tabs>
                <w:tab w:val="decimal" w:pos="1153"/>
              </w:tabs>
              <w:ind w:right="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vAlign w:val="bottom"/>
          </w:tcPr>
          <w:p w14:paraId="4C054A6D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9" w:type="dxa"/>
          </w:tcPr>
          <w:p w14:paraId="0205047A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9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double" w:sz="4" w:space="0" w:color="auto"/>
            </w:tcBorders>
            <w:vAlign w:val="bottom"/>
          </w:tcPr>
          <w:p w14:paraId="15897DBC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9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9" w:type="dxa"/>
          </w:tcPr>
          <w:p w14:paraId="56A95EBA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4" w:type="dxa"/>
            <w:tcBorders>
              <w:top w:val="double" w:sz="4" w:space="0" w:color="auto"/>
            </w:tcBorders>
          </w:tcPr>
          <w:p w14:paraId="3AA3F6B6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28EC" w:rsidRPr="00F24CD2" w14:paraId="0C574D96" w14:textId="77777777" w:rsidTr="00042791">
        <w:trPr>
          <w:trHeight w:val="90"/>
        </w:trPr>
        <w:tc>
          <w:tcPr>
            <w:tcW w:w="3510" w:type="dxa"/>
          </w:tcPr>
          <w:p w14:paraId="10511F51" w14:textId="77777777" w:rsidR="003F28EC" w:rsidRPr="00762F79" w:rsidRDefault="003F28EC" w:rsidP="003F28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  <w:vAlign w:val="bottom"/>
          </w:tcPr>
          <w:p w14:paraId="132B0FB7" w14:textId="77777777" w:rsidR="003F28EC" w:rsidRPr="00762F79" w:rsidRDefault="003F28EC" w:rsidP="003F28E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06962D" w14:textId="43FF22A9" w:rsidR="003F28EC" w:rsidRPr="00C368DD" w:rsidRDefault="003C172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207,171</w:t>
            </w:r>
          </w:p>
        </w:tc>
        <w:tc>
          <w:tcPr>
            <w:tcW w:w="270" w:type="dxa"/>
          </w:tcPr>
          <w:p w14:paraId="75BC2D1D" w14:textId="77777777" w:rsidR="003F28EC" w:rsidRPr="003F28EC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F1B999C" w14:textId="2E2FB74C" w:rsidR="003F28EC" w:rsidRPr="000F0034" w:rsidRDefault="00204BC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1,528</w:t>
            </w:r>
            <w:r w:rsidR="003C172F">
              <w:rPr>
                <w:rFonts w:ascii="Angsana New" w:hAnsi="Angsana New"/>
                <w:sz w:val="28"/>
                <w:szCs w:val="28"/>
              </w:rPr>
              <w:t>,504</w:t>
            </w:r>
          </w:p>
        </w:tc>
        <w:tc>
          <w:tcPr>
            <w:tcW w:w="270" w:type="dxa"/>
          </w:tcPr>
          <w:p w14:paraId="70E0DB0C" w14:textId="77777777" w:rsidR="003F28EC" w:rsidRPr="003F28EC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7D405258" w14:textId="3C1A9E53" w:rsidR="003F28EC" w:rsidRPr="005150C3" w:rsidRDefault="0099352A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1,735,675</w:t>
            </w:r>
          </w:p>
        </w:tc>
        <w:tc>
          <w:tcPr>
            <w:tcW w:w="318" w:type="dxa"/>
          </w:tcPr>
          <w:p w14:paraId="27A3E4E5" w14:textId="77777777" w:rsidR="003F28EC" w:rsidRPr="00762F79" w:rsidRDefault="003F28EC" w:rsidP="003F28EC">
            <w:pPr>
              <w:tabs>
                <w:tab w:val="clear" w:pos="907"/>
                <w:tab w:val="decimal" w:pos="922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5590E075" w14:textId="10402E5A" w:rsidR="003F28EC" w:rsidRPr="00C368DD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85,793</w:t>
            </w:r>
          </w:p>
        </w:tc>
        <w:tc>
          <w:tcPr>
            <w:tcW w:w="259" w:type="dxa"/>
          </w:tcPr>
          <w:p w14:paraId="31FFDC58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vAlign w:val="bottom"/>
          </w:tcPr>
          <w:p w14:paraId="3FB4EEC4" w14:textId="4E054CAA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1,463,564</w:t>
            </w:r>
          </w:p>
        </w:tc>
        <w:tc>
          <w:tcPr>
            <w:tcW w:w="259" w:type="dxa"/>
          </w:tcPr>
          <w:p w14:paraId="1B38A408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</w:tcPr>
          <w:p w14:paraId="66F97DAD" w14:textId="06D4BBB3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Theme="majorBidi" w:hAnsiTheme="majorBidi" w:cstheme="majorBidi"/>
                <w:sz w:val="28"/>
                <w:szCs w:val="28"/>
              </w:rPr>
              <w:t>1,549,357</w:t>
            </w:r>
          </w:p>
        </w:tc>
      </w:tr>
      <w:tr w:rsidR="003F28EC" w:rsidRPr="00F24CD2" w14:paraId="46AC4BDF" w14:textId="77777777" w:rsidTr="00042791">
        <w:trPr>
          <w:trHeight w:val="74"/>
        </w:trPr>
        <w:tc>
          <w:tcPr>
            <w:tcW w:w="3510" w:type="dxa"/>
          </w:tcPr>
          <w:p w14:paraId="0C483103" w14:textId="77777777" w:rsidR="003F28EC" w:rsidRPr="00762F79" w:rsidRDefault="003F28EC" w:rsidP="003F28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14:paraId="488CF870" w14:textId="77777777" w:rsidR="003F28EC" w:rsidRPr="00762F79" w:rsidRDefault="003F28EC" w:rsidP="003F28E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23AAF1" w14:textId="63023F2A" w:rsidR="003F28EC" w:rsidRPr="00C368DD" w:rsidRDefault="003C172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24,112</w:t>
            </w:r>
          </w:p>
        </w:tc>
        <w:tc>
          <w:tcPr>
            <w:tcW w:w="270" w:type="dxa"/>
          </w:tcPr>
          <w:p w14:paraId="6A61B99D" w14:textId="77777777" w:rsidR="003F28EC" w:rsidRPr="003F28EC" w:rsidRDefault="003F28EC" w:rsidP="003F28EC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1AA29D" w14:textId="736D9C60" w:rsidR="003F28EC" w:rsidRPr="00C368DD" w:rsidRDefault="003C172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18,93</w:t>
            </w:r>
            <w:r w:rsidR="00BD164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2DD2E11" w14:textId="77777777" w:rsidR="003F28EC" w:rsidRPr="003F28EC" w:rsidRDefault="003F28EC" w:rsidP="003F28EC">
            <w:pPr>
              <w:tabs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4A3CEB29" w14:textId="73FEFA75" w:rsidR="003F28EC" w:rsidRPr="005150C3" w:rsidRDefault="0099352A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43,05</w:t>
            </w:r>
            <w:r w:rsidR="00BD164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18" w:type="dxa"/>
          </w:tcPr>
          <w:p w14:paraId="1E166B73" w14:textId="77777777" w:rsidR="003F28EC" w:rsidRPr="00762F79" w:rsidRDefault="003F28EC" w:rsidP="003F28EC">
            <w:pPr>
              <w:tabs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5D24CF4D" w14:textId="457B92C9" w:rsidR="003F28EC" w:rsidRPr="00C368DD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165,571</w:t>
            </w:r>
          </w:p>
        </w:tc>
        <w:tc>
          <w:tcPr>
            <w:tcW w:w="259" w:type="dxa"/>
          </w:tcPr>
          <w:p w14:paraId="6831A379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decimal" w:pos="1153"/>
              </w:tabs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53594561" w14:textId="13550D7B" w:rsidR="003F28EC" w:rsidRPr="00C368DD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33,770</w:t>
            </w:r>
          </w:p>
        </w:tc>
        <w:tc>
          <w:tcPr>
            <w:tcW w:w="259" w:type="dxa"/>
          </w:tcPr>
          <w:p w14:paraId="22C76DB6" w14:textId="77777777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57C89FEE" w14:textId="435DBC92" w:rsidR="003F28EC" w:rsidRPr="00F24CD2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sz w:val="28"/>
                <w:szCs w:val="28"/>
              </w:rPr>
            </w:pPr>
            <w:r w:rsidRPr="00C368DD">
              <w:rPr>
                <w:rFonts w:asciiTheme="majorBidi" w:hAnsiTheme="majorBidi" w:cstheme="majorBidi"/>
                <w:sz w:val="28"/>
                <w:szCs w:val="28"/>
              </w:rPr>
              <w:t>199,341</w:t>
            </w:r>
          </w:p>
        </w:tc>
      </w:tr>
      <w:tr w:rsidR="003F28EC" w:rsidRPr="003F28EC" w14:paraId="47772E23" w14:textId="77777777" w:rsidTr="00042791">
        <w:trPr>
          <w:trHeight w:val="64"/>
        </w:trPr>
        <w:tc>
          <w:tcPr>
            <w:tcW w:w="3510" w:type="dxa"/>
          </w:tcPr>
          <w:p w14:paraId="5AE77EC1" w14:textId="77777777" w:rsidR="003F28EC" w:rsidRPr="00762F79" w:rsidRDefault="003F28EC" w:rsidP="003F28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5" w:right="-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762F79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7DF69CA8" w14:textId="77777777" w:rsidR="003F28EC" w:rsidRPr="00762F79" w:rsidRDefault="003F28EC" w:rsidP="003F28E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4E478" w14:textId="01FFB40C" w:rsidR="003F28EC" w:rsidRPr="003F28EC" w:rsidRDefault="00204BC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231,283</w:t>
            </w:r>
          </w:p>
        </w:tc>
        <w:tc>
          <w:tcPr>
            <w:tcW w:w="270" w:type="dxa"/>
          </w:tcPr>
          <w:p w14:paraId="001DD126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D5488" w14:textId="54D4C7D8" w:rsidR="003F28EC" w:rsidRPr="003F28EC" w:rsidRDefault="00204BCF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1,547,44</w:t>
            </w:r>
            <w:r w:rsidR="00BD164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5D0A1F3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5" w:type="dxa"/>
            <w:tcBorders>
              <w:top w:val="single" w:sz="4" w:space="0" w:color="auto"/>
              <w:bottom w:val="double" w:sz="4" w:space="0" w:color="auto"/>
            </w:tcBorders>
          </w:tcPr>
          <w:p w14:paraId="1FE1C67F" w14:textId="5B38E639" w:rsidR="003F28EC" w:rsidRPr="003F28EC" w:rsidRDefault="0099352A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1,778</w:t>
            </w:r>
            <w:r w:rsidR="00FE2318">
              <w:rPr>
                <w:rFonts w:ascii="Angsana New" w:hAnsi="Angsana New"/>
                <w:b/>
                <w:bCs/>
                <w:sz w:val="28"/>
                <w:szCs w:val="28"/>
              </w:rPr>
              <w:t>,72</w:t>
            </w:r>
            <w:r w:rsidR="00BD164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18" w:type="dxa"/>
          </w:tcPr>
          <w:p w14:paraId="3388AC50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7390E" w14:textId="7A6DDBAD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8DD">
              <w:rPr>
                <w:rFonts w:ascii="Angsana New" w:hAnsi="Angsana New"/>
                <w:b/>
                <w:bCs/>
                <w:sz w:val="28"/>
                <w:szCs w:val="28"/>
              </w:rPr>
              <w:t>251,36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59" w:type="dxa"/>
          </w:tcPr>
          <w:p w14:paraId="50648635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ind w:right="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D7AF7" w14:textId="5CA4AF3F" w:rsidR="003F28EC" w:rsidRPr="003F28EC" w:rsidRDefault="003F28EC" w:rsidP="00230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ind w:right="1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1,497,334</w:t>
            </w:r>
          </w:p>
        </w:tc>
        <w:tc>
          <w:tcPr>
            <w:tcW w:w="259" w:type="dxa"/>
          </w:tcPr>
          <w:p w14:paraId="57E33C28" w14:textId="77777777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</w:tcPr>
          <w:p w14:paraId="4387AFFC" w14:textId="28F9A97D" w:rsidR="003F28EC" w:rsidRPr="003F28EC" w:rsidRDefault="003F28EC" w:rsidP="003F28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36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1,748,698</w:t>
            </w:r>
          </w:p>
        </w:tc>
      </w:tr>
    </w:tbl>
    <w:p w14:paraId="0C7709BF" w14:textId="2A59603F" w:rsidR="00F257F0" w:rsidRPr="003F28EC" w:rsidRDefault="00F257F0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10"/>
          <w:szCs w:val="10"/>
        </w:rPr>
      </w:pPr>
    </w:p>
    <w:p w14:paraId="43FECA32" w14:textId="77777777" w:rsidR="00DF0E35" w:rsidRPr="00002312" w:rsidRDefault="00DF0E35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DF0E35" w:rsidRPr="00002312" w:rsidSect="00E171B0">
          <w:headerReference w:type="default" r:id="rId19"/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4DEB364" w14:textId="39510749" w:rsidR="003F28EC" w:rsidRPr="00226867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45" w:hanging="72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F968D2">
        <w:rPr>
          <w:rFonts w:asciiTheme="majorBidi" w:hAnsiTheme="majorBidi"/>
          <w:b/>
          <w:bCs/>
          <w:i/>
          <w:iCs/>
          <w:sz w:val="30"/>
          <w:szCs w:val="30"/>
        </w:rPr>
        <w:t>6</w:t>
      </w:r>
      <w:r w:rsidR="00226867">
        <w:rPr>
          <w:rFonts w:asciiTheme="majorBidi" w:hAnsiTheme="majorBidi"/>
          <w:b/>
          <w:bCs/>
          <w:i/>
          <w:iCs/>
          <w:sz w:val="30"/>
          <w:szCs w:val="30"/>
        </w:rPr>
        <w:t>.1</w:t>
      </w:r>
      <w:r w:rsidRPr="003F28EC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tab/>
      </w:r>
      <w:r w:rsidRPr="003F28EC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เงินเบิกเกินบัญชีและเงินกู้ยืมระยะสั้นจากสถาบันการเงิน</w:t>
      </w:r>
    </w:p>
    <w:p w14:paraId="2FCA261B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4E94F944" w14:textId="061A20E2" w:rsidR="003F28EC" w:rsidRPr="00226867" w:rsidRDefault="00226867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 w:hanging="63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226867">
        <w:rPr>
          <w:rFonts w:asciiTheme="majorBidi" w:hAnsiTheme="majorBidi"/>
          <w:sz w:val="30"/>
          <w:szCs w:val="30"/>
        </w:rPr>
        <w:t>1</w:t>
      </w:r>
      <w:r w:rsidR="00F968D2">
        <w:rPr>
          <w:rFonts w:asciiTheme="majorBidi" w:hAnsiTheme="majorBidi"/>
          <w:sz w:val="30"/>
          <w:szCs w:val="30"/>
        </w:rPr>
        <w:t>6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>.1.1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ab/>
      </w:r>
      <w:r w:rsidR="003F28EC" w:rsidRPr="00226867">
        <w:rPr>
          <w:rFonts w:asciiTheme="majorBidi" w:hAnsiTheme="majorBidi" w:hint="cs"/>
          <w:sz w:val="30"/>
          <w:szCs w:val="30"/>
          <w:cs/>
          <w:lang w:val="th-TH"/>
        </w:rPr>
        <w:t xml:space="preserve">ณ วันที่ 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>3</w:t>
      </w:r>
      <w:r>
        <w:rPr>
          <w:rFonts w:asciiTheme="majorBidi" w:hAnsiTheme="majorBidi"/>
          <w:sz w:val="30"/>
          <w:szCs w:val="30"/>
        </w:rPr>
        <w:t>1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 xml:space="preserve">2568 </w:t>
      </w:r>
      <w:r w:rsidR="003F28EC" w:rsidRPr="00226867">
        <w:rPr>
          <w:rFonts w:asciiTheme="majorBidi" w:hAnsiTheme="majorBidi" w:hint="cs"/>
          <w:sz w:val="30"/>
          <w:szCs w:val="30"/>
          <w:cs/>
          <w:lang w:val="th-TH"/>
        </w:rPr>
        <w:t>กลุ่มบริษัทและบริษัทมีเงินเบิกเกินบัญชีจำนวน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 w:rsidR="00614787">
        <w:rPr>
          <w:rFonts w:asciiTheme="majorBidi" w:hAnsiTheme="majorBidi"/>
          <w:sz w:val="30"/>
          <w:szCs w:val="30"/>
        </w:rPr>
        <w:t>52.7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226867">
        <w:rPr>
          <w:rFonts w:asciiTheme="majorBidi" w:hAnsiTheme="majorBidi" w:hint="cs"/>
          <w:sz w:val="30"/>
          <w:szCs w:val="30"/>
          <w:cs/>
          <w:lang w:val="th-TH"/>
        </w:rPr>
        <w:t xml:space="preserve">ล้านบาท และ </w:t>
      </w:r>
      <w:r w:rsidR="00614787">
        <w:rPr>
          <w:rFonts w:asciiTheme="majorBidi" w:hAnsiTheme="majorBidi"/>
          <w:sz w:val="30"/>
          <w:szCs w:val="30"/>
        </w:rPr>
        <w:t>45.2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226867">
        <w:rPr>
          <w:rFonts w:asciiTheme="majorBidi" w:hAnsiTheme="majorBidi" w:hint="cs"/>
          <w:sz w:val="30"/>
          <w:szCs w:val="30"/>
          <w:cs/>
          <w:lang w:val="th-TH"/>
        </w:rPr>
        <w:t xml:space="preserve">ล้านบาท ตามลำดับ อัตราดอกเบี้ยเป็นไปตามอัตราที่สถาบันการเงินกำหนดต่อปี </w:t>
      </w:r>
      <w:r w:rsidR="003F28EC" w:rsidRPr="00226867">
        <w:rPr>
          <w:rFonts w:asciiTheme="majorBidi" w:hAnsiTheme="majorBidi"/>
          <w:i/>
          <w:iCs/>
          <w:sz w:val="30"/>
          <w:szCs w:val="30"/>
          <w:lang w:val="th-TH"/>
        </w:rPr>
        <w:t>(2567: 48.8</w:t>
      </w:r>
      <w:r w:rsidR="003F28EC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 ล้านบาท และ </w:t>
      </w:r>
      <w:r w:rsidR="003F28EC" w:rsidRPr="00226867">
        <w:rPr>
          <w:rFonts w:asciiTheme="majorBidi" w:hAnsiTheme="majorBidi"/>
          <w:i/>
          <w:iCs/>
          <w:sz w:val="30"/>
          <w:szCs w:val="30"/>
          <w:lang w:val="th-TH"/>
        </w:rPr>
        <w:t xml:space="preserve">41.3 </w:t>
      </w:r>
      <w:r w:rsidR="003F28EC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ล้านบาท ตามลำดับ</w:t>
      </w:r>
      <w:r w:rsidR="003F28EC" w:rsidRPr="00226867">
        <w:rPr>
          <w:rFonts w:asciiTheme="majorBidi" w:hAnsiTheme="majorBidi"/>
          <w:i/>
          <w:iCs/>
          <w:sz w:val="30"/>
          <w:szCs w:val="30"/>
          <w:lang w:val="th-TH"/>
        </w:rPr>
        <w:t>)</w:t>
      </w:r>
    </w:p>
    <w:p w14:paraId="442B7BCC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53390FA2" w14:textId="58830EC4" w:rsidR="003F28EC" w:rsidRPr="00226867" w:rsidRDefault="00226867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 w:hanging="63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>
        <w:rPr>
          <w:rFonts w:asciiTheme="majorBidi" w:hAnsiTheme="majorBidi"/>
          <w:sz w:val="30"/>
          <w:szCs w:val="30"/>
        </w:rPr>
        <w:t>1</w:t>
      </w:r>
      <w:r w:rsidR="00F968D2">
        <w:rPr>
          <w:rFonts w:asciiTheme="majorBidi" w:hAnsiTheme="majorBidi"/>
          <w:sz w:val="30"/>
          <w:szCs w:val="30"/>
        </w:rPr>
        <w:t>6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>.1.2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ab/>
      </w:r>
      <w:r w:rsidR="003F28EC" w:rsidRPr="00226867">
        <w:rPr>
          <w:rFonts w:asciiTheme="majorBidi" w:hAnsiTheme="majorBidi" w:hint="cs"/>
          <w:sz w:val="30"/>
          <w:szCs w:val="30"/>
          <w:cs/>
          <w:lang w:val="th-TH"/>
        </w:rPr>
        <w:t xml:space="preserve">ณ วันที่ </w:t>
      </w:r>
      <w:r w:rsidRPr="00226867">
        <w:rPr>
          <w:rFonts w:asciiTheme="majorBidi" w:hAnsiTheme="majorBidi"/>
          <w:sz w:val="30"/>
          <w:szCs w:val="30"/>
          <w:lang w:val="th-TH"/>
        </w:rPr>
        <w:t>3</w:t>
      </w:r>
      <w:r>
        <w:rPr>
          <w:rFonts w:asciiTheme="majorBidi" w:hAnsiTheme="majorBidi"/>
          <w:sz w:val="30"/>
          <w:szCs w:val="30"/>
        </w:rPr>
        <w:t>1</w:t>
      </w:r>
      <w:r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>2568</w:t>
      </w:r>
      <w:r w:rsidR="003F28EC" w:rsidRPr="00226867">
        <w:rPr>
          <w:rFonts w:asciiTheme="majorBidi" w:hAnsiTheme="majorBidi" w:hint="cs"/>
          <w:sz w:val="30"/>
          <w:szCs w:val="30"/>
          <w:cs/>
          <w:lang w:val="th-TH"/>
        </w:rPr>
        <w:t xml:space="preserve"> บริษัทไม่มี</w:t>
      </w:r>
      <w:r w:rsidR="003F28EC" w:rsidRPr="00226867">
        <w:rPr>
          <w:rFonts w:asciiTheme="majorBidi" w:hAnsiTheme="majorBidi"/>
          <w:sz w:val="30"/>
          <w:szCs w:val="30"/>
          <w:cs/>
          <w:lang w:val="th-TH"/>
        </w:rPr>
        <w:t>เงินกู้ยืมระยะสั้นบัญชีเครดิตบาลานซ์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226867">
        <w:rPr>
          <w:rFonts w:asciiTheme="majorBidi" w:hAnsiTheme="majorBidi"/>
          <w:i/>
          <w:iCs/>
          <w:sz w:val="30"/>
          <w:szCs w:val="30"/>
          <w:lang w:val="th-TH"/>
        </w:rPr>
        <w:t>(2567: 10.5</w:t>
      </w:r>
      <w:r w:rsidR="003F28EC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 ล้านบาท)</w:t>
      </w:r>
    </w:p>
    <w:p w14:paraId="4F19A17A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5" w:hanging="72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2554A72E" w14:textId="49478E07" w:rsidR="003F28EC" w:rsidRPr="00226867" w:rsidRDefault="00226867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 w:hanging="63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>
        <w:rPr>
          <w:rFonts w:asciiTheme="majorBidi" w:hAnsiTheme="majorBidi"/>
          <w:sz w:val="30"/>
          <w:szCs w:val="30"/>
        </w:rPr>
        <w:t>1</w:t>
      </w:r>
      <w:r w:rsidR="00F968D2">
        <w:rPr>
          <w:rFonts w:asciiTheme="majorBidi" w:hAnsiTheme="majorBidi"/>
          <w:sz w:val="30"/>
          <w:szCs w:val="30"/>
        </w:rPr>
        <w:t>6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>.1.3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ab/>
      </w:r>
      <w:r w:rsidR="003F28EC" w:rsidRPr="00226867">
        <w:rPr>
          <w:rFonts w:asciiTheme="majorBidi" w:hAnsiTheme="majorBidi" w:hint="cs"/>
          <w:sz w:val="30"/>
          <w:szCs w:val="30"/>
          <w:cs/>
          <w:lang w:val="th-TH"/>
        </w:rPr>
        <w:t xml:space="preserve">ณ วันที่ </w:t>
      </w:r>
      <w:r w:rsidRPr="00226867">
        <w:rPr>
          <w:rFonts w:asciiTheme="majorBidi" w:hAnsiTheme="majorBidi"/>
          <w:sz w:val="30"/>
          <w:szCs w:val="30"/>
          <w:lang w:val="th-TH"/>
        </w:rPr>
        <w:t>3</w:t>
      </w:r>
      <w:r>
        <w:rPr>
          <w:rFonts w:asciiTheme="majorBidi" w:hAnsiTheme="majorBidi"/>
          <w:sz w:val="30"/>
          <w:szCs w:val="30"/>
        </w:rPr>
        <w:t>1</w:t>
      </w:r>
      <w:r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 xml:space="preserve">2568 </w:t>
      </w:r>
      <w:r w:rsidR="003F28EC" w:rsidRPr="00226867">
        <w:rPr>
          <w:rFonts w:asciiTheme="majorBidi" w:hAnsiTheme="majorBidi" w:hint="cs"/>
          <w:sz w:val="30"/>
          <w:szCs w:val="30"/>
          <w:cs/>
          <w:lang w:val="th-TH"/>
        </w:rPr>
        <w:t xml:space="preserve">กลุ่มบริษัทและบริษัทมีเงินกู้ยืมระยะสั้นจากสถาบันการเงินหลายแห่งจำนวน </w:t>
      </w:r>
      <w:r w:rsidR="00533EA2" w:rsidRPr="00533EA2">
        <w:rPr>
          <w:rFonts w:asciiTheme="majorBidi" w:hAnsiTheme="majorBidi"/>
          <w:sz w:val="30"/>
          <w:szCs w:val="30"/>
        </w:rPr>
        <w:t>284.8</w:t>
      </w:r>
      <w:r w:rsidR="003F28EC" w:rsidRPr="00226867">
        <w:rPr>
          <w:rFonts w:asciiTheme="majorBidi" w:hAnsiTheme="majorBidi"/>
          <w:sz w:val="30"/>
          <w:szCs w:val="30"/>
          <w:cs/>
          <w:lang w:val="th-TH"/>
        </w:rPr>
        <w:br/>
      </w:r>
      <w:r w:rsidR="003F28EC" w:rsidRPr="00226867">
        <w:rPr>
          <w:rFonts w:asciiTheme="majorBidi" w:hAnsiTheme="majorBidi" w:hint="cs"/>
          <w:sz w:val="30"/>
          <w:szCs w:val="30"/>
          <w:cs/>
          <w:lang w:val="th-TH"/>
        </w:rPr>
        <w:t xml:space="preserve">ล้านบาท </w:t>
      </w:r>
      <w:r w:rsidR="003F28EC" w:rsidRPr="0056036F">
        <w:rPr>
          <w:rFonts w:asciiTheme="majorBidi" w:hAnsiTheme="majorBidi" w:hint="cs"/>
          <w:sz w:val="30"/>
          <w:szCs w:val="30"/>
          <w:cs/>
        </w:rPr>
        <w:t>และ</w:t>
      </w:r>
      <w:r w:rsidR="003F28EC" w:rsidRPr="0022686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090088" w:rsidRPr="00090088">
        <w:rPr>
          <w:rFonts w:asciiTheme="majorBidi" w:hAnsiTheme="majorBidi"/>
          <w:sz w:val="30"/>
          <w:szCs w:val="30"/>
        </w:rPr>
        <w:t xml:space="preserve">185.8 </w:t>
      </w:r>
      <w:r w:rsidR="003F28EC" w:rsidRPr="00226867">
        <w:rPr>
          <w:rFonts w:asciiTheme="majorBidi" w:hAnsiTheme="majorBidi" w:hint="cs"/>
          <w:sz w:val="30"/>
          <w:szCs w:val="30"/>
          <w:cs/>
          <w:lang w:val="th-TH"/>
        </w:rPr>
        <w:t>ล้านบาท ตามลำดับ คิดดอกเบี้ยในอัตราร้อยละคงที่ต่อปี</w:t>
      </w:r>
      <w:r w:rsidR="003F28EC" w:rsidRPr="0022686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E6035">
        <w:rPr>
          <w:rFonts w:asciiTheme="majorBidi" w:hAnsiTheme="majorBidi" w:hint="cs"/>
          <w:sz w:val="30"/>
          <w:szCs w:val="30"/>
          <w:cs/>
          <w:lang w:val="th-TH"/>
        </w:rPr>
        <w:t>มี</w:t>
      </w:r>
      <w:r w:rsidR="003F28EC" w:rsidRPr="00226867">
        <w:rPr>
          <w:rFonts w:asciiTheme="majorBidi" w:hAnsiTheme="majorBidi"/>
          <w:sz w:val="30"/>
          <w:szCs w:val="30"/>
          <w:cs/>
          <w:lang w:val="th-TH"/>
        </w:rPr>
        <w:t>กำหนดชำระคืนเงินต้นทั้งจำนวนเมื่อครบกำหนด และมีกำหนดชำระดอกเบี้ยทุกสิ้นเดือน</w:t>
      </w:r>
      <w:r w:rsidR="003F28EC"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226867">
        <w:rPr>
          <w:rFonts w:asciiTheme="majorBidi" w:hAnsiTheme="majorBidi"/>
          <w:i/>
          <w:iCs/>
          <w:sz w:val="30"/>
          <w:szCs w:val="30"/>
          <w:lang w:val="th-TH"/>
        </w:rPr>
        <w:t>(2567:</w:t>
      </w:r>
      <w:r w:rsidR="003F28EC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 </w:t>
      </w:r>
      <w:r w:rsidR="003F28EC" w:rsidRPr="00226867">
        <w:rPr>
          <w:rFonts w:asciiTheme="majorBidi" w:hAnsiTheme="majorBidi"/>
          <w:i/>
          <w:iCs/>
          <w:sz w:val="30"/>
          <w:szCs w:val="30"/>
          <w:lang w:val="th-TH"/>
        </w:rPr>
        <w:t xml:space="preserve">465.0 </w:t>
      </w:r>
      <w:r w:rsidR="003F28EC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ล้านบาท และ </w:t>
      </w:r>
      <w:r w:rsidR="003F28EC" w:rsidRPr="00226867">
        <w:rPr>
          <w:rFonts w:asciiTheme="majorBidi" w:hAnsiTheme="majorBidi"/>
          <w:i/>
          <w:iCs/>
          <w:sz w:val="30"/>
          <w:szCs w:val="30"/>
          <w:lang w:val="th-TH"/>
        </w:rPr>
        <w:t xml:space="preserve">365.0 </w:t>
      </w:r>
      <w:r w:rsidR="003F28EC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ล้านบาท ตามลำดับ</w:t>
      </w:r>
      <w:r w:rsidR="003F28EC" w:rsidRPr="00226867">
        <w:rPr>
          <w:rFonts w:asciiTheme="majorBidi" w:hAnsiTheme="majorBidi"/>
          <w:i/>
          <w:iCs/>
          <w:sz w:val="30"/>
          <w:szCs w:val="30"/>
          <w:lang w:val="th-TH"/>
        </w:rPr>
        <w:t>)</w:t>
      </w:r>
    </w:p>
    <w:p w14:paraId="3B9E4BBB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5" w:hanging="720"/>
        <w:jc w:val="thaiDistribute"/>
        <w:rPr>
          <w:rFonts w:asciiTheme="majorBidi" w:hAnsiTheme="majorBidi"/>
          <w:sz w:val="30"/>
          <w:szCs w:val="30"/>
          <w:highlight w:val="cyan"/>
        </w:rPr>
      </w:pPr>
    </w:p>
    <w:p w14:paraId="42CC0B5E" w14:textId="1C55D6C8" w:rsidR="003F28EC" w:rsidRPr="00226867" w:rsidRDefault="00226867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 w:hanging="630"/>
        <w:jc w:val="thaiDistribute"/>
        <w:rPr>
          <w:rFonts w:asciiTheme="majorBidi" w:hAnsiTheme="majorBidi"/>
          <w:sz w:val="30"/>
          <w:szCs w:val="30"/>
        </w:rPr>
      </w:pPr>
      <w:r w:rsidRPr="00226867">
        <w:rPr>
          <w:rFonts w:asciiTheme="majorBidi" w:hAnsiTheme="majorBidi"/>
          <w:sz w:val="30"/>
          <w:szCs w:val="30"/>
        </w:rPr>
        <w:t>1</w:t>
      </w:r>
      <w:r w:rsidR="00F968D2">
        <w:rPr>
          <w:rFonts w:asciiTheme="majorBidi" w:hAnsiTheme="majorBidi"/>
          <w:sz w:val="30"/>
          <w:szCs w:val="30"/>
        </w:rPr>
        <w:t>6</w:t>
      </w:r>
      <w:r w:rsidR="003F28EC" w:rsidRPr="00226867">
        <w:rPr>
          <w:rFonts w:asciiTheme="majorBidi" w:hAnsiTheme="majorBidi"/>
          <w:sz w:val="30"/>
          <w:szCs w:val="30"/>
        </w:rPr>
        <w:t>.1.4</w:t>
      </w:r>
      <w:r w:rsidR="003F28EC" w:rsidRPr="00226867">
        <w:rPr>
          <w:rFonts w:asciiTheme="majorBidi" w:hAnsiTheme="majorBidi"/>
          <w:sz w:val="30"/>
          <w:szCs w:val="30"/>
        </w:rPr>
        <w:tab/>
      </w:r>
      <w:r w:rsidR="003F28EC" w:rsidRPr="00226867">
        <w:rPr>
          <w:rFonts w:asciiTheme="majorBidi" w:hAnsiTheme="majorBidi"/>
          <w:sz w:val="30"/>
          <w:szCs w:val="30"/>
          <w:cs/>
        </w:rPr>
        <w:t>เงื่อนไขทางการเงินกับสถาบันการเงิน</w:t>
      </w:r>
    </w:p>
    <w:p w14:paraId="28DCE519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5" w:hanging="720"/>
        <w:jc w:val="thaiDistribute"/>
        <w:rPr>
          <w:rFonts w:asciiTheme="majorBidi" w:hAnsiTheme="majorBidi"/>
          <w:sz w:val="30"/>
          <w:szCs w:val="30"/>
          <w:highlight w:val="cyan"/>
        </w:rPr>
      </w:pPr>
    </w:p>
    <w:p w14:paraId="3D4DC2A7" w14:textId="77777777" w:rsidR="003F28EC" w:rsidRPr="00226867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226867">
        <w:rPr>
          <w:rFonts w:asciiTheme="majorBidi" w:hAnsiTheme="majorBidi"/>
          <w:sz w:val="30"/>
          <w:szCs w:val="30"/>
          <w:cs/>
        </w:rPr>
        <w:t>กลุ่มบริษัท</w:t>
      </w:r>
      <w:r w:rsidRPr="00226867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226867">
        <w:rPr>
          <w:rFonts w:asciiTheme="majorBidi" w:hAnsiTheme="majorBidi"/>
          <w:sz w:val="30"/>
          <w:szCs w:val="30"/>
          <w:cs/>
        </w:rPr>
        <w:t>ต้องปฏิบัติตามเงื่อนไขทางการเงินตามที่กำหนด ทั้งนี้ขึ้นอยู่กับเงื่อนไข</w:t>
      </w:r>
      <w:r w:rsidRPr="00226867">
        <w:rPr>
          <w:rFonts w:asciiTheme="majorBidi" w:hAnsiTheme="majorBidi" w:hint="cs"/>
          <w:sz w:val="30"/>
          <w:szCs w:val="30"/>
          <w:cs/>
        </w:rPr>
        <w:t>ที่ระบุ</w:t>
      </w:r>
      <w:r w:rsidRPr="00226867">
        <w:rPr>
          <w:rFonts w:asciiTheme="majorBidi" w:hAnsiTheme="majorBidi"/>
          <w:sz w:val="30"/>
          <w:szCs w:val="30"/>
          <w:cs/>
        </w:rPr>
        <w:t>ในสัญญา</w:t>
      </w:r>
      <w:r w:rsidRPr="00226867">
        <w:rPr>
          <w:rFonts w:asciiTheme="majorBidi" w:hAnsiTheme="majorBidi"/>
          <w:sz w:val="30"/>
          <w:szCs w:val="30"/>
          <w:cs/>
        </w:rPr>
        <w:br/>
        <w:t>เงินกู้ยืมแต่ละฉบับดังนี้</w:t>
      </w:r>
    </w:p>
    <w:p w14:paraId="6B3160F3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606133C6" w14:textId="6C7E7E0F" w:rsidR="003F28EC" w:rsidRPr="00226867" w:rsidRDefault="003F28EC" w:rsidP="006F24D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right="-45" w:hanging="9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226867">
        <w:rPr>
          <w:rFonts w:asciiTheme="majorBidi" w:hAnsiTheme="majorBidi"/>
          <w:sz w:val="30"/>
          <w:szCs w:val="30"/>
          <w:cs/>
          <w:lang w:val="th-TH"/>
        </w:rPr>
        <w:t>การดำรงอัตราส่วนความสามารถในการจ่ายชำระดอกเบี้ย</w:t>
      </w:r>
    </w:p>
    <w:p w14:paraId="0C0C298B" w14:textId="77777777" w:rsidR="003F28EC" w:rsidRPr="00226867" w:rsidRDefault="003F28EC" w:rsidP="006F24D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right="-45" w:hanging="9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226867">
        <w:rPr>
          <w:rFonts w:asciiTheme="majorBidi" w:hAnsiTheme="majorBidi"/>
          <w:sz w:val="30"/>
          <w:szCs w:val="30"/>
          <w:cs/>
          <w:lang w:val="th-TH"/>
        </w:rPr>
        <w:t>การดำรงอัตราส่วนหนี้สินรวมต่อส่วนของผู้ถือหุ้น</w:t>
      </w:r>
    </w:p>
    <w:p w14:paraId="49A28194" w14:textId="20D525E3" w:rsidR="003F28EC" w:rsidRPr="00226867" w:rsidRDefault="003F28EC" w:rsidP="006F24D0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ind w:left="1080" w:right="-45" w:hanging="450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226867">
        <w:rPr>
          <w:rFonts w:asciiTheme="majorBidi" w:hAnsiTheme="majorBidi"/>
          <w:sz w:val="30"/>
          <w:szCs w:val="30"/>
          <w:cs/>
          <w:lang w:val="th-TH"/>
        </w:rPr>
        <w:t>การดำรงภาระเงินกู้ยืมระยะสั้นและเจ้าหนี้การค้าให้ไม่เกินยอดรวมของลูกหนี้การค้า ลูกหนี้ตามสัญญเช่าซื้อที่ถึงกำหนดชำระภายในหนึ่งปี และสินค้าคงเหลือ</w:t>
      </w:r>
    </w:p>
    <w:p w14:paraId="7A51DA90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313AB150" w14:textId="46C46ECD" w:rsidR="003F28EC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226867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226867" w:rsidRPr="00226867">
        <w:rPr>
          <w:rFonts w:asciiTheme="majorBidi" w:hAnsiTheme="majorBidi"/>
          <w:sz w:val="30"/>
          <w:szCs w:val="30"/>
          <w:lang w:val="th-TH"/>
        </w:rPr>
        <w:t>3</w:t>
      </w:r>
      <w:r w:rsidR="00226867">
        <w:rPr>
          <w:rFonts w:asciiTheme="majorBidi" w:hAnsiTheme="majorBidi"/>
          <w:sz w:val="30"/>
          <w:szCs w:val="30"/>
        </w:rPr>
        <w:t>1</w:t>
      </w:r>
      <w:r w:rsidR="00226867"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 w:rsidR="00226867"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Pr="00226867">
        <w:rPr>
          <w:rFonts w:asciiTheme="majorBidi" w:hAnsiTheme="majorBidi"/>
          <w:sz w:val="30"/>
          <w:szCs w:val="30"/>
        </w:rPr>
        <w:t xml:space="preserve">2568 </w:t>
      </w:r>
      <w:r w:rsidRPr="00226867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226867">
        <w:rPr>
          <w:rFonts w:asciiTheme="majorBidi" w:hAnsiTheme="majorBidi"/>
          <w:sz w:val="30"/>
          <w:szCs w:val="30"/>
          <w:cs/>
        </w:rPr>
        <w:t>บริษัทไม่สามารถปฏิบัติตามเงื่อนไขทางการเงิน</w:t>
      </w:r>
      <w:r w:rsidRPr="00226867">
        <w:rPr>
          <w:rFonts w:asciiTheme="majorBidi" w:hAnsiTheme="majorBidi" w:hint="cs"/>
          <w:sz w:val="30"/>
          <w:szCs w:val="30"/>
          <w:cs/>
        </w:rPr>
        <w:t>ของสัญญาเงินกู้ยืมกับสถาบันการเงินแห่ง</w:t>
      </w:r>
      <w:bookmarkStart w:id="3" w:name="_Hlk205665039"/>
      <w:r w:rsidRPr="00226867">
        <w:rPr>
          <w:rFonts w:asciiTheme="majorBidi" w:hAnsiTheme="majorBidi" w:hint="cs"/>
          <w:sz w:val="30"/>
          <w:szCs w:val="30"/>
          <w:cs/>
        </w:rPr>
        <w:t xml:space="preserve">หนึ่งจำนวน </w:t>
      </w:r>
      <w:r w:rsidR="00EE100A" w:rsidRPr="00DE74AF">
        <w:rPr>
          <w:rFonts w:asciiTheme="majorBidi" w:hAnsiTheme="majorBidi"/>
          <w:sz w:val="30"/>
          <w:szCs w:val="30"/>
        </w:rPr>
        <w:t>242.8</w:t>
      </w:r>
      <w:r w:rsidRPr="00226867">
        <w:rPr>
          <w:rFonts w:asciiTheme="majorBidi" w:hAnsiTheme="majorBidi"/>
          <w:sz w:val="30"/>
          <w:szCs w:val="30"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CA5DBD" w:rsidRPr="00DE74AF">
        <w:rPr>
          <w:rFonts w:asciiTheme="majorBidi" w:hAnsiTheme="majorBidi"/>
          <w:sz w:val="30"/>
          <w:szCs w:val="30"/>
        </w:rPr>
        <w:t>143.8</w:t>
      </w:r>
      <w:r w:rsidRPr="00226867">
        <w:rPr>
          <w:rFonts w:asciiTheme="majorBidi" w:hAnsiTheme="majorBidi"/>
          <w:sz w:val="30"/>
          <w:szCs w:val="30"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ล้านบาท ตามลำดับ</w:t>
      </w:r>
      <w:r w:rsidR="009B4FB3" w:rsidRPr="00226867">
        <w:rPr>
          <w:rFonts w:asciiTheme="majorBidi" w:hAnsiTheme="majorBidi" w:hint="cs"/>
          <w:sz w:val="30"/>
          <w:szCs w:val="30"/>
          <w:cs/>
        </w:rPr>
        <w:t>ได้</w:t>
      </w:r>
      <w:r w:rsidR="009B4FB3">
        <w:rPr>
          <w:rFonts w:asciiTheme="majorBidi" w:hAnsiTheme="majorBidi" w:hint="cs"/>
          <w:sz w:val="30"/>
          <w:szCs w:val="30"/>
          <w:cs/>
        </w:rPr>
        <w:t xml:space="preserve"> </w:t>
      </w:r>
      <w:r w:rsidR="009B4FB3" w:rsidRPr="00226867">
        <w:rPr>
          <w:rFonts w:asciiTheme="majorBidi" w:hAnsiTheme="majorBidi"/>
          <w:i/>
          <w:iCs/>
          <w:sz w:val="30"/>
          <w:szCs w:val="30"/>
          <w:lang w:val="th-TH"/>
        </w:rPr>
        <w:t>(2567</w:t>
      </w:r>
      <w:r w:rsidR="009B4FB3" w:rsidRPr="00220037">
        <w:rPr>
          <w:rFonts w:asciiTheme="majorBidi" w:hAnsiTheme="majorBidi"/>
          <w:i/>
          <w:iCs/>
          <w:sz w:val="30"/>
          <w:szCs w:val="30"/>
          <w:lang w:val="th-TH"/>
        </w:rPr>
        <w:t xml:space="preserve">: </w:t>
      </w:r>
      <w:r w:rsidR="00220037" w:rsidRPr="00220037">
        <w:rPr>
          <w:rFonts w:asciiTheme="majorBidi" w:hAnsiTheme="majorBidi"/>
          <w:i/>
          <w:iCs/>
          <w:sz w:val="30"/>
          <w:szCs w:val="30"/>
          <w:lang w:val="th-TH"/>
        </w:rPr>
        <w:t>418</w:t>
      </w:r>
      <w:r w:rsidR="006462CC">
        <w:rPr>
          <w:rFonts w:asciiTheme="majorBidi" w:hAnsiTheme="majorBidi"/>
          <w:i/>
          <w:iCs/>
          <w:sz w:val="30"/>
          <w:szCs w:val="30"/>
        </w:rPr>
        <w:t>.0</w:t>
      </w:r>
      <w:r w:rsidR="00CA5DBD" w:rsidRPr="00220037">
        <w:rPr>
          <w:rFonts w:asciiTheme="majorBidi" w:hAnsiTheme="majorBidi"/>
          <w:i/>
          <w:iCs/>
          <w:sz w:val="30"/>
          <w:szCs w:val="30"/>
          <w:lang w:val="th-TH"/>
        </w:rPr>
        <w:t xml:space="preserve"> </w:t>
      </w:r>
      <w:r w:rsidR="009B4FB3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ล้านบาท </w:t>
      </w:r>
      <w:r w:rsidR="009B4FB3" w:rsidRPr="0022003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และ</w:t>
      </w:r>
      <w:r w:rsidR="00220037">
        <w:rPr>
          <w:rFonts w:asciiTheme="majorBidi" w:hAnsiTheme="majorBidi"/>
          <w:i/>
          <w:iCs/>
          <w:sz w:val="30"/>
          <w:szCs w:val="30"/>
        </w:rPr>
        <w:br/>
      </w:r>
      <w:r w:rsidR="00220037" w:rsidRPr="00220037">
        <w:rPr>
          <w:rFonts w:asciiTheme="majorBidi" w:hAnsiTheme="majorBidi"/>
          <w:i/>
          <w:iCs/>
          <w:sz w:val="30"/>
          <w:szCs w:val="30"/>
          <w:lang w:val="th-TH"/>
        </w:rPr>
        <w:t>318</w:t>
      </w:r>
      <w:r w:rsidR="006462CC">
        <w:rPr>
          <w:rFonts w:asciiTheme="majorBidi" w:hAnsiTheme="majorBidi"/>
          <w:i/>
          <w:iCs/>
          <w:sz w:val="30"/>
          <w:szCs w:val="30"/>
        </w:rPr>
        <w:t>.0</w:t>
      </w:r>
      <w:r w:rsidR="009B4FB3" w:rsidRPr="00220037">
        <w:rPr>
          <w:rFonts w:asciiTheme="majorBidi" w:hAnsiTheme="majorBidi"/>
          <w:i/>
          <w:iCs/>
          <w:sz w:val="30"/>
          <w:szCs w:val="30"/>
          <w:lang w:val="th-TH"/>
        </w:rPr>
        <w:t xml:space="preserve"> </w:t>
      </w:r>
      <w:r w:rsidR="009B4FB3" w:rsidRPr="0022003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ล้</w:t>
      </w:r>
      <w:r w:rsidR="009B4FB3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านบาท ตามลำดับ</w:t>
      </w:r>
      <w:r w:rsidR="009B4FB3" w:rsidRPr="00226867">
        <w:rPr>
          <w:rFonts w:asciiTheme="majorBidi" w:hAnsiTheme="majorBidi"/>
          <w:i/>
          <w:iCs/>
          <w:sz w:val="30"/>
          <w:szCs w:val="30"/>
          <w:lang w:val="th-TH"/>
        </w:rPr>
        <w:t>)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 ซึ่งกลุ่มบริษัทและบริษัทอยู่ระหว่างการเจรจาขอผ่อนผันการผิดเงื่อนไข</w:t>
      </w:r>
      <w:r w:rsidRPr="00226867">
        <w:rPr>
          <w:rFonts w:asciiTheme="majorBidi" w:hAnsiTheme="majorBidi"/>
          <w:sz w:val="30"/>
          <w:szCs w:val="30"/>
          <w:cs/>
        </w:rPr>
        <w:t>ทางการเงิน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 รวมถึงการปรับโครงสร้างหนี้กับสถาบันการเงิน</w:t>
      </w:r>
      <w:r w:rsidRPr="00226867">
        <w:rPr>
          <w:rFonts w:asciiTheme="majorBidi" w:hAnsiTheme="majorBidi"/>
          <w:sz w:val="30"/>
          <w:szCs w:val="30"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อย่างไรก็ตาม </w:t>
      </w:r>
      <w:r w:rsidR="001A2869">
        <w:rPr>
          <w:rFonts w:asciiTheme="majorBidi" w:hAnsiTheme="majorBidi" w:hint="cs"/>
          <w:sz w:val="30"/>
          <w:szCs w:val="30"/>
          <w:cs/>
        </w:rPr>
        <w:t xml:space="preserve">ในเดือนมกราคมและกุมภาพันธ์ </w:t>
      </w:r>
      <w:r w:rsidR="001A2869">
        <w:rPr>
          <w:rFonts w:asciiTheme="majorBidi" w:hAnsiTheme="majorBidi"/>
          <w:sz w:val="30"/>
          <w:szCs w:val="30"/>
        </w:rPr>
        <w:t xml:space="preserve">2569 </w:t>
      </w:r>
      <w:r w:rsidRPr="00226867">
        <w:rPr>
          <w:rFonts w:asciiTheme="majorBidi" w:hAnsiTheme="majorBidi" w:hint="cs"/>
          <w:sz w:val="30"/>
          <w:szCs w:val="30"/>
          <w:cs/>
        </w:rPr>
        <w:t>กลุ่มบริษัทและบริษัทได้รับการอนุมัติจากสถาบันการเงินดังกล่าวในการต่อตั๋วสัญญาใช้เงิน</w:t>
      </w:r>
    </w:p>
    <w:p w14:paraId="1AEF00E2" w14:textId="77777777" w:rsidR="002301F0" w:rsidRPr="00226867" w:rsidRDefault="002301F0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</w:p>
    <w:bookmarkEnd w:id="3"/>
    <w:p w14:paraId="5486E3CB" w14:textId="4C325488" w:rsidR="00226867" w:rsidRDefault="00226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033AB6B0" w14:textId="4FE647AF" w:rsidR="003F28EC" w:rsidRPr="00D505B3" w:rsidRDefault="00226867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45" w:hanging="72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CA512A">
        <w:rPr>
          <w:rFonts w:asciiTheme="majorBidi" w:hAnsiTheme="majorBidi"/>
          <w:b/>
          <w:bCs/>
          <w:i/>
          <w:iCs/>
          <w:sz w:val="30"/>
          <w:szCs w:val="30"/>
        </w:rPr>
        <w:t>6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>.2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ab/>
      </w:r>
      <w:r w:rsidR="003F28EC" w:rsidRPr="00D505B3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เงินกู้ยืมระยะสั้นจากบริษัทใหญ่เดิม</w:t>
      </w:r>
    </w:p>
    <w:p w14:paraId="7E7F3F6C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5"/>
        <w:jc w:val="thaiDistribute"/>
        <w:rPr>
          <w:rFonts w:asciiTheme="majorBidi" w:hAnsiTheme="majorBidi"/>
          <w:sz w:val="30"/>
          <w:szCs w:val="30"/>
        </w:rPr>
      </w:pPr>
    </w:p>
    <w:p w14:paraId="72B108FF" w14:textId="44ED05E3" w:rsidR="003F28EC" w:rsidRPr="00226867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226867">
        <w:rPr>
          <w:rFonts w:asciiTheme="majorBidi" w:hAnsiTheme="majorBidi" w:hint="cs"/>
          <w:sz w:val="30"/>
          <w:szCs w:val="30"/>
          <w:cs/>
        </w:rPr>
        <w:t>ณ วันที่</w:t>
      </w:r>
      <w:r w:rsidRPr="00226867">
        <w:rPr>
          <w:rFonts w:asciiTheme="majorBidi" w:hAnsiTheme="majorBidi"/>
          <w:sz w:val="30"/>
          <w:szCs w:val="30"/>
        </w:rPr>
        <w:t xml:space="preserve"> </w:t>
      </w:r>
      <w:r w:rsidR="00226867" w:rsidRPr="00226867">
        <w:rPr>
          <w:rFonts w:asciiTheme="majorBidi" w:hAnsiTheme="majorBidi"/>
          <w:sz w:val="30"/>
          <w:szCs w:val="30"/>
          <w:lang w:val="th-TH"/>
        </w:rPr>
        <w:t>3</w:t>
      </w:r>
      <w:r w:rsidR="00226867">
        <w:rPr>
          <w:rFonts w:asciiTheme="majorBidi" w:hAnsiTheme="majorBidi"/>
          <w:sz w:val="30"/>
          <w:szCs w:val="30"/>
        </w:rPr>
        <w:t>1</w:t>
      </w:r>
      <w:r w:rsidR="00226867"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 w:rsidR="00226867"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Pr="00226867">
        <w:rPr>
          <w:rFonts w:asciiTheme="majorBidi" w:hAnsiTheme="majorBidi"/>
          <w:sz w:val="30"/>
          <w:szCs w:val="30"/>
        </w:rPr>
        <w:t xml:space="preserve">2568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บริษัทมีเงินกู้ยืมระยะสั้นจากบริษัทใหญ่เดิมจำนวน </w:t>
      </w:r>
      <w:r w:rsidRPr="00226867">
        <w:rPr>
          <w:rFonts w:asciiTheme="majorBidi" w:hAnsiTheme="majorBidi"/>
          <w:sz w:val="30"/>
          <w:szCs w:val="30"/>
        </w:rPr>
        <w:t xml:space="preserve">872.9 </w:t>
      </w:r>
      <w:r w:rsidRPr="00226867">
        <w:rPr>
          <w:rFonts w:asciiTheme="majorBidi" w:hAnsiTheme="majorBidi" w:hint="cs"/>
          <w:sz w:val="30"/>
          <w:szCs w:val="30"/>
          <w:cs/>
        </w:rPr>
        <w:t>ล้านบาท อัตราดอกเบี้ยร้อยละ</w:t>
      </w:r>
      <w:r w:rsidRPr="00226867">
        <w:rPr>
          <w:rFonts w:asciiTheme="majorBidi" w:hAnsiTheme="majorBidi"/>
          <w:sz w:val="30"/>
          <w:szCs w:val="30"/>
        </w:rPr>
        <w:t xml:space="preserve"> </w:t>
      </w:r>
      <w:r w:rsidRPr="00CA512A">
        <w:rPr>
          <w:rFonts w:asciiTheme="majorBidi" w:hAnsiTheme="majorBidi"/>
          <w:spacing w:val="2"/>
          <w:sz w:val="30"/>
          <w:szCs w:val="30"/>
        </w:rPr>
        <w:t xml:space="preserve">6.26 </w:t>
      </w:r>
      <w:r w:rsidRPr="00CA512A">
        <w:rPr>
          <w:rFonts w:asciiTheme="majorBidi" w:hAnsiTheme="majorBidi" w:hint="cs"/>
          <w:spacing w:val="2"/>
          <w:sz w:val="30"/>
          <w:szCs w:val="30"/>
          <w:cs/>
        </w:rPr>
        <w:t xml:space="preserve">ถึง </w:t>
      </w:r>
      <w:r w:rsidRPr="00CA512A">
        <w:rPr>
          <w:rFonts w:asciiTheme="majorBidi" w:hAnsiTheme="majorBidi"/>
          <w:spacing w:val="2"/>
          <w:sz w:val="30"/>
          <w:szCs w:val="30"/>
        </w:rPr>
        <w:t>6.90</w:t>
      </w:r>
      <w:r w:rsidRPr="00CA512A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CA512A">
        <w:rPr>
          <w:rFonts w:asciiTheme="majorBidi" w:hAnsiTheme="majorBidi" w:hint="cs"/>
          <w:spacing w:val="2"/>
          <w:sz w:val="30"/>
          <w:szCs w:val="30"/>
          <w:cs/>
        </w:rPr>
        <w:t>ต่อปี และดอกเบี้ยค้างจ่ายที่บันทึกอยู่ในเจ้าหนี้หมุนเวียนอื่นจำนวน</w:t>
      </w:r>
      <w:r w:rsidRPr="00CA512A">
        <w:rPr>
          <w:rFonts w:asciiTheme="majorBidi" w:hAnsiTheme="majorBidi"/>
          <w:spacing w:val="2"/>
          <w:sz w:val="30"/>
          <w:szCs w:val="30"/>
        </w:rPr>
        <w:t xml:space="preserve"> </w:t>
      </w:r>
      <w:r w:rsidR="001377C8" w:rsidRPr="00CA512A">
        <w:rPr>
          <w:rFonts w:asciiTheme="majorBidi" w:hAnsiTheme="majorBidi"/>
          <w:spacing w:val="2"/>
          <w:sz w:val="30"/>
          <w:szCs w:val="30"/>
        </w:rPr>
        <w:t>133</w:t>
      </w:r>
      <w:r w:rsidR="00D7702D" w:rsidRPr="00CA512A">
        <w:rPr>
          <w:rFonts w:asciiTheme="majorBidi" w:hAnsiTheme="majorBidi"/>
          <w:spacing w:val="2"/>
          <w:sz w:val="30"/>
          <w:szCs w:val="30"/>
        </w:rPr>
        <w:t>.0</w:t>
      </w:r>
      <w:r w:rsidRPr="00CA512A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CA512A">
        <w:rPr>
          <w:rFonts w:asciiTheme="majorBidi" w:hAnsiTheme="majorBidi" w:hint="cs"/>
          <w:spacing w:val="2"/>
          <w:sz w:val="30"/>
          <w:szCs w:val="30"/>
          <w:cs/>
        </w:rPr>
        <w:t>ล้านบาท</w:t>
      </w:r>
      <w:r w:rsidRPr="00CA512A">
        <w:rPr>
          <w:rFonts w:asciiTheme="majorBidi" w:hAnsiTheme="majorBidi" w:hint="cs"/>
          <w:i/>
          <w:iCs/>
          <w:spacing w:val="2"/>
          <w:sz w:val="30"/>
          <w:szCs w:val="30"/>
          <w:cs/>
        </w:rPr>
        <w:t xml:space="preserve"> </w:t>
      </w:r>
      <w:r w:rsidRPr="00CA512A">
        <w:rPr>
          <w:rFonts w:asciiTheme="majorBidi" w:hAnsiTheme="majorBidi"/>
          <w:i/>
          <w:iCs/>
          <w:spacing w:val="2"/>
          <w:sz w:val="30"/>
          <w:szCs w:val="30"/>
        </w:rPr>
        <w:t>(2567:</w:t>
      </w:r>
      <w:r w:rsidR="00CA512A">
        <w:rPr>
          <w:rFonts w:asciiTheme="majorBidi" w:hAnsiTheme="majorBidi"/>
          <w:i/>
          <w:iCs/>
          <w:spacing w:val="-6"/>
          <w:sz w:val="30"/>
          <w:szCs w:val="30"/>
        </w:rPr>
        <w:br/>
      </w:r>
      <w:r w:rsidRPr="00226867">
        <w:rPr>
          <w:rFonts w:asciiTheme="majorBidi" w:hAnsiTheme="majorBidi"/>
          <w:i/>
          <w:iCs/>
          <w:sz w:val="30"/>
          <w:szCs w:val="30"/>
        </w:rPr>
        <w:t xml:space="preserve">872.9 </w:t>
      </w:r>
      <w:r w:rsidRPr="00226867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 และ </w:t>
      </w:r>
      <w:r w:rsidRPr="00226867">
        <w:rPr>
          <w:rFonts w:asciiTheme="majorBidi" w:hAnsiTheme="majorBidi"/>
          <w:i/>
          <w:iCs/>
          <w:sz w:val="30"/>
          <w:szCs w:val="30"/>
        </w:rPr>
        <w:t xml:space="preserve">72.8 </w:t>
      </w:r>
      <w:r w:rsidRPr="00226867">
        <w:rPr>
          <w:rFonts w:asciiTheme="majorBidi" w:hAnsiTheme="majorBidi" w:hint="cs"/>
          <w:i/>
          <w:iCs/>
          <w:sz w:val="30"/>
          <w:szCs w:val="30"/>
          <w:cs/>
        </w:rPr>
        <w:t>ล้านบาท ตามลำดับ)</w:t>
      </w:r>
    </w:p>
    <w:p w14:paraId="0CB30BA9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4BD310F6" w14:textId="77777777" w:rsidR="003F28EC" w:rsidRPr="00226867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bookmarkStart w:id="4" w:name="_Hlk198216272"/>
      <w:r w:rsidRPr="00226867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>10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ตุลาคม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>2567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บริษัทได้รับหนังสือจากบริษัทใหญ่เดิม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โดยคณะกรรมการบริษัทใหญ่เดิมมีมติเห็นชอบในหลักการเรื่องการขยายระยะเวลาในการจ่ายชำระคืนเงินต้นคงค้าง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ดอกเบี้ยค้างจ่ายรวมถึงดอกเบี้ยที่จะเกิดขึ้นในอนาคต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โดยการผ่อนชำระจะเริ่มตั้งแต่วันที่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>31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ธันวาคม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>2569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เป็นต้นไป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ต่อมาเมื่อวันที่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 xml:space="preserve">24 </w:t>
      </w:r>
      <w:r w:rsidRPr="00226867">
        <w:rPr>
          <w:rFonts w:asciiTheme="majorBidi" w:hAnsiTheme="majorBidi" w:hint="cs"/>
          <w:sz w:val="30"/>
          <w:szCs w:val="30"/>
          <w:cs/>
        </w:rPr>
        <w:t>มกราคม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>2568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บริษัทได้รับหนังสืออีกฉบับจากบริษัทใหญ่เดิมเพื่อยกเลิกความเห็นชอบในหลักการที่จะให้ความช่วยเหลือและสนับสนุนบริษัทตามที่กล่าวไว้ข้างต้น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และขอใช้สิทธิบอกเลิกสัญญาเงินกู้ยืมทุกฉบับที่บริษัทมีกับบริษัทใหญ่เดิม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และเรียกร้องให้บริษัทชำระเงินต้นคงค้างและดอกเบี้ยค้างจ่ายทั้งหมดให้แก่บริษัทใหญ่เดิมภายใน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>30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วันนับแต่วันที่บริษัทได้รับหนังสือฉบับนี้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</w:p>
    <w:p w14:paraId="7B3E7A8A" w14:textId="77777777" w:rsidR="003F28EC" w:rsidRPr="00226867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</w:p>
    <w:p w14:paraId="26F003C9" w14:textId="55479A8E" w:rsidR="003F28EC" w:rsidRPr="00226867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226867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>20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>2568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บริษัทได้ส่งจดหมายตอบกลับว่าอยู่ระหว่างการพิจารณาแนวทางในการดำเนินการขั้นต่อไป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</w:p>
    <w:p w14:paraId="60CDEF0A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5"/>
        <w:jc w:val="thaiDistribute"/>
        <w:rPr>
          <w:rFonts w:asciiTheme="majorBidi" w:hAnsiTheme="majorBidi"/>
          <w:sz w:val="30"/>
          <w:szCs w:val="30"/>
        </w:rPr>
      </w:pPr>
    </w:p>
    <w:p w14:paraId="5758353D" w14:textId="323B0E64" w:rsidR="003F28EC" w:rsidRPr="00226867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226867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226867">
        <w:rPr>
          <w:rFonts w:asciiTheme="majorBidi" w:hAnsiTheme="majorBidi"/>
          <w:sz w:val="30"/>
          <w:szCs w:val="30"/>
        </w:rPr>
        <w:t xml:space="preserve"> 4 </w:t>
      </w:r>
      <w:r w:rsidRPr="00226867">
        <w:rPr>
          <w:rFonts w:asciiTheme="majorBidi" w:hAnsiTheme="majorBidi" w:hint="cs"/>
          <w:sz w:val="30"/>
          <w:szCs w:val="30"/>
          <w:cs/>
        </w:rPr>
        <w:t>เมษายน</w:t>
      </w:r>
      <w:r w:rsidRPr="00226867">
        <w:rPr>
          <w:rFonts w:asciiTheme="majorBidi" w:hAnsiTheme="majorBidi"/>
          <w:sz w:val="30"/>
          <w:szCs w:val="30"/>
        </w:rPr>
        <w:t xml:space="preserve"> 2568 </w:t>
      </w:r>
      <w:r w:rsidRPr="00226867">
        <w:rPr>
          <w:rFonts w:asciiTheme="majorBidi" w:hAnsiTheme="majorBidi" w:hint="cs"/>
          <w:sz w:val="30"/>
          <w:szCs w:val="30"/>
          <w:cs/>
        </w:rPr>
        <w:t>บริษัทใหญ่เดิมได้ยื่นฟ้องบริษัทในข้อหาผิดสัญญาและขอให้ศาลบังคับให้บริษัทชำระเงินกู้ยืมพร้อมดอกเบี้ยดังกล่าว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นับแต่วันที่ได้รับเงินกู้ยืมเป็นต้นไปจนกว่าจะชำระเสร็จ ต่อมาเมื่อวันที่</w:t>
      </w:r>
      <w:r w:rsidR="002301F0">
        <w:rPr>
          <w:rFonts w:asciiTheme="majorBidi" w:hAnsiTheme="majorBidi" w:hint="cs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 xml:space="preserve">31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กรกฎาคม </w:t>
      </w:r>
      <w:r w:rsidRPr="00226867">
        <w:rPr>
          <w:rFonts w:asciiTheme="majorBidi" w:hAnsiTheme="majorBidi"/>
          <w:sz w:val="30"/>
          <w:szCs w:val="30"/>
        </w:rPr>
        <w:t xml:space="preserve">2568 </w:t>
      </w:r>
      <w:r w:rsidRPr="00226867">
        <w:rPr>
          <w:rFonts w:asciiTheme="majorBidi" w:hAnsiTheme="majorBidi" w:hint="cs"/>
          <w:sz w:val="30"/>
          <w:szCs w:val="30"/>
          <w:cs/>
        </w:rPr>
        <w:t>บริษัทได้ให้คำให้การแก้คดีและฟ้องแย้ง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อย่างไรก็ตาม</w:t>
      </w:r>
      <w:bookmarkEnd w:id="4"/>
      <w:r w:rsidRPr="00226867">
        <w:rPr>
          <w:rFonts w:asciiTheme="majorBidi" w:hAnsiTheme="majorBidi" w:hint="cs"/>
          <w:sz w:val="30"/>
          <w:szCs w:val="30"/>
          <w:cs/>
        </w:rPr>
        <w:t xml:space="preserve"> เมื่อวันที่ </w:t>
      </w:r>
      <w:r w:rsidRPr="00226867">
        <w:rPr>
          <w:rFonts w:asciiTheme="majorBidi" w:hAnsiTheme="majorBidi"/>
          <w:sz w:val="30"/>
          <w:szCs w:val="30"/>
        </w:rPr>
        <w:t xml:space="preserve">29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226867">
        <w:rPr>
          <w:rFonts w:asciiTheme="majorBidi" w:hAnsiTheme="majorBidi"/>
          <w:sz w:val="30"/>
          <w:szCs w:val="30"/>
        </w:rPr>
        <w:t xml:space="preserve">2568 </w:t>
      </w:r>
      <w:r w:rsidRPr="00226867">
        <w:rPr>
          <w:rFonts w:asciiTheme="majorBidi" w:hAnsiTheme="majorBidi" w:hint="cs"/>
          <w:sz w:val="30"/>
          <w:szCs w:val="30"/>
          <w:cs/>
        </w:rPr>
        <w:t>บริษัทใหญ่เดิมให้คำให้การแก้ฟ้องแย้ง และศาลได้รับคำให้การของบริษัทและบริษัทใหญ่เดิมดังกล่าวแล้ว</w:t>
      </w:r>
    </w:p>
    <w:p w14:paraId="6DFF407F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5"/>
        <w:jc w:val="thaiDistribute"/>
        <w:rPr>
          <w:rFonts w:asciiTheme="majorBidi" w:hAnsiTheme="majorBidi"/>
          <w:sz w:val="30"/>
          <w:szCs w:val="30"/>
        </w:rPr>
      </w:pPr>
    </w:p>
    <w:p w14:paraId="745A3215" w14:textId="1EA3F22A" w:rsidR="003F28EC" w:rsidRPr="00226867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  <w:cs/>
        </w:rPr>
      </w:pPr>
      <w:r w:rsidRPr="00226867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Pr="00226867">
        <w:rPr>
          <w:rFonts w:asciiTheme="majorBidi" w:hAnsiTheme="majorBidi"/>
          <w:sz w:val="30"/>
          <w:szCs w:val="30"/>
        </w:rPr>
        <w:t xml:space="preserve">21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ตุลาคม </w:t>
      </w:r>
      <w:r w:rsidRPr="00226867">
        <w:rPr>
          <w:rFonts w:asciiTheme="majorBidi" w:hAnsiTheme="majorBidi"/>
          <w:sz w:val="30"/>
          <w:szCs w:val="30"/>
        </w:rPr>
        <w:t xml:space="preserve">2568 </w:t>
      </w:r>
      <w:r w:rsidRPr="00226867">
        <w:rPr>
          <w:rFonts w:asciiTheme="majorBidi" w:hAnsiTheme="majorBidi" w:hint="cs"/>
          <w:sz w:val="30"/>
          <w:szCs w:val="30"/>
          <w:cs/>
        </w:rPr>
        <w:t>ศาลได้ตรวจสอบคำฟ้อง</w:t>
      </w:r>
      <w:r w:rsidRPr="00226867">
        <w:rPr>
          <w:rFonts w:asciiTheme="majorBidi" w:hAnsiTheme="majorBidi"/>
          <w:sz w:val="30"/>
          <w:szCs w:val="30"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คำให้การฟ้องแย้ง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คำให้การแก้ฟ้องแย้งและรับคำคู่ความแล้ว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จึงทำให้คดีมีประเด็นข้อพิพาท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ศาลจึงนัดสืบพยานโจทก์ในวันที่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 xml:space="preserve">14 </w:t>
      </w:r>
      <w:r w:rsidRPr="00226867">
        <w:rPr>
          <w:rFonts w:asciiTheme="majorBidi" w:hAnsiTheme="majorBidi" w:hint="cs"/>
          <w:sz w:val="30"/>
          <w:szCs w:val="30"/>
          <w:cs/>
        </w:rPr>
        <w:t>ตุลาคม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>2569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และนัดสืบพยานจำเลยในวันที่</w:t>
      </w:r>
      <w:r w:rsidRPr="00226867">
        <w:rPr>
          <w:rFonts w:asciiTheme="majorBidi" w:hAnsiTheme="majorBidi"/>
          <w:sz w:val="30"/>
          <w:szCs w:val="30"/>
        </w:rPr>
        <w:t xml:space="preserve"> 15 </w:t>
      </w:r>
      <w:r w:rsidRPr="00226867">
        <w:rPr>
          <w:rFonts w:asciiTheme="majorBidi" w:hAnsiTheme="majorBidi" w:hint="cs"/>
          <w:sz w:val="30"/>
          <w:szCs w:val="30"/>
          <w:cs/>
        </w:rPr>
        <w:t>ถึง</w:t>
      </w:r>
      <w:r w:rsidRPr="00226867">
        <w:rPr>
          <w:rFonts w:asciiTheme="majorBidi" w:hAnsiTheme="majorBidi"/>
          <w:sz w:val="30"/>
          <w:szCs w:val="30"/>
        </w:rPr>
        <w:t xml:space="preserve"> 16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ตุลาคม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>2569</w:t>
      </w:r>
    </w:p>
    <w:p w14:paraId="434049D6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145D7A7A" w14:textId="1C26B8A6" w:rsidR="003F28EC" w:rsidRPr="00D505B3" w:rsidRDefault="00226867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45" w:hanging="72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F9385B">
        <w:rPr>
          <w:rFonts w:asciiTheme="majorBidi" w:hAnsiTheme="majorBidi"/>
          <w:b/>
          <w:bCs/>
          <w:i/>
          <w:iCs/>
          <w:sz w:val="30"/>
          <w:szCs w:val="30"/>
        </w:rPr>
        <w:t>6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>.3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ab/>
      </w:r>
      <w:r w:rsidR="003F28EC" w:rsidRPr="00D505B3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เงินกู้ยืมระยะสั้นจากกิจการอื่นที่เกี่ยวข้องกันกับบริษัทใหญ่เดิม</w:t>
      </w:r>
    </w:p>
    <w:p w14:paraId="613044BA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13C98C6F" w14:textId="14988C4C" w:rsidR="009B4FB3" w:rsidRPr="00AD7209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226867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226867" w:rsidRPr="00226867">
        <w:rPr>
          <w:rFonts w:asciiTheme="majorBidi" w:hAnsiTheme="majorBidi"/>
          <w:sz w:val="30"/>
          <w:szCs w:val="30"/>
          <w:lang w:val="th-TH"/>
        </w:rPr>
        <w:t>3</w:t>
      </w:r>
      <w:r w:rsidR="00226867">
        <w:rPr>
          <w:rFonts w:asciiTheme="majorBidi" w:hAnsiTheme="majorBidi"/>
          <w:sz w:val="30"/>
          <w:szCs w:val="30"/>
        </w:rPr>
        <w:t>1</w:t>
      </w:r>
      <w:r w:rsidR="00226867"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 w:rsidR="00226867">
        <w:rPr>
          <w:rFonts w:asciiTheme="majorBidi" w:hAnsiTheme="majorBidi" w:hint="cs"/>
          <w:sz w:val="30"/>
          <w:szCs w:val="30"/>
          <w:cs/>
          <w:lang w:val="th-TH"/>
        </w:rPr>
        <w:t>ธันวาคม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>2568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 บริษัทมีเงินกู้ยืมระยะสั้นจากกิจการอื่นที่เกี่ยวข้องกันกับบริษัทใหญ่เดิม</w:t>
      </w:r>
      <w:r w:rsidR="002301F0">
        <w:rPr>
          <w:rFonts w:asciiTheme="majorBidi" w:hAnsiTheme="majorBidi" w:hint="cs"/>
          <w:sz w:val="30"/>
          <w:szCs w:val="30"/>
          <w:cs/>
        </w:rPr>
        <w:t>แบบมีหลักประกัน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Pr="00226867">
        <w:rPr>
          <w:rFonts w:asciiTheme="majorBidi" w:hAnsiTheme="majorBidi"/>
          <w:sz w:val="30"/>
          <w:szCs w:val="30"/>
        </w:rPr>
        <w:t>45.0</w:t>
      </w:r>
      <w:r w:rsidR="002301F0">
        <w:rPr>
          <w:rFonts w:asciiTheme="majorBidi" w:hAnsiTheme="majorBidi" w:hint="cs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ล้านบาท อัตรา</w:t>
      </w:r>
      <w:r w:rsidRPr="0056036F">
        <w:rPr>
          <w:rFonts w:asciiTheme="majorBidi" w:hAnsiTheme="majorBidi" w:hint="cs"/>
          <w:sz w:val="30"/>
          <w:szCs w:val="30"/>
          <w:cs/>
          <w:lang w:val="th-TH"/>
        </w:rPr>
        <w:t>ดอกเบี้ย</w:t>
      </w:r>
      <w:r w:rsidRPr="00226867">
        <w:rPr>
          <w:rFonts w:asciiTheme="majorBidi" w:hAnsiTheme="majorBidi" w:hint="cs"/>
          <w:sz w:val="30"/>
          <w:szCs w:val="30"/>
          <w:cs/>
        </w:rPr>
        <w:t>ร้อยละ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 xml:space="preserve">15.00 </w:t>
      </w:r>
      <w:r w:rsidRPr="00226867">
        <w:rPr>
          <w:rFonts w:asciiTheme="majorBidi" w:hAnsiTheme="majorBidi" w:hint="cs"/>
          <w:sz w:val="30"/>
          <w:szCs w:val="30"/>
          <w:cs/>
        </w:rPr>
        <w:t>ต่อปี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ครบกำหนดชำระในวันที่</w:t>
      </w:r>
      <w:r w:rsidR="00AD7209">
        <w:rPr>
          <w:rFonts w:asciiTheme="majorBidi" w:hAnsiTheme="majorBidi" w:hint="cs"/>
          <w:sz w:val="30"/>
          <w:szCs w:val="30"/>
          <w:cs/>
        </w:rPr>
        <w:t xml:space="preserve"> </w:t>
      </w:r>
      <w:r w:rsidR="007861C1" w:rsidRPr="00DA7C3A">
        <w:rPr>
          <w:rFonts w:asciiTheme="majorBidi" w:hAnsiTheme="majorBidi"/>
          <w:sz w:val="30"/>
          <w:szCs w:val="30"/>
        </w:rPr>
        <w:t>18</w:t>
      </w:r>
      <w:r w:rsidRPr="00DA7C3A">
        <w:rPr>
          <w:rFonts w:asciiTheme="majorBidi" w:hAnsiTheme="majorBidi"/>
          <w:sz w:val="30"/>
          <w:szCs w:val="30"/>
        </w:rPr>
        <w:t xml:space="preserve"> </w:t>
      </w:r>
      <w:r w:rsidR="00E875F5" w:rsidRPr="00DA7C3A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DA7C3A">
        <w:rPr>
          <w:rFonts w:asciiTheme="majorBidi" w:hAnsiTheme="majorBidi" w:hint="cs"/>
          <w:sz w:val="30"/>
          <w:szCs w:val="30"/>
          <w:cs/>
        </w:rPr>
        <w:t xml:space="preserve"> </w:t>
      </w:r>
      <w:r w:rsidRPr="00DA7C3A">
        <w:rPr>
          <w:rFonts w:asciiTheme="majorBidi" w:hAnsiTheme="majorBidi"/>
          <w:sz w:val="30"/>
          <w:szCs w:val="30"/>
        </w:rPr>
        <w:t>256</w:t>
      </w:r>
      <w:r w:rsidR="00E875F5" w:rsidRPr="00DA7C3A">
        <w:rPr>
          <w:rFonts w:asciiTheme="majorBidi" w:hAnsiTheme="majorBidi"/>
          <w:sz w:val="30"/>
          <w:szCs w:val="30"/>
        </w:rPr>
        <w:t>9</w:t>
      </w:r>
      <w:r w:rsidRPr="00226867">
        <w:rPr>
          <w:rFonts w:asciiTheme="majorBidi" w:hAnsiTheme="majorBidi"/>
          <w:sz w:val="30"/>
          <w:szCs w:val="30"/>
        </w:rPr>
        <w:t xml:space="preserve"> </w:t>
      </w:r>
      <w:r w:rsidR="001E6035">
        <w:rPr>
          <w:rFonts w:asciiTheme="majorBidi" w:hAnsiTheme="majorBidi" w:hint="cs"/>
          <w:sz w:val="30"/>
          <w:szCs w:val="30"/>
          <w:cs/>
        </w:rPr>
        <w:t>และต่อมาบริษัทได้รับ</w:t>
      </w:r>
      <w:r w:rsidR="001E6035" w:rsidRPr="00226867">
        <w:rPr>
          <w:rFonts w:asciiTheme="majorBidi" w:hAnsiTheme="majorBidi" w:hint="cs"/>
          <w:sz w:val="30"/>
          <w:szCs w:val="30"/>
          <w:cs/>
        </w:rPr>
        <w:t>อนุมัติใ</w:t>
      </w:r>
      <w:r w:rsidR="001E6035">
        <w:rPr>
          <w:rFonts w:asciiTheme="majorBidi" w:hAnsiTheme="majorBidi" w:hint="cs"/>
          <w:sz w:val="30"/>
          <w:szCs w:val="30"/>
          <w:cs/>
        </w:rPr>
        <w:t>ห้</w:t>
      </w:r>
      <w:r w:rsidR="001E6035" w:rsidRPr="00226867">
        <w:rPr>
          <w:rFonts w:asciiTheme="majorBidi" w:hAnsiTheme="majorBidi" w:hint="cs"/>
          <w:sz w:val="30"/>
          <w:szCs w:val="30"/>
          <w:cs/>
        </w:rPr>
        <w:t>ต่อ</w:t>
      </w:r>
      <w:r w:rsidR="001E6035">
        <w:rPr>
          <w:rFonts w:asciiTheme="majorBidi" w:hAnsiTheme="majorBidi" w:hint="cs"/>
          <w:sz w:val="30"/>
          <w:szCs w:val="30"/>
          <w:cs/>
        </w:rPr>
        <w:t>อายุ</w:t>
      </w:r>
      <w:r w:rsidR="001E6035" w:rsidRPr="00226867">
        <w:rPr>
          <w:rFonts w:asciiTheme="majorBidi" w:hAnsiTheme="majorBidi" w:hint="cs"/>
          <w:sz w:val="30"/>
          <w:szCs w:val="30"/>
          <w:cs/>
        </w:rPr>
        <w:t>ตั๋วสัญญาใช้เงิน</w:t>
      </w:r>
      <w:r w:rsidR="001E6035">
        <w:rPr>
          <w:rFonts w:asciiTheme="majorBidi" w:hAnsiTheme="majorBidi" w:hint="cs"/>
          <w:sz w:val="30"/>
          <w:szCs w:val="30"/>
          <w:cs/>
        </w:rPr>
        <w:t xml:space="preserve">แล้ว </w:t>
      </w:r>
      <w:r w:rsidR="00AD7209">
        <w:rPr>
          <w:rFonts w:asciiTheme="majorBidi" w:hAnsiTheme="majorBidi" w:hint="cs"/>
          <w:sz w:val="30"/>
          <w:szCs w:val="30"/>
          <w:cs/>
        </w:rPr>
        <w:t>ทั้งนี้เงินกู้ยืมระยะสั้นดังกล่าวมีหลักประกันเป็น</w:t>
      </w:r>
      <w:r w:rsidR="001E6035">
        <w:rPr>
          <w:rFonts w:asciiTheme="majorBidi" w:hAnsiTheme="majorBidi" w:hint="cs"/>
          <w:sz w:val="30"/>
          <w:szCs w:val="30"/>
          <w:cs/>
        </w:rPr>
        <w:t xml:space="preserve">ที่ดินและอาคาร </w:t>
      </w:r>
      <w:r w:rsidR="001E6035" w:rsidRPr="00226867">
        <w:rPr>
          <w:rFonts w:asciiTheme="majorBidi" w:hAnsiTheme="majorBidi"/>
          <w:i/>
          <w:iCs/>
          <w:sz w:val="30"/>
          <w:szCs w:val="30"/>
        </w:rPr>
        <w:t xml:space="preserve">(2567: 45.0 </w:t>
      </w:r>
      <w:r w:rsidR="001E6035" w:rsidRPr="00226867">
        <w:rPr>
          <w:rFonts w:asciiTheme="majorBidi" w:hAnsiTheme="majorBidi" w:hint="cs"/>
          <w:i/>
          <w:iCs/>
          <w:sz w:val="30"/>
          <w:szCs w:val="30"/>
          <w:cs/>
        </w:rPr>
        <w:t>ล้านบาท)</w:t>
      </w:r>
    </w:p>
    <w:p w14:paraId="18F8380D" w14:textId="34E867D7" w:rsidR="003F28EC" w:rsidRPr="00226867" w:rsidRDefault="00226867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45" w:hanging="72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F9385B">
        <w:rPr>
          <w:rFonts w:asciiTheme="majorBidi" w:hAnsiTheme="majorBidi"/>
          <w:b/>
          <w:bCs/>
          <w:i/>
          <w:iCs/>
          <w:sz w:val="30"/>
          <w:szCs w:val="30"/>
        </w:rPr>
        <w:t>6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>.4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ab/>
      </w:r>
      <w:r w:rsidR="003F28EC" w:rsidRPr="00D505B3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เงินกู้ยืมระยะสั้นจากบุคคลอื่น</w:t>
      </w:r>
    </w:p>
    <w:p w14:paraId="058B1A9A" w14:textId="77777777" w:rsidR="003F28EC" w:rsidRPr="00AD7209" w:rsidRDefault="003F28EC" w:rsidP="00AD72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</w:p>
    <w:p w14:paraId="44882B2F" w14:textId="18A86E97" w:rsidR="003F28EC" w:rsidRPr="00226867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226867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="00226867" w:rsidRPr="00226867">
        <w:rPr>
          <w:rFonts w:asciiTheme="majorBidi" w:hAnsiTheme="majorBidi"/>
          <w:sz w:val="30"/>
          <w:szCs w:val="30"/>
          <w:lang w:val="th-TH"/>
        </w:rPr>
        <w:t>3</w:t>
      </w:r>
      <w:r w:rsidR="00226867">
        <w:rPr>
          <w:rFonts w:asciiTheme="majorBidi" w:hAnsiTheme="majorBidi"/>
          <w:sz w:val="30"/>
          <w:szCs w:val="30"/>
        </w:rPr>
        <w:t>1</w:t>
      </w:r>
      <w:r w:rsidR="00226867"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 w:rsidR="00226867"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Pr="00226867">
        <w:rPr>
          <w:rFonts w:asciiTheme="majorBidi" w:hAnsiTheme="majorBidi"/>
          <w:sz w:val="30"/>
          <w:szCs w:val="30"/>
        </w:rPr>
        <w:t xml:space="preserve">2568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บริษัทได้ผิดนัดชำระหนี้กับบุคคลอื่นจำนวน </w:t>
      </w:r>
      <w:r w:rsidRPr="00226867">
        <w:rPr>
          <w:rFonts w:asciiTheme="majorBidi" w:hAnsiTheme="majorBidi"/>
          <w:sz w:val="30"/>
          <w:szCs w:val="30"/>
        </w:rPr>
        <w:t xml:space="preserve">7.9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Pr="00226867">
        <w:rPr>
          <w:rFonts w:asciiTheme="majorBidi" w:hAnsiTheme="majorBidi"/>
          <w:i/>
          <w:iCs/>
          <w:sz w:val="30"/>
          <w:szCs w:val="30"/>
        </w:rPr>
        <w:t xml:space="preserve">(2567: 7.9 </w:t>
      </w:r>
      <w:r w:rsidRPr="00226867">
        <w:rPr>
          <w:rFonts w:asciiTheme="majorBidi" w:hAnsiTheme="majorBidi" w:hint="cs"/>
          <w:i/>
          <w:iCs/>
          <w:sz w:val="30"/>
          <w:szCs w:val="30"/>
          <w:cs/>
        </w:rPr>
        <w:t xml:space="preserve">ล้านบาท) </w:t>
      </w:r>
    </w:p>
    <w:p w14:paraId="36ED8E7B" w14:textId="77777777" w:rsidR="003F28EC" w:rsidRPr="00226867" w:rsidRDefault="003F28EC" w:rsidP="00AD72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</w:p>
    <w:p w14:paraId="527FC772" w14:textId="10A7556C" w:rsidR="003F28EC" w:rsidRPr="00226867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226867">
        <w:rPr>
          <w:rFonts w:asciiTheme="majorBidi" w:hAnsiTheme="majorBidi" w:hint="cs"/>
          <w:sz w:val="30"/>
          <w:szCs w:val="30"/>
          <w:cs/>
        </w:rPr>
        <w:t xml:space="preserve">ในไตรมาส </w:t>
      </w:r>
      <w:r w:rsidRPr="00226867">
        <w:rPr>
          <w:rFonts w:asciiTheme="majorBidi" w:hAnsiTheme="majorBidi"/>
          <w:sz w:val="30"/>
          <w:szCs w:val="30"/>
        </w:rPr>
        <w:t xml:space="preserve">1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ของปี </w:t>
      </w:r>
      <w:r w:rsidRPr="00226867">
        <w:rPr>
          <w:rFonts w:asciiTheme="majorBidi" w:hAnsiTheme="majorBidi"/>
          <w:sz w:val="30"/>
          <w:szCs w:val="30"/>
        </w:rPr>
        <w:t xml:space="preserve">2567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บริษัทได้ออกเช็คสั่งจ่ายเงินจำนวน </w:t>
      </w:r>
      <w:r w:rsidRPr="00226867">
        <w:rPr>
          <w:rFonts w:asciiTheme="majorBidi" w:hAnsiTheme="majorBidi"/>
          <w:sz w:val="30"/>
          <w:szCs w:val="30"/>
        </w:rPr>
        <w:t xml:space="preserve">50.0 </w:t>
      </w:r>
      <w:r w:rsidRPr="00226867">
        <w:rPr>
          <w:rFonts w:asciiTheme="majorBidi" w:hAnsiTheme="majorBidi" w:hint="cs"/>
          <w:sz w:val="30"/>
          <w:szCs w:val="30"/>
          <w:cs/>
        </w:rPr>
        <w:t>ล้านบาทเพื่อชำระเงินกู้ยืมระยะสั้นจาก</w:t>
      </w:r>
      <w:r w:rsidR="009B4FB3">
        <w:rPr>
          <w:rFonts w:asciiTheme="majorBidi" w:hAnsiTheme="majorBidi"/>
          <w:sz w:val="30"/>
          <w:szCs w:val="30"/>
        </w:rPr>
        <w:br/>
      </w:r>
      <w:r w:rsidRPr="00226867">
        <w:rPr>
          <w:rFonts w:asciiTheme="majorBidi" w:hAnsiTheme="majorBidi" w:hint="cs"/>
          <w:sz w:val="30"/>
          <w:szCs w:val="30"/>
          <w:cs/>
        </w:rPr>
        <w:t xml:space="preserve">บุคคลอื่น ซึ่งจะถึงกำหนดชำระในเดือนมิถุนายน </w:t>
      </w:r>
      <w:r w:rsidRPr="00226867">
        <w:rPr>
          <w:rFonts w:asciiTheme="majorBidi" w:hAnsiTheme="majorBidi"/>
          <w:sz w:val="30"/>
          <w:szCs w:val="30"/>
        </w:rPr>
        <w:t xml:space="preserve">2567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ต่อมาในเดือนพฤษภาคม </w:t>
      </w:r>
      <w:r w:rsidRPr="00226867">
        <w:rPr>
          <w:rFonts w:asciiTheme="majorBidi" w:hAnsiTheme="majorBidi"/>
          <w:sz w:val="30"/>
          <w:szCs w:val="30"/>
        </w:rPr>
        <w:t xml:space="preserve">2567 </w:t>
      </w:r>
      <w:r w:rsidRPr="00226867">
        <w:rPr>
          <w:rFonts w:asciiTheme="majorBidi" w:hAnsiTheme="majorBidi"/>
          <w:sz w:val="30"/>
          <w:szCs w:val="30"/>
          <w:cs/>
        </w:rPr>
        <w:t>บริษัทไม่สามารถ</w:t>
      </w:r>
      <w:r w:rsidRPr="00226867">
        <w:rPr>
          <w:rFonts w:asciiTheme="majorBidi" w:hAnsiTheme="majorBidi" w:hint="cs"/>
          <w:sz w:val="30"/>
          <w:szCs w:val="30"/>
          <w:cs/>
        </w:rPr>
        <w:t>ดำรงมูลค่าเงินลงทุนในตราสารทุนที่ได้วางเป็นหลักประกัน</w:t>
      </w:r>
      <w:r w:rsidRPr="00226867">
        <w:rPr>
          <w:rFonts w:asciiTheme="majorBidi" w:hAnsiTheme="majorBidi"/>
          <w:sz w:val="30"/>
          <w:szCs w:val="30"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การผิดเงื่อนไขสัญญาเงินกู้ยืมดังกล่าว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ทำให้ผู้ให้กู้ดำเนินการบังคับขายเงินลงทุนในตราสารทุนที่เป็นหลักประกันทั้งหมดในตลาดหลักทรัพย์แห่งประเทศไทยเป็นจำนวนเงิน </w:t>
      </w:r>
      <w:r w:rsidRPr="00226867">
        <w:rPr>
          <w:rFonts w:asciiTheme="majorBidi" w:hAnsiTheme="majorBidi"/>
          <w:sz w:val="30"/>
          <w:szCs w:val="30"/>
        </w:rPr>
        <w:t xml:space="preserve">42.1 </w:t>
      </w:r>
      <w:r w:rsidRPr="00226867">
        <w:rPr>
          <w:rFonts w:asciiTheme="majorBidi" w:hAnsiTheme="majorBidi" w:hint="cs"/>
          <w:sz w:val="30"/>
          <w:szCs w:val="30"/>
          <w:cs/>
        </w:rPr>
        <w:t>ล้านบาท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เมื่อถึงวันครบกำหนดชำระ เช็คดังกล่าวได้ถูกปฏิเสธการจ่ายเงิน ผู้ให้กู้จึงได้ยื่นฟ้องคดีต่อศาลในข้อหาหรือฐานความผิดพระราชบัญญัติว่าด้วยความผิดอันเกิดจากการใช้เช็ค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พ</w:t>
      </w:r>
      <w:r w:rsidRPr="00226867">
        <w:rPr>
          <w:rFonts w:asciiTheme="majorBidi" w:hAnsiTheme="majorBidi"/>
          <w:sz w:val="30"/>
          <w:szCs w:val="30"/>
          <w:cs/>
        </w:rPr>
        <w:t>.</w:t>
      </w:r>
      <w:r w:rsidRPr="00226867">
        <w:rPr>
          <w:rFonts w:asciiTheme="majorBidi" w:hAnsiTheme="majorBidi" w:hint="cs"/>
          <w:sz w:val="30"/>
          <w:szCs w:val="30"/>
          <w:cs/>
        </w:rPr>
        <w:t>ศ</w:t>
      </w:r>
      <w:r w:rsidRPr="00226867">
        <w:rPr>
          <w:rFonts w:asciiTheme="majorBidi" w:hAnsiTheme="majorBidi"/>
          <w:sz w:val="30"/>
          <w:szCs w:val="30"/>
          <w:cs/>
        </w:rPr>
        <w:t xml:space="preserve">. </w:t>
      </w:r>
      <w:r w:rsidRPr="00226867">
        <w:rPr>
          <w:rFonts w:asciiTheme="majorBidi" w:hAnsiTheme="majorBidi"/>
          <w:sz w:val="30"/>
          <w:szCs w:val="30"/>
        </w:rPr>
        <w:t xml:space="preserve">2534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อย่างไรก็ตาม คดีดังกล่าวเป็นคดีอาญาที่ไม่ได้มีผลต่อการบังคับชำระหนี้โดยตรง ต่อมาเมื่อวันที่ </w:t>
      </w:r>
      <w:r w:rsidRPr="00226867">
        <w:rPr>
          <w:rFonts w:asciiTheme="majorBidi" w:hAnsiTheme="majorBidi"/>
          <w:sz w:val="30"/>
          <w:szCs w:val="30"/>
        </w:rPr>
        <w:t xml:space="preserve">3 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Pr="00226867">
        <w:rPr>
          <w:rFonts w:asciiTheme="majorBidi" w:hAnsiTheme="majorBidi"/>
          <w:sz w:val="30"/>
          <w:szCs w:val="30"/>
        </w:rPr>
        <w:t xml:space="preserve">2568 </w:t>
      </w:r>
      <w:r w:rsidRPr="00226867">
        <w:rPr>
          <w:rFonts w:asciiTheme="majorBidi" w:hAnsiTheme="majorBidi" w:hint="cs"/>
          <w:sz w:val="30"/>
          <w:szCs w:val="30"/>
          <w:cs/>
        </w:rPr>
        <w:t>ผู้ให้กู้ได้ยื่นคําร้องขอถอนฟ้องคดีดังกล่าวออกจากศาล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ซึ่งศาลได้อนุญาตให้ถอนฟ้องและจําหน่ายคดีออกจากสารบบความเป็นที่เรียบร้อยแล้ว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 w:hint="cs"/>
          <w:sz w:val="30"/>
          <w:szCs w:val="30"/>
          <w:cs/>
        </w:rPr>
        <w:t>ดังนั้นบริษัทยังคงมีหนี้ที่ค้างชําระอยู่กับผู้ให้กู้รายนี้จํานวน</w:t>
      </w:r>
      <w:r w:rsidRPr="00226867">
        <w:rPr>
          <w:rFonts w:asciiTheme="majorBidi" w:hAnsiTheme="majorBidi"/>
          <w:sz w:val="30"/>
          <w:szCs w:val="30"/>
          <w:cs/>
        </w:rPr>
        <w:t xml:space="preserve"> </w:t>
      </w:r>
      <w:r w:rsidRPr="00226867">
        <w:rPr>
          <w:rFonts w:asciiTheme="majorBidi" w:hAnsiTheme="majorBidi"/>
          <w:sz w:val="30"/>
          <w:szCs w:val="30"/>
        </w:rPr>
        <w:t>7.9</w:t>
      </w:r>
      <w:r w:rsidRPr="00226867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0B133430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5"/>
        <w:jc w:val="thaiDistribute"/>
        <w:rPr>
          <w:rFonts w:asciiTheme="majorBidi" w:hAnsiTheme="majorBidi"/>
          <w:sz w:val="30"/>
          <w:szCs w:val="30"/>
        </w:rPr>
      </w:pPr>
    </w:p>
    <w:p w14:paraId="7AC5CBC2" w14:textId="583E69ED" w:rsidR="003F28EC" w:rsidRPr="00226867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67590E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Pr="0067590E">
        <w:rPr>
          <w:rFonts w:asciiTheme="majorBidi" w:hAnsiTheme="majorBidi"/>
          <w:sz w:val="30"/>
          <w:szCs w:val="30"/>
        </w:rPr>
        <w:t xml:space="preserve">4 </w:t>
      </w:r>
      <w:r w:rsidRPr="0067590E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Pr="0067590E">
        <w:rPr>
          <w:rFonts w:asciiTheme="majorBidi" w:hAnsiTheme="majorBidi"/>
          <w:sz w:val="30"/>
          <w:szCs w:val="30"/>
        </w:rPr>
        <w:t xml:space="preserve">2568 </w:t>
      </w:r>
      <w:r w:rsidRPr="0067590E">
        <w:rPr>
          <w:rFonts w:asciiTheme="majorBidi" w:hAnsiTheme="majorBidi" w:hint="cs"/>
          <w:sz w:val="30"/>
          <w:szCs w:val="30"/>
          <w:cs/>
        </w:rPr>
        <w:t>ผู้ให้กู้ได้ยื่นฟ้องบริษัทในข้อหาผิดสัญญาและขอให้ศาลบังคับให้บริษัทชำระ</w:t>
      </w:r>
      <w:r w:rsidR="009B4FB3" w:rsidRPr="0067590E">
        <w:rPr>
          <w:rFonts w:asciiTheme="majorBidi" w:hAnsiTheme="majorBidi"/>
          <w:sz w:val="30"/>
          <w:szCs w:val="30"/>
        </w:rPr>
        <w:br/>
      </w:r>
      <w:r w:rsidRPr="0067590E">
        <w:rPr>
          <w:rFonts w:asciiTheme="majorBidi" w:hAnsiTheme="majorBidi" w:hint="cs"/>
          <w:sz w:val="30"/>
          <w:szCs w:val="30"/>
          <w:cs/>
        </w:rPr>
        <w:t xml:space="preserve">เงินกู้ยืมพร้อมดอกเบี้ยคงค้าง นับแต่วันที่เงินกู้ยืมผิดนัดชำระหนี้เป็นต้นไปจนกว่าจะชำระเสร็จ </w:t>
      </w:r>
      <w:r w:rsidR="00E71ABA" w:rsidRPr="0067590E">
        <w:rPr>
          <w:rFonts w:asciiTheme="majorBidi" w:hAnsiTheme="majorBidi" w:hint="cs"/>
          <w:sz w:val="30"/>
          <w:szCs w:val="30"/>
          <w:cs/>
        </w:rPr>
        <w:t xml:space="preserve">ต่อมาเมื่อวันที่ </w:t>
      </w:r>
      <w:r w:rsidR="00AD7209">
        <w:rPr>
          <w:rFonts w:asciiTheme="majorBidi" w:hAnsiTheme="majorBidi"/>
          <w:sz w:val="30"/>
          <w:szCs w:val="30"/>
        </w:rPr>
        <w:br/>
      </w:r>
      <w:r w:rsidR="0061772A" w:rsidRPr="0067590E">
        <w:rPr>
          <w:rFonts w:asciiTheme="majorBidi" w:hAnsiTheme="majorBidi"/>
          <w:sz w:val="30"/>
          <w:szCs w:val="30"/>
        </w:rPr>
        <w:t>3</w:t>
      </w:r>
      <w:r w:rsidR="00B0231E" w:rsidRPr="0067590E">
        <w:rPr>
          <w:rFonts w:asciiTheme="majorBidi" w:hAnsiTheme="majorBidi"/>
          <w:sz w:val="30"/>
          <w:szCs w:val="30"/>
        </w:rPr>
        <w:t xml:space="preserve"> </w:t>
      </w:r>
      <w:r w:rsidR="00B0231E" w:rsidRPr="0067590E">
        <w:rPr>
          <w:rFonts w:asciiTheme="majorBidi" w:hAnsiTheme="majorBidi" w:hint="cs"/>
          <w:sz w:val="30"/>
          <w:szCs w:val="30"/>
          <w:cs/>
        </w:rPr>
        <w:t xml:space="preserve">พฤศจิกายน </w:t>
      </w:r>
      <w:r w:rsidR="00B0231E" w:rsidRPr="0067590E">
        <w:rPr>
          <w:rFonts w:asciiTheme="majorBidi" w:hAnsiTheme="majorBidi"/>
          <w:sz w:val="30"/>
          <w:szCs w:val="30"/>
        </w:rPr>
        <w:t xml:space="preserve">2568 </w:t>
      </w:r>
      <w:r w:rsidR="00B0231E" w:rsidRPr="0067590E">
        <w:rPr>
          <w:rFonts w:asciiTheme="majorBidi" w:hAnsiTheme="majorBidi" w:hint="cs"/>
          <w:sz w:val="30"/>
          <w:szCs w:val="30"/>
          <w:cs/>
        </w:rPr>
        <w:t>ศาลได้</w:t>
      </w:r>
      <w:r w:rsidR="0067590E" w:rsidRPr="0067590E">
        <w:rPr>
          <w:rFonts w:asciiTheme="majorBidi" w:hAnsiTheme="majorBidi" w:hint="cs"/>
          <w:sz w:val="30"/>
          <w:szCs w:val="30"/>
          <w:cs/>
        </w:rPr>
        <w:t>นัด</w:t>
      </w:r>
      <w:r w:rsidR="00733541" w:rsidRPr="0067590E">
        <w:rPr>
          <w:rFonts w:asciiTheme="majorBidi" w:hAnsiTheme="majorBidi" w:hint="cs"/>
          <w:sz w:val="30"/>
          <w:szCs w:val="30"/>
          <w:cs/>
        </w:rPr>
        <w:t>ชี้สองสถาน</w:t>
      </w:r>
      <w:r w:rsidR="00E37C96" w:rsidRPr="0067590E">
        <w:rPr>
          <w:rFonts w:asciiTheme="majorBidi" w:hAnsiTheme="majorBidi" w:hint="cs"/>
          <w:sz w:val="30"/>
          <w:szCs w:val="30"/>
          <w:cs/>
        </w:rPr>
        <w:t>หรือ</w:t>
      </w:r>
      <w:r w:rsidR="00733541" w:rsidRPr="0067590E">
        <w:rPr>
          <w:rFonts w:asciiTheme="majorBidi" w:hAnsiTheme="majorBidi" w:hint="cs"/>
          <w:sz w:val="30"/>
          <w:szCs w:val="30"/>
          <w:cs/>
        </w:rPr>
        <w:t>นัดสืบพยาน</w:t>
      </w:r>
      <w:r w:rsidR="00941B16" w:rsidRPr="0067590E">
        <w:rPr>
          <w:rFonts w:asciiTheme="majorBidi" w:hAnsiTheme="majorBidi" w:hint="cs"/>
          <w:sz w:val="30"/>
          <w:szCs w:val="30"/>
          <w:cs/>
        </w:rPr>
        <w:t>โจทก์</w:t>
      </w:r>
      <w:r w:rsidR="00E37C96" w:rsidRPr="0067590E">
        <w:rPr>
          <w:rFonts w:asciiTheme="majorBidi" w:hAnsiTheme="majorBidi" w:hint="cs"/>
          <w:sz w:val="30"/>
          <w:szCs w:val="30"/>
          <w:cs/>
        </w:rPr>
        <w:t xml:space="preserve">ในวันที่ </w:t>
      </w:r>
      <w:r w:rsidR="00ED198B" w:rsidRPr="0067590E">
        <w:rPr>
          <w:rFonts w:asciiTheme="majorBidi" w:hAnsiTheme="majorBidi"/>
          <w:sz w:val="30"/>
          <w:szCs w:val="30"/>
        </w:rPr>
        <w:t xml:space="preserve">19 </w:t>
      </w:r>
      <w:r w:rsidR="00ED198B" w:rsidRPr="0067590E">
        <w:rPr>
          <w:rFonts w:asciiTheme="majorBidi" w:hAnsiTheme="majorBidi" w:hint="cs"/>
          <w:sz w:val="30"/>
          <w:szCs w:val="30"/>
          <w:cs/>
        </w:rPr>
        <w:t>มกราคม</w:t>
      </w:r>
      <w:r w:rsidR="00941B16" w:rsidRPr="0067590E">
        <w:rPr>
          <w:rFonts w:asciiTheme="majorBidi" w:hAnsiTheme="majorBidi" w:hint="cs"/>
          <w:sz w:val="30"/>
          <w:szCs w:val="30"/>
          <w:cs/>
        </w:rPr>
        <w:t xml:space="preserve"> </w:t>
      </w:r>
      <w:r w:rsidR="00941B16" w:rsidRPr="0067590E">
        <w:rPr>
          <w:rFonts w:asciiTheme="majorBidi" w:hAnsiTheme="majorBidi"/>
          <w:sz w:val="30"/>
          <w:szCs w:val="30"/>
        </w:rPr>
        <w:t>2569</w:t>
      </w:r>
      <w:r w:rsidR="00ED198B" w:rsidRPr="0067590E">
        <w:rPr>
          <w:rFonts w:asciiTheme="majorBidi" w:hAnsiTheme="majorBidi"/>
          <w:sz w:val="30"/>
          <w:szCs w:val="30"/>
        </w:rPr>
        <w:t xml:space="preserve"> </w:t>
      </w:r>
      <w:r w:rsidR="00C977D6" w:rsidRPr="0067590E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="00AD7209">
        <w:rPr>
          <w:rFonts w:asciiTheme="majorBidi" w:hAnsiTheme="majorBidi"/>
          <w:sz w:val="30"/>
          <w:szCs w:val="30"/>
        </w:rPr>
        <w:t xml:space="preserve"> </w:t>
      </w:r>
      <w:r w:rsidR="00AD7209">
        <w:rPr>
          <w:rFonts w:asciiTheme="majorBidi" w:hAnsiTheme="majorBidi"/>
          <w:sz w:val="30"/>
          <w:szCs w:val="30"/>
        </w:rPr>
        <w:br/>
      </w:r>
      <w:r w:rsidR="00DB3C36" w:rsidRPr="0067590E">
        <w:rPr>
          <w:rFonts w:asciiTheme="majorBidi" w:hAnsiTheme="majorBidi" w:hint="cs"/>
          <w:sz w:val="30"/>
          <w:szCs w:val="30"/>
          <w:cs/>
        </w:rPr>
        <w:t>ศาลไกล่เกลี่ย</w:t>
      </w:r>
      <w:r w:rsidR="00697EF7" w:rsidRPr="0067590E">
        <w:rPr>
          <w:rFonts w:asciiTheme="majorBidi" w:hAnsiTheme="majorBidi" w:hint="cs"/>
          <w:sz w:val="30"/>
          <w:szCs w:val="30"/>
          <w:cs/>
        </w:rPr>
        <w:t>แล้ว คู่ความไม่สามารถตกลงกันได้</w:t>
      </w:r>
      <w:r w:rsidR="00156AC1" w:rsidRPr="0067590E">
        <w:rPr>
          <w:rFonts w:asciiTheme="majorBidi" w:hAnsiTheme="majorBidi" w:hint="cs"/>
          <w:sz w:val="30"/>
          <w:szCs w:val="30"/>
          <w:cs/>
        </w:rPr>
        <w:t>จึงให้ศาลดำเนินกระบวนพิจารณาต่อไป</w:t>
      </w:r>
      <w:r w:rsidR="004B6241" w:rsidRPr="0067590E">
        <w:rPr>
          <w:rFonts w:asciiTheme="majorBidi" w:hAnsiTheme="majorBidi" w:hint="cs"/>
          <w:sz w:val="30"/>
          <w:szCs w:val="30"/>
          <w:cs/>
        </w:rPr>
        <w:t>โดยศาลนัดสืบพยานโจทก์</w:t>
      </w:r>
      <w:r w:rsidR="00941B16" w:rsidRPr="0067590E">
        <w:rPr>
          <w:rFonts w:asciiTheme="majorBidi" w:hAnsiTheme="majorBidi" w:hint="cs"/>
          <w:sz w:val="30"/>
          <w:szCs w:val="30"/>
          <w:cs/>
        </w:rPr>
        <w:t>ในวันที่</w:t>
      </w:r>
      <w:r w:rsidR="00941B16" w:rsidRPr="0067590E">
        <w:rPr>
          <w:rFonts w:asciiTheme="majorBidi" w:hAnsiTheme="majorBidi"/>
          <w:sz w:val="30"/>
          <w:szCs w:val="30"/>
          <w:cs/>
        </w:rPr>
        <w:t xml:space="preserve"> </w:t>
      </w:r>
      <w:r w:rsidR="00941B16" w:rsidRPr="0067590E">
        <w:rPr>
          <w:rFonts w:asciiTheme="majorBidi" w:hAnsiTheme="majorBidi"/>
          <w:sz w:val="30"/>
          <w:szCs w:val="30"/>
        </w:rPr>
        <w:t xml:space="preserve">8 </w:t>
      </w:r>
      <w:r w:rsidR="00941B16" w:rsidRPr="0067590E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941B16" w:rsidRPr="0067590E">
        <w:rPr>
          <w:rFonts w:asciiTheme="majorBidi" w:hAnsiTheme="majorBidi"/>
          <w:sz w:val="30"/>
          <w:szCs w:val="30"/>
        </w:rPr>
        <w:t>2569</w:t>
      </w:r>
      <w:r w:rsidR="004B6241" w:rsidRPr="0067590E">
        <w:rPr>
          <w:rFonts w:asciiTheme="majorBidi" w:hAnsiTheme="majorBidi"/>
          <w:sz w:val="30"/>
          <w:szCs w:val="30"/>
          <w:cs/>
        </w:rPr>
        <w:t xml:space="preserve"> </w:t>
      </w:r>
      <w:r w:rsidR="004B6241" w:rsidRPr="0067590E">
        <w:rPr>
          <w:rFonts w:asciiTheme="majorBidi" w:hAnsiTheme="majorBidi" w:hint="cs"/>
          <w:sz w:val="30"/>
          <w:szCs w:val="30"/>
          <w:cs/>
        </w:rPr>
        <w:t>และนัดสืบพยานจำเลยในวันที่</w:t>
      </w:r>
      <w:r w:rsidR="004B6241" w:rsidRPr="0067590E">
        <w:rPr>
          <w:rFonts w:asciiTheme="majorBidi" w:hAnsiTheme="majorBidi"/>
          <w:sz w:val="30"/>
          <w:szCs w:val="30"/>
        </w:rPr>
        <w:t xml:space="preserve"> 9</w:t>
      </w:r>
      <w:r w:rsidR="004B6241" w:rsidRPr="0067590E">
        <w:rPr>
          <w:rFonts w:asciiTheme="majorBidi" w:hAnsiTheme="majorBidi" w:hint="cs"/>
          <w:sz w:val="30"/>
          <w:szCs w:val="30"/>
          <w:cs/>
        </w:rPr>
        <w:t xml:space="preserve"> ธันวาคม </w:t>
      </w:r>
      <w:r w:rsidR="004B6241" w:rsidRPr="0067590E">
        <w:rPr>
          <w:rFonts w:asciiTheme="majorBidi" w:hAnsiTheme="majorBidi"/>
          <w:sz w:val="30"/>
          <w:szCs w:val="30"/>
        </w:rPr>
        <w:t>2569</w:t>
      </w:r>
    </w:p>
    <w:p w14:paraId="1126C5C5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177DC673" w14:textId="18CB435D" w:rsidR="003F28EC" w:rsidRPr="001D4224" w:rsidRDefault="00226867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45" w:hanging="72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E64D6D">
        <w:rPr>
          <w:rFonts w:asciiTheme="majorBidi" w:hAnsiTheme="majorBidi"/>
          <w:b/>
          <w:bCs/>
          <w:i/>
          <w:iCs/>
          <w:sz w:val="30"/>
          <w:szCs w:val="30"/>
        </w:rPr>
        <w:t>6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>.5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ab/>
      </w:r>
      <w:r w:rsidR="003F28EC" w:rsidRPr="001D4224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เงินกู้ยืมระยะยาวจากสถาบันการเงิน</w:t>
      </w:r>
    </w:p>
    <w:p w14:paraId="4F32DFE0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6DC373C2" w14:textId="7087E8BE" w:rsidR="003F28EC" w:rsidRPr="009B4FB3" w:rsidRDefault="00166FA3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</w:rPr>
        <w:t>1</w:t>
      </w:r>
      <w:r w:rsidR="00E64D6D">
        <w:rPr>
          <w:rFonts w:asciiTheme="majorBidi" w:hAnsiTheme="majorBidi"/>
          <w:sz w:val="30"/>
          <w:szCs w:val="30"/>
        </w:rPr>
        <w:t>6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>.5.1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ab/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ณ วันที่ </w:t>
      </w:r>
      <w:r w:rsidRPr="00226867">
        <w:rPr>
          <w:rFonts w:asciiTheme="majorBidi" w:hAnsiTheme="majorBidi"/>
          <w:sz w:val="30"/>
          <w:szCs w:val="30"/>
          <w:lang w:val="th-TH"/>
        </w:rPr>
        <w:t>3</w:t>
      </w:r>
      <w:r>
        <w:rPr>
          <w:rFonts w:asciiTheme="majorBidi" w:hAnsiTheme="majorBidi"/>
          <w:sz w:val="30"/>
          <w:szCs w:val="30"/>
        </w:rPr>
        <w:t>1</w:t>
      </w:r>
      <w:r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2568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บริษัทมีเงินกู้ยืมระยะยาวจากสถาบันการเงินแห่งหนึ่ง</w:t>
      </w:r>
      <w:r w:rsidR="00AD7209">
        <w:rPr>
          <w:rFonts w:asciiTheme="majorBidi" w:hAnsiTheme="majorBidi" w:hint="cs"/>
          <w:sz w:val="30"/>
          <w:szCs w:val="30"/>
          <w:cs/>
        </w:rPr>
        <w:t>แบบ</w:t>
      </w:r>
      <w:r w:rsidR="001A2869">
        <w:rPr>
          <w:rFonts w:asciiTheme="majorBidi" w:hAnsiTheme="majorBidi" w:hint="cs"/>
          <w:sz w:val="30"/>
          <w:szCs w:val="30"/>
          <w:cs/>
        </w:rPr>
        <w:t>มีหลักประกัน</w:t>
      </w:r>
      <w:r w:rsidR="001A2869" w:rsidRPr="00166FA3">
        <w:rPr>
          <w:rFonts w:asciiTheme="majorBidi" w:hAnsiTheme="majorBidi" w:hint="cs"/>
          <w:sz w:val="30"/>
          <w:szCs w:val="30"/>
          <w:cs/>
          <w:lang w:val="th-TH"/>
        </w:rPr>
        <w:t>จำนวน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1A2869">
        <w:rPr>
          <w:rFonts w:asciiTheme="majorBidi" w:hAnsiTheme="majorBidi"/>
          <w:sz w:val="30"/>
          <w:szCs w:val="30"/>
          <w:cs/>
          <w:lang w:val="th-TH"/>
        </w:rPr>
        <w:br/>
      </w:r>
      <w:r w:rsidR="002F29B0" w:rsidRPr="00296C9B">
        <w:rPr>
          <w:rFonts w:asciiTheme="majorBidi" w:hAnsiTheme="majorBidi"/>
          <w:sz w:val="30"/>
          <w:szCs w:val="30"/>
        </w:rPr>
        <w:t>97.6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ล้านบาท </w:t>
      </w:r>
      <w:r w:rsidR="003F28EC" w:rsidRPr="00166FA3">
        <w:rPr>
          <w:rFonts w:asciiTheme="majorBidi" w:hAnsiTheme="majorBidi"/>
          <w:i/>
          <w:iCs/>
          <w:sz w:val="30"/>
          <w:szCs w:val="30"/>
          <w:lang w:val="th-TH"/>
        </w:rPr>
        <w:t>(2567: 98.8</w:t>
      </w:r>
      <w:r w:rsidR="003F28EC" w:rsidRPr="00166FA3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 </w:t>
      </w:r>
      <w:r w:rsidR="003F28EC" w:rsidRPr="0056036F">
        <w:rPr>
          <w:rFonts w:asciiTheme="majorBidi" w:hAnsiTheme="majorBidi" w:hint="cs"/>
          <w:sz w:val="30"/>
          <w:szCs w:val="30"/>
          <w:cs/>
        </w:rPr>
        <w:t>ล้าน</w:t>
      </w:r>
      <w:r w:rsidR="003F28EC" w:rsidRPr="00166FA3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บาท)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 คิดดอกเบี้ยในอัตรา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MLR 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บวกร้อยละคงที่ต่อปี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มีกำหนดชำระคืนเงินต้น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>และดอกเบี้ยทุก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สิ้น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>เดือน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จนถึงวันที่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16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พฤศจิกายน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2570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AD7209">
        <w:rPr>
          <w:rFonts w:asciiTheme="majorBidi" w:hAnsiTheme="majorBidi" w:hint="cs"/>
          <w:sz w:val="30"/>
          <w:szCs w:val="30"/>
          <w:cs/>
        </w:rPr>
        <w:t>ทั้งนี้เงินกู้ยืมระยะยาวดังกล่าวมีหลักประกันเป็</w:t>
      </w:r>
      <w:r w:rsidR="001E6035">
        <w:rPr>
          <w:rFonts w:asciiTheme="majorBidi" w:hAnsiTheme="majorBidi" w:hint="cs"/>
          <w:sz w:val="30"/>
          <w:szCs w:val="30"/>
          <w:cs/>
        </w:rPr>
        <w:t xml:space="preserve">นที่ดินและอาคาร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โดยแบ่งเป็นส่วนที่ถึงกำหนดชำระภายในหนึ่งปีจำนวน </w:t>
      </w:r>
      <w:r w:rsidR="00104A6D" w:rsidRPr="00296C9B">
        <w:rPr>
          <w:rFonts w:asciiTheme="majorBidi" w:hAnsiTheme="majorBidi"/>
          <w:sz w:val="30"/>
          <w:szCs w:val="30"/>
        </w:rPr>
        <w:t>1.</w:t>
      </w:r>
      <w:r w:rsidR="0045417C" w:rsidRPr="00296C9B">
        <w:rPr>
          <w:rFonts w:asciiTheme="majorBidi" w:hAnsiTheme="majorBidi"/>
          <w:sz w:val="30"/>
          <w:szCs w:val="30"/>
        </w:rPr>
        <w:t>3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ล้านบาท และส่วนที่ถึงกำหนดชำระเกินหนึ่งปีจำนวน </w:t>
      </w:r>
      <w:r w:rsidR="0045417C" w:rsidRPr="00296C9B">
        <w:rPr>
          <w:rFonts w:asciiTheme="majorBidi" w:hAnsiTheme="majorBidi"/>
          <w:sz w:val="30"/>
          <w:szCs w:val="30"/>
        </w:rPr>
        <w:t>96.3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="009B4FB3">
        <w:rPr>
          <w:rFonts w:asciiTheme="majorBidi" w:hAnsiTheme="majorBidi"/>
          <w:sz w:val="30"/>
          <w:szCs w:val="30"/>
        </w:rPr>
        <w:t xml:space="preserve"> </w:t>
      </w:r>
      <w:r w:rsidR="009B4FB3" w:rsidRPr="00226867">
        <w:rPr>
          <w:rFonts w:asciiTheme="majorBidi" w:hAnsiTheme="majorBidi"/>
          <w:i/>
          <w:iCs/>
          <w:sz w:val="30"/>
          <w:szCs w:val="30"/>
          <w:lang w:val="th-TH"/>
        </w:rPr>
        <w:t>(2567:</w:t>
      </w:r>
      <w:r w:rsidR="009B4FB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953F68">
        <w:rPr>
          <w:rFonts w:asciiTheme="majorBidi" w:hAnsiTheme="majorBidi"/>
          <w:i/>
          <w:iCs/>
          <w:sz w:val="30"/>
          <w:szCs w:val="30"/>
        </w:rPr>
        <w:t>1</w:t>
      </w:r>
      <w:r w:rsidR="000A3855">
        <w:rPr>
          <w:rFonts w:asciiTheme="majorBidi" w:hAnsiTheme="majorBidi"/>
          <w:i/>
          <w:iCs/>
          <w:sz w:val="30"/>
          <w:szCs w:val="30"/>
        </w:rPr>
        <w:t>1</w:t>
      </w:r>
      <w:r w:rsidR="00DC444B">
        <w:rPr>
          <w:rFonts w:asciiTheme="majorBidi" w:hAnsiTheme="majorBidi"/>
          <w:i/>
          <w:iCs/>
          <w:sz w:val="30"/>
          <w:szCs w:val="30"/>
        </w:rPr>
        <w:t>.</w:t>
      </w:r>
      <w:r w:rsidR="000A3855">
        <w:rPr>
          <w:rFonts w:asciiTheme="majorBidi" w:hAnsiTheme="majorBidi"/>
          <w:i/>
          <w:iCs/>
          <w:sz w:val="30"/>
          <w:szCs w:val="30"/>
        </w:rPr>
        <w:t>9</w:t>
      </w:r>
      <w:r w:rsidR="009B4FB3" w:rsidRPr="00226867">
        <w:rPr>
          <w:rFonts w:asciiTheme="majorBidi" w:hAnsiTheme="majorBidi"/>
          <w:i/>
          <w:iCs/>
          <w:sz w:val="30"/>
          <w:szCs w:val="30"/>
          <w:lang w:val="th-TH"/>
        </w:rPr>
        <w:t xml:space="preserve"> </w:t>
      </w:r>
      <w:r w:rsidR="009B4FB3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ล้านบาท และ </w:t>
      </w:r>
      <w:r w:rsidR="00DC444B">
        <w:rPr>
          <w:rFonts w:asciiTheme="majorBidi" w:hAnsiTheme="majorBidi"/>
          <w:i/>
          <w:iCs/>
          <w:sz w:val="30"/>
          <w:szCs w:val="30"/>
        </w:rPr>
        <w:t>86.9</w:t>
      </w:r>
      <w:r w:rsidR="009B4FB3" w:rsidRPr="00226867">
        <w:rPr>
          <w:rFonts w:asciiTheme="majorBidi" w:hAnsiTheme="majorBidi"/>
          <w:i/>
          <w:iCs/>
          <w:sz w:val="30"/>
          <w:szCs w:val="30"/>
          <w:lang w:val="th-TH"/>
        </w:rPr>
        <w:t xml:space="preserve"> </w:t>
      </w:r>
      <w:r w:rsidR="009B4FB3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ล้านบาท ตามลำดับ</w:t>
      </w:r>
      <w:r w:rsidR="009B4FB3" w:rsidRPr="00226867">
        <w:rPr>
          <w:rFonts w:asciiTheme="majorBidi" w:hAnsiTheme="majorBidi"/>
          <w:i/>
          <w:iCs/>
          <w:sz w:val="30"/>
          <w:szCs w:val="30"/>
          <w:lang w:val="th-TH"/>
        </w:rPr>
        <w:t>)</w:t>
      </w:r>
    </w:p>
    <w:p w14:paraId="7E3CBC14" w14:textId="36E50997" w:rsidR="00166FA3" w:rsidRDefault="00166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B084CF7" w14:textId="13F65A7E" w:rsidR="003F28EC" w:rsidRPr="009B4FB3" w:rsidRDefault="00166FA3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 w:hanging="630"/>
        <w:jc w:val="thaiDistribute"/>
        <w:rPr>
          <w:rFonts w:asciiTheme="majorBidi" w:hAnsiTheme="majorBidi"/>
          <w:sz w:val="30"/>
          <w:szCs w:val="30"/>
        </w:rPr>
      </w:pPr>
      <w:r w:rsidRPr="00166FA3">
        <w:rPr>
          <w:rFonts w:asciiTheme="majorBidi" w:hAnsiTheme="majorBidi"/>
          <w:sz w:val="30"/>
          <w:szCs w:val="30"/>
        </w:rPr>
        <w:t>1</w:t>
      </w:r>
      <w:r w:rsidR="00E64D6D">
        <w:rPr>
          <w:rFonts w:asciiTheme="majorBidi" w:hAnsiTheme="majorBidi"/>
          <w:sz w:val="30"/>
          <w:szCs w:val="30"/>
        </w:rPr>
        <w:t>6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>.5.2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ab/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ณ วันที่ </w:t>
      </w:r>
      <w:r w:rsidRPr="00226867">
        <w:rPr>
          <w:rFonts w:asciiTheme="majorBidi" w:hAnsiTheme="majorBidi"/>
          <w:sz w:val="30"/>
          <w:szCs w:val="30"/>
          <w:lang w:val="th-TH"/>
        </w:rPr>
        <w:t>3</w:t>
      </w:r>
      <w:r>
        <w:rPr>
          <w:rFonts w:asciiTheme="majorBidi" w:hAnsiTheme="majorBidi"/>
          <w:sz w:val="30"/>
          <w:szCs w:val="30"/>
        </w:rPr>
        <w:t>1</w:t>
      </w:r>
      <w:r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2568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บริษัทมีเงินกู้ยืมระยะยาวจากสถาบันการเงินหลายแห่งจำนวน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</w:t>
      </w:r>
      <w:r w:rsidR="008C5DB0" w:rsidRPr="005A5649">
        <w:rPr>
          <w:rFonts w:asciiTheme="majorBidi" w:hAnsiTheme="majorBidi"/>
          <w:sz w:val="30"/>
          <w:szCs w:val="30"/>
          <w:lang w:val="th-TH"/>
        </w:rPr>
        <w:t>208.1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ล้านบาทซึ่งเกิดจากการปรับโครงสร้างหนี้กับสถาบันการเงินจากสัญญาเงินกู้ยืมระยะสั้นเป็นสัญญาเงินกู้ยืมระยะยาว </w:t>
      </w:r>
      <w:r w:rsidR="003F28EC" w:rsidRPr="00166FA3">
        <w:rPr>
          <w:rFonts w:asciiTheme="majorBidi" w:hAnsiTheme="majorBidi"/>
          <w:i/>
          <w:iCs/>
          <w:sz w:val="30"/>
          <w:szCs w:val="30"/>
          <w:lang w:val="th-TH"/>
        </w:rPr>
        <w:t>(2567: 50.4</w:t>
      </w:r>
      <w:r w:rsidR="003F28EC" w:rsidRPr="00166FA3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 </w:t>
      </w:r>
      <w:r w:rsidR="00AD7209">
        <w:rPr>
          <w:rFonts w:asciiTheme="majorBidi" w:hAnsiTheme="majorBidi"/>
          <w:i/>
          <w:iCs/>
          <w:sz w:val="30"/>
          <w:szCs w:val="30"/>
        </w:rPr>
        <w:br/>
      </w:r>
      <w:r w:rsidR="003F28EC" w:rsidRPr="00166FA3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ล้านบาท</w:t>
      </w:r>
      <w:r w:rsidR="003F28EC" w:rsidRPr="00166FA3">
        <w:rPr>
          <w:rFonts w:asciiTheme="majorBidi" w:hAnsiTheme="majorBidi"/>
          <w:i/>
          <w:iCs/>
          <w:sz w:val="30"/>
          <w:szCs w:val="30"/>
          <w:lang w:val="th-TH"/>
        </w:rPr>
        <w:t>)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 คิดดอกเบี้ยในอัตรา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>คงท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ี่ หรือ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MLR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 ต่อปี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มีกำหนดชำระคืนเงินต้น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>และดอกเบี้ย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ตามที่กำหนดในสัญญาเงินกู้ยืมระยะยาวของแต่ละฉบับจนถึงวันที่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30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พฤศจิกายน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2569 30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พฤษภาคม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>2570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 และ</w:t>
      </w:r>
      <w:r w:rsidR="00AD7209">
        <w:rPr>
          <w:rFonts w:asciiTheme="majorBidi" w:hAnsiTheme="majorBidi"/>
          <w:sz w:val="30"/>
          <w:szCs w:val="30"/>
        </w:rPr>
        <w:t xml:space="preserve">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31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สิงหาคม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2571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โดยแบ่งเป็นส่วนที่ถึงกำหนดชำระภายในหนึ่งปีจำนวน </w:t>
      </w:r>
      <w:r w:rsidR="003869B4" w:rsidRPr="001414D7">
        <w:rPr>
          <w:rFonts w:asciiTheme="majorBidi" w:hAnsiTheme="majorBidi"/>
          <w:sz w:val="30"/>
          <w:szCs w:val="30"/>
        </w:rPr>
        <w:t>30.4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ล้านบาท และส่วนที่ถึงกำหนดชำระเกินหนึ่งปีจำนวน </w:t>
      </w:r>
      <w:r w:rsidR="003869B4" w:rsidRPr="001414D7">
        <w:rPr>
          <w:rFonts w:asciiTheme="majorBidi" w:hAnsiTheme="majorBidi"/>
          <w:sz w:val="30"/>
          <w:szCs w:val="30"/>
        </w:rPr>
        <w:t>177.7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="009B4FB3">
        <w:rPr>
          <w:rFonts w:asciiTheme="majorBidi" w:hAnsiTheme="majorBidi"/>
          <w:sz w:val="30"/>
          <w:szCs w:val="30"/>
        </w:rPr>
        <w:t xml:space="preserve"> </w:t>
      </w:r>
      <w:r w:rsidR="009B4FB3" w:rsidRPr="00226867">
        <w:rPr>
          <w:rFonts w:asciiTheme="majorBidi" w:hAnsiTheme="majorBidi"/>
          <w:i/>
          <w:iCs/>
          <w:sz w:val="30"/>
          <w:szCs w:val="30"/>
          <w:lang w:val="th-TH"/>
        </w:rPr>
        <w:t>(2567:</w:t>
      </w:r>
      <w:r w:rsidR="009B4FB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ED4290">
        <w:rPr>
          <w:rFonts w:asciiTheme="majorBidi" w:hAnsiTheme="majorBidi"/>
          <w:i/>
          <w:iCs/>
          <w:sz w:val="30"/>
          <w:szCs w:val="30"/>
        </w:rPr>
        <w:t>21</w:t>
      </w:r>
      <w:r w:rsidR="00332EB8" w:rsidRPr="001414D7">
        <w:rPr>
          <w:rFonts w:asciiTheme="majorBidi" w:hAnsiTheme="majorBidi"/>
          <w:i/>
          <w:iCs/>
          <w:sz w:val="30"/>
          <w:szCs w:val="30"/>
        </w:rPr>
        <w:t>.</w:t>
      </w:r>
      <w:r w:rsidR="00ED4290">
        <w:rPr>
          <w:rFonts w:asciiTheme="majorBidi" w:hAnsiTheme="majorBidi"/>
          <w:i/>
          <w:iCs/>
          <w:sz w:val="30"/>
          <w:szCs w:val="30"/>
        </w:rPr>
        <w:t>0</w:t>
      </w:r>
      <w:r w:rsidR="009B4FB3" w:rsidRPr="001414D7">
        <w:rPr>
          <w:rFonts w:asciiTheme="majorBidi" w:hAnsiTheme="majorBidi"/>
          <w:i/>
          <w:iCs/>
          <w:sz w:val="30"/>
          <w:szCs w:val="30"/>
          <w:lang w:val="th-TH"/>
        </w:rPr>
        <w:t xml:space="preserve"> </w:t>
      </w:r>
      <w:r w:rsidR="009B4FB3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ล้านบาท และ </w:t>
      </w:r>
      <w:r w:rsidR="00042967">
        <w:rPr>
          <w:rFonts w:asciiTheme="majorBidi" w:hAnsiTheme="majorBidi"/>
          <w:i/>
          <w:iCs/>
          <w:sz w:val="30"/>
          <w:szCs w:val="30"/>
        </w:rPr>
        <w:t>29</w:t>
      </w:r>
      <w:r w:rsidR="007D6E33" w:rsidRPr="001414D7">
        <w:rPr>
          <w:rFonts w:asciiTheme="majorBidi" w:hAnsiTheme="majorBidi"/>
          <w:i/>
          <w:iCs/>
          <w:sz w:val="30"/>
          <w:szCs w:val="30"/>
        </w:rPr>
        <w:t>.</w:t>
      </w:r>
      <w:r w:rsidR="00042967">
        <w:rPr>
          <w:rFonts w:asciiTheme="majorBidi" w:hAnsiTheme="majorBidi"/>
          <w:i/>
          <w:iCs/>
          <w:sz w:val="30"/>
          <w:szCs w:val="30"/>
        </w:rPr>
        <w:t>4</w:t>
      </w:r>
      <w:r w:rsidR="009B4FB3" w:rsidRPr="001414D7">
        <w:rPr>
          <w:rFonts w:asciiTheme="majorBidi" w:hAnsiTheme="majorBidi"/>
          <w:i/>
          <w:iCs/>
          <w:sz w:val="30"/>
          <w:szCs w:val="30"/>
          <w:lang w:val="th-TH"/>
        </w:rPr>
        <w:t xml:space="preserve"> </w:t>
      </w:r>
      <w:r w:rsidR="009B4FB3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ล้านบาท ตามลำดับ</w:t>
      </w:r>
      <w:r w:rsidR="009B4FB3" w:rsidRPr="00226867">
        <w:rPr>
          <w:rFonts w:asciiTheme="majorBidi" w:hAnsiTheme="majorBidi"/>
          <w:i/>
          <w:iCs/>
          <w:sz w:val="30"/>
          <w:szCs w:val="30"/>
          <w:lang w:val="th-TH"/>
        </w:rPr>
        <w:t>)</w:t>
      </w:r>
    </w:p>
    <w:p w14:paraId="2827A965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</w:p>
    <w:p w14:paraId="087D89C2" w14:textId="72846435" w:rsidR="003F28EC" w:rsidRPr="00166FA3" w:rsidRDefault="00166FA3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 w:hanging="630"/>
        <w:jc w:val="thaiDistribute"/>
        <w:rPr>
          <w:rFonts w:asciiTheme="majorBidi" w:hAnsiTheme="majorBidi"/>
          <w:sz w:val="30"/>
          <w:szCs w:val="30"/>
          <w:lang w:val="th-TH"/>
        </w:rPr>
      </w:pPr>
      <w:r>
        <w:rPr>
          <w:rFonts w:asciiTheme="majorBidi" w:hAnsiTheme="majorBidi"/>
          <w:sz w:val="30"/>
          <w:szCs w:val="30"/>
        </w:rPr>
        <w:t>1</w:t>
      </w:r>
      <w:r w:rsidR="00E64D6D">
        <w:rPr>
          <w:rFonts w:asciiTheme="majorBidi" w:hAnsiTheme="majorBidi"/>
          <w:sz w:val="30"/>
          <w:szCs w:val="30"/>
        </w:rPr>
        <w:t>6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>.5.3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ab/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>เงื่อนไขทางการเงินกับสถาบันการเงิน</w:t>
      </w:r>
    </w:p>
    <w:p w14:paraId="531A8BDA" w14:textId="77777777" w:rsidR="003F28EC" w:rsidRPr="00166FA3" w:rsidRDefault="003F28EC" w:rsidP="00166F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5"/>
        <w:jc w:val="thaiDistribute"/>
        <w:rPr>
          <w:rFonts w:asciiTheme="majorBidi" w:hAnsiTheme="majorBidi"/>
          <w:sz w:val="30"/>
          <w:szCs w:val="30"/>
        </w:rPr>
      </w:pPr>
    </w:p>
    <w:p w14:paraId="3C7402C3" w14:textId="77777777" w:rsidR="003F28EC" w:rsidRPr="00166FA3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166FA3">
        <w:rPr>
          <w:rFonts w:asciiTheme="majorBidi" w:hAnsiTheme="majorBidi" w:hint="cs"/>
          <w:sz w:val="30"/>
          <w:szCs w:val="30"/>
          <w:cs/>
        </w:rPr>
        <w:t>บริษัท</w:t>
      </w:r>
      <w:r w:rsidRPr="00166FA3">
        <w:rPr>
          <w:rFonts w:asciiTheme="majorBidi" w:hAnsiTheme="majorBidi"/>
          <w:sz w:val="30"/>
          <w:szCs w:val="30"/>
          <w:cs/>
        </w:rPr>
        <w:t>ต้องปฏิบัติตามเงื่อนไขทางการเงินตามที่กำหนด ทั้งนี้ขึ้นอยู่กับเงื่อนไข</w:t>
      </w:r>
      <w:r w:rsidRPr="00166FA3">
        <w:rPr>
          <w:rFonts w:asciiTheme="majorBidi" w:hAnsiTheme="majorBidi" w:hint="cs"/>
          <w:sz w:val="30"/>
          <w:szCs w:val="30"/>
          <w:cs/>
        </w:rPr>
        <w:t>ที่ระบุ</w:t>
      </w:r>
      <w:r w:rsidRPr="00166FA3">
        <w:rPr>
          <w:rFonts w:asciiTheme="majorBidi" w:hAnsiTheme="majorBidi"/>
          <w:sz w:val="30"/>
          <w:szCs w:val="30"/>
          <w:cs/>
        </w:rPr>
        <w:t>ในสัญญาเงินกู้ยืมแต่ละฉบับดังนี้</w:t>
      </w:r>
    </w:p>
    <w:p w14:paraId="499AC124" w14:textId="77777777" w:rsidR="003F28EC" w:rsidRPr="00166FA3" w:rsidRDefault="003F28EC" w:rsidP="00166F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5"/>
        <w:jc w:val="thaiDistribute"/>
        <w:rPr>
          <w:rFonts w:asciiTheme="majorBidi" w:hAnsiTheme="majorBidi"/>
          <w:sz w:val="30"/>
          <w:szCs w:val="30"/>
        </w:rPr>
      </w:pPr>
    </w:p>
    <w:p w14:paraId="50F054CC" w14:textId="357B2F07" w:rsidR="003F28EC" w:rsidRPr="00166FA3" w:rsidRDefault="003F28EC" w:rsidP="006F24D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990" w:right="-45"/>
        <w:jc w:val="thaiDistribute"/>
        <w:rPr>
          <w:rFonts w:asciiTheme="majorBidi" w:hAnsiTheme="majorBidi"/>
          <w:sz w:val="30"/>
          <w:szCs w:val="30"/>
        </w:rPr>
      </w:pPr>
      <w:r w:rsidRPr="00166FA3">
        <w:rPr>
          <w:rFonts w:asciiTheme="majorBidi" w:hAnsiTheme="majorBidi"/>
          <w:sz w:val="30"/>
          <w:szCs w:val="30"/>
          <w:cs/>
        </w:rPr>
        <w:t>การดำรงอัตราส่วนความสามารถในการจ่ายชำระดอกเบี้ย</w:t>
      </w:r>
    </w:p>
    <w:p w14:paraId="2EF20455" w14:textId="77777777" w:rsidR="003F28EC" w:rsidRPr="00166FA3" w:rsidRDefault="003F28EC" w:rsidP="006F24D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990" w:right="-45"/>
        <w:jc w:val="thaiDistribute"/>
        <w:rPr>
          <w:rFonts w:asciiTheme="majorBidi" w:hAnsiTheme="majorBidi"/>
          <w:sz w:val="30"/>
          <w:szCs w:val="30"/>
        </w:rPr>
      </w:pPr>
      <w:r w:rsidRPr="00166FA3">
        <w:rPr>
          <w:rFonts w:asciiTheme="majorBidi" w:hAnsiTheme="majorBidi"/>
          <w:sz w:val="30"/>
          <w:szCs w:val="30"/>
          <w:cs/>
        </w:rPr>
        <w:t>การดำรงอัตราส่วนหนี้สินรวมต่อส่วนของผู้ถือหุ้น</w:t>
      </w:r>
    </w:p>
    <w:p w14:paraId="159CEBC7" w14:textId="6F5DEB78" w:rsidR="003F28EC" w:rsidRPr="00166FA3" w:rsidRDefault="003F28EC" w:rsidP="006F24D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990" w:right="-45"/>
        <w:jc w:val="thaiDistribute"/>
        <w:rPr>
          <w:rFonts w:asciiTheme="majorBidi" w:hAnsiTheme="majorBidi"/>
          <w:sz w:val="30"/>
          <w:szCs w:val="30"/>
        </w:rPr>
      </w:pPr>
      <w:r w:rsidRPr="00166FA3">
        <w:rPr>
          <w:rFonts w:asciiTheme="majorBidi" w:hAnsiTheme="majorBidi"/>
          <w:sz w:val="30"/>
          <w:szCs w:val="30"/>
          <w:cs/>
        </w:rPr>
        <w:t>การดำรงภาระเงินกู้ยืมระยะสั้นและเจ้าหนี้การค้าให้ไม่เกินยอดรวมของลูกหนี้การค้า ลูกหนี้ตามสัญญาเช่</w:t>
      </w:r>
      <w:r w:rsidR="00166FA3">
        <w:rPr>
          <w:rFonts w:asciiTheme="majorBidi" w:hAnsiTheme="majorBidi" w:hint="cs"/>
          <w:sz w:val="30"/>
          <w:szCs w:val="30"/>
          <w:cs/>
        </w:rPr>
        <w:t>า</w:t>
      </w:r>
      <w:r w:rsidRPr="00166FA3">
        <w:rPr>
          <w:rFonts w:asciiTheme="majorBidi" w:hAnsiTheme="majorBidi"/>
          <w:sz w:val="30"/>
          <w:szCs w:val="30"/>
          <w:cs/>
        </w:rPr>
        <w:t>ซื้อที่ถึงกำหนดชำระภายในหนึ่งปี และสินค้าคงเหลือ</w:t>
      </w:r>
    </w:p>
    <w:p w14:paraId="400DDBED" w14:textId="77777777" w:rsidR="003F28EC" w:rsidRPr="00166FA3" w:rsidRDefault="003F28EC" w:rsidP="006F24D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990" w:right="-45"/>
        <w:jc w:val="thaiDistribute"/>
        <w:rPr>
          <w:rFonts w:asciiTheme="majorBidi" w:hAnsiTheme="majorBidi"/>
          <w:sz w:val="30"/>
          <w:szCs w:val="30"/>
        </w:rPr>
      </w:pPr>
      <w:r w:rsidRPr="00166FA3">
        <w:rPr>
          <w:rFonts w:asciiTheme="majorBidi" w:hAnsiTheme="majorBidi" w:hint="cs"/>
          <w:sz w:val="30"/>
          <w:szCs w:val="30"/>
          <w:cs/>
        </w:rPr>
        <w:t>การดำรงอัตราส่วนความสามารถในการชำระหนี้</w:t>
      </w:r>
    </w:p>
    <w:p w14:paraId="6EBAFA7F" w14:textId="77777777" w:rsidR="003F28EC" w:rsidRPr="00166FA3" w:rsidRDefault="003F28EC" w:rsidP="00166F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5" w:hanging="72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1628CD74" w14:textId="4C837799" w:rsidR="003F28EC" w:rsidRPr="00166FA3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166FA3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166FA3">
        <w:rPr>
          <w:rFonts w:asciiTheme="majorBidi" w:hAnsiTheme="majorBidi"/>
          <w:sz w:val="30"/>
          <w:szCs w:val="30"/>
        </w:rPr>
        <w:t>3</w:t>
      </w:r>
      <w:r w:rsidR="00166FA3">
        <w:rPr>
          <w:rFonts w:asciiTheme="majorBidi" w:hAnsiTheme="majorBidi"/>
          <w:sz w:val="30"/>
          <w:szCs w:val="30"/>
        </w:rPr>
        <w:t>1</w:t>
      </w:r>
      <w:r w:rsidRPr="00166FA3">
        <w:rPr>
          <w:rFonts w:asciiTheme="majorBidi" w:hAnsiTheme="majorBidi"/>
          <w:sz w:val="30"/>
          <w:szCs w:val="30"/>
        </w:rPr>
        <w:t xml:space="preserve"> </w:t>
      </w:r>
      <w:r w:rsidR="00166FA3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166FA3">
        <w:rPr>
          <w:rFonts w:asciiTheme="majorBidi" w:hAnsiTheme="majorBidi"/>
          <w:sz w:val="30"/>
          <w:szCs w:val="30"/>
        </w:rPr>
        <w:t xml:space="preserve">2568 </w:t>
      </w:r>
      <w:r w:rsidRPr="00166FA3">
        <w:rPr>
          <w:rFonts w:asciiTheme="majorBidi" w:hAnsiTheme="majorBidi"/>
          <w:sz w:val="30"/>
          <w:szCs w:val="30"/>
          <w:cs/>
        </w:rPr>
        <w:t>บริษัทไม่สามารถปฏิบัติตามเงื่อนไขทางการเงิน</w:t>
      </w:r>
      <w:r w:rsidRPr="00166FA3">
        <w:rPr>
          <w:rFonts w:asciiTheme="majorBidi" w:hAnsiTheme="majorBidi" w:hint="cs"/>
          <w:sz w:val="30"/>
          <w:szCs w:val="30"/>
          <w:cs/>
        </w:rPr>
        <w:t>ของสัญญาเงินกู้ยืม</w:t>
      </w:r>
      <w:r w:rsidR="00AD7209">
        <w:rPr>
          <w:rFonts w:asciiTheme="majorBidi" w:hAnsiTheme="majorBidi" w:hint="cs"/>
          <w:sz w:val="30"/>
          <w:szCs w:val="30"/>
          <w:cs/>
        </w:rPr>
        <w:t>ระยะยาว</w:t>
      </w:r>
      <w:r w:rsidRPr="00166FA3">
        <w:rPr>
          <w:rFonts w:asciiTheme="majorBidi" w:hAnsiTheme="majorBidi" w:hint="cs"/>
          <w:sz w:val="30"/>
          <w:szCs w:val="30"/>
          <w:cs/>
        </w:rPr>
        <w:t>กับสถาบันการเงิน</w:t>
      </w:r>
      <w:r w:rsidR="00122997" w:rsidRPr="008C0EC6">
        <w:rPr>
          <w:rFonts w:asciiTheme="majorBidi" w:hAnsiTheme="majorBidi" w:hint="cs"/>
          <w:sz w:val="30"/>
          <w:szCs w:val="30"/>
          <w:cs/>
        </w:rPr>
        <w:t>หลายแห่ง</w:t>
      </w:r>
      <w:r w:rsidRPr="008C0EC6"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="00E94706" w:rsidRPr="008C0EC6">
        <w:rPr>
          <w:rFonts w:asciiTheme="majorBidi" w:hAnsiTheme="majorBidi"/>
          <w:sz w:val="30"/>
          <w:szCs w:val="30"/>
        </w:rPr>
        <w:t>1</w:t>
      </w:r>
      <w:r w:rsidR="0016136E" w:rsidRPr="008C0EC6">
        <w:rPr>
          <w:rFonts w:asciiTheme="majorBidi" w:hAnsiTheme="majorBidi"/>
          <w:sz w:val="30"/>
          <w:szCs w:val="30"/>
        </w:rPr>
        <w:t>88</w:t>
      </w:r>
      <w:r w:rsidR="00E94706" w:rsidRPr="008C0EC6">
        <w:rPr>
          <w:rFonts w:asciiTheme="majorBidi" w:hAnsiTheme="majorBidi"/>
          <w:sz w:val="30"/>
          <w:szCs w:val="30"/>
        </w:rPr>
        <w:t>.</w:t>
      </w:r>
      <w:r w:rsidR="0016136E" w:rsidRPr="008C0EC6">
        <w:rPr>
          <w:rFonts w:asciiTheme="majorBidi" w:hAnsiTheme="majorBidi"/>
          <w:sz w:val="30"/>
          <w:szCs w:val="30"/>
        </w:rPr>
        <w:t>2</w:t>
      </w:r>
      <w:r w:rsidRPr="008C0EC6">
        <w:rPr>
          <w:rFonts w:asciiTheme="majorBidi" w:hAnsiTheme="majorBidi"/>
          <w:sz w:val="30"/>
          <w:szCs w:val="30"/>
        </w:rPr>
        <w:t xml:space="preserve"> </w:t>
      </w:r>
      <w:r w:rsidRPr="008C0EC6">
        <w:rPr>
          <w:rFonts w:asciiTheme="majorBidi" w:hAnsiTheme="majorBidi" w:hint="cs"/>
          <w:sz w:val="30"/>
          <w:szCs w:val="30"/>
          <w:cs/>
        </w:rPr>
        <w:t>ล้านบาทได้</w:t>
      </w:r>
      <w:r w:rsidR="009B4FB3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ซึ่งบริษัทอยู่ระหว่างการเจรจาขอผ่อนผันการผิดเงื่อนไข</w:t>
      </w:r>
      <w:r w:rsidRPr="00166FA3">
        <w:rPr>
          <w:rFonts w:asciiTheme="majorBidi" w:hAnsiTheme="majorBidi"/>
          <w:sz w:val="30"/>
          <w:szCs w:val="30"/>
          <w:cs/>
        </w:rPr>
        <w:t>ทางการเงิน</w:t>
      </w:r>
      <w:r w:rsidR="00AD7209" w:rsidRPr="00166FA3">
        <w:rPr>
          <w:rFonts w:asciiTheme="majorBidi" w:hAnsiTheme="majorBidi" w:hint="cs"/>
          <w:sz w:val="30"/>
          <w:szCs w:val="30"/>
          <w:cs/>
        </w:rPr>
        <w:t>กับสถาบันการเงิน</w:t>
      </w:r>
      <w:r w:rsidRPr="001B2756">
        <w:rPr>
          <w:rFonts w:asciiTheme="majorBidi" w:hAnsiTheme="majorBidi" w:hint="cs"/>
          <w:sz w:val="30"/>
          <w:szCs w:val="30"/>
          <w:cs/>
        </w:rPr>
        <w:t xml:space="preserve"> </w:t>
      </w:r>
      <w:r w:rsidR="006256C7" w:rsidRPr="001B2756">
        <w:rPr>
          <w:rFonts w:asciiTheme="majorBidi" w:hAnsiTheme="majorBidi" w:hint="cs"/>
          <w:sz w:val="30"/>
          <w:szCs w:val="30"/>
          <w:cs/>
        </w:rPr>
        <w:t>ส่งผลให้</w:t>
      </w:r>
      <w:r w:rsidR="001F60A8" w:rsidRPr="001B2756">
        <w:rPr>
          <w:rFonts w:asciiTheme="majorBidi" w:hAnsiTheme="majorBidi" w:hint="cs"/>
          <w:sz w:val="30"/>
          <w:szCs w:val="30"/>
          <w:cs/>
        </w:rPr>
        <w:t>เงินกู้ยืม</w:t>
      </w:r>
      <w:r w:rsidR="00AD7209">
        <w:rPr>
          <w:rFonts w:asciiTheme="majorBidi" w:hAnsiTheme="majorBidi" w:hint="cs"/>
          <w:sz w:val="30"/>
          <w:szCs w:val="30"/>
          <w:cs/>
        </w:rPr>
        <w:t>ระยะยาวจาก</w:t>
      </w:r>
      <w:r w:rsidR="001F60A8" w:rsidRPr="001B2756">
        <w:rPr>
          <w:rFonts w:asciiTheme="majorBidi" w:hAnsiTheme="majorBidi" w:hint="cs"/>
          <w:sz w:val="30"/>
          <w:szCs w:val="30"/>
          <w:cs/>
        </w:rPr>
        <w:t>สถาบันการเงิน</w:t>
      </w:r>
      <w:r w:rsidR="00AD7209">
        <w:rPr>
          <w:rFonts w:asciiTheme="majorBidi" w:hAnsiTheme="majorBidi" w:hint="cs"/>
          <w:sz w:val="30"/>
          <w:szCs w:val="30"/>
          <w:cs/>
        </w:rPr>
        <w:t>ดังกล่าว</w:t>
      </w:r>
      <w:r w:rsidRPr="001B2756">
        <w:rPr>
          <w:rFonts w:asciiTheme="majorBidi" w:hAnsiTheme="majorBidi" w:hint="cs"/>
          <w:sz w:val="30"/>
          <w:szCs w:val="30"/>
          <w:cs/>
        </w:rPr>
        <w:t>ถูกจัดประเภทเป็นหนี้สินหมุนเวียน</w:t>
      </w:r>
      <w:r w:rsidR="00AD7209">
        <w:rPr>
          <w:rFonts w:asciiTheme="majorBidi" w:hAnsiTheme="majorBidi" w:hint="cs"/>
          <w:sz w:val="30"/>
          <w:szCs w:val="30"/>
          <w:cs/>
        </w:rPr>
        <w:t>ทั้งจำนวน</w:t>
      </w:r>
    </w:p>
    <w:p w14:paraId="365EA399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67B6F0DB" w14:textId="50BF5141" w:rsidR="003F28EC" w:rsidRPr="00CC0935" w:rsidRDefault="00166FA3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45" w:hanging="72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E64D6D">
        <w:rPr>
          <w:rFonts w:asciiTheme="majorBidi" w:hAnsiTheme="majorBidi"/>
          <w:b/>
          <w:bCs/>
          <w:i/>
          <w:iCs/>
          <w:sz w:val="30"/>
          <w:szCs w:val="30"/>
        </w:rPr>
        <w:t>6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>.6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ab/>
      </w:r>
      <w:r w:rsidR="003F28EC" w:rsidRPr="00CC0935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เงินกู้ยืมระยะยาวจากกิจการอื่น</w:t>
      </w:r>
    </w:p>
    <w:p w14:paraId="7042FE50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55232D76" w14:textId="5EADD7DB" w:rsidR="003F28EC" w:rsidRPr="009B4FB3" w:rsidRDefault="00166FA3" w:rsidP="00AD72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 w:hanging="630"/>
        <w:jc w:val="thaiDistribute"/>
        <w:rPr>
          <w:rFonts w:asciiTheme="majorBidi" w:hAnsiTheme="majorBidi"/>
          <w:sz w:val="30"/>
          <w:szCs w:val="30"/>
          <w:cs/>
        </w:rPr>
      </w:pPr>
      <w:r w:rsidRPr="00166FA3">
        <w:rPr>
          <w:rFonts w:asciiTheme="majorBidi" w:hAnsiTheme="majorBidi"/>
          <w:sz w:val="30"/>
          <w:szCs w:val="30"/>
        </w:rPr>
        <w:t>1</w:t>
      </w:r>
      <w:r w:rsidR="00E64D6D">
        <w:rPr>
          <w:rFonts w:asciiTheme="majorBidi" w:hAnsiTheme="majorBidi"/>
          <w:sz w:val="30"/>
          <w:szCs w:val="30"/>
        </w:rPr>
        <w:t>6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>.6.1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ab/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ณ วันที่ </w:t>
      </w:r>
      <w:r w:rsidRPr="00226867">
        <w:rPr>
          <w:rFonts w:asciiTheme="majorBidi" w:hAnsiTheme="majorBidi"/>
          <w:sz w:val="30"/>
          <w:szCs w:val="30"/>
          <w:lang w:val="th-TH"/>
        </w:rPr>
        <w:t>3</w:t>
      </w:r>
      <w:r>
        <w:rPr>
          <w:rFonts w:asciiTheme="majorBidi" w:hAnsiTheme="majorBidi"/>
          <w:sz w:val="30"/>
          <w:szCs w:val="30"/>
        </w:rPr>
        <w:t>1</w:t>
      </w:r>
      <w:r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2568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บริษัทมีเงินกู้ยืมระยะยาวจากกิจการอื่นแห่งหนึ่ง</w:t>
      </w:r>
      <w:r w:rsidR="00AD7209">
        <w:rPr>
          <w:rFonts w:asciiTheme="majorBidi" w:hAnsiTheme="majorBidi" w:hint="cs"/>
          <w:sz w:val="30"/>
          <w:szCs w:val="30"/>
          <w:cs/>
          <w:lang w:val="th-TH"/>
        </w:rPr>
        <w:t>แบบมีหลักประกัน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จำนวน </w:t>
      </w:r>
      <w:r w:rsidR="00FE3FD6" w:rsidRPr="001C7AB9">
        <w:rPr>
          <w:rFonts w:asciiTheme="majorBidi" w:hAnsiTheme="majorBidi"/>
          <w:sz w:val="30"/>
          <w:szCs w:val="30"/>
        </w:rPr>
        <w:t>31.2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</w:t>
      </w:r>
      <w:r w:rsidR="00AD7209">
        <w:rPr>
          <w:rFonts w:asciiTheme="majorBidi" w:hAnsiTheme="majorBidi"/>
          <w:sz w:val="30"/>
          <w:szCs w:val="30"/>
          <w:cs/>
          <w:lang w:val="th-TH"/>
        </w:rPr>
        <w:br/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="003F28EC" w:rsidRPr="00166FA3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 </w:t>
      </w:r>
      <w:r w:rsidR="003F28EC" w:rsidRPr="00166FA3">
        <w:rPr>
          <w:rFonts w:asciiTheme="majorBidi" w:hAnsiTheme="majorBidi"/>
          <w:i/>
          <w:iCs/>
          <w:sz w:val="30"/>
          <w:szCs w:val="30"/>
          <w:lang w:val="th-TH"/>
        </w:rPr>
        <w:t xml:space="preserve">(2567: 32.0 </w:t>
      </w:r>
      <w:r w:rsidR="003F28EC" w:rsidRPr="00166FA3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ล้านบาท</w:t>
      </w:r>
      <w:r w:rsidR="003F28EC" w:rsidRPr="00166FA3">
        <w:rPr>
          <w:rFonts w:asciiTheme="majorBidi" w:hAnsiTheme="majorBidi"/>
          <w:i/>
          <w:iCs/>
          <w:sz w:val="30"/>
          <w:szCs w:val="30"/>
          <w:lang w:val="th-TH"/>
        </w:rPr>
        <w:t>)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คิดดอกเบี้ยในอัตรา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MLR 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บวกร้อยละคงที่ต่อปี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มีกำหนดชำระคืนเงินต้นและดอกเบี้ยทุกเดือน จนถึงวันที่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25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มีนาคม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2572 </w:t>
      </w:r>
      <w:r w:rsidR="00AD7209">
        <w:rPr>
          <w:rFonts w:asciiTheme="majorBidi" w:hAnsiTheme="majorBidi" w:hint="cs"/>
          <w:sz w:val="30"/>
          <w:szCs w:val="30"/>
          <w:cs/>
        </w:rPr>
        <w:t>ทั้งนี้เงินกู้ยืมระยะยาวดังกล่าวมีหลักประกันเป็น</w:t>
      </w:r>
      <w:r w:rsidR="001E6035">
        <w:rPr>
          <w:rFonts w:asciiTheme="majorBidi" w:hAnsiTheme="majorBidi" w:hint="cs"/>
          <w:sz w:val="30"/>
          <w:szCs w:val="30"/>
          <w:cs/>
        </w:rPr>
        <w:t xml:space="preserve">ที่ดิน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โดยแบ่งเป็นส่วนที่ถึงกำหนดชำระภายในหนึ่งปีจำนวน </w:t>
      </w:r>
      <w:r w:rsidR="00EA41F5" w:rsidRPr="0069393E">
        <w:rPr>
          <w:rFonts w:asciiTheme="majorBidi" w:hAnsiTheme="majorBidi"/>
          <w:sz w:val="30"/>
          <w:szCs w:val="30"/>
          <w:lang w:val="th-TH"/>
        </w:rPr>
        <w:t>7.1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ล้านบาท และส่วนที่ถึงกำหนดชำระเกินหนึ่งปีจำนวน</w:t>
      </w:r>
      <w:r w:rsidR="00EA41F5" w:rsidRPr="0069393E">
        <w:rPr>
          <w:rFonts w:asciiTheme="majorBidi" w:hAnsiTheme="majorBidi"/>
          <w:sz w:val="30"/>
          <w:szCs w:val="30"/>
          <w:lang w:val="th-TH"/>
        </w:rPr>
        <w:t xml:space="preserve"> 24.1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="009B4FB3">
        <w:rPr>
          <w:rFonts w:asciiTheme="majorBidi" w:hAnsiTheme="majorBidi"/>
          <w:sz w:val="30"/>
          <w:szCs w:val="30"/>
        </w:rPr>
        <w:t xml:space="preserve"> </w:t>
      </w:r>
      <w:r w:rsidR="009B4FB3" w:rsidRPr="00226867">
        <w:rPr>
          <w:rFonts w:asciiTheme="majorBidi" w:hAnsiTheme="majorBidi"/>
          <w:i/>
          <w:iCs/>
          <w:sz w:val="30"/>
          <w:szCs w:val="30"/>
          <w:lang w:val="th-TH"/>
        </w:rPr>
        <w:t>(2567:</w:t>
      </w:r>
      <w:r w:rsidR="009B4FB3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DC0834">
        <w:rPr>
          <w:rFonts w:asciiTheme="majorBidi" w:hAnsiTheme="majorBidi"/>
          <w:i/>
          <w:iCs/>
          <w:sz w:val="30"/>
          <w:szCs w:val="30"/>
        </w:rPr>
        <w:t>5.3</w:t>
      </w:r>
      <w:r w:rsidR="009B4FB3" w:rsidRPr="00226867">
        <w:rPr>
          <w:rFonts w:asciiTheme="majorBidi" w:hAnsiTheme="majorBidi"/>
          <w:i/>
          <w:iCs/>
          <w:sz w:val="30"/>
          <w:szCs w:val="30"/>
          <w:lang w:val="th-TH"/>
        </w:rPr>
        <w:t xml:space="preserve"> </w:t>
      </w:r>
      <w:r w:rsidR="009B4FB3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ล้านบาท และ </w:t>
      </w:r>
      <w:r w:rsidR="006065F5">
        <w:rPr>
          <w:rFonts w:asciiTheme="majorBidi" w:hAnsiTheme="majorBidi"/>
          <w:i/>
          <w:iCs/>
          <w:sz w:val="30"/>
          <w:szCs w:val="30"/>
        </w:rPr>
        <w:t>26.7</w:t>
      </w:r>
      <w:r w:rsidR="009B4FB3" w:rsidRPr="00226867">
        <w:rPr>
          <w:rFonts w:asciiTheme="majorBidi" w:hAnsiTheme="majorBidi"/>
          <w:i/>
          <w:iCs/>
          <w:sz w:val="30"/>
          <w:szCs w:val="30"/>
          <w:lang w:val="th-TH"/>
        </w:rPr>
        <w:t xml:space="preserve"> </w:t>
      </w:r>
      <w:r w:rsidR="009B4FB3" w:rsidRPr="00226867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ล้านบาท ตามลำดับ</w:t>
      </w:r>
      <w:r w:rsidR="009B4FB3" w:rsidRPr="00226867">
        <w:rPr>
          <w:rFonts w:asciiTheme="majorBidi" w:hAnsiTheme="majorBidi"/>
          <w:i/>
          <w:iCs/>
          <w:sz w:val="30"/>
          <w:szCs w:val="30"/>
          <w:lang w:val="th-TH"/>
        </w:rPr>
        <w:t>)</w:t>
      </w:r>
    </w:p>
    <w:p w14:paraId="4193DF02" w14:textId="6F2E2B38" w:rsidR="009B4FB3" w:rsidRDefault="009B4F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60DF3314" w14:textId="37E2B8BF" w:rsidR="003F28EC" w:rsidRPr="00166FA3" w:rsidRDefault="00166FA3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 w:hanging="63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>
        <w:rPr>
          <w:rFonts w:asciiTheme="majorBidi" w:hAnsiTheme="majorBidi"/>
          <w:sz w:val="30"/>
          <w:szCs w:val="30"/>
        </w:rPr>
        <w:t>1</w:t>
      </w:r>
      <w:r w:rsidR="0069645D">
        <w:rPr>
          <w:rFonts w:asciiTheme="majorBidi" w:hAnsiTheme="majorBidi"/>
          <w:sz w:val="30"/>
          <w:szCs w:val="30"/>
        </w:rPr>
        <w:t>6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>.6.2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ab/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ณ วันที่ </w:t>
      </w:r>
      <w:r w:rsidRPr="00226867">
        <w:rPr>
          <w:rFonts w:asciiTheme="majorBidi" w:hAnsiTheme="majorBidi"/>
          <w:sz w:val="30"/>
          <w:szCs w:val="30"/>
          <w:lang w:val="th-TH"/>
        </w:rPr>
        <w:t>3</w:t>
      </w:r>
      <w:r>
        <w:rPr>
          <w:rFonts w:asciiTheme="majorBidi" w:hAnsiTheme="majorBidi"/>
          <w:sz w:val="30"/>
          <w:szCs w:val="30"/>
        </w:rPr>
        <w:t>1</w:t>
      </w:r>
      <w:r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2568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บริษัทมีเงินกู้ยืมระยะยาวจากกิจการอื่นแห่งหนึ่ง</w:t>
      </w:r>
      <w:r w:rsidR="00AD7209">
        <w:rPr>
          <w:rFonts w:asciiTheme="majorBidi" w:hAnsiTheme="majorBidi" w:hint="cs"/>
          <w:sz w:val="30"/>
          <w:szCs w:val="30"/>
          <w:cs/>
          <w:lang w:val="th-TH"/>
        </w:rPr>
        <w:t>แบบมีหลักประกัน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จำนวน </w:t>
      </w:r>
      <w:r w:rsidR="00CC68B6" w:rsidRPr="00CB2C59">
        <w:rPr>
          <w:rFonts w:asciiTheme="majorBidi" w:hAnsiTheme="majorBidi"/>
          <w:sz w:val="30"/>
          <w:szCs w:val="30"/>
        </w:rPr>
        <w:t>57.5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</w:t>
      </w:r>
      <w:r w:rsidR="00AD7209">
        <w:rPr>
          <w:rFonts w:asciiTheme="majorBidi" w:hAnsiTheme="majorBidi"/>
          <w:sz w:val="30"/>
          <w:szCs w:val="30"/>
          <w:cs/>
          <w:lang w:val="th-TH"/>
        </w:rPr>
        <w:br/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="00AD7209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3F28EC" w:rsidRPr="00166FA3">
        <w:rPr>
          <w:rFonts w:asciiTheme="majorBidi" w:hAnsiTheme="majorBidi"/>
          <w:i/>
          <w:iCs/>
          <w:sz w:val="30"/>
          <w:szCs w:val="30"/>
          <w:lang w:val="th-TH"/>
        </w:rPr>
        <w:t>(2567: 65.0</w:t>
      </w:r>
      <w:r w:rsidR="003F28EC" w:rsidRPr="00166FA3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 xml:space="preserve"> ล้านบาท</w:t>
      </w:r>
      <w:r w:rsidR="003F28EC" w:rsidRPr="00166FA3">
        <w:rPr>
          <w:rFonts w:asciiTheme="majorBidi" w:hAnsiTheme="majorBidi"/>
          <w:i/>
          <w:iCs/>
          <w:sz w:val="30"/>
          <w:szCs w:val="30"/>
          <w:lang w:val="th-TH"/>
        </w:rPr>
        <w:t>)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 คิดดอกเบี้ยในอัตราที่สูงกว่าระหว่างอัตราร้อยละ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10.5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หรือ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MLR 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>บวกร้อยละคงที่ต่อปี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>มี</w:t>
      </w:r>
      <w:r w:rsidR="003F28EC" w:rsidRPr="00E07812">
        <w:rPr>
          <w:rFonts w:asciiTheme="majorBidi" w:hAnsiTheme="majorBidi"/>
          <w:sz w:val="30"/>
          <w:szCs w:val="30"/>
          <w:cs/>
          <w:lang w:val="th-TH"/>
        </w:rPr>
        <w:t>กำหนด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>ชำระ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คืนเงินต้นและ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>ดอกเบี้ย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ตามที่กำหนดในสัญญาจนถึงวันที่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 14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 xml:space="preserve">2569 </w:t>
      </w:r>
      <w:r w:rsidR="00AD7209">
        <w:rPr>
          <w:rFonts w:asciiTheme="majorBidi" w:hAnsiTheme="majorBidi" w:hint="cs"/>
          <w:sz w:val="30"/>
          <w:szCs w:val="30"/>
          <w:cs/>
        </w:rPr>
        <w:t>ทั้งนี้เงินกู้ยืมระยะยาวดังกล่าวมีหลักประกันเป็น</w:t>
      </w:r>
      <w:r w:rsidR="001E6035">
        <w:rPr>
          <w:rFonts w:asciiTheme="majorBidi" w:hAnsiTheme="majorBidi" w:hint="cs"/>
          <w:sz w:val="30"/>
          <w:szCs w:val="30"/>
          <w:cs/>
        </w:rPr>
        <w:t>ที่ดิน</w:t>
      </w:r>
    </w:p>
    <w:p w14:paraId="6DB780EC" w14:textId="5D1FB6E7" w:rsidR="003F28EC" w:rsidRPr="00166FA3" w:rsidRDefault="003F28EC" w:rsidP="00166F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5" w:hanging="72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33D9C4D6" w14:textId="72DA5E40" w:rsidR="003F28EC" w:rsidRPr="00166FA3" w:rsidRDefault="00166FA3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 w:hanging="630"/>
        <w:jc w:val="thaiDistribute"/>
        <w:rPr>
          <w:rFonts w:asciiTheme="majorBidi" w:hAnsiTheme="majorBidi"/>
          <w:sz w:val="30"/>
          <w:szCs w:val="30"/>
          <w:lang w:val="th-TH"/>
        </w:rPr>
      </w:pPr>
      <w:r>
        <w:rPr>
          <w:rFonts w:asciiTheme="majorBidi" w:hAnsiTheme="majorBidi"/>
          <w:sz w:val="30"/>
          <w:szCs w:val="30"/>
        </w:rPr>
        <w:t>1</w:t>
      </w:r>
      <w:r w:rsidR="0069645D">
        <w:rPr>
          <w:rFonts w:asciiTheme="majorBidi" w:hAnsiTheme="majorBidi"/>
          <w:sz w:val="30"/>
          <w:szCs w:val="30"/>
        </w:rPr>
        <w:t>6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>.6.3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ab/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226867">
        <w:rPr>
          <w:rFonts w:asciiTheme="majorBidi" w:hAnsiTheme="majorBidi"/>
          <w:sz w:val="30"/>
          <w:szCs w:val="30"/>
          <w:lang w:val="th-TH"/>
        </w:rPr>
        <w:t>3</w:t>
      </w:r>
      <w:r>
        <w:rPr>
          <w:rFonts w:asciiTheme="majorBidi" w:hAnsiTheme="majorBidi"/>
          <w:sz w:val="30"/>
          <w:szCs w:val="30"/>
        </w:rPr>
        <w:t>1</w:t>
      </w:r>
      <w:r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>2568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บริษัทย่อยมีเงินกู้ยืมระยะยาวจากกิจการอื่นแห่งหนึ่งจำนวน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9245AD">
        <w:rPr>
          <w:rFonts w:asciiTheme="majorBidi" w:hAnsiTheme="majorBidi"/>
          <w:sz w:val="30"/>
          <w:szCs w:val="30"/>
        </w:rPr>
        <w:t>7.2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166FA3">
        <w:rPr>
          <w:rFonts w:asciiTheme="majorBidi" w:hAnsiTheme="majorBidi"/>
          <w:i/>
          <w:iCs/>
          <w:sz w:val="30"/>
          <w:szCs w:val="30"/>
          <w:cs/>
          <w:lang w:val="th-TH"/>
        </w:rPr>
        <w:t>(</w:t>
      </w:r>
      <w:r w:rsidR="003F28EC" w:rsidRPr="00166FA3">
        <w:rPr>
          <w:rFonts w:asciiTheme="majorBidi" w:hAnsiTheme="majorBidi"/>
          <w:i/>
          <w:iCs/>
          <w:sz w:val="30"/>
          <w:szCs w:val="30"/>
          <w:lang w:val="th-TH"/>
        </w:rPr>
        <w:t>2567</w:t>
      </w:r>
      <w:r w:rsidR="003F28EC" w:rsidRPr="00166FA3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: </w:t>
      </w:r>
      <w:r w:rsidR="003F28EC" w:rsidRPr="00166FA3">
        <w:rPr>
          <w:rFonts w:asciiTheme="majorBidi" w:hAnsiTheme="majorBidi"/>
          <w:i/>
          <w:iCs/>
          <w:sz w:val="30"/>
          <w:szCs w:val="30"/>
          <w:lang w:val="th-TH"/>
        </w:rPr>
        <w:t>11.9</w:t>
      </w:r>
      <w:r w:rsidR="003F28EC" w:rsidRPr="00166FA3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 </w:t>
      </w:r>
      <w:r w:rsidR="003F28EC" w:rsidRPr="00166FA3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ล้านบาท</w:t>
      </w:r>
      <w:r w:rsidR="003F28EC" w:rsidRPr="00166FA3">
        <w:rPr>
          <w:rFonts w:asciiTheme="majorBidi" w:hAnsiTheme="majorBidi"/>
          <w:i/>
          <w:iCs/>
          <w:sz w:val="30"/>
          <w:szCs w:val="30"/>
          <w:cs/>
          <w:lang w:val="th-TH"/>
        </w:rPr>
        <w:t>)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166FA3">
        <w:rPr>
          <w:rFonts w:asciiTheme="majorBidi" w:hAnsiTheme="majorBidi" w:hint="cs"/>
          <w:sz w:val="30"/>
          <w:szCs w:val="30"/>
          <w:cs/>
          <w:lang w:val="th-TH"/>
        </w:rPr>
        <w:t>ซึ่งเกิดจากการเข้าทำสัญญาขายและเช่ากลับคืนตู้จำหน่ายสินค้าอัตโนมัติจำนวน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166FA3">
        <w:rPr>
          <w:rFonts w:asciiTheme="majorBidi" w:hAnsiTheme="majorBidi"/>
          <w:sz w:val="30"/>
          <w:szCs w:val="30"/>
          <w:lang w:val="th-TH"/>
        </w:rPr>
        <w:t>121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56036F">
        <w:rPr>
          <w:rFonts w:asciiTheme="majorBidi" w:hAnsiTheme="majorBidi" w:hint="cs"/>
          <w:sz w:val="30"/>
          <w:szCs w:val="30"/>
          <w:cs/>
        </w:rPr>
        <w:t>เครื่อง</w:t>
      </w:r>
      <w:r w:rsidR="003F28EC" w:rsidRPr="00166FA3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1B2756">
        <w:rPr>
          <w:rFonts w:asciiTheme="majorBidi" w:hAnsiTheme="majorBidi" w:hint="cs"/>
          <w:sz w:val="30"/>
          <w:szCs w:val="30"/>
          <w:cs/>
          <w:lang w:val="th-TH"/>
        </w:rPr>
        <w:t>โดย</w:t>
      </w:r>
      <w:r w:rsidR="003F28EC" w:rsidRPr="001B275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1B2756">
        <w:rPr>
          <w:rFonts w:asciiTheme="majorBidi" w:hAnsiTheme="majorBidi" w:hint="cs"/>
          <w:sz w:val="30"/>
          <w:szCs w:val="30"/>
          <w:cs/>
          <w:lang w:val="th-TH"/>
        </w:rPr>
        <w:t>ณ</w:t>
      </w:r>
      <w:r w:rsidR="003F28EC" w:rsidRPr="001B275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1B2756">
        <w:rPr>
          <w:rFonts w:asciiTheme="majorBidi" w:hAnsiTheme="majorBidi" w:hint="cs"/>
          <w:sz w:val="30"/>
          <w:szCs w:val="30"/>
          <w:cs/>
          <w:lang w:val="th-TH"/>
        </w:rPr>
        <w:t>วันที่</w:t>
      </w:r>
      <w:r w:rsidR="003F28EC" w:rsidRPr="001B275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1B2756">
        <w:rPr>
          <w:rFonts w:asciiTheme="majorBidi" w:hAnsiTheme="majorBidi"/>
          <w:sz w:val="30"/>
          <w:szCs w:val="30"/>
          <w:lang w:val="th-TH"/>
        </w:rPr>
        <w:t>3</w:t>
      </w:r>
      <w:r w:rsidRPr="001B2756">
        <w:rPr>
          <w:rFonts w:asciiTheme="majorBidi" w:hAnsiTheme="majorBidi"/>
          <w:sz w:val="30"/>
          <w:szCs w:val="30"/>
        </w:rPr>
        <w:t>1</w:t>
      </w:r>
      <w:r w:rsidRPr="001B2756">
        <w:rPr>
          <w:rFonts w:asciiTheme="majorBidi" w:hAnsiTheme="majorBidi"/>
          <w:sz w:val="30"/>
          <w:szCs w:val="30"/>
          <w:lang w:val="th-TH"/>
        </w:rPr>
        <w:t xml:space="preserve"> </w:t>
      </w:r>
      <w:r w:rsidRPr="001B2756">
        <w:rPr>
          <w:rFonts w:asciiTheme="majorBidi" w:hAnsiTheme="majorBidi" w:hint="cs"/>
          <w:sz w:val="30"/>
          <w:szCs w:val="30"/>
          <w:cs/>
          <w:lang w:val="th-TH"/>
        </w:rPr>
        <w:t xml:space="preserve">ธันวาคม </w:t>
      </w:r>
      <w:r w:rsidR="004A27F1" w:rsidRPr="001B2756">
        <w:rPr>
          <w:rFonts w:asciiTheme="majorBidi" w:hAnsiTheme="majorBidi"/>
          <w:sz w:val="30"/>
          <w:szCs w:val="30"/>
        </w:rPr>
        <w:t xml:space="preserve">2568 </w:t>
      </w:r>
      <w:r w:rsidR="003F28EC" w:rsidRPr="001B2756">
        <w:rPr>
          <w:rFonts w:asciiTheme="majorBidi" w:hAnsiTheme="majorBidi" w:hint="cs"/>
          <w:sz w:val="30"/>
          <w:szCs w:val="30"/>
          <w:cs/>
          <w:lang w:val="th-TH"/>
        </w:rPr>
        <w:t>บริษัทย่อยได้ผิดนัดชำระหนี้กับบริษัทอื่นจำนวน</w:t>
      </w:r>
      <w:r w:rsidR="003F28EC" w:rsidRPr="001B275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9245AD" w:rsidRPr="001B2756">
        <w:rPr>
          <w:rFonts w:asciiTheme="majorBidi" w:hAnsiTheme="majorBidi"/>
          <w:sz w:val="30"/>
          <w:szCs w:val="30"/>
        </w:rPr>
        <w:t>0.</w:t>
      </w:r>
      <w:r w:rsidR="004A27F1" w:rsidRPr="001B2756">
        <w:rPr>
          <w:rFonts w:asciiTheme="majorBidi" w:hAnsiTheme="majorBidi"/>
          <w:sz w:val="30"/>
          <w:szCs w:val="30"/>
        </w:rPr>
        <w:t>5</w:t>
      </w:r>
      <w:r w:rsidR="003F28EC" w:rsidRPr="001B275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1B2756">
        <w:rPr>
          <w:rFonts w:asciiTheme="majorBidi" w:hAnsiTheme="majorBidi" w:hint="cs"/>
          <w:sz w:val="30"/>
          <w:szCs w:val="30"/>
          <w:cs/>
          <w:lang w:val="th-TH"/>
        </w:rPr>
        <w:t>ล้านบาท</w:t>
      </w:r>
      <w:r w:rsidR="003F28EC" w:rsidRPr="001B275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3F28EC" w:rsidRPr="001B2756">
        <w:rPr>
          <w:rFonts w:asciiTheme="majorBidi" w:hAnsiTheme="majorBidi" w:hint="cs"/>
          <w:sz w:val="30"/>
          <w:szCs w:val="30"/>
          <w:cs/>
          <w:lang w:val="th-TH"/>
        </w:rPr>
        <w:t>โดยมีรายละเอียดดังนี้</w:t>
      </w:r>
    </w:p>
    <w:p w14:paraId="44611D2F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5CA96CF0" w14:textId="736160CF" w:rsidR="003F28EC" w:rsidRPr="00166FA3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166FA3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/>
          <w:sz w:val="30"/>
          <w:szCs w:val="30"/>
        </w:rPr>
        <w:t>19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กันยายน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/>
          <w:sz w:val="30"/>
          <w:szCs w:val="30"/>
        </w:rPr>
        <w:t>2568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บริษัทย่อยได้รับหนังสือขอให้ชำระค่าเช่าคงค้าง และบอกกล่าวเลิกสัญญา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รวมถึงต้อง</w:t>
      </w:r>
      <w:r w:rsidRPr="00166FA3">
        <w:rPr>
          <w:rFonts w:asciiTheme="majorBidi" w:hAnsiTheme="majorBidi"/>
          <w:sz w:val="30"/>
          <w:szCs w:val="30"/>
          <w:cs/>
        </w:rPr>
        <w:br/>
      </w:r>
      <w:r w:rsidRPr="00166FA3">
        <w:rPr>
          <w:rFonts w:asciiTheme="majorBidi" w:hAnsiTheme="majorBidi" w:hint="cs"/>
          <w:sz w:val="30"/>
          <w:szCs w:val="30"/>
          <w:cs/>
        </w:rPr>
        <w:t>ส่งมอบทรัพย์สินที่เช่าคืนผู้ให้เช่าโดยทันทีในสภาพเรียบร้อยและใช้การได้ดี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พร้อมทั้งชำระค่าเช่าคงค้าง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/>
          <w:sz w:val="30"/>
          <w:szCs w:val="30"/>
        </w:rPr>
        <w:t>6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งวดจำนวน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/>
          <w:sz w:val="30"/>
          <w:szCs w:val="30"/>
        </w:rPr>
        <w:t>3.0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ล้านบาท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ค่าเบี้ยปรับชำระล่าช้าและค่าเสียหายหรือหนี้ใด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ๆ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ที่เกิดขึ้นจากการผิดสัญญาเช่า ค่าเช่าคงค้างดังกล่าวเป็นเช็คสั่งจ่ายเงินล่วงหน้าจำนวน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/>
          <w:sz w:val="30"/>
          <w:szCs w:val="30"/>
        </w:rPr>
        <w:t>6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ฉบับ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ฉบับละ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/>
          <w:sz w:val="30"/>
          <w:szCs w:val="30"/>
        </w:rPr>
        <w:t>0.5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ล้านบาท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และถึงกำหนดชำระแล้วแต่ถูกปฏิเสธ</w:t>
      </w:r>
      <w:r w:rsidRPr="00166FA3">
        <w:rPr>
          <w:rFonts w:asciiTheme="majorBidi" w:hAnsiTheme="majorBidi"/>
          <w:sz w:val="30"/>
          <w:szCs w:val="30"/>
          <w:cs/>
        </w:rPr>
        <w:br/>
      </w:r>
      <w:r w:rsidRPr="00166FA3">
        <w:rPr>
          <w:rFonts w:asciiTheme="majorBidi" w:hAnsiTheme="majorBidi" w:hint="cs"/>
          <w:sz w:val="30"/>
          <w:szCs w:val="30"/>
          <w:cs/>
        </w:rPr>
        <w:t>การจ่ายเงิน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ผู้ให้เช่าจึงได้ยื่นฟ้องคดีต่อศาลอาญาในข้อหาหรือฐานความผิดพระราชบัญญัติว่าด้วยความผิด</w:t>
      </w:r>
      <w:r w:rsidRPr="00166FA3">
        <w:rPr>
          <w:rFonts w:asciiTheme="majorBidi" w:hAnsiTheme="majorBidi"/>
          <w:sz w:val="30"/>
          <w:szCs w:val="30"/>
          <w:cs/>
        </w:rPr>
        <w:br/>
      </w:r>
      <w:r w:rsidRPr="00166FA3">
        <w:rPr>
          <w:rFonts w:asciiTheme="majorBidi" w:hAnsiTheme="majorBidi" w:hint="cs"/>
          <w:sz w:val="30"/>
          <w:szCs w:val="30"/>
          <w:cs/>
        </w:rPr>
        <w:t>อันเกิดจากการใช้เช็ค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พ</w:t>
      </w:r>
      <w:r w:rsidRPr="00166FA3">
        <w:rPr>
          <w:rFonts w:asciiTheme="majorBidi" w:hAnsiTheme="majorBidi"/>
          <w:sz w:val="30"/>
          <w:szCs w:val="30"/>
          <w:cs/>
        </w:rPr>
        <w:t>.</w:t>
      </w:r>
      <w:r w:rsidRPr="00166FA3">
        <w:rPr>
          <w:rFonts w:asciiTheme="majorBidi" w:hAnsiTheme="majorBidi" w:hint="cs"/>
          <w:sz w:val="30"/>
          <w:szCs w:val="30"/>
          <w:cs/>
        </w:rPr>
        <w:t>ศ</w:t>
      </w:r>
      <w:r w:rsidRPr="00166FA3">
        <w:rPr>
          <w:rFonts w:asciiTheme="majorBidi" w:hAnsiTheme="majorBidi"/>
          <w:sz w:val="30"/>
          <w:szCs w:val="30"/>
          <w:cs/>
        </w:rPr>
        <w:t xml:space="preserve">. </w:t>
      </w:r>
      <w:r w:rsidRPr="00166FA3">
        <w:rPr>
          <w:rFonts w:asciiTheme="majorBidi" w:hAnsiTheme="majorBidi"/>
          <w:sz w:val="30"/>
          <w:szCs w:val="30"/>
        </w:rPr>
        <w:t>2534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คดีดังกล่าวเป็นคดีอาญาที่ไม่ได้มีผลต่อการบังคับชำระหนี้โดยตรง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166FA3">
        <w:rPr>
          <w:rFonts w:asciiTheme="majorBidi" w:hAnsiTheme="majorBidi" w:hint="cs"/>
          <w:sz w:val="30"/>
          <w:szCs w:val="30"/>
          <w:cs/>
        </w:rPr>
        <w:t>บริษัทย่อยยังคงมีภาระหนี้ที่จะต้องจ่ายตามสัญญา</w:t>
      </w:r>
      <w:r w:rsidRPr="00166FA3">
        <w:rPr>
          <w:rFonts w:asciiTheme="majorBidi" w:hAnsiTheme="majorBidi"/>
          <w:sz w:val="30"/>
          <w:szCs w:val="30"/>
          <w:cs/>
        </w:rPr>
        <w:t xml:space="preserve"> </w:t>
      </w:r>
      <w:r w:rsidRPr="00005DE3">
        <w:rPr>
          <w:rFonts w:asciiTheme="majorBidi" w:hAnsiTheme="majorBidi" w:hint="cs"/>
          <w:sz w:val="30"/>
          <w:szCs w:val="30"/>
          <w:cs/>
        </w:rPr>
        <w:t>ต่อมาบริษัทย่อยได้ชำระค่าเช่าบางส่วนและคงเหลือค่าเช่าคงค้างจำนวน</w:t>
      </w:r>
      <w:r w:rsidRPr="00005DE3">
        <w:rPr>
          <w:rFonts w:asciiTheme="majorBidi" w:hAnsiTheme="majorBidi"/>
          <w:sz w:val="30"/>
          <w:szCs w:val="30"/>
          <w:cs/>
        </w:rPr>
        <w:t xml:space="preserve"> </w:t>
      </w:r>
      <w:r w:rsidRPr="00005DE3">
        <w:rPr>
          <w:rFonts w:asciiTheme="majorBidi" w:hAnsiTheme="majorBidi"/>
          <w:sz w:val="30"/>
          <w:szCs w:val="30"/>
        </w:rPr>
        <w:t>0</w:t>
      </w:r>
      <w:r w:rsidR="00A85F5A" w:rsidRPr="00005DE3">
        <w:rPr>
          <w:rFonts w:asciiTheme="majorBidi" w:hAnsiTheme="majorBidi"/>
          <w:sz w:val="30"/>
          <w:szCs w:val="30"/>
        </w:rPr>
        <w:t>.</w:t>
      </w:r>
      <w:r w:rsidR="00D7702D">
        <w:rPr>
          <w:rFonts w:asciiTheme="majorBidi" w:hAnsiTheme="majorBidi"/>
          <w:sz w:val="30"/>
          <w:szCs w:val="30"/>
        </w:rPr>
        <w:t>5</w:t>
      </w:r>
      <w:r w:rsidRPr="00005DE3">
        <w:rPr>
          <w:rFonts w:asciiTheme="majorBidi" w:hAnsiTheme="majorBidi"/>
          <w:sz w:val="30"/>
          <w:szCs w:val="30"/>
          <w:cs/>
        </w:rPr>
        <w:t xml:space="preserve"> </w:t>
      </w:r>
      <w:r w:rsidRPr="00005DE3">
        <w:rPr>
          <w:rFonts w:asciiTheme="majorBidi" w:hAnsiTheme="majorBidi" w:hint="cs"/>
          <w:sz w:val="30"/>
          <w:szCs w:val="30"/>
          <w:cs/>
        </w:rPr>
        <w:t>ล้านบาท</w:t>
      </w:r>
      <w:r w:rsidRPr="00005DE3">
        <w:rPr>
          <w:rFonts w:asciiTheme="majorBidi" w:hAnsiTheme="majorBidi"/>
          <w:sz w:val="30"/>
          <w:szCs w:val="30"/>
          <w:cs/>
        </w:rPr>
        <w:t xml:space="preserve"> </w:t>
      </w:r>
      <w:r w:rsidR="00D7702D">
        <w:rPr>
          <w:rFonts w:asciiTheme="majorBidi" w:hAnsiTheme="majorBidi" w:hint="cs"/>
          <w:sz w:val="30"/>
          <w:szCs w:val="30"/>
          <w:cs/>
        </w:rPr>
        <w:t>และ</w:t>
      </w:r>
      <w:r w:rsidRPr="00005DE3">
        <w:rPr>
          <w:rFonts w:asciiTheme="majorBidi" w:hAnsiTheme="majorBidi" w:hint="cs"/>
          <w:sz w:val="30"/>
          <w:szCs w:val="30"/>
          <w:cs/>
        </w:rPr>
        <w:t>ผู้ให้เช่าได้</w:t>
      </w:r>
      <w:r w:rsidR="00AB15EA">
        <w:rPr>
          <w:rFonts w:asciiTheme="majorBidi" w:hAnsiTheme="majorBidi" w:hint="cs"/>
          <w:sz w:val="30"/>
          <w:szCs w:val="30"/>
          <w:cs/>
        </w:rPr>
        <w:t>ทำ</w:t>
      </w:r>
      <w:r w:rsidRPr="00005DE3">
        <w:rPr>
          <w:rFonts w:asciiTheme="majorBidi" w:hAnsiTheme="majorBidi" w:hint="cs"/>
          <w:sz w:val="30"/>
          <w:szCs w:val="30"/>
          <w:cs/>
        </w:rPr>
        <w:t>การถอนฟ้องเช็ค</w:t>
      </w:r>
      <w:r w:rsidR="00AB15EA">
        <w:rPr>
          <w:rFonts w:asciiTheme="majorBidi" w:hAnsiTheme="majorBidi" w:hint="cs"/>
          <w:sz w:val="30"/>
          <w:szCs w:val="30"/>
          <w:cs/>
        </w:rPr>
        <w:t>ดังกล่าวแล้วเมื่อ</w:t>
      </w:r>
      <w:r w:rsidRPr="00005DE3">
        <w:rPr>
          <w:rFonts w:asciiTheme="majorBidi" w:hAnsiTheme="majorBidi" w:hint="cs"/>
          <w:sz w:val="30"/>
          <w:szCs w:val="30"/>
          <w:cs/>
        </w:rPr>
        <w:t>วันที่</w:t>
      </w:r>
      <w:r w:rsidRPr="00005DE3">
        <w:rPr>
          <w:rFonts w:asciiTheme="majorBidi" w:hAnsiTheme="majorBidi"/>
          <w:sz w:val="30"/>
          <w:szCs w:val="30"/>
          <w:cs/>
        </w:rPr>
        <w:t xml:space="preserve"> </w:t>
      </w:r>
      <w:r w:rsidR="00005DE3">
        <w:rPr>
          <w:rFonts w:asciiTheme="majorBidi" w:hAnsiTheme="majorBidi"/>
          <w:sz w:val="30"/>
          <w:szCs w:val="30"/>
        </w:rPr>
        <w:t>27</w:t>
      </w:r>
      <w:r w:rsidR="00A85F5A" w:rsidRPr="00005DE3">
        <w:rPr>
          <w:rFonts w:asciiTheme="majorBidi" w:hAnsiTheme="majorBidi"/>
          <w:sz w:val="30"/>
          <w:szCs w:val="30"/>
          <w:cs/>
        </w:rPr>
        <w:t xml:space="preserve"> </w:t>
      </w:r>
      <w:r w:rsidR="00A85F5A" w:rsidRPr="00005DE3">
        <w:rPr>
          <w:rFonts w:asciiTheme="majorBidi" w:hAnsiTheme="majorBidi" w:hint="cs"/>
          <w:sz w:val="30"/>
          <w:szCs w:val="30"/>
          <w:cs/>
        </w:rPr>
        <w:t>มกราคม</w:t>
      </w:r>
      <w:r w:rsidR="00A85F5A" w:rsidRPr="00005DE3">
        <w:rPr>
          <w:rFonts w:asciiTheme="majorBidi" w:hAnsiTheme="majorBidi"/>
          <w:sz w:val="30"/>
          <w:szCs w:val="30"/>
          <w:cs/>
        </w:rPr>
        <w:t xml:space="preserve"> </w:t>
      </w:r>
      <w:r w:rsidR="00005DE3">
        <w:rPr>
          <w:rFonts w:asciiTheme="majorBidi" w:hAnsiTheme="majorBidi"/>
          <w:sz w:val="30"/>
          <w:szCs w:val="30"/>
        </w:rPr>
        <w:t>2569</w:t>
      </w:r>
      <w:r w:rsidR="00A85F5A" w:rsidRPr="00005DE3">
        <w:rPr>
          <w:rFonts w:asciiTheme="majorBidi" w:hAnsiTheme="majorBidi"/>
          <w:sz w:val="30"/>
          <w:szCs w:val="30"/>
          <w:cs/>
        </w:rPr>
        <w:t xml:space="preserve"> </w:t>
      </w:r>
    </w:p>
    <w:p w14:paraId="6AC51D5C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27043B06" w14:textId="25C8C3B5" w:rsidR="003F28EC" w:rsidRPr="00CD40A1" w:rsidRDefault="00166FA3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630" w:right="-45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69645D">
        <w:rPr>
          <w:rFonts w:asciiTheme="majorBidi" w:hAnsiTheme="majorBidi"/>
          <w:b/>
          <w:bCs/>
          <w:i/>
          <w:iCs/>
          <w:sz w:val="30"/>
          <w:szCs w:val="30"/>
        </w:rPr>
        <w:t>6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>.7</w:t>
      </w:r>
      <w:r w:rsidR="003F28EC" w:rsidRPr="00226867">
        <w:rPr>
          <w:rFonts w:asciiTheme="majorBidi" w:hAnsiTheme="majorBidi"/>
          <w:b/>
          <w:bCs/>
          <w:i/>
          <w:iCs/>
          <w:sz w:val="30"/>
          <w:szCs w:val="30"/>
          <w:lang w:val="th-TH"/>
        </w:rPr>
        <w:tab/>
      </w:r>
      <w:r w:rsidR="003F28EC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เงื่อนไข</w:t>
      </w:r>
      <w:r w:rsidR="003F28EC" w:rsidRPr="00CD40A1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การบอกเลิกสัญญา</w:t>
      </w:r>
    </w:p>
    <w:p w14:paraId="68591E88" w14:textId="77777777" w:rsidR="003F28EC" w:rsidRPr="00226867" w:rsidRDefault="003F28EC" w:rsidP="002268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</w:p>
    <w:p w14:paraId="34312217" w14:textId="28C599EB" w:rsidR="003F28EC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  <w:r w:rsidRPr="001B2756">
        <w:rPr>
          <w:rFonts w:asciiTheme="majorBidi" w:hAnsiTheme="majorBidi"/>
          <w:sz w:val="30"/>
          <w:szCs w:val="30"/>
          <w:cs/>
        </w:rPr>
        <w:t>ตามที่บริษัทได้ทำสัญญาเงินกู้ยืมระยะ</w:t>
      </w:r>
      <w:r w:rsidRPr="001B2756">
        <w:rPr>
          <w:rFonts w:asciiTheme="majorBidi" w:hAnsiTheme="majorBidi" w:hint="cs"/>
          <w:sz w:val="30"/>
          <w:szCs w:val="30"/>
          <w:cs/>
        </w:rPr>
        <w:t>สั้นและระยะ</w:t>
      </w:r>
      <w:r w:rsidRPr="001B2756">
        <w:rPr>
          <w:rFonts w:asciiTheme="majorBidi" w:hAnsiTheme="majorBidi"/>
          <w:sz w:val="30"/>
          <w:szCs w:val="30"/>
          <w:cs/>
        </w:rPr>
        <w:t>ยาวกับสถาบันการเงิน</w:t>
      </w:r>
      <w:r w:rsidR="002C09A4" w:rsidRPr="001B2756">
        <w:rPr>
          <w:rFonts w:asciiTheme="majorBidi" w:hAnsiTheme="majorBidi"/>
          <w:sz w:val="30"/>
          <w:szCs w:val="30"/>
        </w:rPr>
        <w:t xml:space="preserve"> </w:t>
      </w:r>
      <w:r w:rsidR="002C09A4" w:rsidRPr="001B2756">
        <w:rPr>
          <w:rFonts w:asciiTheme="majorBidi" w:hAnsiTheme="majorBidi" w:hint="cs"/>
          <w:sz w:val="30"/>
          <w:szCs w:val="30"/>
          <w:cs/>
        </w:rPr>
        <w:t>กิจ</w:t>
      </w:r>
      <w:r w:rsidR="009232F2" w:rsidRPr="001B2756">
        <w:rPr>
          <w:rFonts w:asciiTheme="majorBidi" w:hAnsiTheme="majorBidi" w:hint="cs"/>
          <w:sz w:val="30"/>
          <w:szCs w:val="30"/>
          <w:cs/>
        </w:rPr>
        <w:t>การ</w:t>
      </w:r>
      <w:r w:rsidR="00AD7209">
        <w:rPr>
          <w:rFonts w:asciiTheme="majorBidi" w:hAnsiTheme="majorBidi" w:hint="cs"/>
          <w:sz w:val="30"/>
          <w:szCs w:val="30"/>
          <w:cs/>
        </w:rPr>
        <w:t>อื่น</w:t>
      </w:r>
      <w:r w:rsidR="009232F2" w:rsidRPr="001B2756">
        <w:rPr>
          <w:rFonts w:asciiTheme="majorBidi" w:hAnsiTheme="majorBidi" w:hint="cs"/>
          <w:sz w:val="30"/>
          <w:szCs w:val="30"/>
          <w:cs/>
        </w:rPr>
        <w:t>ที่เกี่ยวข้องกันกับบริษัทใหญ่เดิม</w:t>
      </w:r>
      <w:r w:rsidRPr="001B2756">
        <w:rPr>
          <w:rFonts w:asciiTheme="majorBidi" w:hAnsiTheme="majorBidi"/>
          <w:sz w:val="30"/>
          <w:szCs w:val="30"/>
          <w:cs/>
        </w:rPr>
        <w:t xml:space="preserve">และกิจการอื่น </w:t>
      </w:r>
      <w:r w:rsidR="00390742">
        <w:rPr>
          <w:rFonts w:asciiTheme="majorBidi" w:hAnsiTheme="majorBidi" w:hint="cs"/>
          <w:sz w:val="30"/>
          <w:szCs w:val="30"/>
          <w:cs/>
        </w:rPr>
        <w:t>โดย</w:t>
      </w:r>
      <w:r w:rsidRPr="001B2756">
        <w:rPr>
          <w:rFonts w:asciiTheme="majorBidi" w:hAnsiTheme="majorBidi"/>
          <w:sz w:val="30"/>
          <w:szCs w:val="30"/>
          <w:cs/>
        </w:rPr>
        <w:t>ใน</w:t>
      </w:r>
      <w:r w:rsidR="00AD7209">
        <w:rPr>
          <w:rFonts w:asciiTheme="majorBidi" w:hAnsiTheme="majorBidi" w:hint="cs"/>
          <w:sz w:val="30"/>
          <w:szCs w:val="30"/>
          <w:cs/>
        </w:rPr>
        <w:t>สัญญา</w:t>
      </w:r>
      <w:r w:rsidRPr="001B2756">
        <w:rPr>
          <w:rFonts w:asciiTheme="majorBidi" w:hAnsiTheme="majorBidi"/>
          <w:sz w:val="30"/>
          <w:szCs w:val="30"/>
          <w:cs/>
        </w:rPr>
        <w:t>บางฉบับ</w:t>
      </w:r>
      <w:r w:rsidR="00390742">
        <w:rPr>
          <w:rFonts w:asciiTheme="majorBidi" w:hAnsiTheme="majorBidi" w:hint="cs"/>
          <w:sz w:val="30"/>
          <w:szCs w:val="30"/>
          <w:cs/>
        </w:rPr>
        <w:t>มีการกำหนด</w:t>
      </w:r>
      <w:r w:rsidRPr="001B2756">
        <w:rPr>
          <w:rFonts w:asciiTheme="majorBidi" w:hAnsiTheme="majorBidi"/>
          <w:sz w:val="30"/>
          <w:szCs w:val="30"/>
          <w:cs/>
        </w:rPr>
        <w:t>เงื่อนไขการบอกเลิกสัญญาไว้ในกรณีที่บริษัทผิดนัดชำระหนี้</w:t>
      </w:r>
      <w:r w:rsidR="00E07812" w:rsidRPr="001B2756">
        <w:rPr>
          <w:rFonts w:asciiTheme="majorBidi" w:hAnsiTheme="majorBidi" w:hint="cs"/>
          <w:sz w:val="30"/>
          <w:szCs w:val="30"/>
          <w:cs/>
        </w:rPr>
        <w:t xml:space="preserve"> ซึ่ง</w:t>
      </w:r>
      <w:r w:rsidRPr="001B2756">
        <w:rPr>
          <w:rFonts w:asciiTheme="majorBidi" w:hAnsiTheme="majorBidi" w:hint="cs"/>
          <w:sz w:val="30"/>
          <w:szCs w:val="30"/>
          <w:cs/>
        </w:rPr>
        <w:t>จากเหตุการณ์การผิดนัดชำระหนี้กับบริษัทใหญ่เดิม</w:t>
      </w:r>
      <w:r w:rsidRPr="001B2756">
        <w:rPr>
          <w:rFonts w:asciiTheme="majorBidi" w:hAnsiTheme="majorBidi"/>
          <w:sz w:val="30"/>
          <w:szCs w:val="30"/>
          <w:cs/>
        </w:rPr>
        <w:t xml:space="preserve"> </w:t>
      </w:r>
      <w:r w:rsidRPr="001B2756">
        <w:rPr>
          <w:rFonts w:asciiTheme="majorBidi" w:hAnsiTheme="majorBidi" w:hint="cs"/>
          <w:sz w:val="30"/>
          <w:szCs w:val="30"/>
          <w:cs/>
        </w:rPr>
        <w:t>ส่งผลให้สถาบันการเงิน</w:t>
      </w:r>
      <w:r w:rsidR="00AD7209">
        <w:rPr>
          <w:rFonts w:asciiTheme="majorBidi" w:hAnsiTheme="majorBidi" w:hint="cs"/>
          <w:sz w:val="30"/>
          <w:szCs w:val="30"/>
          <w:cs/>
        </w:rPr>
        <w:t xml:space="preserve"> </w:t>
      </w:r>
      <w:r w:rsidR="00AD7209" w:rsidRPr="001B2756">
        <w:rPr>
          <w:rFonts w:asciiTheme="majorBidi" w:hAnsiTheme="majorBidi" w:hint="cs"/>
          <w:sz w:val="30"/>
          <w:szCs w:val="30"/>
          <w:cs/>
        </w:rPr>
        <w:t>กิจการ</w:t>
      </w:r>
      <w:r w:rsidR="00AD7209">
        <w:rPr>
          <w:rFonts w:asciiTheme="majorBidi" w:hAnsiTheme="majorBidi" w:hint="cs"/>
          <w:sz w:val="30"/>
          <w:szCs w:val="30"/>
          <w:cs/>
        </w:rPr>
        <w:t>อื่น</w:t>
      </w:r>
      <w:r w:rsidR="00AD7209" w:rsidRPr="001B2756">
        <w:rPr>
          <w:rFonts w:asciiTheme="majorBidi" w:hAnsiTheme="majorBidi" w:hint="cs"/>
          <w:sz w:val="30"/>
          <w:szCs w:val="30"/>
          <w:cs/>
        </w:rPr>
        <w:t>ที่เกี่ยวข้องกันกับบริษัทใหญ่เดิม</w:t>
      </w:r>
      <w:r w:rsidRPr="001B2756">
        <w:rPr>
          <w:rFonts w:asciiTheme="majorBidi" w:hAnsiTheme="majorBidi" w:hint="cs"/>
          <w:sz w:val="30"/>
          <w:szCs w:val="30"/>
          <w:cs/>
        </w:rPr>
        <w:t>และกิจการอื่นมีสิทธิเรียกชำระคืนเงิน</w:t>
      </w:r>
      <w:r w:rsidR="00390742">
        <w:rPr>
          <w:rFonts w:asciiTheme="majorBidi" w:hAnsiTheme="majorBidi" w:hint="cs"/>
          <w:sz w:val="30"/>
          <w:szCs w:val="30"/>
          <w:cs/>
        </w:rPr>
        <w:t>กู้ยืม</w:t>
      </w:r>
      <w:r w:rsidRPr="001B2756">
        <w:rPr>
          <w:rFonts w:asciiTheme="majorBidi" w:hAnsiTheme="majorBidi" w:hint="cs"/>
          <w:sz w:val="30"/>
          <w:szCs w:val="30"/>
          <w:cs/>
        </w:rPr>
        <w:t>ขอ</w:t>
      </w:r>
      <w:r w:rsidR="00390742">
        <w:rPr>
          <w:rFonts w:asciiTheme="majorBidi" w:hAnsiTheme="majorBidi" w:hint="cs"/>
          <w:sz w:val="30"/>
          <w:szCs w:val="30"/>
          <w:cs/>
        </w:rPr>
        <w:t>งกลุ่มบริษัทและ</w:t>
      </w:r>
      <w:r w:rsidRPr="001B2756">
        <w:rPr>
          <w:rFonts w:asciiTheme="majorBidi" w:hAnsiTheme="majorBidi" w:hint="cs"/>
          <w:sz w:val="30"/>
          <w:szCs w:val="30"/>
          <w:cs/>
        </w:rPr>
        <w:t>บริษัทจำนวน</w:t>
      </w:r>
      <w:r w:rsidRPr="001B2756">
        <w:rPr>
          <w:rFonts w:asciiTheme="majorBidi" w:hAnsiTheme="majorBidi"/>
          <w:sz w:val="30"/>
          <w:szCs w:val="30"/>
          <w:cs/>
        </w:rPr>
        <w:t xml:space="preserve"> </w:t>
      </w:r>
      <w:r w:rsidR="00F0314A" w:rsidRPr="001B2756">
        <w:rPr>
          <w:rFonts w:asciiTheme="majorBidi" w:hAnsiTheme="majorBidi"/>
          <w:sz w:val="30"/>
          <w:szCs w:val="30"/>
        </w:rPr>
        <w:t>7</w:t>
      </w:r>
      <w:r w:rsidR="00390742">
        <w:rPr>
          <w:rFonts w:asciiTheme="majorBidi" w:hAnsiTheme="majorBidi"/>
          <w:sz w:val="30"/>
          <w:szCs w:val="30"/>
        </w:rPr>
        <w:t>38.</w:t>
      </w:r>
      <w:r w:rsidR="00F0314A" w:rsidRPr="001B2756">
        <w:rPr>
          <w:rFonts w:asciiTheme="majorBidi" w:hAnsiTheme="majorBidi"/>
          <w:sz w:val="30"/>
          <w:szCs w:val="30"/>
        </w:rPr>
        <w:t>2</w:t>
      </w:r>
      <w:r w:rsidRPr="001B2756">
        <w:rPr>
          <w:rFonts w:asciiTheme="majorBidi" w:hAnsiTheme="majorBidi"/>
          <w:sz w:val="30"/>
          <w:szCs w:val="30"/>
        </w:rPr>
        <w:t xml:space="preserve"> </w:t>
      </w:r>
      <w:r w:rsidRPr="001B2756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390742">
        <w:rPr>
          <w:rFonts w:asciiTheme="majorBidi" w:hAnsiTheme="majorBidi"/>
          <w:sz w:val="30"/>
          <w:szCs w:val="30"/>
        </w:rPr>
        <w:t>639.4</w:t>
      </w:r>
      <w:r w:rsidRPr="001B2756">
        <w:rPr>
          <w:rFonts w:asciiTheme="majorBidi" w:hAnsiTheme="majorBidi" w:hint="cs"/>
          <w:sz w:val="30"/>
          <w:szCs w:val="30"/>
          <w:cs/>
        </w:rPr>
        <w:t xml:space="preserve"> ล้านบาท ตามลำดับ</w:t>
      </w:r>
      <w:r w:rsidRPr="001B2756">
        <w:rPr>
          <w:rFonts w:asciiTheme="majorBidi" w:hAnsiTheme="majorBidi"/>
          <w:sz w:val="30"/>
          <w:szCs w:val="30"/>
          <w:cs/>
        </w:rPr>
        <w:t xml:space="preserve"> </w:t>
      </w:r>
      <w:r w:rsidRPr="001B2756">
        <w:rPr>
          <w:rFonts w:asciiTheme="majorBidi" w:hAnsiTheme="majorBidi" w:hint="cs"/>
          <w:sz w:val="30"/>
          <w:szCs w:val="30"/>
          <w:cs/>
        </w:rPr>
        <w:t>ได้ในทันที</w:t>
      </w:r>
      <w:r w:rsidR="00390742">
        <w:rPr>
          <w:rFonts w:asciiTheme="majorBidi" w:hAnsiTheme="majorBidi"/>
          <w:sz w:val="30"/>
          <w:szCs w:val="30"/>
        </w:rPr>
        <w:t xml:space="preserve"> </w:t>
      </w:r>
      <w:bookmarkStart w:id="5" w:name="_Hlk206012125"/>
      <w:bookmarkStart w:id="6" w:name="_Hlk206011980"/>
      <w:r w:rsidR="00390742">
        <w:rPr>
          <w:rFonts w:asciiTheme="majorBidi" w:hAnsiTheme="majorBidi" w:hint="cs"/>
          <w:sz w:val="30"/>
          <w:szCs w:val="30"/>
          <w:cs/>
        </w:rPr>
        <w:t>จำนวนดังกล่าวรวมถึง</w:t>
      </w:r>
      <w:r w:rsidR="00390742" w:rsidRPr="001B2756">
        <w:rPr>
          <w:rFonts w:asciiTheme="majorBidi" w:hAnsiTheme="majorBidi" w:hint="cs"/>
          <w:sz w:val="30"/>
          <w:szCs w:val="30"/>
          <w:cs/>
        </w:rPr>
        <w:t>เงิน</w:t>
      </w:r>
      <w:r w:rsidR="00390742">
        <w:rPr>
          <w:rFonts w:asciiTheme="majorBidi" w:hAnsiTheme="majorBidi" w:hint="cs"/>
          <w:sz w:val="30"/>
          <w:szCs w:val="30"/>
          <w:cs/>
        </w:rPr>
        <w:t>กู้ยืมที่</w:t>
      </w:r>
      <w:r w:rsidR="00390742" w:rsidRPr="00166FA3">
        <w:rPr>
          <w:rFonts w:asciiTheme="majorBidi" w:hAnsiTheme="majorBidi" w:hint="cs"/>
          <w:sz w:val="30"/>
          <w:szCs w:val="30"/>
          <w:cs/>
        </w:rPr>
        <w:t>กลุ่มบริษัทและบริษัทไม่สามารถปฏิบัติตามเงื่อนไขทางการเงินของสัญญาเงินกู้ยืมกับสถาบันการเงินบางแห่งตามที่</w:t>
      </w:r>
      <w:r w:rsidR="00390742">
        <w:rPr>
          <w:rFonts w:asciiTheme="majorBidi" w:hAnsiTheme="majorBidi" w:hint="cs"/>
          <w:sz w:val="30"/>
          <w:szCs w:val="30"/>
          <w:cs/>
        </w:rPr>
        <w:t>เปิดเผย</w:t>
      </w:r>
      <w:r w:rsidR="00390742" w:rsidRPr="00166FA3">
        <w:rPr>
          <w:rFonts w:asciiTheme="majorBidi" w:hAnsiTheme="majorBidi" w:hint="cs"/>
          <w:sz w:val="30"/>
          <w:szCs w:val="30"/>
          <w:cs/>
        </w:rPr>
        <w:t>ใน</w:t>
      </w:r>
      <w:r w:rsidR="00390742">
        <w:rPr>
          <w:rFonts w:asciiTheme="majorBidi" w:hAnsiTheme="majorBidi" w:hint="cs"/>
          <w:sz w:val="30"/>
          <w:szCs w:val="30"/>
          <w:cs/>
        </w:rPr>
        <w:t>หมายเหตุ</w:t>
      </w:r>
      <w:r w:rsidR="00390742" w:rsidRPr="00166FA3">
        <w:rPr>
          <w:rFonts w:asciiTheme="majorBidi" w:hAnsiTheme="majorBidi" w:hint="cs"/>
          <w:sz w:val="30"/>
          <w:szCs w:val="30"/>
          <w:cs/>
        </w:rPr>
        <w:t xml:space="preserve">ข้อ </w:t>
      </w:r>
      <w:r w:rsidR="00390742">
        <w:rPr>
          <w:rFonts w:asciiTheme="majorBidi" w:hAnsiTheme="majorBidi"/>
          <w:sz w:val="30"/>
          <w:szCs w:val="30"/>
        </w:rPr>
        <w:t>16</w:t>
      </w:r>
      <w:r w:rsidR="00390742" w:rsidRPr="00166FA3">
        <w:rPr>
          <w:rFonts w:asciiTheme="majorBidi" w:hAnsiTheme="majorBidi"/>
          <w:sz w:val="30"/>
          <w:szCs w:val="30"/>
        </w:rPr>
        <w:t xml:space="preserve">.1.4 </w:t>
      </w:r>
      <w:bookmarkEnd w:id="5"/>
      <w:r w:rsidR="00390742" w:rsidRPr="00166FA3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390742">
        <w:rPr>
          <w:rFonts w:asciiTheme="majorBidi" w:hAnsiTheme="majorBidi"/>
          <w:sz w:val="30"/>
          <w:szCs w:val="30"/>
        </w:rPr>
        <w:t>16</w:t>
      </w:r>
      <w:r w:rsidR="00390742" w:rsidRPr="00166FA3">
        <w:rPr>
          <w:rFonts w:asciiTheme="majorBidi" w:hAnsiTheme="majorBidi"/>
          <w:sz w:val="30"/>
          <w:szCs w:val="30"/>
        </w:rPr>
        <w:t xml:space="preserve">.5.3 </w:t>
      </w:r>
      <w:r w:rsidR="00390742" w:rsidRPr="00166FA3">
        <w:rPr>
          <w:rFonts w:asciiTheme="majorBidi" w:hAnsiTheme="majorBidi" w:hint="cs"/>
          <w:sz w:val="30"/>
          <w:szCs w:val="30"/>
          <w:cs/>
        </w:rPr>
        <w:t>จำนวน</w:t>
      </w:r>
      <w:r w:rsidR="00390742" w:rsidRPr="00166FA3">
        <w:rPr>
          <w:rFonts w:asciiTheme="majorBidi" w:hAnsiTheme="majorBidi"/>
          <w:sz w:val="30"/>
          <w:szCs w:val="30"/>
        </w:rPr>
        <w:t xml:space="preserve"> </w:t>
      </w:r>
      <w:r w:rsidR="00390742" w:rsidRPr="00834C91">
        <w:rPr>
          <w:rFonts w:asciiTheme="majorBidi" w:hAnsiTheme="majorBidi"/>
          <w:sz w:val="30"/>
          <w:szCs w:val="30"/>
        </w:rPr>
        <w:t xml:space="preserve">431.0 </w:t>
      </w:r>
      <w:r w:rsidR="00390742" w:rsidRPr="00834C91">
        <w:rPr>
          <w:rFonts w:asciiTheme="majorBidi" w:hAnsiTheme="majorBidi" w:hint="cs"/>
          <w:sz w:val="30"/>
          <w:szCs w:val="30"/>
          <w:cs/>
        </w:rPr>
        <w:t>ล้าน</w:t>
      </w:r>
      <w:r w:rsidR="00390742" w:rsidRPr="00166FA3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="00390742" w:rsidRPr="00834C91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390742" w:rsidRPr="00834C91">
        <w:rPr>
          <w:rFonts w:asciiTheme="majorBidi" w:hAnsiTheme="majorBidi"/>
          <w:sz w:val="30"/>
          <w:szCs w:val="30"/>
        </w:rPr>
        <w:t>332.0</w:t>
      </w:r>
      <w:r w:rsidR="00390742">
        <w:rPr>
          <w:rFonts w:asciiTheme="majorBidi" w:hAnsiTheme="majorBidi"/>
          <w:sz w:val="30"/>
          <w:szCs w:val="30"/>
        </w:rPr>
        <w:t xml:space="preserve"> </w:t>
      </w:r>
      <w:r w:rsidR="00390742" w:rsidRPr="00166FA3">
        <w:rPr>
          <w:rFonts w:asciiTheme="majorBidi" w:hAnsiTheme="majorBidi" w:hint="cs"/>
          <w:sz w:val="30"/>
          <w:szCs w:val="30"/>
          <w:cs/>
        </w:rPr>
        <w:t>ล้านบาท</w:t>
      </w:r>
      <w:bookmarkEnd w:id="6"/>
      <w:r w:rsidR="00390742" w:rsidRPr="00166FA3">
        <w:rPr>
          <w:rFonts w:asciiTheme="majorBidi" w:hAnsiTheme="majorBidi" w:hint="cs"/>
          <w:sz w:val="30"/>
          <w:szCs w:val="30"/>
          <w:cs/>
        </w:rPr>
        <w:t xml:space="preserve"> ตามลำดับ </w:t>
      </w:r>
      <w:r w:rsidR="00390742">
        <w:rPr>
          <w:rFonts w:asciiTheme="majorBidi" w:hAnsiTheme="majorBidi" w:hint="cs"/>
          <w:sz w:val="30"/>
          <w:szCs w:val="30"/>
          <w:cs/>
        </w:rPr>
        <w:t xml:space="preserve">ทั้งนี้เงินกู้ยืมดังกล่าวได้ถูกจัดประเภทเป็นหนี้สินหมุนเวียนทั้งจำนวน ณ วันที่ </w:t>
      </w:r>
      <w:r w:rsidR="00390742">
        <w:rPr>
          <w:rFonts w:asciiTheme="majorBidi" w:hAnsiTheme="majorBidi"/>
          <w:sz w:val="30"/>
          <w:szCs w:val="30"/>
        </w:rPr>
        <w:t xml:space="preserve">31 </w:t>
      </w:r>
      <w:r w:rsidR="00390742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390742">
        <w:rPr>
          <w:rFonts w:asciiTheme="majorBidi" w:hAnsiTheme="majorBidi"/>
          <w:sz w:val="30"/>
          <w:szCs w:val="30"/>
        </w:rPr>
        <w:t>2568</w:t>
      </w:r>
    </w:p>
    <w:p w14:paraId="3B37E8CB" w14:textId="77777777" w:rsidR="00390742" w:rsidRDefault="00390742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/>
          <w:sz w:val="30"/>
          <w:szCs w:val="30"/>
        </w:rPr>
      </w:pPr>
    </w:p>
    <w:p w14:paraId="0B7089F7" w14:textId="77777777" w:rsidR="00390742" w:rsidRDefault="00390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0438FA2" w14:textId="073B5D22" w:rsidR="003F28EC" w:rsidRPr="0009137A" w:rsidRDefault="0056036F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/>
          <w:b/>
          <w:bCs/>
          <w:i/>
          <w:iCs/>
          <w:sz w:val="30"/>
          <w:szCs w:val="30"/>
        </w:rPr>
        <w:t>1</w:t>
      </w:r>
      <w:r w:rsidR="0069645D">
        <w:rPr>
          <w:rFonts w:asciiTheme="majorBidi" w:hAnsiTheme="majorBidi"/>
          <w:b/>
          <w:bCs/>
          <w:i/>
          <w:iCs/>
          <w:sz w:val="30"/>
          <w:szCs w:val="30"/>
        </w:rPr>
        <w:t>6</w:t>
      </w:r>
      <w:r w:rsidR="003F28EC">
        <w:rPr>
          <w:rFonts w:asciiTheme="majorBidi" w:hAnsiTheme="majorBidi"/>
          <w:b/>
          <w:bCs/>
          <w:i/>
          <w:iCs/>
          <w:sz w:val="30"/>
          <w:szCs w:val="30"/>
        </w:rPr>
        <w:t>.8</w:t>
      </w:r>
      <w:r w:rsidR="003F28EC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3F28EC" w:rsidRPr="0009137A">
        <w:rPr>
          <w:rFonts w:asciiTheme="majorBidi" w:hAnsiTheme="majorBidi" w:hint="cs"/>
          <w:b/>
          <w:bCs/>
          <w:i/>
          <w:iCs/>
          <w:sz w:val="30"/>
          <w:szCs w:val="30"/>
          <w:cs/>
          <w:lang w:val="th-TH"/>
        </w:rPr>
        <w:t>วงเงินสินเชื่อซึ่งยังมิได้เบิกใช้</w:t>
      </w:r>
    </w:p>
    <w:p w14:paraId="0AE9F3DA" w14:textId="77777777" w:rsidR="003F28EC" w:rsidRPr="0074509A" w:rsidRDefault="003F28EC" w:rsidP="003F28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C3C95F0" w14:textId="1260C6F6" w:rsidR="003F28EC" w:rsidRDefault="003F28EC" w:rsidP="005603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337B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6FA3" w:rsidRPr="00226867">
        <w:rPr>
          <w:rFonts w:asciiTheme="majorBidi" w:hAnsiTheme="majorBidi"/>
          <w:sz w:val="30"/>
          <w:szCs w:val="30"/>
          <w:lang w:val="th-TH"/>
        </w:rPr>
        <w:t>3</w:t>
      </w:r>
      <w:r w:rsidR="00166FA3">
        <w:rPr>
          <w:rFonts w:asciiTheme="majorBidi" w:hAnsiTheme="majorBidi"/>
          <w:sz w:val="30"/>
          <w:szCs w:val="30"/>
        </w:rPr>
        <w:t>1</w:t>
      </w:r>
      <w:r w:rsidR="00166FA3" w:rsidRPr="00226867">
        <w:rPr>
          <w:rFonts w:asciiTheme="majorBidi" w:hAnsiTheme="majorBidi"/>
          <w:sz w:val="30"/>
          <w:szCs w:val="30"/>
          <w:lang w:val="th-TH"/>
        </w:rPr>
        <w:t xml:space="preserve"> </w:t>
      </w:r>
      <w:r w:rsidR="00166FA3" w:rsidRPr="0056036F">
        <w:rPr>
          <w:rFonts w:asciiTheme="majorBidi" w:hAnsiTheme="majorBidi" w:hint="cs"/>
          <w:sz w:val="30"/>
          <w:szCs w:val="30"/>
          <w:cs/>
        </w:rPr>
        <w:t>ธันวาคม</w:t>
      </w:r>
      <w:r w:rsidR="00166FA3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9337B2">
        <w:rPr>
          <w:rFonts w:asciiTheme="majorBidi" w:hAnsiTheme="majorBidi" w:cstheme="majorBidi"/>
          <w:sz w:val="30"/>
          <w:szCs w:val="30"/>
        </w:rPr>
        <w:t>2568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</w:t>
      </w:r>
      <w:r w:rsidR="00A22651">
        <w:rPr>
          <w:rFonts w:asciiTheme="majorBidi" w:hAnsiTheme="majorBidi" w:cstheme="majorBidi" w:hint="cs"/>
          <w:sz w:val="30"/>
          <w:szCs w:val="30"/>
          <w:cs/>
        </w:rPr>
        <w:t>โดยไม่รวม</w:t>
      </w:r>
      <w:r w:rsidR="00A22651" w:rsidRPr="009337B2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เงินกู้ยืมระยะสั้นบัญชีเครดิตบาลานซ์</w:t>
      </w:r>
      <w:r w:rsidR="00A22651">
        <w:rPr>
          <w:rFonts w:asciiTheme="majorBidi" w:hAnsiTheme="majorBidi" w:cstheme="majorBidi"/>
          <w:sz w:val="30"/>
          <w:szCs w:val="30"/>
        </w:rPr>
        <w:t xml:space="preserve"> </w:t>
      </w:r>
      <w:r w:rsidRPr="0056036F">
        <w:rPr>
          <w:rFonts w:asciiTheme="majorBidi" w:hAnsiTheme="majorBidi" w:hint="cs"/>
          <w:sz w:val="30"/>
          <w:szCs w:val="30"/>
          <w:cs/>
        </w:rPr>
        <w:t>เป็น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>จำนวนเงินรวม</w:t>
      </w:r>
      <w:r w:rsidRPr="009337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3E58" w:rsidRPr="00E50B99">
        <w:rPr>
          <w:rFonts w:asciiTheme="majorBidi" w:hAnsiTheme="majorBidi" w:cstheme="majorBidi"/>
          <w:sz w:val="30"/>
          <w:szCs w:val="30"/>
        </w:rPr>
        <w:t>63.3</w:t>
      </w:r>
      <w:r>
        <w:rPr>
          <w:rFonts w:asciiTheme="majorBidi" w:hAnsiTheme="majorBidi"/>
          <w:sz w:val="30"/>
          <w:szCs w:val="30"/>
        </w:rPr>
        <w:t xml:space="preserve">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 </w:t>
      </w:r>
      <w:r w:rsidR="00C53E58" w:rsidRPr="00E50B99">
        <w:rPr>
          <w:rFonts w:asciiTheme="majorBidi" w:hAnsiTheme="majorBidi" w:cstheme="majorBidi"/>
          <w:sz w:val="30"/>
          <w:szCs w:val="30"/>
        </w:rPr>
        <w:t>57.8</w:t>
      </w:r>
      <w:r>
        <w:rPr>
          <w:rFonts w:asciiTheme="majorBidi" w:hAnsiTheme="majorBidi"/>
          <w:sz w:val="30"/>
          <w:szCs w:val="30"/>
        </w:rPr>
        <w:t xml:space="preserve"> </w:t>
      </w:r>
      <w:r w:rsidRPr="009337B2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>40.0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9337B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และ 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Pr="009337B2">
        <w:rPr>
          <w:rFonts w:asciiTheme="majorBidi" w:hAnsiTheme="majorBidi" w:cstheme="majorBidi"/>
          <w:i/>
          <w:iCs/>
          <w:sz w:val="30"/>
          <w:szCs w:val="30"/>
        </w:rPr>
        <w:t xml:space="preserve">34.5 </w:t>
      </w:r>
      <w:r w:rsidRPr="009337B2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9337B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4B77797" w14:textId="04D8396F" w:rsidR="003C0670" w:rsidRDefault="003C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D70F841" w14:textId="72B9891E" w:rsidR="003C0670" w:rsidRPr="00226948" w:rsidRDefault="003C0670" w:rsidP="00FD218E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สินทรัพย์ที่</w:t>
      </w:r>
      <w:r w:rsidR="00DE2370"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ใช้เป็นหลักประกันหนี้สิน</w:t>
      </w:r>
    </w:p>
    <w:p w14:paraId="56245C5A" w14:textId="77777777" w:rsidR="003C0670" w:rsidRDefault="003C0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900"/>
        <w:gridCol w:w="1170"/>
        <w:gridCol w:w="184"/>
        <w:gridCol w:w="1166"/>
        <w:gridCol w:w="183"/>
        <w:gridCol w:w="1347"/>
        <w:gridCol w:w="180"/>
        <w:gridCol w:w="1350"/>
      </w:tblGrid>
      <w:tr w:rsidR="009C3952" w:rsidRPr="00762F79" w14:paraId="3B828BCF" w14:textId="77777777" w:rsidTr="00754172">
        <w:trPr>
          <w:cantSplit/>
          <w:tblHeader/>
        </w:trPr>
        <w:tc>
          <w:tcPr>
            <w:tcW w:w="2869" w:type="dxa"/>
            <w:vAlign w:val="bottom"/>
          </w:tcPr>
          <w:p w14:paraId="27D61BA9" w14:textId="77777777" w:rsidR="009C3952" w:rsidRPr="00762F79" w:rsidRDefault="009C3952" w:rsidP="00754172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BEFF14B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20" w:type="dxa"/>
            <w:gridSpan w:val="3"/>
          </w:tcPr>
          <w:p w14:paraId="1F08AE5A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2B157FF3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77" w:type="dxa"/>
            <w:gridSpan w:val="3"/>
          </w:tcPr>
          <w:p w14:paraId="72DA4B2A" w14:textId="77777777" w:rsidR="009C3952" w:rsidRPr="00762F79" w:rsidRDefault="009C3952" w:rsidP="00754172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22189" w:rsidRPr="00762F79" w14:paraId="2230006D" w14:textId="77777777" w:rsidTr="00754172">
        <w:trPr>
          <w:cantSplit/>
          <w:tblHeader/>
        </w:trPr>
        <w:tc>
          <w:tcPr>
            <w:tcW w:w="2869" w:type="dxa"/>
          </w:tcPr>
          <w:p w14:paraId="0E4FF773" w14:textId="77777777" w:rsidR="00022189" w:rsidRPr="00762F79" w:rsidRDefault="00022189" w:rsidP="00022189">
            <w:pPr>
              <w:pStyle w:val="acctfourfigures"/>
              <w:tabs>
                <w:tab w:val="clear" w:pos="765"/>
              </w:tabs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2CD4B678" w14:textId="77777777" w:rsidR="00022189" w:rsidRPr="00762F79" w:rsidRDefault="00022189" w:rsidP="00022189">
            <w:pPr>
              <w:pStyle w:val="acctmergecolhdg"/>
              <w:spacing w:line="280" w:lineRule="atLeast"/>
              <w:ind w:left="-80" w:right="-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62F7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170" w:type="dxa"/>
          </w:tcPr>
          <w:p w14:paraId="7768DC34" w14:textId="59B84DF8" w:rsidR="00022189" w:rsidRPr="00762F79" w:rsidRDefault="00022189" w:rsidP="0002218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4" w:type="dxa"/>
          </w:tcPr>
          <w:p w14:paraId="0CD4A317" w14:textId="77777777" w:rsidR="00022189" w:rsidRPr="00762F79" w:rsidRDefault="00022189" w:rsidP="0002218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548167EB" w14:textId="5F3E4447" w:rsidR="00022189" w:rsidRPr="00762F79" w:rsidRDefault="00022189" w:rsidP="0002218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rtl/>
                <w:cs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037C95EA" w14:textId="77777777" w:rsidR="00022189" w:rsidRPr="00762F79" w:rsidRDefault="00022189" w:rsidP="0002218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5D8FE8EE" w14:textId="4147DF65" w:rsidR="00022189" w:rsidRPr="00762F79" w:rsidRDefault="00022189" w:rsidP="0002218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4E7D1C4" w14:textId="77777777" w:rsidR="00022189" w:rsidRPr="00762F79" w:rsidRDefault="00022189" w:rsidP="0002218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C674E33" w14:textId="4D185DD6" w:rsidR="00022189" w:rsidRPr="00762F79" w:rsidRDefault="00022189" w:rsidP="00022189">
            <w:pPr>
              <w:pStyle w:val="acctmergecolhdg"/>
              <w:spacing w:line="28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762F7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</w:tr>
      <w:tr w:rsidR="009C3952" w:rsidRPr="00762F79" w14:paraId="0F4D7E9E" w14:textId="77777777" w:rsidTr="00754172">
        <w:trPr>
          <w:cantSplit/>
          <w:tblHeader/>
        </w:trPr>
        <w:tc>
          <w:tcPr>
            <w:tcW w:w="2869" w:type="dxa"/>
          </w:tcPr>
          <w:p w14:paraId="268D1FDA" w14:textId="77777777" w:rsidR="009C3952" w:rsidRPr="00762F79" w:rsidRDefault="009C3952" w:rsidP="00754172">
            <w:pPr>
              <w:spacing w:line="28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0BC843" w14:textId="77777777" w:rsidR="009C3952" w:rsidRPr="00762F79" w:rsidRDefault="009C3952" w:rsidP="00754172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20E728D" w14:textId="77777777" w:rsidR="009C3952" w:rsidRPr="00762F79" w:rsidRDefault="009C3952" w:rsidP="00754172">
            <w:pPr>
              <w:pStyle w:val="acctfourfigures"/>
              <w:spacing w:line="28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2F7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C3952" w:rsidRPr="00762F79" w14:paraId="43357D7E" w14:textId="77777777" w:rsidTr="00754172">
        <w:trPr>
          <w:cantSplit/>
        </w:trPr>
        <w:tc>
          <w:tcPr>
            <w:tcW w:w="2869" w:type="dxa"/>
          </w:tcPr>
          <w:p w14:paraId="2AFF1C63" w14:textId="77777777" w:rsidR="009C3952" w:rsidRPr="00762F79" w:rsidRDefault="009C3952" w:rsidP="00754172">
            <w:pPr>
              <w:ind w:left="190" w:right="-170" w:hanging="190"/>
              <w:rPr>
                <w:rFonts w:asciiTheme="majorBidi" w:eastAsia="Times New Roman" w:hAnsiTheme="majorBidi"/>
                <w:i/>
                <w:iCs/>
                <w:sz w:val="28"/>
                <w:szCs w:val="28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เงินกู้ยืมของกลุ่มบริษัท</w:t>
            </w:r>
          </w:p>
        </w:tc>
        <w:tc>
          <w:tcPr>
            <w:tcW w:w="900" w:type="dxa"/>
          </w:tcPr>
          <w:p w14:paraId="17F0C328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A7B8A0F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9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406C2197" w14:textId="77777777" w:rsidR="009C3952" w:rsidRPr="00762F79" w:rsidRDefault="009C3952" w:rsidP="00754172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F5163EB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4072DB7A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15ABE80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14AEC8B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618B9B" w14:textId="77777777" w:rsidR="009C3952" w:rsidRPr="00762F79" w:rsidRDefault="009C3952" w:rsidP="00754172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189" w:rsidRPr="00762F79" w14:paraId="0FE23CA7" w14:textId="77777777" w:rsidTr="00754172">
        <w:trPr>
          <w:cantSplit/>
        </w:trPr>
        <w:tc>
          <w:tcPr>
            <w:tcW w:w="2869" w:type="dxa"/>
          </w:tcPr>
          <w:p w14:paraId="761C2FD9" w14:textId="77777777" w:rsidR="00022189" w:rsidRPr="00762F79" w:rsidRDefault="00022189" w:rsidP="0002218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264994F" w14:textId="4AC7AF47" w:rsidR="00022189" w:rsidRPr="00762F79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C1241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</w:tcPr>
          <w:p w14:paraId="585A40BE" w14:textId="5EF6D105" w:rsidR="00022189" w:rsidRPr="007D6533" w:rsidRDefault="00D23E61" w:rsidP="00E50B99">
            <w:pPr>
              <w:pStyle w:val="acctfourfigures"/>
              <w:tabs>
                <w:tab w:val="clear" w:pos="765"/>
                <w:tab w:val="decimal" w:pos="653"/>
              </w:tabs>
              <w:spacing w:line="28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14:paraId="19729916" w14:textId="77777777" w:rsidR="00022189" w:rsidRPr="00762F79" w:rsidRDefault="00022189" w:rsidP="0002218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C678F39" w14:textId="0787FA20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20,192</w:t>
            </w:r>
          </w:p>
        </w:tc>
        <w:tc>
          <w:tcPr>
            <w:tcW w:w="183" w:type="dxa"/>
          </w:tcPr>
          <w:p w14:paraId="0BEE5A52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520BC2BF" w14:textId="3DBDA201" w:rsidR="00022189" w:rsidRPr="00BA22BD" w:rsidRDefault="00D23E61" w:rsidP="00E50B99">
            <w:pPr>
              <w:pStyle w:val="acctfourfigures"/>
              <w:tabs>
                <w:tab w:val="clear" w:pos="765"/>
                <w:tab w:val="decimal" w:pos="825"/>
              </w:tabs>
              <w:spacing w:line="28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83AF3C1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A5E8D5" w14:textId="0B102954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 w:rsidRPr="00BA2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20,192</w:t>
            </w:r>
          </w:p>
        </w:tc>
      </w:tr>
      <w:tr w:rsidR="00022189" w:rsidRPr="00762F79" w14:paraId="6FAAB62F" w14:textId="77777777" w:rsidTr="00754172">
        <w:trPr>
          <w:cantSplit/>
        </w:trPr>
        <w:tc>
          <w:tcPr>
            <w:tcW w:w="2869" w:type="dxa"/>
          </w:tcPr>
          <w:p w14:paraId="753D7D26" w14:textId="77777777" w:rsidR="00022189" w:rsidRPr="00762F79" w:rsidRDefault="00022189" w:rsidP="0002218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52F71AA2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CC58E31" w14:textId="7E5F29B8" w:rsidR="00022189" w:rsidRPr="007D6533" w:rsidRDefault="000025C3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135,954</w:t>
            </w:r>
          </w:p>
        </w:tc>
        <w:tc>
          <w:tcPr>
            <w:tcW w:w="184" w:type="dxa"/>
          </w:tcPr>
          <w:p w14:paraId="71ECE9BB" w14:textId="77777777" w:rsidR="00022189" w:rsidRPr="00762F79" w:rsidRDefault="00022189" w:rsidP="0002218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8CF958F" w14:textId="5DD19626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132,905</w:t>
            </w:r>
          </w:p>
        </w:tc>
        <w:tc>
          <w:tcPr>
            <w:tcW w:w="183" w:type="dxa"/>
          </w:tcPr>
          <w:p w14:paraId="3EA954B5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012381B8" w14:textId="2F5B38F8" w:rsidR="00022189" w:rsidRPr="00BA22BD" w:rsidRDefault="000025C3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135,954</w:t>
            </w:r>
          </w:p>
        </w:tc>
        <w:tc>
          <w:tcPr>
            <w:tcW w:w="180" w:type="dxa"/>
          </w:tcPr>
          <w:p w14:paraId="4A341AC7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F42134" w14:textId="6995134A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22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905</w:t>
            </w:r>
          </w:p>
        </w:tc>
      </w:tr>
      <w:tr w:rsidR="00022189" w:rsidRPr="00762F79" w14:paraId="552D616D" w14:textId="77777777" w:rsidTr="00754172">
        <w:trPr>
          <w:cantSplit/>
        </w:trPr>
        <w:tc>
          <w:tcPr>
            <w:tcW w:w="2869" w:type="dxa"/>
          </w:tcPr>
          <w:p w14:paraId="031C114E" w14:textId="77777777" w:rsidR="00022189" w:rsidRPr="00762F79" w:rsidRDefault="00022189" w:rsidP="0002218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66D083EC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61E37B" w14:textId="702FF723" w:rsidR="00022189" w:rsidRPr="007D6533" w:rsidRDefault="000025C3" w:rsidP="0002218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626,760</w:t>
            </w:r>
          </w:p>
        </w:tc>
        <w:tc>
          <w:tcPr>
            <w:tcW w:w="184" w:type="dxa"/>
            <w:vAlign w:val="bottom"/>
          </w:tcPr>
          <w:p w14:paraId="0E60C200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0FF2516" w14:textId="0309F703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599,888</w:t>
            </w:r>
          </w:p>
        </w:tc>
        <w:tc>
          <w:tcPr>
            <w:tcW w:w="183" w:type="dxa"/>
          </w:tcPr>
          <w:p w14:paraId="473E817A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3F9FFE9" w14:textId="5598386B" w:rsidR="00022189" w:rsidRPr="00EB21A8" w:rsidRDefault="000025C3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622,482</w:t>
            </w:r>
          </w:p>
        </w:tc>
        <w:tc>
          <w:tcPr>
            <w:tcW w:w="180" w:type="dxa"/>
          </w:tcPr>
          <w:p w14:paraId="68DB5845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D64BF9" w14:textId="233FDDDD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B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594,5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</w:tr>
      <w:tr w:rsidR="00022189" w:rsidRPr="00762F79" w14:paraId="3D13A32D" w14:textId="77777777" w:rsidTr="00042791">
        <w:trPr>
          <w:cantSplit/>
        </w:trPr>
        <w:tc>
          <w:tcPr>
            <w:tcW w:w="2869" w:type="dxa"/>
          </w:tcPr>
          <w:p w14:paraId="48FF87DC" w14:textId="77777777" w:rsidR="00022189" w:rsidRPr="00762F79" w:rsidRDefault="00022189" w:rsidP="00022189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E0BE708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AAC4CA" w14:textId="05ECB4B4" w:rsidR="00022189" w:rsidRPr="007D6533" w:rsidRDefault="000025C3" w:rsidP="0002218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762,714</w:t>
            </w:r>
          </w:p>
        </w:tc>
        <w:tc>
          <w:tcPr>
            <w:tcW w:w="184" w:type="dxa"/>
            <w:vAlign w:val="bottom"/>
          </w:tcPr>
          <w:p w14:paraId="274C8401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0CF57" w14:textId="681D5BF9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752,985</w:t>
            </w:r>
          </w:p>
        </w:tc>
        <w:tc>
          <w:tcPr>
            <w:tcW w:w="183" w:type="dxa"/>
          </w:tcPr>
          <w:p w14:paraId="2BCF0031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F472B7F" w14:textId="7187E4F0" w:rsidR="00022189" w:rsidRPr="00EB21A8" w:rsidRDefault="000025C3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758,436</w:t>
            </w:r>
          </w:p>
        </w:tc>
        <w:tc>
          <w:tcPr>
            <w:tcW w:w="180" w:type="dxa"/>
          </w:tcPr>
          <w:p w14:paraId="285C7CDB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2EAF9A" w14:textId="000566CA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B21A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</w:tr>
      <w:tr w:rsidR="00022189" w:rsidRPr="00762F79" w14:paraId="1F16D734" w14:textId="77777777" w:rsidTr="00754172">
        <w:trPr>
          <w:cantSplit/>
        </w:trPr>
        <w:tc>
          <w:tcPr>
            <w:tcW w:w="2869" w:type="dxa"/>
          </w:tcPr>
          <w:p w14:paraId="3567D57B" w14:textId="77777777" w:rsidR="00022189" w:rsidRPr="00762F79" w:rsidRDefault="00022189" w:rsidP="00022189">
            <w:pPr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B75AB3E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C376861" w14:textId="77777777" w:rsidR="00022189" w:rsidRPr="00D17DDB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84" w:type="dxa"/>
          </w:tcPr>
          <w:p w14:paraId="14AC18A6" w14:textId="77777777" w:rsidR="00022189" w:rsidRPr="00762F79" w:rsidRDefault="00022189" w:rsidP="0002218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93A4FC1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D126279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558A11D" w14:textId="77777777" w:rsidR="00022189" w:rsidRPr="00EB21A8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299141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B63B89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2189" w:rsidRPr="00762F79" w14:paraId="2C8B361A" w14:textId="77777777" w:rsidTr="00754172">
        <w:trPr>
          <w:cantSplit/>
        </w:trPr>
        <w:tc>
          <w:tcPr>
            <w:tcW w:w="2869" w:type="dxa"/>
          </w:tcPr>
          <w:p w14:paraId="4A4AB6F6" w14:textId="0AC1A48D" w:rsidR="00022189" w:rsidRPr="00762F79" w:rsidRDefault="00022189" w:rsidP="00022189">
            <w:pPr>
              <w:ind w:left="181" w:right="-77" w:hanging="1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</w:t>
            </w:r>
            <w:r w:rsidRPr="00762F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9B4F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762F7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กู้ยืมของบริษัทใหญ่เดิมและภาระผูกพันอื่นของกิจการอื่น</w:t>
            </w:r>
            <w:r w:rsidRPr="00762F79" w:rsidDel="0054216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="009B4FB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กับบริษัทใหญ่เดิม</w:t>
            </w:r>
          </w:p>
        </w:tc>
        <w:tc>
          <w:tcPr>
            <w:tcW w:w="900" w:type="dxa"/>
          </w:tcPr>
          <w:p w14:paraId="2F59E9BD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768C07E" w14:textId="77777777" w:rsidR="00022189" w:rsidRPr="00D17DDB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  <w:lang w:val="en-US" w:bidi="th-TH"/>
              </w:rPr>
            </w:pPr>
          </w:p>
        </w:tc>
        <w:tc>
          <w:tcPr>
            <w:tcW w:w="184" w:type="dxa"/>
          </w:tcPr>
          <w:p w14:paraId="78AD6A87" w14:textId="77777777" w:rsidR="00022189" w:rsidRPr="00762F79" w:rsidRDefault="00022189" w:rsidP="0002218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FDCA532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EBA3539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08989F2E" w14:textId="77777777" w:rsidR="00022189" w:rsidRPr="00EB21A8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21F6886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F9BB16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2189" w:rsidRPr="00762F79" w14:paraId="7CB28B18" w14:textId="77777777" w:rsidTr="00754172">
        <w:trPr>
          <w:cantSplit/>
        </w:trPr>
        <w:tc>
          <w:tcPr>
            <w:tcW w:w="2869" w:type="dxa"/>
          </w:tcPr>
          <w:p w14:paraId="73A747A1" w14:textId="77777777" w:rsidR="00022189" w:rsidRPr="00762F79" w:rsidRDefault="00022189" w:rsidP="0002218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7373D090" w14:textId="22623218" w:rsidR="00022189" w:rsidRPr="00762F79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C1241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170" w:type="dxa"/>
          </w:tcPr>
          <w:p w14:paraId="3D1525DD" w14:textId="1FCC5BE5" w:rsidR="00022189" w:rsidRPr="007D6533" w:rsidRDefault="00014EC7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5,608</w:t>
            </w:r>
          </w:p>
        </w:tc>
        <w:tc>
          <w:tcPr>
            <w:tcW w:w="184" w:type="dxa"/>
          </w:tcPr>
          <w:p w14:paraId="6F5A6B5F" w14:textId="77777777" w:rsidR="00022189" w:rsidRPr="00762F79" w:rsidRDefault="00022189" w:rsidP="0002218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AD5FE6A" w14:textId="3F1C4688" w:rsidR="00022189" w:rsidRPr="00762F79" w:rsidRDefault="00022189" w:rsidP="0002218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12,923</w:t>
            </w:r>
          </w:p>
        </w:tc>
        <w:tc>
          <w:tcPr>
            <w:tcW w:w="183" w:type="dxa"/>
          </w:tcPr>
          <w:p w14:paraId="7E8E1FB7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D63AF62" w14:textId="2EAEB974" w:rsidR="00022189" w:rsidRPr="00EB21A8" w:rsidRDefault="00CF26E6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5,608</w:t>
            </w:r>
          </w:p>
        </w:tc>
        <w:tc>
          <w:tcPr>
            <w:tcW w:w="180" w:type="dxa"/>
          </w:tcPr>
          <w:p w14:paraId="644C1ED6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47E895" w14:textId="74CEBB79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12,923</w:t>
            </w:r>
          </w:p>
        </w:tc>
      </w:tr>
      <w:tr w:rsidR="00022189" w:rsidRPr="00762F79" w14:paraId="69A02149" w14:textId="77777777" w:rsidTr="00754172">
        <w:trPr>
          <w:cantSplit/>
        </w:trPr>
        <w:tc>
          <w:tcPr>
            <w:tcW w:w="2869" w:type="dxa"/>
          </w:tcPr>
          <w:p w14:paraId="688F184B" w14:textId="77777777" w:rsidR="00022189" w:rsidRPr="00762F79" w:rsidRDefault="00022189" w:rsidP="0002218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00" w:type="dxa"/>
          </w:tcPr>
          <w:p w14:paraId="54A3E9C2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F4BA2A0" w14:textId="2DACAF67" w:rsidR="00022189" w:rsidRPr="007D6533" w:rsidRDefault="00014EC7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05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53,592</w:t>
            </w:r>
          </w:p>
        </w:tc>
        <w:tc>
          <w:tcPr>
            <w:tcW w:w="184" w:type="dxa"/>
          </w:tcPr>
          <w:p w14:paraId="03AAA43A" w14:textId="77777777" w:rsidR="00022189" w:rsidRPr="00762F79" w:rsidRDefault="00022189" w:rsidP="00022189">
            <w:pPr>
              <w:pStyle w:val="acctfourfigures"/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46AFF37" w14:textId="0B10CFF8" w:rsidR="00022189" w:rsidRPr="00762F79" w:rsidRDefault="00022189" w:rsidP="0002218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</w:rPr>
              <w:t>51,358</w:t>
            </w:r>
          </w:p>
        </w:tc>
        <w:tc>
          <w:tcPr>
            <w:tcW w:w="183" w:type="dxa"/>
          </w:tcPr>
          <w:p w14:paraId="57CDB905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7" w:type="dxa"/>
          </w:tcPr>
          <w:p w14:paraId="0A3FDF11" w14:textId="359F2C53" w:rsidR="00022189" w:rsidRPr="00EB21A8" w:rsidRDefault="00CF26E6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53,592</w:t>
            </w:r>
          </w:p>
        </w:tc>
        <w:tc>
          <w:tcPr>
            <w:tcW w:w="180" w:type="dxa"/>
          </w:tcPr>
          <w:p w14:paraId="4F5D5861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146CD6" w14:textId="6D589FE3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21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358</w:t>
            </w:r>
          </w:p>
        </w:tc>
      </w:tr>
      <w:tr w:rsidR="00022189" w:rsidRPr="00762F79" w14:paraId="5B87A14E" w14:textId="77777777" w:rsidTr="00754172">
        <w:trPr>
          <w:cantSplit/>
        </w:trPr>
        <w:tc>
          <w:tcPr>
            <w:tcW w:w="2869" w:type="dxa"/>
          </w:tcPr>
          <w:p w14:paraId="3F29DBAA" w14:textId="77777777" w:rsidR="00022189" w:rsidRPr="00762F79" w:rsidRDefault="00022189" w:rsidP="00022189">
            <w:pPr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2F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762F7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900" w:type="dxa"/>
          </w:tcPr>
          <w:p w14:paraId="43DCE30C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FF187B" w14:textId="4AC3EFFF" w:rsidR="00022189" w:rsidRPr="006B52D6" w:rsidRDefault="00014EC7" w:rsidP="0002218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52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122,990</w:t>
            </w:r>
          </w:p>
        </w:tc>
        <w:tc>
          <w:tcPr>
            <w:tcW w:w="184" w:type="dxa"/>
            <w:vAlign w:val="bottom"/>
          </w:tcPr>
          <w:p w14:paraId="545AE759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E6A11CE" w14:textId="6CE864A6" w:rsidR="00022189" w:rsidRPr="00022189" w:rsidRDefault="00022189" w:rsidP="0002218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117,175</w:t>
            </w:r>
          </w:p>
        </w:tc>
        <w:tc>
          <w:tcPr>
            <w:tcW w:w="183" w:type="dxa"/>
          </w:tcPr>
          <w:p w14:paraId="0639E8D3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6A5AA16" w14:textId="64388621" w:rsidR="00022189" w:rsidRPr="00FE7D92" w:rsidRDefault="00CF26E6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98,579</w:t>
            </w:r>
          </w:p>
        </w:tc>
        <w:tc>
          <w:tcPr>
            <w:tcW w:w="180" w:type="dxa"/>
          </w:tcPr>
          <w:p w14:paraId="4C7AFA1D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DA0892" w14:textId="5BFEFD25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7D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93,328</w:t>
            </w:r>
          </w:p>
        </w:tc>
      </w:tr>
      <w:tr w:rsidR="00022189" w:rsidRPr="00762F79" w14:paraId="7C425EFD" w14:textId="77777777" w:rsidTr="00042791">
        <w:trPr>
          <w:cantSplit/>
        </w:trPr>
        <w:tc>
          <w:tcPr>
            <w:tcW w:w="2869" w:type="dxa"/>
          </w:tcPr>
          <w:p w14:paraId="7D44061F" w14:textId="77777777" w:rsidR="00022189" w:rsidRPr="00762F79" w:rsidRDefault="00022189" w:rsidP="00022189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5ABDCD5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39DBD" w14:textId="40F431A0" w:rsidR="00022189" w:rsidRPr="006B52D6" w:rsidRDefault="00014EC7" w:rsidP="0002218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52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182,190</w:t>
            </w:r>
          </w:p>
        </w:tc>
        <w:tc>
          <w:tcPr>
            <w:tcW w:w="184" w:type="dxa"/>
            <w:vAlign w:val="bottom"/>
          </w:tcPr>
          <w:p w14:paraId="460724A4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57E46" w14:textId="451FEB8F" w:rsidR="00022189" w:rsidRPr="00022189" w:rsidRDefault="00022189" w:rsidP="0002218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5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21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181,456</w:t>
            </w:r>
          </w:p>
        </w:tc>
        <w:tc>
          <w:tcPr>
            <w:tcW w:w="183" w:type="dxa"/>
          </w:tcPr>
          <w:p w14:paraId="2299FCFA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88AC97B" w14:textId="70ED0EA3" w:rsidR="00022189" w:rsidRPr="00FE7D92" w:rsidRDefault="00CF26E6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157,779</w:t>
            </w:r>
          </w:p>
        </w:tc>
        <w:tc>
          <w:tcPr>
            <w:tcW w:w="180" w:type="dxa"/>
          </w:tcPr>
          <w:p w14:paraId="4F60322C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871AE8E" w14:textId="6B576B1A" w:rsidR="00022189" w:rsidRPr="0002218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21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157,609</w:t>
            </w:r>
          </w:p>
        </w:tc>
      </w:tr>
      <w:tr w:rsidR="00022189" w:rsidRPr="00762F79" w14:paraId="302CA0F7" w14:textId="77777777" w:rsidTr="00042791">
        <w:trPr>
          <w:cantSplit/>
        </w:trPr>
        <w:tc>
          <w:tcPr>
            <w:tcW w:w="2869" w:type="dxa"/>
          </w:tcPr>
          <w:p w14:paraId="19431536" w14:textId="77777777" w:rsidR="00022189" w:rsidRPr="00762F79" w:rsidRDefault="00022189" w:rsidP="00022189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D91717D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BB9D15" w14:textId="77777777" w:rsidR="00022189" w:rsidRPr="006B52D6" w:rsidRDefault="00022189" w:rsidP="0002218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2B85EBD9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4BB5A6AB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left="-534" w:right="15" w:firstLine="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12C7C8DD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571787D" w14:textId="77777777" w:rsidR="00022189" w:rsidRPr="00FE7D92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D2821B6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A215D6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454"/>
              </w:tabs>
              <w:spacing w:line="280" w:lineRule="atLeast"/>
              <w:ind w:right="102" w:firstLine="1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22189" w:rsidRPr="00762F79" w14:paraId="595FD7EE" w14:textId="77777777" w:rsidTr="00042791">
        <w:trPr>
          <w:cantSplit/>
        </w:trPr>
        <w:tc>
          <w:tcPr>
            <w:tcW w:w="2869" w:type="dxa"/>
          </w:tcPr>
          <w:p w14:paraId="3B27DEA0" w14:textId="77777777" w:rsidR="00022189" w:rsidRPr="00762F79" w:rsidRDefault="00022189" w:rsidP="00022189">
            <w:pPr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2F7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03947120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left" w:pos="1381"/>
              </w:tabs>
              <w:spacing w:line="280" w:lineRule="atLeast"/>
              <w:ind w:right="15" w:firstLine="1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0C499A9" w14:textId="6081FFDE" w:rsidR="00022189" w:rsidRPr="006B52D6" w:rsidRDefault="00CF26E6" w:rsidP="00022189">
            <w:pPr>
              <w:pStyle w:val="acctfourfigures"/>
              <w:tabs>
                <w:tab w:val="left" w:pos="1381"/>
              </w:tabs>
              <w:spacing w:line="280" w:lineRule="atLeast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52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944,904</w:t>
            </w:r>
          </w:p>
        </w:tc>
        <w:tc>
          <w:tcPr>
            <w:tcW w:w="184" w:type="dxa"/>
            <w:vAlign w:val="bottom"/>
          </w:tcPr>
          <w:p w14:paraId="4147DBB6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782"/>
              </w:tabs>
              <w:spacing w:line="28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CC49D92" w14:textId="3ADC6C5B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934,441</w:t>
            </w:r>
          </w:p>
        </w:tc>
        <w:tc>
          <w:tcPr>
            <w:tcW w:w="183" w:type="dxa"/>
          </w:tcPr>
          <w:p w14:paraId="1DDDDCAF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6367D5C0" w14:textId="6F54985A" w:rsidR="00022189" w:rsidRPr="00FE7D92" w:rsidRDefault="00CF26E6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right="105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916,215</w:t>
            </w:r>
          </w:p>
        </w:tc>
        <w:tc>
          <w:tcPr>
            <w:tcW w:w="180" w:type="dxa"/>
          </w:tcPr>
          <w:p w14:paraId="21801F16" w14:textId="77777777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left="-534" w:firstLine="2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355DE4" w14:textId="15794DA1" w:rsidR="00022189" w:rsidRPr="00762F79" w:rsidRDefault="00022189" w:rsidP="00022189">
            <w:pPr>
              <w:pStyle w:val="acctfourfigures"/>
              <w:tabs>
                <w:tab w:val="clear" w:pos="765"/>
                <w:tab w:val="decimal" w:pos="1440"/>
              </w:tabs>
              <w:spacing w:line="280" w:lineRule="atLeast"/>
              <w:ind w:right="105" w:firstLine="1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7D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905,230</w:t>
            </w:r>
          </w:p>
        </w:tc>
      </w:tr>
    </w:tbl>
    <w:p w14:paraId="0AFD4159" w14:textId="0F0BC100" w:rsidR="009C3952" w:rsidRDefault="009C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15B60D" w14:textId="77777777" w:rsidR="00685563" w:rsidRDefault="006855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56561A0A" w14:textId="45425DCF" w:rsidR="00CF2178" w:rsidRPr="00762F79" w:rsidRDefault="00CF2178" w:rsidP="00CF2178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</w:rPr>
      </w:pPr>
      <w:r w:rsidRPr="00762F79">
        <w:rPr>
          <w:rFonts w:ascii="Angsana New" w:eastAsia="MS Mincho" w:hAnsi="Angsana New" w:hint="cs"/>
          <w:b/>
          <w:bCs/>
          <w:i/>
          <w:iCs/>
          <w:sz w:val="30"/>
          <w:szCs w:val="30"/>
          <w:cs/>
        </w:rPr>
        <w:t>รายการที่เกี่ยวโยงกัน</w:t>
      </w:r>
    </w:p>
    <w:p w14:paraId="4031C70D" w14:textId="77777777" w:rsidR="00CF2178" w:rsidRPr="00762F79" w:rsidRDefault="00CF2178" w:rsidP="00CF2178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1C54C1A6" w14:textId="77777777" w:rsidR="00C82B48" w:rsidRDefault="00A22651" w:rsidP="00C56305">
      <w:pPr>
        <w:pStyle w:val="ListParagraph"/>
        <w:tabs>
          <w:tab w:val="left" w:pos="540"/>
        </w:tabs>
        <w:spacing w:line="240" w:lineRule="atLeast"/>
        <w:ind w:left="547" w:right="-43"/>
        <w:jc w:val="thaiDistribute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 w:hint="cs"/>
          <w:sz w:val="30"/>
          <w:szCs w:val="30"/>
          <w:cs/>
        </w:rPr>
        <w:t>จาก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>คำชี้แจงของบริษัทต่อสำนักงานคณะกรรมการกํากับหลักทรัพย์และตลาดหลักทรัพย์</w:t>
      </w:r>
      <w:r w:rsidRPr="00FD0651">
        <w:rPr>
          <w:rFonts w:ascii="Angsana New" w:eastAsia="MS Mincho" w:hAnsi="Angsana New" w:hint="cs"/>
          <w:sz w:val="30"/>
          <w:szCs w:val="30"/>
          <w:cs/>
        </w:rPr>
        <w:t xml:space="preserve">เมื่อวันที่ </w:t>
      </w:r>
      <w:r w:rsidRPr="00FD0651">
        <w:rPr>
          <w:rFonts w:ascii="Angsana New" w:eastAsia="MS Mincho" w:hAnsi="Angsana New"/>
          <w:sz w:val="30"/>
          <w:szCs w:val="30"/>
        </w:rPr>
        <w:t>10</w:t>
      </w:r>
      <w:r w:rsidRPr="00FD0651">
        <w:rPr>
          <w:rFonts w:ascii="Angsana New" w:eastAsia="MS Mincho" w:hAnsi="Angsana New" w:hint="cs"/>
          <w:sz w:val="30"/>
          <w:szCs w:val="30"/>
          <w:cs/>
        </w:rPr>
        <w:t xml:space="preserve"> กรกฎาคม </w:t>
      </w:r>
      <w:r w:rsidRPr="00FD0651">
        <w:rPr>
          <w:rFonts w:ascii="Angsana New" w:eastAsia="MS Mincho" w:hAnsi="Angsana New"/>
          <w:sz w:val="30"/>
          <w:szCs w:val="30"/>
        </w:rPr>
        <w:t>2567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 xml:space="preserve"> กลุ่มบริษัทและบริษัทไม่ปฏิบัติตามหลักเกณฑ์รายการที่เกี่ยวโยงกัน</w:t>
      </w:r>
      <w:r w:rsidR="00CF2178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>กรณีการกู้ยืมเงินจากบุคคลที่เกี่ยวโยงกันและการนำสินทรัพย์ของกลุ่มบริษัทและบริษัทไปค้ำประกันให้บุคคลที่เกี่ยวโยงกัน</w:t>
      </w:r>
      <w:r w:rsidR="00CF2178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>รวมทั้งการที่กลุ่มบริษัทและบริษัทนำเงินกู้ยืมไปใช้ผิดวัตถุประสงค์</w:t>
      </w:r>
      <w:r w:rsidR="00CF2178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 xml:space="preserve">ทั้งนี้กลุ่มบริษัทและบริษัทแจ้งกำหนดระยะเวลาในการดำเนินการแก้ไขให้แล้วเสร็จภายในเดือนตุลาคม </w:t>
      </w:r>
      <w:r w:rsidR="00CF2178" w:rsidRPr="00FD0651">
        <w:rPr>
          <w:rFonts w:ascii="Angsana New" w:eastAsia="MS Mincho" w:hAnsi="Angsana New"/>
          <w:sz w:val="30"/>
          <w:szCs w:val="30"/>
        </w:rPr>
        <w:t>2567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 xml:space="preserve"> ต่อมาเมื่อวันที่ </w:t>
      </w:r>
      <w:r w:rsidR="00CF2178" w:rsidRPr="00FD0651">
        <w:rPr>
          <w:rFonts w:ascii="Angsana New" w:eastAsia="MS Mincho" w:hAnsi="Angsana New"/>
          <w:sz w:val="30"/>
          <w:szCs w:val="30"/>
        </w:rPr>
        <w:t>19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 xml:space="preserve"> กันยายน </w:t>
      </w:r>
      <w:r w:rsidR="00CF2178" w:rsidRPr="00FD0651">
        <w:rPr>
          <w:rFonts w:ascii="Angsana New" w:eastAsia="MS Mincho" w:hAnsi="Angsana New"/>
          <w:sz w:val="30"/>
          <w:szCs w:val="30"/>
        </w:rPr>
        <w:t>2567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 xml:space="preserve"> บริษัทได้ชี้แจงความคืบหน้าต่อตลาดหลักทรัพย์แห่งประเทศไทยเกี่ยวกับการดำเนินการเข้าทำรายการที่เกี่ยวโยงกันของบริษัทว่า</w:t>
      </w:r>
      <w:r w:rsidR="00CF2178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>บริษัทอยู่ระหว่างการรวบรวมข้อมูลและเอกสารหลักฐานต่าง</w:t>
      </w:r>
      <w:r w:rsidR="00CF2178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>ๆ</w:t>
      </w:r>
      <w:r w:rsidR="00CF2178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>ที่เกี่ยวข้องให้ครบถ้วน</w:t>
      </w:r>
      <w:r w:rsidR="00CF2178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>โดย</w:t>
      </w:r>
      <w:r>
        <w:rPr>
          <w:rFonts w:ascii="Angsana New" w:eastAsia="MS Mincho" w:hAnsi="Angsana New" w:hint="cs"/>
          <w:sz w:val="30"/>
          <w:szCs w:val="30"/>
          <w:cs/>
        </w:rPr>
        <w:t>จะ</w:t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>จัดประชุมผู้ถือหุ้นเพื่อให้สัตยาบันรายการที่</w:t>
      </w:r>
      <w:r>
        <w:rPr>
          <w:rFonts w:ascii="Angsana New" w:eastAsia="MS Mincho" w:hAnsi="Angsana New"/>
          <w:sz w:val="30"/>
          <w:szCs w:val="30"/>
          <w:cs/>
        </w:rPr>
        <w:br/>
      </w:r>
      <w:r w:rsidR="00CF2178" w:rsidRPr="00FD0651">
        <w:rPr>
          <w:rFonts w:ascii="Angsana New" w:eastAsia="MS Mincho" w:hAnsi="Angsana New" w:hint="cs"/>
          <w:sz w:val="30"/>
          <w:szCs w:val="30"/>
          <w:cs/>
        </w:rPr>
        <w:t>เกี่ยวโยงกันซึ่งบริษัทจะพิจารณาข้อเท็จจริงร่วมกับที่ปรึกษากฎหมายเพื่อกำหนดแนวทางการดำเนินการต่อไป</w:t>
      </w:r>
      <w:r w:rsidR="0077410F" w:rsidRPr="00FD0651">
        <w:rPr>
          <w:rFonts w:ascii="Angsana New" w:eastAsia="MS Mincho" w:hAnsi="Angsana New"/>
          <w:sz w:val="30"/>
          <w:szCs w:val="30"/>
        </w:rPr>
        <w:t xml:space="preserve"> </w:t>
      </w:r>
      <w:r w:rsidR="0077410F" w:rsidRPr="00FD0651">
        <w:rPr>
          <w:rFonts w:ascii="Angsana New" w:eastAsia="MS Mincho" w:hAnsi="Angsana New" w:hint="cs"/>
          <w:sz w:val="30"/>
          <w:szCs w:val="30"/>
          <w:cs/>
        </w:rPr>
        <w:t>ต่อมา</w:t>
      </w:r>
      <w:r>
        <w:rPr>
          <w:rFonts w:ascii="Angsana New" w:eastAsia="MS Mincho" w:hAnsi="Angsana New" w:hint="cs"/>
          <w:sz w:val="30"/>
          <w:szCs w:val="30"/>
          <w:cs/>
        </w:rPr>
        <w:t>จาก</w:t>
      </w:r>
      <w:r w:rsidR="00CC0815" w:rsidRPr="00FD0651">
        <w:rPr>
          <w:rFonts w:ascii="Angsana New" w:eastAsia="MS Mincho" w:hAnsi="Angsana New" w:hint="cs"/>
          <w:sz w:val="30"/>
          <w:szCs w:val="30"/>
          <w:cs/>
        </w:rPr>
        <w:t>คำชี้แจงของบริษัทต่อตลาดหลักทรัพย์</w:t>
      </w:r>
      <w:r w:rsidR="00A21CDC" w:rsidRPr="00FD0651">
        <w:rPr>
          <w:rFonts w:ascii="Angsana New" w:eastAsia="MS Mincho" w:hAnsi="Angsana New" w:hint="cs"/>
          <w:sz w:val="30"/>
          <w:szCs w:val="30"/>
          <w:cs/>
        </w:rPr>
        <w:t>แห่งประเทศไทย</w:t>
      </w:r>
      <w:r w:rsidRPr="00FD0651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D0651">
        <w:rPr>
          <w:rFonts w:ascii="Angsana New" w:eastAsia="MS Mincho" w:hAnsi="Angsana New"/>
          <w:sz w:val="30"/>
          <w:szCs w:val="30"/>
        </w:rPr>
        <w:t>9</w:t>
      </w:r>
      <w:r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D0651">
        <w:rPr>
          <w:rFonts w:ascii="Angsana New" w:eastAsia="MS Mincho" w:hAnsi="Angsana New" w:hint="cs"/>
          <w:sz w:val="30"/>
          <w:szCs w:val="30"/>
          <w:cs/>
        </w:rPr>
        <w:t xml:space="preserve">มกราคม </w:t>
      </w:r>
      <w:r w:rsidRPr="00FD0651">
        <w:rPr>
          <w:rFonts w:ascii="Angsana New" w:eastAsia="MS Mincho" w:hAnsi="Angsana New"/>
          <w:sz w:val="30"/>
          <w:szCs w:val="30"/>
        </w:rPr>
        <w:t>2569</w:t>
      </w:r>
      <w:r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82CAD" w:rsidRPr="00FD0651">
        <w:rPr>
          <w:rFonts w:ascii="Angsana New" w:eastAsia="MS Mincho" w:hAnsi="Angsana New" w:hint="cs"/>
          <w:sz w:val="30"/>
          <w:szCs w:val="30"/>
          <w:cs/>
        </w:rPr>
        <w:t>ที่ประชุมคณะกรรมการบริษัท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82CAD" w:rsidRPr="00FD0651">
        <w:rPr>
          <w:rFonts w:ascii="Angsana New" w:eastAsia="MS Mincho" w:hAnsi="Angsana New" w:hint="cs"/>
          <w:sz w:val="30"/>
          <w:szCs w:val="30"/>
          <w:cs/>
        </w:rPr>
        <w:t>ครั้งที่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82CAD" w:rsidRPr="00FD0651">
        <w:rPr>
          <w:rFonts w:ascii="Angsana New" w:eastAsia="MS Mincho" w:hAnsi="Angsana New"/>
          <w:sz w:val="30"/>
          <w:szCs w:val="30"/>
        </w:rPr>
        <w:t>18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>/</w:t>
      </w:r>
      <w:r w:rsidR="00F82CAD" w:rsidRPr="00FD0651">
        <w:rPr>
          <w:rFonts w:ascii="Angsana New" w:eastAsia="MS Mincho" w:hAnsi="Angsana New"/>
          <w:sz w:val="30"/>
          <w:szCs w:val="30"/>
        </w:rPr>
        <w:t>2568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82CAD" w:rsidRPr="00FD0651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82CAD" w:rsidRPr="00FD0651">
        <w:rPr>
          <w:rFonts w:ascii="Angsana New" w:eastAsia="MS Mincho" w:hAnsi="Angsana New"/>
          <w:sz w:val="30"/>
          <w:szCs w:val="30"/>
        </w:rPr>
        <w:t>20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82CAD" w:rsidRPr="00FD0651">
        <w:rPr>
          <w:rFonts w:ascii="Angsana New" w:eastAsia="MS Mincho" w:hAnsi="Angsana New" w:hint="cs"/>
          <w:sz w:val="30"/>
          <w:szCs w:val="30"/>
          <w:cs/>
        </w:rPr>
        <w:t>สิงหาคม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855A49" w:rsidRPr="00FD0651">
        <w:rPr>
          <w:rFonts w:ascii="Angsana New" w:eastAsia="MS Mincho" w:hAnsi="Angsana New"/>
          <w:sz w:val="30"/>
          <w:szCs w:val="30"/>
        </w:rPr>
        <w:t>2568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82CAD" w:rsidRPr="00FD0651">
        <w:rPr>
          <w:rFonts w:ascii="Angsana New" w:eastAsia="MS Mincho" w:hAnsi="Angsana New" w:hint="cs"/>
          <w:sz w:val="30"/>
          <w:szCs w:val="30"/>
          <w:cs/>
        </w:rPr>
        <w:t>ได้พิจารณาร่วมกับคณะกรรมการตรวจสอบและฝ่ายกฎหมายมีมติเห็นชอบในหลักการว่า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82CAD" w:rsidRPr="00FD0651">
        <w:rPr>
          <w:rFonts w:ascii="Angsana New" w:eastAsia="MS Mincho" w:hAnsi="Angsana New" w:hint="cs"/>
          <w:sz w:val="30"/>
          <w:szCs w:val="30"/>
          <w:cs/>
        </w:rPr>
        <w:t>ไม่ควรเรียกประชุมวิสามัญผู้ถือหุ้นเพื่อขอสัตยาบันสำหรับรายการที่เกี่ยวโยงกัน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82CAD" w:rsidRPr="00FD0651">
        <w:rPr>
          <w:rFonts w:ascii="Angsana New" w:eastAsia="MS Mincho" w:hAnsi="Angsana New" w:hint="cs"/>
          <w:sz w:val="30"/>
          <w:szCs w:val="30"/>
          <w:cs/>
        </w:rPr>
        <w:t>เนื่องจากรายการดังกล่าวมีลักษณะเข้าข่ายเป็นนิติกรรมอำพราง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82CAD" w:rsidRPr="00FD0651">
        <w:rPr>
          <w:rFonts w:ascii="Angsana New" w:eastAsia="MS Mincho" w:hAnsi="Angsana New" w:hint="cs"/>
          <w:sz w:val="30"/>
          <w:szCs w:val="30"/>
          <w:cs/>
        </w:rPr>
        <w:t>และอาจไม่ชอบด้วยกฎหมาย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82CAD" w:rsidRPr="00FD0651">
        <w:rPr>
          <w:rFonts w:ascii="Angsana New" w:eastAsia="MS Mincho" w:hAnsi="Angsana New" w:hint="cs"/>
          <w:sz w:val="30"/>
          <w:szCs w:val="30"/>
          <w:cs/>
        </w:rPr>
        <w:t>อีกทั้งยังเข้าข่ายเป็นการบริหารงานที่ผิดพลาดของอดีตผู้บริหารในขณะนั้น</w:t>
      </w:r>
      <w:r w:rsidR="00F82CAD" w:rsidRPr="00FD065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F82CAD" w:rsidRPr="00FD0651">
        <w:rPr>
          <w:rFonts w:ascii="Angsana New" w:eastAsia="MS Mincho" w:hAnsi="Angsana New" w:hint="cs"/>
          <w:sz w:val="30"/>
          <w:szCs w:val="30"/>
          <w:cs/>
        </w:rPr>
        <w:t>ซึ่งก่อให้เกิดความเสียหายแก่บริษัท</w:t>
      </w:r>
      <w:r w:rsidR="00FB1D54" w:rsidRPr="00FD0651">
        <w:rPr>
          <w:rFonts w:ascii="Angsana New" w:eastAsia="MS Mincho" w:hAnsi="Angsana New"/>
          <w:sz w:val="30"/>
          <w:szCs w:val="30"/>
        </w:rPr>
        <w:t xml:space="preserve"> </w:t>
      </w:r>
      <w:r>
        <w:rPr>
          <w:rFonts w:ascii="Angsana New" w:eastAsia="MS Mincho" w:hAnsi="Angsana New" w:hint="cs"/>
          <w:sz w:val="30"/>
          <w:szCs w:val="30"/>
          <w:cs/>
        </w:rPr>
        <w:t>โดย</w:t>
      </w:r>
      <w:r w:rsidR="00096F0E" w:rsidRPr="00FD0651">
        <w:rPr>
          <w:rFonts w:ascii="Angsana New" w:eastAsia="MS Mincho" w:hAnsi="Angsana New" w:hint="cs"/>
          <w:sz w:val="30"/>
          <w:szCs w:val="30"/>
          <w:cs/>
        </w:rPr>
        <w:t>บริษัทอยู่ระหว่างการ</w:t>
      </w:r>
      <w:r w:rsidR="00FD0651" w:rsidRPr="00FD0651">
        <w:rPr>
          <w:rFonts w:ascii="Angsana New" w:eastAsia="MS Mincho" w:hAnsi="Angsana New" w:hint="cs"/>
          <w:sz w:val="30"/>
          <w:szCs w:val="30"/>
          <w:cs/>
        </w:rPr>
        <w:t>ดำเนินทางก</w:t>
      </w:r>
      <w:r w:rsidR="00C82B48">
        <w:rPr>
          <w:rFonts w:ascii="Angsana New" w:eastAsia="MS Mincho" w:hAnsi="Angsana New" w:hint="cs"/>
          <w:sz w:val="30"/>
          <w:szCs w:val="30"/>
          <w:cs/>
        </w:rPr>
        <w:t>ฎ</w:t>
      </w:r>
      <w:r w:rsidR="00FD0651" w:rsidRPr="00FD0651">
        <w:rPr>
          <w:rFonts w:ascii="Angsana New" w:eastAsia="MS Mincho" w:hAnsi="Angsana New" w:hint="cs"/>
          <w:sz w:val="30"/>
          <w:szCs w:val="30"/>
          <w:cs/>
        </w:rPr>
        <w:t>หมายกับบุคคลที่เกี่ยวข้อง</w:t>
      </w:r>
    </w:p>
    <w:p w14:paraId="5B5B3DF3" w14:textId="77777777" w:rsidR="00C82B48" w:rsidRDefault="00C82B48" w:rsidP="00A21CDC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</w:p>
    <w:p w14:paraId="6ABFBE0C" w14:textId="77777777" w:rsidR="00C82B48" w:rsidRDefault="00C82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b/>
          <w:bCs/>
          <w:sz w:val="30"/>
          <w:szCs w:val="30"/>
        </w:rPr>
        <w:br w:type="page"/>
      </w:r>
    </w:p>
    <w:p w14:paraId="3A2A4B87" w14:textId="4C1F6057" w:rsidR="00385DBD" w:rsidRPr="00DE347B" w:rsidRDefault="00385DBD" w:rsidP="004C16CA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เจ้าหนี้การค้าและเจ้าหนี้</w:t>
      </w:r>
      <w:r w:rsidR="000D05B7"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หมุนเวียนอื่น</w:t>
      </w:r>
    </w:p>
    <w:p w14:paraId="5E8A6357" w14:textId="7E11F737" w:rsidR="00527F0E" w:rsidRPr="0041702B" w:rsidRDefault="00527F0E" w:rsidP="00527F0E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4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514"/>
        <w:gridCol w:w="876"/>
        <w:gridCol w:w="972"/>
        <w:gridCol w:w="265"/>
        <w:gridCol w:w="933"/>
        <w:gridCol w:w="247"/>
        <w:gridCol w:w="1010"/>
        <w:gridCol w:w="250"/>
        <w:gridCol w:w="1027"/>
      </w:tblGrid>
      <w:tr w:rsidR="00043232" w:rsidRPr="00002312" w14:paraId="66202A37" w14:textId="77777777" w:rsidTr="00A12E44">
        <w:tc>
          <w:tcPr>
            <w:tcW w:w="3514" w:type="dxa"/>
            <w:vMerge w:val="restart"/>
          </w:tcPr>
          <w:p w14:paraId="361B552A" w14:textId="77777777" w:rsidR="007D41A7" w:rsidRPr="00002312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6" w:type="dxa"/>
          </w:tcPr>
          <w:p w14:paraId="5807EEDF" w14:textId="77777777" w:rsidR="007D41A7" w:rsidRPr="00002312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70" w:type="dxa"/>
            <w:gridSpan w:val="3"/>
          </w:tcPr>
          <w:p w14:paraId="519F0F03" w14:textId="65466119" w:rsidR="007D41A7" w:rsidRPr="00002312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</w:tcPr>
          <w:p w14:paraId="5E0FCF5D" w14:textId="77777777" w:rsidR="007D41A7" w:rsidRPr="00002312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7" w:type="dxa"/>
            <w:gridSpan w:val="3"/>
          </w:tcPr>
          <w:p w14:paraId="1F93047E" w14:textId="77777777" w:rsidR="007D41A7" w:rsidRPr="00002312" w:rsidRDefault="007D41A7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2189" w:rsidRPr="00002312" w14:paraId="43DD0A43" w14:textId="77777777" w:rsidTr="00313432">
        <w:tc>
          <w:tcPr>
            <w:tcW w:w="3514" w:type="dxa"/>
            <w:vMerge/>
          </w:tcPr>
          <w:p w14:paraId="7B007504" w14:textId="77777777" w:rsidR="00022189" w:rsidRPr="00002312" w:rsidRDefault="00022189" w:rsidP="00022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76" w:type="dxa"/>
          </w:tcPr>
          <w:p w14:paraId="65967CC2" w14:textId="7111E17B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72" w:type="dxa"/>
            <w:vAlign w:val="center"/>
          </w:tcPr>
          <w:p w14:paraId="5B961004" w14:textId="5F4BA1B2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65" w:type="dxa"/>
            <w:vAlign w:val="center"/>
          </w:tcPr>
          <w:p w14:paraId="26F14325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33" w:type="dxa"/>
            <w:vAlign w:val="center"/>
          </w:tcPr>
          <w:p w14:paraId="10A9A62E" w14:textId="1F058D5F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47" w:type="dxa"/>
          </w:tcPr>
          <w:p w14:paraId="5758EDFA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0" w:type="dxa"/>
            <w:vAlign w:val="center"/>
          </w:tcPr>
          <w:p w14:paraId="09AE83AA" w14:textId="5E53A65B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50" w:type="dxa"/>
            <w:vAlign w:val="center"/>
          </w:tcPr>
          <w:p w14:paraId="06FDBD32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7" w:type="dxa"/>
            <w:vAlign w:val="center"/>
          </w:tcPr>
          <w:p w14:paraId="4F4FCFA0" w14:textId="0E8E3E6D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7D41A7" w:rsidRPr="00002312" w14:paraId="39A21F59" w14:textId="77777777" w:rsidTr="00313432">
        <w:tc>
          <w:tcPr>
            <w:tcW w:w="3514" w:type="dxa"/>
          </w:tcPr>
          <w:p w14:paraId="11DF7DB7" w14:textId="77777777" w:rsidR="007D41A7" w:rsidRPr="00002312" w:rsidRDefault="007D41A7" w:rsidP="00E21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76" w:type="dxa"/>
          </w:tcPr>
          <w:p w14:paraId="18840E3F" w14:textId="77777777" w:rsidR="007D41A7" w:rsidRPr="00002312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04" w:type="dxa"/>
            <w:gridSpan w:val="7"/>
          </w:tcPr>
          <w:p w14:paraId="45E692FF" w14:textId="593D1CBB" w:rsidR="007D41A7" w:rsidRPr="00002312" w:rsidRDefault="007D41A7" w:rsidP="00E21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2189" w:rsidRPr="00002312" w14:paraId="558A9D26" w14:textId="77777777" w:rsidTr="00313432">
        <w:tc>
          <w:tcPr>
            <w:tcW w:w="3514" w:type="dxa"/>
          </w:tcPr>
          <w:p w14:paraId="1B996397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6" w:type="dxa"/>
          </w:tcPr>
          <w:p w14:paraId="70009FB9" w14:textId="501C51F0" w:rsidR="00022189" w:rsidRPr="00002312" w:rsidRDefault="0056036F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972" w:type="dxa"/>
            <w:vAlign w:val="bottom"/>
          </w:tcPr>
          <w:p w14:paraId="668E4B8E" w14:textId="30075D08" w:rsidR="00022189" w:rsidRPr="003C3094" w:rsidRDefault="00E751F7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65" w:type="dxa"/>
          </w:tcPr>
          <w:p w14:paraId="7BF56D29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1169B14A" w14:textId="62355594" w:rsidR="00022189" w:rsidRPr="001E54C9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C309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7" w:type="dxa"/>
          </w:tcPr>
          <w:p w14:paraId="1EC30CD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3BD18833" w14:textId="18BA8673" w:rsidR="00022189" w:rsidRPr="001E7CC8" w:rsidRDefault="008F7C53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A7F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="006F7F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0" w:type="dxa"/>
          </w:tcPr>
          <w:p w14:paraId="7062E76A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D54B403" w14:textId="300D1340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5,678</w:t>
            </w:r>
          </w:p>
        </w:tc>
      </w:tr>
      <w:tr w:rsidR="00022189" w:rsidRPr="00002312" w14:paraId="7F20D686" w14:textId="77777777" w:rsidTr="00042791">
        <w:tc>
          <w:tcPr>
            <w:tcW w:w="3514" w:type="dxa"/>
          </w:tcPr>
          <w:p w14:paraId="41BB8E46" w14:textId="0C13C6B4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76" w:type="dxa"/>
          </w:tcPr>
          <w:p w14:paraId="0B5A589A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14:paraId="534DFA9B" w14:textId="013D239C" w:rsidR="00022189" w:rsidRPr="00E73BA6" w:rsidRDefault="00E751F7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30,615</w:t>
            </w:r>
          </w:p>
        </w:tc>
        <w:tc>
          <w:tcPr>
            <w:tcW w:w="265" w:type="dxa"/>
          </w:tcPr>
          <w:p w14:paraId="7193EAB7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52A06996" w14:textId="13D84DD5" w:rsidR="00022189" w:rsidRPr="001E54C9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3B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23,88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47" w:type="dxa"/>
          </w:tcPr>
          <w:p w14:paraId="6EFF8A1D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5C626695" w14:textId="011E5109" w:rsidR="00022189" w:rsidRPr="001E7CC8" w:rsidRDefault="006A7FEE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25,3</w:t>
            </w:r>
            <w:r w:rsidR="004306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194A3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50" w:type="dxa"/>
          </w:tcPr>
          <w:p w14:paraId="46063945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7CFEF6B" w14:textId="507FB31F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18,249</w:t>
            </w:r>
          </w:p>
        </w:tc>
      </w:tr>
      <w:tr w:rsidR="00022189" w:rsidRPr="00002312" w14:paraId="0E67E9A5" w14:textId="77777777" w:rsidTr="00313432">
        <w:tc>
          <w:tcPr>
            <w:tcW w:w="3514" w:type="dxa"/>
          </w:tcPr>
          <w:p w14:paraId="29D2E039" w14:textId="6F274536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0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6" w:type="dxa"/>
          </w:tcPr>
          <w:p w14:paraId="0C1A3D93" w14:textId="77E3E3B2" w:rsidR="00022189" w:rsidRPr="00002312" w:rsidRDefault="0056036F" w:rsidP="00022189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72" w:type="dxa"/>
          </w:tcPr>
          <w:p w14:paraId="19F0A2D5" w14:textId="7438CAC8" w:rsidR="00022189" w:rsidRPr="002D2900" w:rsidRDefault="00194A36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65" w:type="dxa"/>
          </w:tcPr>
          <w:p w14:paraId="3FA37ABA" w14:textId="77777777" w:rsidR="00022189" w:rsidRPr="00002312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</w:tcPr>
          <w:p w14:paraId="7DA817FE" w14:textId="543C4A71" w:rsidR="00022189" w:rsidRPr="001E54C9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257C">
              <w:rPr>
                <w:rFonts w:asciiTheme="majorBidi" w:hAnsiTheme="majorBidi" w:cstheme="majorBidi"/>
                <w:sz w:val="30"/>
                <w:szCs w:val="30"/>
              </w:rPr>
              <w:t>2,136</w:t>
            </w:r>
          </w:p>
        </w:tc>
        <w:tc>
          <w:tcPr>
            <w:tcW w:w="247" w:type="dxa"/>
          </w:tcPr>
          <w:p w14:paraId="34AD7717" w14:textId="77777777" w:rsidR="00022189" w:rsidRPr="007D6533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  <w:lang w:val="en-GB" w:bidi="ar-SA"/>
              </w:rPr>
            </w:pPr>
          </w:p>
        </w:tc>
        <w:tc>
          <w:tcPr>
            <w:tcW w:w="1010" w:type="dxa"/>
          </w:tcPr>
          <w:p w14:paraId="7DBE8518" w14:textId="26EF3EE7" w:rsidR="00022189" w:rsidRPr="001E7CC8" w:rsidRDefault="006A7FEE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4,16</w:t>
            </w:r>
            <w:r w:rsidR="0043060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0" w:type="dxa"/>
          </w:tcPr>
          <w:p w14:paraId="1104DE76" w14:textId="77777777" w:rsidR="00022189" w:rsidRPr="00002312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02D70859" w14:textId="10408123" w:rsidR="00022189" w:rsidRPr="00002312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</w:rPr>
              <w:t>3,845</w:t>
            </w:r>
          </w:p>
        </w:tc>
      </w:tr>
      <w:tr w:rsidR="00022189" w:rsidRPr="00002312" w14:paraId="0A6E75D8" w14:textId="77777777" w:rsidTr="00313432">
        <w:tc>
          <w:tcPr>
            <w:tcW w:w="3514" w:type="dxa"/>
          </w:tcPr>
          <w:p w14:paraId="437B11F8" w14:textId="58F8B1BF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76" w:type="dxa"/>
          </w:tcPr>
          <w:p w14:paraId="7F75B2A4" w14:textId="77777777" w:rsidR="00022189" w:rsidRPr="00002312" w:rsidRDefault="00022189" w:rsidP="00022189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14:paraId="636D3C52" w14:textId="1054086A" w:rsidR="00022189" w:rsidRPr="002D2900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65" w:type="dxa"/>
          </w:tcPr>
          <w:p w14:paraId="70AFFED6" w14:textId="77777777" w:rsidR="00022189" w:rsidRPr="00002312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</w:tcPr>
          <w:p w14:paraId="2AD04AE9" w14:textId="47342BFC" w:rsidR="00022189" w:rsidRPr="001E54C9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13D6872B" w14:textId="77777777" w:rsidR="00022189" w:rsidRPr="00002312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</w:tcPr>
          <w:p w14:paraId="280C2AC7" w14:textId="77777777" w:rsidR="00022189" w:rsidRPr="001E7CC8" w:rsidRDefault="00022189" w:rsidP="00022189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5D1E9EF" w14:textId="77777777" w:rsidR="00022189" w:rsidRPr="00002312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11086745" w14:textId="77777777" w:rsidR="00022189" w:rsidRPr="00002312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189" w:rsidRPr="00002312" w14:paraId="01C6DD58" w14:textId="77777777" w:rsidTr="00313432">
        <w:tc>
          <w:tcPr>
            <w:tcW w:w="3514" w:type="dxa"/>
          </w:tcPr>
          <w:p w14:paraId="4AABA6A6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76" w:type="dxa"/>
          </w:tcPr>
          <w:p w14:paraId="523C4A67" w14:textId="77777777" w:rsidR="00022189" w:rsidRPr="00002312" w:rsidRDefault="00022189" w:rsidP="00022189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2" w:type="dxa"/>
          </w:tcPr>
          <w:p w14:paraId="36251D93" w14:textId="2D4784BC" w:rsidR="00022189" w:rsidRPr="00E27A8F" w:rsidRDefault="00B54D77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</w:t>
            </w:r>
            <w:r w:rsidR="0043060E">
              <w:rPr>
                <w:rFonts w:asciiTheme="majorBidi" w:hAnsiTheme="majorBidi" w:cstheme="majorBidi"/>
                <w:sz w:val="30"/>
                <w:szCs w:val="30"/>
              </w:rPr>
              <w:t>718</w:t>
            </w:r>
          </w:p>
        </w:tc>
        <w:tc>
          <w:tcPr>
            <w:tcW w:w="265" w:type="dxa"/>
          </w:tcPr>
          <w:p w14:paraId="48EC6020" w14:textId="77777777" w:rsidR="00022189" w:rsidRPr="00002312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33" w:type="dxa"/>
          </w:tcPr>
          <w:p w14:paraId="2F308FA8" w14:textId="3FD919C6" w:rsidR="00022189" w:rsidRPr="001E54C9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27A8F">
              <w:rPr>
                <w:rFonts w:asciiTheme="majorBidi" w:hAnsiTheme="majorBidi" w:cstheme="majorBidi"/>
                <w:sz w:val="30"/>
                <w:szCs w:val="30"/>
              </w:rPr>
              <w:t>70,808</w:t>
            </w:r>
          </w:p>
        </w:tc>
        <w:tc>
          <w:tcPr>
            <w:tcW w:w="247" w:type="dxa"/>
          </w:tcPr>
          <w:p w14:paraId="7503E650" w14:textId="77777777" w:rsidR="00022189" w:rsidRPr="00002312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0" w:type="dxa"/>
          </w:tcPr>
          <w:p w14:paraId="31A77370" w14:textId="7B0914A5" w:rsidR="00022189" w:rsidRPr="001E7CC8" w:rsidRDefault="006A7FEE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53,30</w:t>
            </w:r>
            <w:r w:rsidR="004306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0" w:type="dxa"/>
          </w:tcPr>
          <w:p w14:paraId="00046A94" w14:textId="77777777" w:rsidR="00022189" w:rsidRPr="00002312" w:rsidRDefault="00022189" w:rsidP="0002218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27" w:type="dxa"/>
          </w:tcPr>
          <w:p w14:paraId="44796FE8" w14:textId="3E72596D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</w:rPr>
              <w:t>60,830</w:t>
            </w:r>
          </w:p>
        </w:tc>
      </w:tr>
      <w:tr w:rsidR="00022189" w:rsidRPr="00002312" w14:paraId="005B1B53" w14:textId="77777777" w:rsidTr="00042791">
        <w:tc>
          <w:tcPr>
            <w:tcW w:w="3514" w:type="dxa"/>
          </w:tcPr>
          <w:p w14:paraId="452633F0" w14:textId="1FC4992C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และเงินประกัน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876" w:type="dxa"/>
          </w:tcPr>
          <w:p w14:paraId="747B4E7F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14:paraId="65A35627" w14:textId="30F31400" w:rsidR="00022189" w:rsidRPr="00E27A8F" w:rsidRDefault="00B54D77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14,743</w:t>
            </w:r>
          </w:p>
        </w:tc>
        <w:tc>
          <w:tcPr>
            <w:tcW w:w="265" w:type="dxa"/>
          </w:tcPr>
          <w:p w14:paraId="462D1073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49DCF666" w14:textId="5647ABA3" w:rsidR="00022189" w:rsidRPr="007D6533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27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25,123</w:t>
            </w:r>
          </w:p>
        </w:tc>
        <w:tc>
          <w:tcPr>
            <w:tcW w:w="247" w:type="dxa"/>
          </w:tcPr>
          <w:p w14:paraId="3CE5931A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4E492370" w14:textId="2E3257AE" w:rsidR="00022189" w:rsidRPr="00002312" w:rsidRDefault="006A7FEE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10,343</w:t>
            </w:r>
          </w:p>
        </w:tc>
        <w:tc>
          <w:tcPr>
            <w:tcW w:w="250" w:type="dxa"/>
          </w:tcPr>
          <w:p w14:paraId="66E1551B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D8AC958" w14:textId="23797682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14,550</w:t>
            </w:r>
          </w:p>
        </w:tc>
      </w:tr>
      <w:tr w:rsidR="00022189" w:rsidRPr="00002312" w14:paraId="2530C466" w14:textId="77777777" w:rsidTr="00042791">
        <w:tc>
          <w:tcPr>
            <w:tcW w:w="3514" w:type="dxa"/>
          </w:tcPr>
          <w:p w14:paraId="4233F76C" w14:textId="3F461B39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76" w:type="dxa"/>
          </w:tcPr>
          <w:p w14:paraId="624DEFA6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</w:tcPr>
          <w:p w14:paraId="5EA7D3E2" w14:textId="491562F9" w:rsidR="00022189" w:rsidRPr="00E27A8F" w:rsidRDefault="00B54D77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F829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093F1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229</w:t>
            </w:r>
          </w:p>
        </w:tc>
        <w:tc>
          <w:tcPr>
            <w:tcW w:w="265" w:type="dxa"/>
          </w:tcPr>
          <w:p w14:paraId="677871AC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12ADB4E5" w14:textId="3FE3D383" w:rsidR="00022189" w:rsidRPr="007D6533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27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1,099</w:t>
            </w:r>
          </w:p>
        </w:tc>
        <w:tc>
          <w:tcPr>
            <w:tcW w:w="247" w:type="dxa"/>
          </w:tcPr>
          <w:p w14:paraId="2D016DC4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2ADCB100" w14:textId="4C8994B4" w:rsidR="00022189" w:rsidRPr="00002312" w:rsidRDefault="006A7FEE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</w:t>
            </w:r>
            <w:r w:rsidR="0043060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50" w:type="dxa"/>
          </w:tcPr>
          <w:p w14:paraId="6F7F1AB3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A302CBA" w14:textId="51809503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703</w:t>
            </w:r>
          </w:p>
        </w:tc>
      </w:tr>
      <w:tr w:rsidR="005817BB" w:rsidRPr="00002312" w14:paraId="218D4F7C" w14:textId="77777777" w:rsidTr="00042791">
        <w:tc>
          <w:tcPr>
            <w:tcW w:w="3514" w:type="dxa"/>
          </w:tcPr>
          <w:p w14:paraId="32B0565A" w14:textId="7C6A2BC2" w:rsidR="005817BB" w:rsidRPr="00002312" w:rsidRDefault="005817BB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ดอกเบี้ยค้างจ่าย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17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บริษัทใหญ่เดิม</w:t>
            </w:r>
          </w:p>
        </w:tc>
        <w:tc>
          <w:tcPr>
            <w:tcW w:w="876" w:type="dxa"/>
          </w:tcPr>
          <w:p w14:paraId="31ED8A6C" w14:textId="4653FAFA" w:rsidR="005817BB" w:rsidRPr="00002312" w:rsidRDefault="005817BB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16.2</w:t>
            </w:r>
          </w:p>
        </w:tc>
        <w:tc>
          <w:tcPr>
            <w:tcW w:w="972" w:type="dxa"/>
          </w:tcPr>
          <w:p w14:paraId="00E40EE8" w14:textId="070F6FFD" w:rsidR="005817BB" w:rsidRPr="00A042FC" w:rsidRDefault="00A042FC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43DB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132,980</w:t>
            </w:r>
          </w:p>
        </w:tc>
        <w:tc>
          <w:tcPr>
            <w:tcW w:w="265" w:type="dxa"/>
          </w:tcPr>
          <w:p w14:paraId="481C7A33" w14:textId="77777777" w:rsidR="005817BB" w:rsidRPr="00002312" w:rsidRDefault="005817BB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0788DEE8" w14:textId="752BF905" w:rsidR="005817BB" w:rsidRPr="00E27A8F" w:rsidRDefault="00A67E2B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7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72,796</w:t>
            </w:r>
          </w:p>
        </w:tc>
        <w:tc>
          <w:tcPr>
            <w:tcW w:w="247" w:type="dxa"/>
          </w:tcPr>
          <w:p w14:paraId="28DC2A32" w14:textId="77777777" w:rsidR="005817BB" w:rsidRPr="00002312" w:rsidRDefault="005817BB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214B97AF" w14:textId="18805BF9" w:rsidR="005817BB" w:rsidRDefault="00E901E6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132,980</w:t>
            </w:r>
          </w:p>
        </w:tc>
        <w:tc>
          <w:tcPr>
            <w:tcW w:w="250" w:type="dxa"/>
          </w:tcPr>
          <w:p w14:paraId="6C06CE0B" w14:textId="77777777" w:rsidR="005817BB" w:rsidRPr="00002312" w:rsidRDefault="005817BB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5C1B620C" w14:textId="726FD9DB" w:rsidR="005817BB" w:rsidRDefault="001B19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72,796</w:t>
            </w:r>
          </w:p>
        </w:tc>
      </w:tr>
      <w:tr w:rsidR="00022189" w:rsidRPr="00002312" w14:paraId="60415FF4" w14:textId="77777777" w:rsidTr="00042791">
        <w:tc>
          <w:tcPr>
            <w:tcW w:w="3514" w:type="dxa"/>
          </w:tcPr>
          <w:p w14:paraId="464F0562" w14:textId="20997B86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ดอกเบี้ยค้างจ่าย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6" w:type="dxa"/>
          </w:tcPr>
          <w:p w14:paraId="608E515F" w14:textId="171A2AA0" w:rsidR="00022189" w:rsidRPr="00002312" w:rsidRDefault="0056036F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72" w:type="dxa"/>
          </w:tcPr>
          <w:p w14:paraId="4ED4A25F" w14:textId="7686A9D0" w:rsidR="00022189" w:rsidRPr="00543DBA" w:rsidRDefault="00543DBA" w:rsidP="00543DBA">
            <w:pPr>
              <w:pStyle w:val="acctfourfigures"/>
              <w:tabs>
                <w:tab w:val="clear" w:pos="765"/>
                <w:tab w:val="decimal" w:pos="565"/>
              </w:tabs>
              <w:spacing w:line="28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43D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5" w:type="dxa"/>
          </w:tcPr>
          <w:p w14:paraId="4E65EFD3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</w:tcPr>
          <w:p w14:paraId="37AE5F46" w14:textId="371010C1" w:rsidR="00022189" w:rsidRPr="001E54C9" w:rsidRDefault="00A67E2B" w:rsidP="00A67E2B">
            <w:pPr>
              <w:pStyle w:val="acctfourfigures"/>
              <w:tabs>
                <w:tab w:val="clear" w:pos="765"/>
                <w:tab w:val="decimal" w:pos="565"/>
              </w:tabs>
              <w:spacing w:line="28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3789D04E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3D090BF0" w14:textId="3C09105A" w:rsidR="00022189" w:rsidRDefault="00E901E6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14,086</w:t>
            </w:r>
          </w:p>
        </w:tc>
        <w:tc>
          <w:tcPr>
            <w:tcW w:w="250" w:type="dxa"/>
          </w:tcPr>
          <w:p w14:paraId="1F1BDA98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A9DBBFC" w14:textId="1054F205" w:rsidR="00022189" w:rsidRDefault="001B19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3,645</w:t>
            </w:r>
          </w:p>
        </w:tc>
      </w:tr>
      <w:tr w:rsidR="00022189" w:rsidRPr="00002312" w14:paraId="331031CF" w14:textId="77777777" w:rsidTr="00042791">
        <w:tc>
          <w:tcPr>
            <w:tcW w:w="3514" w:type="dxa"/>
          </w:tcPr>
          <w:p w14:paraId="7D7DCAD6" w14:textId="1E0BF0FB" w:rsidR="00022189" w:rsidRPr="00037513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ดอกเบี้ยค้างจ่าย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76" w:type="dxa"/>
          </w:tcPr>
          <w:p w14:paraId="5DDB6688" w14:textId="0C4A488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4F953BC" w14:textId="1EE29EE2" w:rsidR="00022189" w:rsidRPr="00E27A8F" w:rsidRDefault="008F7C53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="00252C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498</w:t>
            </w:r>
          </w:p>
        </w:tc>
        <w:tc>
          <w:tcPr>
            <w:tcW w:w="265" w:type="dxa"/>
          </w:tcPr>
          <w:p w14:paraId="2C0E3574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38257B08" w14:textId="2A8BFD06" w:rsidR="00022189" w:rsidRPr="007D6533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27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</w:p>
        </w:tc>
        <w:tc>
          <w:tcPr>
            <w:tcW w:w="247" w:type="dxa"/>
          </w:tcPr>
          <w:p w14:paraId="10EDBE39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0BA73BCB" w14:textId="4E3833AC" w:rsidR="00022189" w:rsidRDefault="006A7FEE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2,499</w:t>
            </w:r>
          </w:p>
        </w:tc>
        <w:tc>
          <w:tcPr>
            <w:tcW w:w="250" w:type="dxa"/>
          </w:tcPr>
          <w:p w14:paraId="29AD9F3B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04C27507" w14:textId="761F0C70" w:rsidR="00022189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391</w:t>
            </w:r>
          </w:p>
        </w:tc>
      </w:tr>
      <w:tr w:rsidR="00022189" w:rsidRPr="00002312" w14:paraId="392ED3FA" w14:textId="77777777" w:rsidTr="00042791">
        <w:trPr>
          <w:trHeight w:val="235"/>
        </w:trPr>
        <w:tc>
          <w:tcPr>
            <w:tcW w:w="3514" w:type="dxa"/>
            <w:vAlign w:val="bottom"/>
          </w:tcPr>
          <w:p w14:paraId="5AEB3506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6" w:type="dxa"/>
          </w:tcPr>
          <w:p w14:paraId="1EA14C9A" w14:textId="77777777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C5E1B52" w14:textId="4015DE7A" w:rsidR="00022189" w:rsidRPr="00E27A8F" w:rsidRDefault="0022498D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247,17</w:t>
            </w:r>
            <w:r w:rsidR="0043060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65" w:type="dxa"/>
          </w:tcPr>
          <w:p w14:paraId="114AE119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00AA3A6D" w14:textId="79E96868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7A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196,320</w:t>
            </w:r>
          </w:p>
        </w:tc>
        <w:tc>
          <w:tcPr>
            <w:tcW w:w="247" w:type="dxa"/>
          </w:tcPr>
          <w:p w14:paraId="1D901FD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3714D" w14:textId="78F49AEC" w:rsidR="00022189" w:rsidRPr="008E5D60" w:rsidRDefault="0022498D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248,44</w:t>
            </w:r>
            <w:r w:rsidR="004306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0" w:type="dxa"/>
          </w:tcPr>
          <w:p w14:paraId="13BE5A4C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AE423" w14:textId="7B5C6998" w:rsidR="00022189" w:rsidRPr="00002312" w:rsidRDefault="00022189" w:rsidP="0002218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180,687</w:t>
            </w:r>
          </w:p>
        </w:tc>
      </w:tr>
    </w:tbl>
    <w:p w14:paraId="14950C39" w14:textId="77777777" w:rsidR="007029FC" w:rsidRPr="007029FC" w:rsidRDefault="007029FC" w:rsidP="007029F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B6D71" w14:textId="77777777" w:rsidR="007029FC" w:rsidRPr="00002312" w:rsidRDefault="007029FC" w:rsidP="00B438E3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7D6533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ประมาณการหนี้สินไม่หมุนเวียนสำหรับผลประโยชน์พนักงาน</w:t>
      </w:r>
    </w:p>
    <w:p w14:paraId="3AF28123" w14:textId="77777777" w:rsidR="007029FC" w:rsidRPr="007029FC" w:rsidRDefault="007029FC" w:rsidP="007029F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4760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36"/>
        <w:gridCol w:w="987"/>
        <w:gridCol w:w="249"/>
        <w:gridCol w:w="977"/>
        <w:gridCol w:w="247"/>
        <w:gridCol w:w="988"/>
        <w:gridCol w:w="249"/>
        <w:gridCol w:w="1011"/>
      </w:tblGrid>
      <w:tr w:rsidR="007029FC" w:rsidRPr="00002312" w14:paraId="4B2F0111" w14:textId="77777777" w:rsidTr="00DB453B">
        <w:trPr>
          <w:trHeight w:val="20"/>
          <w:tblHeader/>
        </w:trPr>
        <w:tc>
          <w:tcPr>
            <w:tcW w:w="2426" w:type="pct"/>
            <w:vMerge w:val="restart"/>
          </w:tcPr>
          <w:p w14:paraId="0450E393" w14:textId="77777777" w:rsidR="007029FC" w:rsidRPr="00002312" w:rsidRDefault="007029FC" w:rsidP="00754172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  <w:p w14:paraId="2E37394C" w14:textId="77777777" w:rsidR="007029FC" w:rsidRPr="00002312" w:rsidRDefault="007029FC" w:rsidP="00754172">
            <w:pPr>
              <w:tabs>
                <w:tab w:val="clear" w:pos="227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45" w:type="pct"/>
            <w:gridSpan w:val="4"/>
          </w:tcPr>
          <w:p w14:paraId="179DE99C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229" w:type="pct"/>
            <w:gridSpan w:val="3"/>
          </w:tcPr>
          <w:p w14:paraId="2017C6B6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2189" w:rsidRPr="00002312" w14:paraId="5AFB3B88" w14:textId="77777777" w:rsidTr="00DB453B">
        <w:trPr>
          <w:trHeight w:val="20"/>
          <w:tblHeader/>
        </w:trPr>
        <w:tc>
          <w:tcPr>
            <w:tcW w:w="2426" w:type="pct"/>
            <w:vMerge/>
          </w:tcPr>
          <w:p w14:paraId="6548D7EB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14:paraId="36903E0B" w14:textId="7CFE92F9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36" w:type="pct"/>
            <w:vAlign w:val="center"/>
          </w:tcPr>
          <w:p w14:paraId="56A90682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vAlign w:val="center"/>
          </w:tcPr>
          <w:p w14:paraId="2D6B9340" w14:textId="795F26E6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12FCD8EB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vAlign w:val="center"/>
          </w:tcPr>
          <w:p w14:paraId="091A5A9C" w14:textId="3DD63798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36" w:type="pct"/>
            <w:vAlign w:val="center"/>
          </w:tcPr>
          <w:p w14:paraId="5312BEBB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vAlign w:val="center"/>
          </w:tcPr>
          <w:p w14:paraId="112BDE48" w14:textId="7E763453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7029FC" w:rsidRPr="00002312" w14:paraId="63896E72" w14:textId="77777777" w:rsidTr="00754172">
        <w:trPr>
          <w:trHeight w:val="20"/>
          <w:tblHeader/>
        </w:trPr>
        <w:tc>
          <w:tcPr>
            <w:tcW w:w="2426" w:type="pct"/>
            <w:vAlign w:val="center"/>
          </w:tcPr>
          <w:p w14:paraId="7327C644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74" w:type="pct"/>
            <w:gridSpan w:val="7"/>
          </w:tcPr>
          <w:p w14:paraId="57EE1431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22189" w:rsidRPr="00002312" w14:paraId="40B5781D" w14:textId="77777777" w:rsidTr="00DB453B">
        <w:trPr>
          <w:trHeight w:val="20"/>
        </w:trPr>
        <w:tc>
          <w:tcPr>
            <w:tcW w:w="2426" w:type="pct"/>
            <w:tcBorders>
              <w:bottom w:val="nil"/>
            </w:tcBorders>
          </w:tcPr>
          <w:p w14:paraId="2A5EF2AB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6" w:hanging="25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540" w:type="pct"/>
            <w:tcBorders>
              <w:bottom w:val="nil"/>
            </w:tcBorders>
            <w:vAlign w:val="bottom"/>
          </w:tcPr>
          <w:p w14:paraId="17904923" w14:textId="280CBA55" w:rsidR="00022189" w:rsidRPr="00002312" w:rsidRDefault="005614C4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15,929</w:t>
            </w: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15529457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tcBorders>
              <w:bottom w:val="nil"/>
            </w:tcBorders>
            <w:vAlign w:val="bottom"/>
          </w:tcPr>
          <w:p w14:paraId="1C11922B" w14:textId="3D7084D5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4299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16</w:t>
            </w:r>
            <w:r w:rsidRPr="00142999">
              <w:rPr>
                <w:rFonts w:asciiTheme="majorBidi" w:hAnsiTheme="majorBidi"/>
                <w:color w:val="000000"/>
                <w:sz w:val="30"/>
                <w:szCs w:val="30"/>
              </w:rPr>
              <w:t>,</w:t>
            </w:r>
            <w:r w:rsidRPr="00142999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183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692136D0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nil"/>
            </w:tcBorders>
            <w:vAlign w:val="bottom"/>
          </w:tcPr>
          <w:p w14:paraId="3A40B66F" w14:textId="52BA22D2" w:rsidR="00022189" w:rsidRPr="00002312" w:rsidRDefault="00B73957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14,007</w:t>
            </w: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14:paraId="5FA3973D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nil"/>
            </w:tcBorders>
            <w:vAlign w:val="bottom"/>
          </w:tcPr>
          <w:p w14:paraId="21EDF3FA" w14:textId="7B7FEF1E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14,588</w:t>
            </w:r>
          </w:p>
        </w:tc>
      </w:tr>
      <w:tr w:rsidR="00022189" w:rsidRPr="00002312" w14:paraId="11A324CA" w14:textId="77777777" w:rsidTr="00DB453B">
        <w:trPr>
          <w:trHeight w:val="20"/>
        </w:trPr>
        <w:tc>
          <w:tcPr>
            <w:tcW w:w="2426" w:type="pct"/>
            <w:tcBorders>
              <w:bottom w:val="nil"/>
            </w:tcBorders>
            <w:noWrap/>
            <w:vAlign w:val="bottom"/>
          </w:tcPr>
          <w:p w14:paraId="0CCDD684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B4198" w14:textId="01C38472" w:rsidR="00022189" w:rsidRPr="007D6533" w:rsidRDefault="005614C4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15,929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78005488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B7F053" w14:textId="6A99088E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5D4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0E8B7101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AE678" w14:textId="64189FB9" w:rsidR="00022189" w:rsidRPr="00002312" w:rsidRDefault="00B73957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14,007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14:paraId="03E8386E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9753A" w14:textId="44BB6629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left="-128" w:right="-10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14,588</w:t>
            </w:r>
          </w:p>
        </w:tc>
      </w:tr>
    </w:tbl>
    <w:p w14:paraId="3AC71075" w14:textId="77777777" w:rsidR="007029FC" w:rsidRPr="007029FC" w:rsidRDefault="007029FC" w:rsidP="007029F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CF1F64" w14:textId="77777777" w:rsidR="007029FC" w:rsidRPr="00002312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1F3EC5D" w14:textId="77777777" w:rsidR="007029FC" w:rsidRPr="007029FC" w:rsidRDefault="007029FC" w:rsidP="007029FC">
      <w:pPr>
        <w:tabs>
          <w:tab w:val="clear" w:pos="454"/>
          <w:tab w:val="clear" w:pos="680"/>
          <w:tab w:val="clear" w:pos="907"/>
          <w:tab w:val="left" w:pos="426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3B427E" w14:textId="78B2523F" w:rsidR="007029FC" w:rsidRPr="0056036F" w:rsidRDefault="007029FC" w:rsidP="0035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002312">
        <w:rPr>
          <w:rFonts w:asciiTheme="majorBidi" w:hAnsiTheme="majorBidi" w:cstheme="majorBidi"/>
          <w:sz w:val="30"/>
          <w:szCs w:val="30"/>
        </w:rPr>
        <w:t xml:space="preserve">2541 </w:t>
      </w:r>
      <w:r w:rsidRPr="00002312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และความเสี่ยงจากตลาด (เงินลงทุน)</w:t>
      </w:r>
    </w:p>
    <w:tbl>
      <w:tblPr>
        <w:tblW w:w="9245" w:type="dxa"/>
        <w:tblInd w:w="475" w:type="dxa"/>
        <w:tblLayout w:type="fixed"/>
        <w:tblLook w:val="01E0" w:firstRow="1" w:lastRow="1" w:firstColumn="1" w:lastColumn="1" w:noHBand="0" w:noVBand="0"/>
      </w:tblPr>
      <w:tblGrid>
        <w:gridCol w:w="3035"/>
        <w:gridCol w:w="900"/>
        <w:gridCol w:w="1161"/>
        <w:gridCol w:w="237"/>
        <w:gridCol w:w="1122"/>
        <w:gridCol w:w="270"/>
        <w:gridCol w:w="1125"/>
        <w:gridCol w:w="270"/>
        <w:gridCol w:w="1125"/>
      </w:tblGrid>
      <w:tr w:rsidR="008229B0" w:rsidRPr="00002312" w14:paraId="367DC373" w14:textId="77777777" w:rsidTr="008229B0">
        <w:trPr>
          <w:trHeight w:val="144"/>
          <w:tblHeader/>
        </w:trPr>
        <w:tc>
          <w:tcPr>
            <w:tcW w:w="3035" w:type="dxa"/>
            <w:vMerge w:val="restart"/>
            <w:vAlign w:val="bottom"/>
          </w:tcPr>
          <w:p w14:paraId="6D72A6F6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27C22FD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</w:tabs>
              <w:ind w:left="57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900" w:type="dxa"/>
          </w:tcPr>
          <w:p w14:paraId="00D4E9AB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F5730A1" w14:textId="458B01E8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F17FD5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1C1E511" w14:textId="77777777" w:rsidR="008229B0" w:rsidRPr="00002312" w:rsidRDefault="008229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2189" w:rsidRPr="00002312" w14:paraId="0F6C178D" w14:textId="77777777" w:rsidTr="008229B0">
        <w:trPr>
          <w:trHeight w:val="144"/>
          <w:tblHeader/>
        </w:trPr>
        <w:tc>
          <w:tcPr>
            <w:tcW w:w="3035" w:type="dxa"/>
            <w:vMerge/>
          </w:tcPr>
          <w:p w14:paraId="11BFD970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37E3AB1" w14:textId="7397ABDC" w:rsidR="00022189" w:rsidRPr="008229B0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4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vAlign w:val="center"/>
          </w:tcPr>
          <w:p w14:paraId="08055C2E" w14:textId="7B9A7783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  <w:vAlign w:val="center"/>
          </w:tcPr>
          <w:p w14:paraId="50AE16EB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2" w:type="dxa"/>
            <w:vAlign w:val="center"/>
          </w:tcPr>
          <w:p w14:paraId="41B216C7" w14:textId="2C701088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820AF3A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48EF233B" w14:textId="6FED4D4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19275C23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center"/>
          </w:tcPr>
          <w:p w14:paraId="16066C0E" w14:textId="797C4785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229B0" w:rsidRPr="00002312" w14:paraId="6C488EF7" w14:textId="77777777" w:rsidTr="008229B0">
        <w:trPr>
          <w:trHeight w:val="144"/>
          <w:tblHeader/>
        </w:trPr>
        <w:tc>
          <w:tcPr>
            <w:tcW w:w="3035" w:type="dxa"/>
          </w:tcPr>
          <w:p w14:paraId="40D0341F" w14:textId="77777777" w:rsidR="008229B0" w:rsidRPr="00002312" w:rsidRDefault="008229B0" w:rsidP="00754172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F3EC36" w14:textId="77777777" w:rsidR="008229B0" w:rsidRPr="00002312" w:rsidRDefault="008229B0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0E6C5013" w14:textId="2C9E6776" w:rsidR="008229B0" w:rsidRPr="00002312" w:rsidRDefault="008229B0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22189" w:rsidRPr="00002312" w14:paraId="0D8381AE" w14:textId="77777777" w:rsidTr="008229B0">
        <w:trPr>
          <w:trHeight w:val="144"/>
        </w:trPr>
        <w:tc>
          <w:tcPr>
            <w:tcW w:w="3035" w:type="dxa"/>
          </w:tcPr>
          <w:p w14:paraId="36A17E0F" w14:textId="77777777" w:rsidR="00022189" w:rsidRPr="00002312" w:rsidRDefault="00022189" w:rsidP="0002218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24D529EC" w14:textId="77777777" w:rsidR="00022189" w:rsidRPr="00A24E87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14:paraId="6C6DE7AE" w14:textId="44ADFA70" w:rsidR="00022189" w:rsidRPr="00022189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</w:rPr>
              <w:t>16,183</w:t>
            </w:r>
          </w:p>
        </w:tc>
        <w:tc>
          <w:tcPr>
            <w:tcW w:w="237" w:type="dxa"/>
          </w:tcPr>
          <w:p w14:paraId="4F5DDD12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5EF6D3E1" w14:textId="291FDED1" w:rsidR="00022189" w:rsidRPr="00002312" w:rsidRDefault="00022189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24E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22,469</w:t>
            </w:r>
          </w:p>
        </w:tc>
        <w:tc>
          <w:tcPr>
            <w:tcW w:w="270" w:type="dxa"/>
          </w:tcPr>
          <w:p w14:paraId="3E2B3E7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C096D39" w14:textId="3F7DC8F9" w:rsidR="00022189" w:rsidRPr="00022189" w:rsidRDefault="00022189" w:rsidP="000221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</w:rPr>
              <w:t>14,588</w:t>
            </w:r>
          </w:p>
        </w:tc>
        <w:tc>
          <w:tcPr>
            <w:tcW w:w="270" w:type="dxa"/>
          </w:tcPr>
          <w:p w14:paraId="30AFEA71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67C1B682" w14:textId="57CD9991" w:rsidR="00022189" w:rsidRPr="00002312" w:rsidRDefault="00022189" w:rsidP="0002218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24E87">
              <w:rPr>
                <w:rFonts w:asciiTheme="majorBidi" w:hAnsiTheme="majorBidi" w:cstheme="majorBidi"/>
                <w:sz w:val="30"/>
                <w:szCs w:val="30"/>
              </w:rPr>
              <w:t>19,67</w:t>
            </w:r>
            <w:r w:rsidR="0038665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22189" w:rsidRPr="00002312" w14:paraId="38C90B6C" w14:textId="77777777" w:rsidTr="008229B0">
        <w:trPr>
          <w:trHeight w:val="144"/>
        </w:trPr>
        <w:tc>
          <w:tcPr>
            <w:tcW w:w="3035" w:type="dxa"/>
          </w:tcPr>
          <w:p w14:paraId="0912ABA2" w14:textId="77777777" w:rsidR="00022189" w:rsidRPr="00002312" w:rsidRDefault="00022189" w:rsidP="00022189">
            <w:pPr>
              <w:pStyle w:val="NoSpacing"/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3D7F792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1" w:type="dxa"/>
          </w:tcPr>
          <w:p w14:paraId="2C4F1AE7" w14:textId="20B611DC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71C7DA78" w14:textId="77777777" w:rsidR="00022189" w:rsidRPr="00002312" w:rsidRDefault="00022189" w:rsidP="00022189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1B152389" w14:textId="77777777" w:rsidR="00022189" w:rsidRPr="00002312" w:rsidRDefault="00022189" w:rsidP="00022189">
            <w:pPr>
              <w:pStyle w:val="NoSpacing"/>
              <w:tabs>
                <w:tab w:val="decimal" w:pos="797"/>
              </w:tabs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00EEA7" w14:textId="77777777" w:rsidR="00022189" w:rsidRPr="00002312" w:rsidRDefault="00022189" w:rsidP="00022189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5FD032C4" w14:textId="77777777" w:rsidR="00022189" w:rsidRPr="00002312" w:rsidRDefault="00022189" w:rsidP="00022189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386896" w14:textId="77777777" w:rsidR="00022189" w:rsidRPr="00002312" w:rsidRDefault="00022189" w:rsidP="00022189">
            <w:pPr>
              <w:pStyle w:val="NoSpacing"/>
              <w:tabs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7C112518" w14:textId="77777777" w:rsidR="00022189" w:rsidRPr="00002312" w:rsidRDefault="00022189" w:rsidP="000221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ind w:left="-7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22189" w:rsidRPr="00002312" w14:paraId="64E0467D" w14:textId="77777777" w:rsidTr="008229B0">
        <w:trPr>
          <w:trHeight w:val="144"/>
        </w:trPr>
        <w:tc>
          <w:tcPr>
            <w:tcW w:w="3035" w:type="dxa"/>
          </w:tcPr>
          <w:p w14:paraId="13C7F1E6" w14:textId="77777777" w:rsidR="00022189" w:rsidRPr="00002312" w:rsidRDefault="00022189" w:rsidP="00022189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5996D579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7897B8DA" w14:textId="0F415CEE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7" w:type="dxa"/>
          </w:tcPr>
          <w:p w14:paraId="6F9B7B27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3AD08007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BCC65EE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1B6F500D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85ECE7A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823EA4D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22651" w:rsidRPr="00002312" w14:paraId="2B2FAC85" w14:textId="77777777" w:rsidTr="008229B0">
        <w:trPr>
          <w:trHeight w:val="144"/>
        </w:trPr>
        <w:tc>
          <w:tcPr>
            <w:tcW w:w="3035" w:type="dxa"/>
          </w:tcPr>
          <w:p w14:paraId="0AFD244C" w14:textId="77777777" w:rsidR="00A22651" w:rsidRPr="00002312" w:rsidRDefault="00A22651" w:rsidP="00A2265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30BAFD7A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</w:tcPr>
          <w:p w14:paraId="2C6626E4" w14:textId="23A9C7BB" w:rsidR="00A22651" w:rsidRPr="00A22651" w:rsidRDefault="00A22651" w:rsidP="00A2265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</w:rPr>
              <w:t>1,438</w:t>
            </w:r>
          </w:p>
        </w:tc>
        <w:tc>
          <w:tcPr>
            <w:tcW w:w="237" w:type="dxa"/>
          </w:tcPr>
          <w:p w14:paraId="65EEC3E7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13DE7546" w14:textId="76E5B306" w:rsidR="00A22651" w:rsidRPr="008229B0" w:rsidRDefault="00A22651" w:rsidP="00A2265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F7A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2,022</w:t>
            </w:r>
          </w:p>
        </w:tc>
        <w:tc>
          <w:tcPr>
            <w:tcW w:w="270" w:type="dxa"/>
          </w:tcPr>
          <w:p w14:paraId="5845B7AC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5A43900" w14:textId="7EFB65EC" w:rsidR="00A22651" w:rsidRPr="00002312" w:rsidRDefault="00A22651" w:rsidP="00A2265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1,152</w:t>
            </w:r>
          </w:p>
        </w:tc>
        <w:tc>
          <w:tcPr>
            <w:tcW w:w="270" w:type="dxa"/>
          </w:tcPr>
          <w:p w14:paraId="082B5D9D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2B314C0" w14:textId="030331D4" w:rsidR="00A22651" w:rsidRPr="00002312" w:rsidRDefault="00A22651" w:rsidP="00A22651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1,688</w:t>
            </w:r>
          </w:p>
        </w:tc>
      </w:tr>
      <w:tr w:rsidR="00A22651" w:rsidRPr="00002312" w14:paraId="5B1B6B72" w14:textId="77777777" w:rsidTr="008229B0">
        <w:trPr>
          <w:trHeight w:val="144"/>
        </w:trPr>
        <w:tc>
          <w:tcPr>
            <w:tcW w:w="3035" w:type="dxa"/>
          </w:tcPr>
          <w:p w14:paraId="5EFA2895" w14:textId="77777777" w:rsidR="00A22651" w:rsidRPr="00002312" w:rsidRDefault="00A22651" w:rsidP="00A2265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22704A76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14:paraId="3DF3CACC" w14:textId="436026A7" w:rsidR="00A22651" w:rsidRPr="00A22651" w:rsidRDefault="00A22651" w:rsidP="00A2265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</w:rPr>
              <w:t>332</w:t>
            </w:r>
          </w:p>
        </w:tc>
        <w:tc>
          <w:tcPr>
            <w:tcW w:w="237" w:type="dxa"/>
          </w:tcPr>
          <w:p w14:paraId="4CB7D8D0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44058232" w14:textId="7C98B13D" w:rsidR="00A22651" w:rsidRPr="008229B0" w:rsidRDefault="00A22651" w:rsidP="00A2265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F7A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260A1D1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702C86BF" w14:textId="72AD82B8" w:rsidR="00A22651" w:rsidRPr="00002312" w:rsidRDefault="00A22651" w:rsidP="00A2265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291</w:t>
            </w:r>
          </w:p>
        </w:tc>
        <w:tc>
          <w:tcPr>
            <w:tcW w:w="270" w:type="dxa"/>
          </w:tcPr>
          <w:p w14:paraId="773A3396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0ED9F868" w14:textId="5CF396DE" w:rsidR="00A22651" w:rsidRPr="00002312" w:rsidRDefault="00A22651" w:rsidP="00A22651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440</w:t>
            </w:r>
          </w:p>
        </w:tc>
      </w:tr>
      <w:tr w:rsidR="00A22651" w:rsidRPr="00002312" w14:paraId="64CB81CA" w14:textId="77777777" w:rsidTr="008229B0">
        <w:trPr>
          <w:trHeight w:val="144"/>
        </w:trPr>
        <w:tc>
          <w:tcPr>
            <w:tcW w:w="3035" w:type="dxa"/>
          </w:tcPr>
          <w:p w14:paraId="0377C3BA" w14:textId="4A0E3CEA" w:rsidR="00A22651" w:rsidRPr="00002312" w:rsidRDefault="00A22651" w:rsidP="00A22651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900" w:type="dxa"/>
          </w:tcPr>
          <w:p w14:paraId="249C6960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14:paraId="1F834133" w14:textId="5AB7A6B7" w:rsidR="00A22651" w:rsidRPr="00A22651" w:rsidRDefault="00A22651" w:rsidP="00A226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968F349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1A49DC03" w14:textId="577880D7" w:rsidR="00A22651" w:rsidRPr="008229B0" w:rsidRDefault="00A22651" w:rsidP="00A2265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F7A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5F7A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E8A242D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49A97F5" w14:textId="057CB0BA" w:rsidR="00A22651" w:rsidRDefault="00A22651" w:rsidP="00A226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9C46207" w14:textId="77777777" w:rsidR="00A22651" w:rsidRPr="007D6533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5" w:type="dxa"/>
          </w:tcPr>
          <w:p w14:paraId="6DF18014" w14:textId="101964A7" w:rsidR="00A22651" w:rsidRDefault="00A22651" w:rsidP="00A226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22651" w:rsidRPr="00002312" w14:paraId="4A56A28F" w14:textId="77777777" w:rsidTr="008229B0">
        <w:trPr>
          <w:trHeight w:val="144"/>
        </w:trPr>
        <w:tc>
          <w:tcPr>
            <w:tcW w:w="3035" w:type="dxa"/>
          </w:tcPr>
          <w:p w14:paraId="45F5E10F" w14:textId="77777777" w:rsidR="00A22651" w:rsidRPr="00002312" w:rsidRDefault="00A22651" w:rsidP="00A22651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CB5879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4C7E4D4" w14:textId="52839059" w:rsidR="00A22651" w:rsidRPr="00A22651" w:rsidRDefault="00A22651" w:rsidP="00A2265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226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1,770</w:t>
            </w:r>
          </w:p>
        </w:tc>
        <w:tc>
          <w:tcPr>
            <w:tcW w:w="237" w:type="dxa"/>
          </w:tcPr>
          <w:p w14:paraId="03A24D78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0482ADC5" w14:textId="520FC19B" w:rsidR="00A22651" w:rsidRPr="008229B0" w:rsidRDefault="00A22651" w:rsidP="00A2265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4629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4510262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2D53CB2" w14:textId="5D3BC429" w:rsidR="00A22651" w:rsidRPr="00002312" w:rsidRDefault="00A22651" w:rsidP="00A22651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1,443</w:t>
            </w:r>
          </w:p>
        </w:tc>
        <w:tc>
          <w:tcPr>
            <w:tcW w:w="270" w:type="dxa"/>
          </w:tcPr>
          <w:p w14:paraId="5986635C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39EB371" w14:textId="103D7215" w:rsidR="00A22651" w:rsidRPr="00002312" w:rsidRDefault="00A22651" w:rsidP="00A22651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2,128</w:t>
            </w:r>
          </w:p>
        </w:tc>
      </w:tr>
      <w:tr w:rsidR="0056036F" w:rsidRPr="00002312" w14:paraId="3313C271" w14:textId="77777777" w:rsidTr="008229B0">
        <w:trPr>
          <w:trHeight w:val="144"/>
        </w:trPr>
        <w:tc>
          <w:tcPr>
            <w:tcW w:w="3035" w:type="dxa"/>
          </w:tcPr>
          <w:p w14:paraId="21353FB9" w14:textId="77777777" w:rsidR="0056036F" w:rsidRPr="00002312" w:rsidRDefault="0056036F" w:rsidP="00022189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2DA5EE5" w14:textId="77777777" w:rsidR="0056036F" w:rsidRPr="00002312" w:rsidRDefault="0056036F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E7743FE" w14:textId="77777777" w:rsidR="0056036F" w:rsidRPr="00002312" w:rsidRDefault="0056036F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20784815" w14:textId="77777777" w:rsidR="0056036F" w:rsidRPr="00002312" w:rsidRDefault="0056036F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41721B2E" w14:textId="77777777" w:rsidR="0056036F" w:rsidRPr="00002312" w:rsidRDefault="0056036F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898D79" w14:textId="77777777" w:rsidR="0056036F" w:rsidRPr="00002312" w:rsidRDefault="0056036F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25054C07" w14:textId="77777777" w:rsidR="0056036F" w:rsidRPr="00002312" w:rsidRDefault="0056036F" w:rsidP="000221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25FB0" w14:textId="77777777" w:rsidR="0056036F" w:rsidRPr="00002312" w:rsidRDefault="0056036F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285DD727" w14:textId="77777777" w:rsidR="0056036F" w:rsidRPr="00002312" w:rsidRDefault="0056036F" w:rsidP="0002218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189" w:rsidRPr="00002312" w14:paraId="02E99A7D" w14:textId="77777777" w:rsidTr="008229B0">
        <w:trPr>
          <w:trHeight w:val="144"/>
        </w:trPr>
        <w:tc>
          <w:tcPr>
            <w:tcW w:w="3035" w:type="dxa"/>
          </w:tcPr>
          <w:p w14:paraId="6EE32952" w14:textId="77777777" w:rsidR="00022189" w:rsidRPr="00002312" w:rsidRDefault="00022189" w:rsidP="00022189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14:paraId="6C94813A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1BB528DA" w14:textId="4B0DD440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</w:tcPr>
          <w:p w14:paraId="0FECE2A1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0DBEED25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C4FD2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7AF3203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E6758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446F7508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189" w:rsidRPr="00002312" w14:paraId="1D9F2B2E" w14:textId="77777777" w:rsidTr="008229B0">
        <w:trPr>
          <w:trHeight w:val="144"/>
        </w:trPr>
        <w:tc>
          <w:tcPr>
            <w:tcW w:w="3035" w:type="dxa"/>
          </w:tcPr>
          <w:p w14:paraId="56D85412" w14:textId="77777777" w:rsidR="00022189" w:rsidRPr="00002312" w:rsidRDefault="00022189" w:rsidP="00022189">
            <w:pPr>
              <w:tabs>
                <w:tab w:val="clear" w:pos="227"/>
                <w:tab w:val="clear" w:pos="2807"/>
                <w:tab w:val="left" w:pos="2480"/>
              </w:tabs>
              <w:ind w:left="147" w:right="-198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900" w:type="dxa"/>
          </w:tcPr>
          <w:p w14:paraId="488E7938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14:paraId="441E2C41" w14:textId="182E7014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549491CE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62AA5DA8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D7DD5C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53D868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1DA48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B3FE774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189" w:rsidRPr="00002312" w14:paraId="51605B84" w14:textId="77777777" w:rsidTr="008229B0">
        <w:trPr>
          <w:trHeight w:val="144"/>
        </w:trPr>
        <w:tc>
          <w:tcPr>
            <w:tcW w:w="3035" w:type="dxa"/>
          </w:tcPr>
          <w:p w14:paraId="2E2B0A09" w14:textId="0DEBC8F8" w:rsidR="00022189" w:rsidRPr="00002312" w:rsidRDefault="00022189" w:rsidP="006F24D0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340"/>
                <w:tab w:val="clear" w:pos="2807"/>
              </w:tabs>
              <w:spacing w:line="240" w:lineRule="atLeast"/>
              <w:ind w:left="415" w:right="-108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00" w:type="dxa"/>
          </w:tcPr>
          <w:p w14:paraId="442CC78C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14:paraId="04F01C41" w14:textId="508E1753" w:rsidR="00022189" w:rsidRPr="00002312" w:rsidRDefault="00A22651" w:rsidP="00A226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A78ADA7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52AA9072" w14:textId="646E0908" w:rsidR="00022189" w:rsidRPr="00022189" w:rsidRDefault="00022189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62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270" w:type="dxa"/>
          </w:tcPr>
          <w:p w14:paraId="747448C4" w14:textId="77777777" w:rsidR="00022189" w:rsidRPr="007D6533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5" w:type="dxa"/>
          </w:tcPr>
          <w:p w14:paraId="2C1881DD" w14:textId="2A8A97F0" w:rsidR="00022189" w:rsidRPr="00A22651" w:rsidRDefault="00A22651" w:rsidP="0002218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3ABC19" w14:textId="77777777" w:rsidR="00022189" w:rsidRPr="007D6533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5" w:type="dxa"/>
          </w:tcPr>
          <w:p w14:paraId="3F4EE97E" w14:textId="762EEBF1" w:rsidR="00022189" w:rsidRPr="00002312" w:rsidRDefault="00022189" w:rsidP="0002218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022189" w:rsidRPr="00002312" w14:paraId="3DB442EE" w14:textId="77777777" w:rsidTr="008229B0">
        <w:trPr>
          <w:trHeight w:val="144"/>
        </w:trPr>
        <w:tc>
          <w:tcPr>
            <w:tcW w:w="3035" w:type="dxa"/>
          </w:tcPr>
          <w:p w14:paraId="053DAE0F" w14:textId="77777777" w:rsidR="00022189" w:rsidRPr="00002312" w:rsidRDefault="00022189" w:rsidP="006F24D0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340"/>
                <w:tab w:val="clear" w:pos="2807"/>
              </w:tabs>
              <w:spacing w:line="240" w:lineRule="atLeast"/>
              <w:ind w:left="415" w:right="-108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900" w:type="dxa"/>
          </w:tcPr>
          <w:p w14:paraId="7189C083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A4B1632" w14:textId="7621A73C" w:rsidR="00022189" w:rsidRPr="00A22651" w:rsidRDefault="00A22651" w:rsidP="00A226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1D9F3E1A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011E3F4B" w14:textId="54606F2F" w:rsidR="00022189" w:rsidRPr="00022189" w:rsidRDefault="00022189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(393)</w:t>
            </w:r>
          </w:p>
        </w:tc>
        <w:tc>
          <w:tcPr>
            <w:tcW w:w="270" w:type="dxa"/>
          </w:tcPr>
          <w:p w14:paraId="006EDD8B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3835C0F0" w14:textId="21F3AECD" w:rsidR="00022189" w:rsidRPr="00A22651" w:rsidRDefault="00A22651" w:rsidP="00A226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137994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4D0115F5" w14:textId="090F509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(457)</w:t>
            </w:r>
          </w:p>
        </w:tc>
      </w:tr>
      <w:tr w:rsidR="00022189" w:rsidRPr="00002312" w14:paraId="20F1EB5A" w14:textId="77777777" w:rsidTr="008229B0">
        <w:trPr>
          <w:trHeight w:val="144"/>
        </w:trPr>
        <w:tc>
          <w:tcPr>
            <w:tcW w:w="3035" w:type="dxa"/>
          </w:tcPr>
          <w:p w14:paraId="47786B1E" w14:textId="77777777" w:rsidR="00022189" w:rsidRPr="00002312" w:rsidRDefault="00022189" w:rsidP="006F24D0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340"/>
                <w:tab w:val="clear" w:pos="2807"/>
              </w:tabs>
              <w:spacing w:line="240" w:lineRule="atLeast"/>
              <w:ind w:left="415" w:right="-108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900" w:type="dxa"/>
          </w:tcPr>
          <w:p w14:paraId="62FC3B49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1B242C0" w14:textId="0419B212" w:rsidR="00022189" w:rsidRPr="00A22651" w:rsidRDefault="00A22651" w:rsidP="00A226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5EB7AC52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475AA745" w14:textId="2B94F385" w:rsidR="00022189" w:rsidRPr="00002312" w:rsidRDefault="00022189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218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(533)</w:t>
            </w:r>
          </w:p>
        </w:tc>
        <w:tc>
          <w:tcPr>
            <w:tcW w:w="270" w:type="dxa"/>
          </w:tcPr>
          <w:p w14:paraId="7BCFE7F7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7202F021" w14:textId="1C85B56F" w:rsidR="00022189" w:rsidRPr="00A22651" w:rsidRDefault="00A22651" w:rsidP="00A226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C31680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584317B9" w14:textId="4F159E38" w:rsidR="00022189" w:rsidRPr="00022189" w:rsidRDefault="00022189" w:rsidP="0002218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126</w:t>
            </w:r>
          </w:p>
        </w:tc>
      </w:tr>
      <w:tr w:rsidR="00022189" w:rsidRPr="00002312" w14:paraId="4946AF93" w14:textId="77777777" w:rsidTr="008229B0">
        <w:trPr>
          <w:trHeight w:val="144"/>
        </w:trPr>
        <w:tc>
          <w:tcPr>
            <w:tcW w:w="3035" w:type="dxa"/>
          </w:tcPr>
          <w:p w14:paraId="7BDE98AF" w14:textId="77777777" w:rsidR="00022189" w:rsidRPr="00002312" w:rsidRDefault="00022189" w:rsidP="0002218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25F4D0B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5946C3C" w14:textId="14B99678" w:rsidR="00022189" w:rsidRPr="007D6533" w:rsidRDefault="00A22651" w:rsidP="00A226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7" w:type="dxa"/>
          </w:tcPr>
          <w:p w14:paraId="4A08FA9C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14:paraId="55831115" w14:textId="4FD74546" w:rsidR="00022189" w:rsidRPr="00022189" w:rsidRDefault="00022189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221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(576)</w:t>
            </w:r>
          </w:p>
        </w:tc>
        <w:tc>
          <w:tcPr>
            <w:tcW w:w="270" w:type="dxa"/>
          </w:tcPr>
          <w:p w14:paraId="20332760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57A520F" w14:textId="2ECE286D" w:rsidR="00022189" w:rsidRPr="00002312" w:rsidRDefault="00A22651" w:rsidP="00A2265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0AAEE88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88D8C28" w14:textId="0774EE19" w:rsidR="00022189" w:rsidRPr="00002312" w:rsidRDefault="00022189" w:rsidP="0002218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(331)</w:t>
            </w:r>
          </w:p>
        </w:tc>
      </w:tr>
      <w:tr w:rsidR="00022189" w:rsidRPr="00002312" w14:paraId="281EB0A3" w14:textId="77777777" w:rsidTr="008229B0">
        <w:trPr>
          <w:trHeight w:val="144"/>
        </w:trPr>
        <w:tc>
          <w:tcPr>
            <w:tcW w:w="3035" w:type="dxa"/>
          </w:tcPr>
          <w:p w14:paraId="37CA7A76" w14:textId="77777777" w:rsidR="00022189" w:rsidRPr="00002312" w:rsidRDefault="00022189" w:rsidP="0002218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7022CE3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</w:tcPr>
          <w:p w14:paraId="6DC8D575" w14:textId="4D1B9A7B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4CB1EC7A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</w:tcPr>
          <w:p w14:paraId="60C9F1A4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E47FAF1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6A72CBA3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FB0F1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</w:tcPr>
          <w:p w14:paraId="4A7FE91C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2189" w:rsidRPr="00002312" w14:paraId="1BB0CFAC" w14:textId="77777777" w:rsidTr="008229B0">
        <w:trPr>
          <w:trHeight w:val="144"/>
        </w:trPr>
        <w:tc>
          <w:tcPr>
            <w:tcW w:w="3035" w:type="dxa"/>
          </w:tcPr>
          <w:p w14:paraId="3C6B3269" w14:textId="77777777" w:rsidR="00022189" w:rsidRPr="00002312" w:rsidRDefault="00022189" w:rsidP="0002218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0DB425FD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779ADC6" w14:textId="0E2DC498" w:rsidR="00022189" w:rsidRPr="00002312" w:rsidRDefault="00A22651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(2,024)</w:t>
            </w:r>
          </w:p>
        </w:tc>
        <w:tc>
          <w:tcPr>
            <w:tcW w:w="237" w:type="dxa"/>
          </w:tcPr>
          <w:p w14:paraId="120C77A6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356D262" w14:textId="00C2C424" w:rsidR="00022189" w:rsidRPr="00002312" w:rsidRDefault="00022189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(6,881)</w:t>
            </w:r>
          </w:p>
        </w:tc>
        <w:tc>
          <w:tcPr>
            <w:tcW w:w="270" w:type="dxa"/>
          </w:tcPr>
          <w:p w14:paraId="34D19A1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8126AA8" w14:textId="5E57B8DD" w:rsidR="00022189" w:rsidRPr="00002312" w:rsidRDefault="00A22651" w:rsidP="000221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(2,024)</w:t>
            </w:r>
          </w:p>
        </w:tc>
        <w:tc>
          <w:tcPr>
            <w:tcW w:w="270" w:type="dxa"/>
          </w:tcPr>
          <w:p w14:paraId="25928F3E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028DF9B2" w14:textId="21A3869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(6,881)</w:t>
            </w:r>
          </w:p>
        </w:tc>
      </w:tr>
      <w:tr w:rsidR="00022189" w:rsidRPr="00002312" w14:paraId="2C042C6C" w14:textId="77777777" w:rsidTr="008229B0">
        <w:trPr>
          <w:trHeight w:val="63"/>
        </w:trPr>
        <w:tc>
          <w:tcPr>
            <w:tcW w:w="3035" w:type="dxa"/>
          </w:tcPr>
          <w:p w14:paraId="41B49667" w14:textId="77777777" w:rsidR="00022189" w:rsidRPr="00002312" w:rsidRDefault="00022189" w:rsidP="0002218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5D437F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7FACDDA" w14:textId="69096464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</w:tcPr>
          <w:p w14:paraId="7BB7F544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5B492012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041CF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AC971EC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44EC4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EE7B7C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2189" w:rsidRPr="00002312" w14:paraId="236D0695" w14:textId="77777777" w:rsidTr="008229B0">
        <w:trPr>
          <w:trHeight w:val="144"/>
        </w:trPr>
        <w:tc>
          <w:tcPr>
            <w:tcW w:w="3035" w:type="dxa"/>
          </w:tcPr>
          <w:p w14:paraId="2E0557FF" w14:textId="77777777" w:rsidR="00022189" w:rsidRPr="00002312" w:rsidRDefault="00022189" w:rsidP="00022189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352936AE" w14:textId="77777777" w:rsidR="00022189" w:rsidRPr="00002312" w:rsidRDefault="00022189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1E0D9380" w14:textId="0703F153" w:rsidR="00022189" w:rsidRPr="000B53EB" w:rsidRDefault="000B53EB" w:rsidP="00022189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15,92</w:t>
            </w:r>
            <w:r w:rsidR="001224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7" w:type="dxa"/>
          </w:tcPr>
          <w:p w14:paraId="09E06261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14:paraId="002AE4A8" w14:textId="0ED6C122" w:rsidR="00022189" w:rsidRPr="00002312" w:rsidRDefault="00022189" w:rsidP="0002218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48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</w:t>
            </w:r>
          </w:p>
        </w:tc>
        <w:tc>
          <w:tcPr>
            <w:tcW w:w="270" w:type="dxa"/>
          </w:tcPr>
          <w:p w14:paraId="0892A41A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7CAE2D38" w14:textId="20DD2CDD" w:rsidR="00022189" w:rsidRPr="00002312" w:rsidRDefault="000B53EB" w:rsidP="00022189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14,007</w:t>
            </w:r>
          </w:p>
        </w:tc>
        <w:tc>
          <w:tcPr>
            <w:tcW w:w="270" w:type="dxa"/>
          </w:tcPr>
          <w:p w14:paraId="4109B944" w14:textId="77777777" w:rsidR="00022189" w:rsidRPr="00002312" w:rsidRDefault="00022189" w:rsidP="00022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2D15410B" w14:textId="50E65CA4" w:rsidR="00022189" w:rsidRPr="00002312" w:rsidRDefault="00022189" w:rsidP="0002218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14,588</w:t>
            </w:r>
          </w:p>
        </w:tc>
      </w:tr>
    </w:tbl>
    <w:p w14:paraId="28A255D3" w14:textId="1A992236" w:rsidR="001839F3" w:rsidRDefault="001839F3" w:rsidP="0056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378" w:type="dxa"/>
        <w:tblLook w:val="01E0" w:firstRow="1" w:lastRow="1" w:firstColumn="1" w:lastColumn="1" w:noHBand="0" w:noVBand="0"/>
      </w:tblPr>
      <w:tblGrid>
        <w:gridCol w:w="3402"/>
        <w:gridCol w:w="1260"/>
        <w:gridCol w:w="236"/>
        <w:gridCol w:w="1294"/>
        <w:gridCol w:w="270"/>
        <w:gridCol w:w="1260"/>
        <w:gridCol w:w="270"/>
        <w:gridCol w:w="1350"/>
      </w:tblGrid>
      <w:tr w:rsidR="007915F0" w:rsidRPr="00002312" w14:paraId="6F4A3529" w14:textId="77777777" w:rsidTr="007D6533">
        <w:trPr>
          <w:trHeight w:val="20"/>
          <w:tblHeader/>
        </w:trPr>
        <w:tc>
          <w:tcPr>
            <w:tcW w:w="3402" w:type="dxa"/>
            <w:vMerge w:val="restart"/>
          </w:tcPr>
          <w:p w14:paraId="76C3555E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00231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002312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r w:rsidRPr="00002312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90" w:type="dxa"/>
            <w:gridSpan w:val="3"/>
            <w:vAlign w:val="bottom"/>
          </w:tcPr>
          <w:p w14:paraId="3EAEEF8F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82916E4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B600FC8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17AA" w:rsidRPr="00002312" w14:paraId="0F9BE93C" w14:textId="77777777" w:rsidTr="007D6533">
        <w:trPr>
          <w:trHeight w:val="344"/>
          <w:tblHeader/>
        </w:trPr>
        <w:tc>
          <w:tcPr>
            <w:tcW w:w="3402" w:type="dxa"/>
            <w:vMerge/>
          </w:tcPr>
          <w:p w14:paraId="0CE64701" w14:textId="77777777" w:rsidR="001D0D8B" w:rsidRPr="00002312" w:rsidRDefault="001D0D8B" w:rsidP="001D0D8B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93EB46C" w14:textId="4BA1748E" w:rsidR="001D0D8B" w:rsidRPr="007029FC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759C82E0" w14:textId="77777777" w:rsidR="001D0D8B" w:rsidRPr="007029FC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1055BE18" w14:textId="25A0B17D" w:rsidR="001D0D8B" w:rsidRPr="007029FC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6A55CB" w14:textId="77777777" w:rsidR="001D0D8B" w:rsidRPr="007029FC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E6A13A1" w14:textId="57AD5BD9" w:rsidR="001D0D8B" w:rsidRPr="007029FC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067FDAE3" w14:textId="77777777" w:rsidR="001D0D8B" w:rsidRPr="007029FC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1FCF04F" w14:textId="6FE105A5" w:rsidR="001D0D8B" w:rsidRPr="007029FC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7141C" w:rsidRPr="00002312" w14:paraId="623D2FDB" w14:textId="77777777" w:rsidTr="007D6533">
        <w:trPr>
          <w:trHeight w:val="20"/>
          <w:tblHeader/>
        </w:trPr>
        <w:tc>
          <w:tcPr>
            <w:tcW w:w="3402" w:type="dxa"/>
          </w:tcPr>
          <w:p w14:paraId="6B4F50E0" w14:textId="77777777" w:rsidR="007029FC" w:rsidRPr="00002312" w:rsidRDefault="007029FC" w:rsidP="00754172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</w:tcPr>
          <w:p w14:paraId="5CDE9669" w14:textId="77777777" w:rsidR="007029FC" w:rsidRPr="00002312" w:rsidRDefault="007029FC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07141C" w:rsidRPr="00002312" w14:paraId="68512156" w14:textId="77777777" w:rsidTr="007D6533">
        <w:trPr>
          <w:trHeight w:val="20"/>
        </w:trPr>
        <w:tc>
          <w:tcPr>
            <w:tcW w:w="3402" w:type="dxa"/>
          </w:tcPr>
          <w:p w14:paraId="6061CC1C" w14:textId="77777777" w:rsidR="00A22651" w:rsidRPr="00002312" w:rsidRDefault="00A22651" w:rsidP="00A22651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22E02910" w14:textId="53062B26" w:rsidR="00A22651" w:rsidRPr="00002312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2.15 - 2.81</w:t>
            </w:r>
          </w:p>
        </w:tc>
        <w:tc>
          <w:tcPr>
            <w:tcW w:w="236" w:type="dxa"/>
          </w:tcPr>
          <w:p w14:paraId="0C940AF4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674F8B3" w14:textId="5999FBED" w:rsidR="00A22651" w:rsidRPr="00002312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2.15 - 2.81</w:t>
            </w:r>
          </w:p>
        </w:tc>
        <w:tc>
          <w:tcPr>
            <w:tcW w:w="270" w:type="dxa"/>
          </w:tcPr>
          <w:p w14:paraId="7075BE7F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19F54F" w14:textId="2B3802CD" w:rsidR="00A22651" w:rsidRPr="00002312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2.15</w:t>
            </w:r>
          </w:p>
        </w:tc>
        <w:tc>
          <w:tcPr>
            <w:tcW w:w="270" w:type="dxa"/>
          </w:tcPr>
          <w:p w14:paraId="2EE4DC8C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EDC2A6" w14:textId="4E99F5DA" w:rsidR="00A22651" w:rsidRPr="00002312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2.15</w:t>
            </w:r>
          </w:p>
        </w:tc>
      </w:tr>
      <w:tr w:rsidR="0007141C" w:rsidRPr="00002312" w14:paraId="5BC6888A" w14:textId="77777777" w:rsidTr="007D6533">
        <w:trPr>
          <w:trHeight w:val="20"/>
        </w:trPr>
        <w:tc>
          <w:tcPr>
            <w:tcW w:w="3402" w:type="dxa"/>
          </w:tcPr>
          <w:p w14:paraId="6BDA8645" w14:textId="2B6654DA" w:rsidR="00A22651" w:rsidRPr="00002312" w:rsidRDefault="00A22651" w:rsidP="00A22651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อัตราเงินเฟ้อระยะยาว</w:t>
            </w:r>
          </w:p>
        </w:tc>
        <w:tc>
          <w:tcPr>
            <w:tcW w:w="1260" w:type="dxa"/>
          </w:tcPr>
          <w:p w14:paraId="395E05B8" w14:textId="2EB2215B" w:rsidR="00A22651" w:rsidRPr="00002312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236" w:type="dxa"/>
          </w:tcPr>
          <w:p w14:paraId="670E3909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27AEFC44" w14:textId="75DCCF55" w:rsidR="00A22651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270" w:type="dxa"/>
          </w:tcPr>
          <w:p w14:paraId="7F10890D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66BB73" w14:textId="1ED02BF2" w:rsidR="00A22651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270" w:type="dxa"/>
          </w:tcPr>
          <w:p w14:paraId="5831EAD7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0B1F90" w14:textId="67B05D98" w:rsidR="00A22651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</w:tr>
      <w:tr w:rsidR="0007141C" w:rsidRPr="00002312" w14:paraId="1F1D1B33" w14:textId="77777777" w:rsidTr="007D6533">
        <w:trPr>
          <w:trHeight w:val="20"/>
        </w:trPr>
        <w:tc>
          <w:tcPr>
            <w:tcW w:w="3402" w:type="dxa"/>
          </w:tcPr>
          <w:p w14:paraId="0B78C194" w14:textId="77777777" w:rsidR="00A22651" w:rsidRPr="00002312" w:rsidRDefault="00A22651" w:rsidP="00A22651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32A6FC5F" w14:textId="02B65DA7" w:rsidR="00A22651" w:rsidRPr="00002312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</w:t>
            </w:r>
          </w:p>
        </w:tc>
        <w:tc>
          <w:tcPr>
            <w:tcW w:w="236" w:type="dxa"/>
          </w:tcPr>
          <w:p w14:paraId="4B2C856E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6079A4A" w14:textId="43E01BDD" w:rsidR="00A22651" w:rsidRPr="00002312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</w:t>
            </w:r>
          </w:p>
        </w:tc>
        <w:tc>
          <w:tcPr>
            <w:tcW w:w="270" w:type="dxa"/>
          </w:tcPr>
          <w:p w14:paraId="6CB6CDBD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FFC917" w14:textId="3332A29B" w:rsidR="00A22651" w:rsidRPr="00002312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</w:t>
            </w:r>
          </w:p>
        </w:tc>
        <w:tc>
          <w:tcPr>
            <w:tcW w:w="270" w:type="dxa"/>
          </w:tcPr>
          <w:p w14:paraId="5ED253E4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E9382E" w14:textId="46F39A7A" w:rsidR="00A22651" w:rsidRPr="00002312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4.00</w:t>
            </w:r>
          </w:p>
        </w:tc>
      </w:tr>
      <w:tr w:rsidR="0007141C" w:rsidRPr="00002312" w14:paraId="68AC6BA2" w14:textId="77777777" w:rsidTr="007D6533">
        <w:trPr>
          <w:trHeight w:val="20"/>
        </w:trPr>
        <w:tc>
          <w:tcPr>
            <w:tcW w:w="3402" w:type="dxa"/>
          </w:tcPr>
          <w:p w14:paraId="60CAB76D" w14:textId="11332A1F" w:rsidR="00A22651" w:rsidRPr="00002312" w:rsidRDefault="00A22651" w:rsidP="00A22651">
            <w:pPr>
              <w:ind w:left="50" w:firstLine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260" w:type="dxa"/>
          </w:tcPr>
          <w:p w14:paraId="5BEBB5C0" w14:textId="29338EFC" w:rsidR="00A22651" w:rsidRPr="00002312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1.91 - 63.03</w:t>
            </w:r>
          </w:p>
        </w:tc>
        <w:tc>
          <w:tcPr>
            <w:tcW w:w="236" w:type="dxa"/>
          </w:tcPr>
          <w:p w14:paraId="7CA868D4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63CA844D" w14:textId="31DD83C6" w:rsidR="00A22651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1.91 - 63.03</w:t>
            </w:r>
          </w:p>
        </w:tc>
        <w:tc>
          <w:tcPr>
            <w:tcW w:w="270" w:type="dxa"/>
          </w:tcPr>
          <w:p w14:paraId="6B425E67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C8CDA" w14:textId="3894D6EC" w:rsidR="00A22651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190" w:right="-2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20.09 - 63.03</w:t>
            </w:r>
          </w:p>
        </w:tc>
        <w:tc>
          <w:tcPr>
            <w:tcW w:w="270" w:type="dxa"/>
          </w:tcPr>
          <w:p w14:paraId="042475B8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C4C454" w14:textId="08083EB5" w:rsidR="00A22651" w:rsidRDefault="00A22651" w:rsidP="00A22651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20.09 - 63.03</w:t>
            </w:r>
          </w:p>
        </w:tc>
      </w:tr>
    </w:tbl>
    <w:p w14:paraId="3C6C7419" w14:textId="77777777" w:rsidR="00A60FF7" w:rsidRPr="00002312" w:rsidRDefault="00A60FF7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691FFCE" w14:textId="77777777" w:rsidR="007029FC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C7CCE7D" w14:textId="77777777" w:rsidR="00176B70" w:rsidRDefault="00176B70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63A9BB1" w14:textId="37AA0A70" w:rsidR="007029FC" w:rsidRPr="00002312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02312">
        <w:rPr>
          <w:rFonts w:asciiTheme="majorBidi" w:hAnsiTheme="majorBidi" w:cstheme="majorBidi"/>
          <w:sz w:val="30"/>
          <w:szCs w:val="30"/>
        </w:rPr>
        <w:t xml:space="preserve">31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02312">
        <w:rPr>
          <w:rFonts w:asciiTheme="majorBidi" w:hAnsiTheme="majorBidi" w:cstheme="majorBidi"/>
          <w:sz w:val="30"/>
          <w:szCs w:val="30"/>
        </w:rPr>
        <w:t>256</w:t>
      </w:r>
      <w:r w:rsidR="001D0D8B">
        <w:rPr>
          <w:rFonts w:asciiTheme="majorBidi" w:hAnsiTheme="majorBidi" w:cstheme="majorBidi"/>
          <w:sz w:val="30"/>
          <w:szCs w:val="30"/>
        </w:rPr>
        <w:t>8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ระยะเวลาถัวเฉลี่ยถ่วงน้ำหนักของภาระผูกพันผลประโยชน์ที่กำหนดไว้ของกลุ่มบริษัทและบริษัทเป็น </w:t>
      </w:r>
      <w:r w:rsidR="00A22651">
        <w:rPr>
          <w:rFonts w:asciiTheme="majorBidi" w:hAnsiTheme="majorBidi" w:cstheme="majorBidi"/>
          <w:sz w:val="30"/>
          <w:szCs w:val="30"/>
        </w:rPr>
        <w:t>6</w:t>
      </w:r>
      <w:r w:rsidR="001F491B">
        <w:rPr>
          <w:rFonts w:asciiTheme="majorBidi" w:hAnsiTheme="majorBidi" w:cstheme="majorBidi"/>
          <w:sz w:val="30"/>
          <w:szCs w:val="30"/>
        </w:rPr>
        <w:t xml:space="preserve"> </w:t>
      </w:r>
      <w:r w:rsidR="00D24CF2">
        <w:rPr>
          <w:rFonts w:asciiTheme="majorBidi" w:hAnsiTheme="majorBidi" w:cstheme="majorBidi"/>
          <w:sz w:val="30"/>
          <w:szCs w:val="30"/>
        </w:rPr>
        <w:t>-</w:t>
      </w:r>
      <w:r w:rsidR="001F491B">
        <w:rPr>
          <w:rFonts w:asciiTheme="majorBidi" w:hAnsiTheme="majorBidi" w:cstheme="majorBidi"/>
          <w:sz w:val="30"/>
          <w:szCs w:val="30"/>
        </w:rPr>
        <w:t xml:space="preserve"> </w:t>
      </w:r>
      <w:r w:rsidR="00A22651">
        <w:rPr>
          <w:rFonts w:asciiTheme="majorBidi" w:hAnsiTheme="majorBidi" w:cstheme="majorBidi"/>
          <w:sz w:val="30"/>
          <w:szCs w:val="30"/>
        </w:rPr>
        <w:t>19</w:t>
      </w:r>
      <w:r w:rsidR="00D24CF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ปี และ </w:t>
      </w:r>
      <w:r w:rsidR="00A22651">
        <w:rPr>
          <w:rFonts w:asciiTheme="majorBidi" w:hAnsiTheme="majorBidi" w:cstheme="majorBidi"/>
          <w:sz w:val="30"/>
          <w:szCs w:val="30"/>
        </w:rPr>
        <w:t>6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ปี ตามลำดับ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00231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D0D8B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981992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98199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81992" w:rsidRPr="00981992">
        <w:rPr>
          <w:rFonts w:asciiTheme="majorBidi" w:hAnsiTheme="majorBidi" w:cstheme="majorBidi"/>
          <w:i/>
          <w:iCs/>
          <w:sz w:val="30"/>
          <w:szCs w:val="30"/>
        </w:rPr>
        <w:t xml:space="preserve">6 - </w:t>
      </w:r>
      <w:r w:rsidR="001D0D8B">
        <w:rPr>
          <w:rFonts w:asciiTheme="majorBidi" w:hAnsiTheme="majorBidi" w:cstheme="majorBidi"/>
          <w:i/>
          <w:iCs/>
          <w:sz w:val="30"/>
          <w:szCs w:val="30"/>
        </w:rPr>
        <w:t>19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 และ </w:t>
      </w:r>
      <w:r w:rsidR="00981992" w:rsidRPr="00981992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 ตามลำดับ</w:t>
      </w:r>
      <w:r w:rsidRPr="0000231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EBF7BCF" w14:textId="77777777" w:rsidR="007029FC" w:rsidRDefault="007029FC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13E4BBE" w14:textId="77777777" w:rsidR="007029FC" w:rsidRPr="00002312" w:rsidRDefault="007029FC" w:rsidP="007029FC">
      <w:pPr>
        <w:ind w:firstLine="54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7DECA0B2" w14:textId="77777777" w:rsidR="007029FC" w:rsidRPr="00002312" w:rsidRDefault="007029FC" w:rsidP="007029FC">
      <w:pPr>
        <w:ind w:firstLine="54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79DDC36C" w14:textId="77777777" w:rsidR="007029FC" w:rsidRPr="00002312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4B9F02B1" w14:textId="77777777" w:rsidR="007029FC" w:rsidRPr="00002312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4414"/>
        <w:gridCol w:w="976"/>
        <w:gridCol w:w="233"/>
        <w:gridCol w:w="1054"/>
        <w:gridCol w:w="233"/>
        <w:gridCol w:w="976"/>
        <w:gridCol w:w="235"/>
        <w:gridCol w:w="1049"/>
      </w:tblGrid>
      <w:tr w:rsidR="0007141C" w:rsidRPr="00002312" w14:paraId="64FE9B8A" w14:textId="77777777" w:rsidTr="00754172">
        <w:trPr>
          <w:trHeight w:val="20"/>
          <w:tblHeader/>
        </w:trPr>
        <w:tc>
          <w:tcPr>
            <w:tcW w:w="4414" w:type="dxa"/>
          </w:tcPr>
          <w:p w14:paraId="2E370EE7" w14:textId="77777777" w:rsidR="007029FC" w:rsidRPr="00002312" w:rsidRDefault="007029FC" w:rsidP="00754172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56" w:type="dxa"/>
            <w:gridSpan w:val="7"/>
          </w:tcPr>
          <w:p w14:paraId="11437C27" w14:textId="77777777" w:rsidR="007029FC" w:rsidRPr="00002312" w:rsidRDefault="007029FC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7915F0" w:rsidRPr="00002312" w14:paraId="00571BE6" w14:textId="77777777" w:rsidTr="00754172">
        <w:trPr>
          <w:trHeight w:val="20"/>
          <w:tblHeader/>
        </w:trPr>
        <w:tc>
          <w:tcPr>
            <w:tcW w:w="4414" w:type="dxa"/>
          </w:tcPr>
          <w:p w14:paraId="16A1DFE4" w14:textId="77777777" w:rsidR="007029FC" w:rsidRPr="00002312" w:rsidRDefault="007029FC" w:rsidP="00754172">
            <w:pPr>
              <w:tabs>
                <w:tab w:val="clear" w:pos="3742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63" w:type="dxa"/>
            <w:gridSpan w:val="3"/>
          </w:tcPr>
          <w:p w14:paraId="5B16F0BD" w14:textId="77777777" w:rsidR="007029FC" w:rsidRPr="00002312" w:rsidRDefault="007029FC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1A1E645F" w14:textId="77777777" w:rsidR="007029FC" w:rsidRPr="00002312" w:rsidRDefault="00702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60" w:type="dxa"/>
            <w:gridSpan w:val="3"/>
          </w:tcPr>
          <w:p w14:paraId="1AFD3E98" w14:textId="77777777" w:rsidR="007029FC" w:rsidRPr="00002312" w:rsidRDefault="007029FC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117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217AA" w:rsidRPr="00002312" w14:paraId="5BB0BA19" w14:textId="77777777" w:rsidTr="00754172">
        <w:trPr>
          <w:trHeight w:val="20"/>
          <w:tblHeader/>
        </w:trPr>
        <w:tc>
          <w:tcPr>
            <w:tcW w:w="4414" w:type="dxa"/>
          </w:tcPr>
          <w:p w14:paraId="28D5EF64" w14:textId="77777777" w:rsidR="001D0D8B" w:rsidRPr="00002312" w:rsidRDefault="001D0D8B" w:rsidP="001D0D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6" w:type="dxa"/>
            <w:vAlign w:val="center"/>
          </w:tcPr>
          <w:p w14:paraId="324DA8F2" w14:textId="1402EB96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3" w:type="dxa"/>
            <w:vAlign w:val="center"/>
          </w:tcPr>
          <w:p w14:paraId="68571711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701CC821" w14:textId="62B2F4CA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1B369BD7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6" w:type="dxa"/>
            <w:vAlign w:val="center"/>
          </w:tcPr>
          <w:p w14:paraId="190558B5" w14:textId="4632C918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5" w:type="dxa"/>
            <w:vAlign w:val="center"/>
          </w:tcPr>
          <w:p w14:paraId="7D28C3CF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9" w:type="dxa"/>
            <w:vAlign w:val="center"/>
          </w:tcPr>
          <w:p w14:paraId="1FECD4E9" w14:textId="721BF3D6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D3D23" w:rsidRPr="00002312" w14:paraId="5239DF17" w14:textId="77777777" w:rsidTr="00754172">
        <w:trPr>
          <w:trHeight w:val="20"/>
          <w:tblHeader/>
        </w:trPr>
        <w:tc>
          <w:tcPr>
            <w:tcW w:w="4414" w:type="dxa"/>
          </w:tcPr>
          <w:p w14:paraId="25E0278D" w14:textId="77777777" w:rsidR="007029FC" w:rsidRPr="00002312" w:rsidRDefault="007029FC" w:rsidP="00754172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56" w:type="dxa"/>
            <w:gridSpan w:val="7"/>
            <w:vAlign w:val="center"/>
          </w:tcPr>
          <w:p w14:paraId="235A173A" w14:textId="77777777" w:rsidR="007029FC" w:rsidRPr="00002312" w:rsidRDefault="007029FC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3D23" w:rsidRPr="00002312" w14:paraId="2687402F" w14:textId="77777777">
        <w:trPr>
          <w:trHeight w:val="20"/>
        </w:trPr>
        <w:tc>
          <w:tcPr>
            <w:tcW w:w="4414" w:type="dxa"/>
          </w:tcPr>
          <w:p w14:paraId="11305917" w14:textId="77777777" w:rsidR="00A22651" w:rsidRPr="00002312" w:rsidRDefault="00A22651" w:rsidP="00A2265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76" w:type="dxa"/>
          </w:tcPr>
          <w:p w14:paraId="06D671C5" w14:textId="3BE81786" w:rsidR="00A22651" w:rsidRPr="00002312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(386)</w:t>
            </w:r>
          </w:p>
        </w:tc>
        <w:tc>
          <w:tcPr>
            <w:tcW w:w="233" w:type="dxa"/>
            <w:vAlign w:val="center"/>
          </w:tcPr>
          <w:p w14:paraId="6BD73EB2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3B8D3258" w14:textId="046B7AE0" w:rsidR="00A22651" w:rsidRPr="00002312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(807)</w:t>
            </w:r>
          </w:p>
        </w:tc>
        <w:tc>
          <w:tcPr>
            <w:tcW w:w="233" w:type="dxa"/>
            <w:vAlign w:val="center"/>
          </w:tcPr>
          <w:p w14:paraId="32D1213A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6" w:type="dxa"/>
          </w:tcPr>
          <w:p w14:paraId="1BF47DF2" w14:textId="67808520" w:rsidR="00A22651" w:rsidRPr="00A22651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365</w:t>
            </w:r>
          </w:p>
        </w:tc>
        <w:tc>
          <w:tcPr>
            <w:tcW w:w="235" w:type="dxa"/>
            <w:vAlign w:val="center"/>
          </w:tcPr>
          <w:p w14:paraId="0D907885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7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49" w:type="dxa"/>
            <w:vAlign w:val="center"/>
          </w:tcPr>
          <w:p w14:paraId="7A6C445B" w14:textId="1B6CC509" w:rsidR="00A22651" w:rsidRPr="00002312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827</w:t>
            </w:r>
          </w:p>
        </w:tc>
      </w:tr>
      <w:tr w:rsidR="0007141C" w:rsidRPr="00002312" w14:paraId="6B0F9BC2" w14:textId="77777777" w:rsidTr="00754172">
        <w:trPr>
          <w:trHeight w:val="20"/>
        </w:trPr>
        <w:tc>
          <w:tcPr>
            <w:tcW w:w="4414" w:type="dxa"/>
          </w:tcPr>
          <w:p w14:paraId="2DB61EEC" w14:textId="77777777" w:rsidR="00A22651" w:rsidRPr="00002312" w:rsidRDefault="00A22651" w:rsidP="00A2265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76" w:type="dxa"/>
          </w:tcPr>
          <w:p w14:paraId="3ECD0107" w14:textId="51DB3B22" w:rsidR="00A22651" w:rsidRPr="00002312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246</w:t>
            </w:r>
          </w:p>
        </w:tc>
        <w:tc>
          <w:tcPr>
            <w:tcW w:w="233" w:type="dxa"/>
          </w:tcPr>
          <w:p w14:paraId="59AD3359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</w:tcPr>
          <w:p w14:paraId="6497B3F2" w14:textId="302CFF02" w:rsidR="00A22651" w:rsidRPr="00002312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233" w:type="dxa"/>
          </w:tcPr>
          <w:p w14:paraId="2ADF4A38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6" w:type="dxa"/>
          </w:tcPr>
          <w:p w14:paraId="532F111F" w14:textId="48801303" w:rsidR="00A22651" w:rsidRPr="007D6533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(215)</w:t>
            </w:r>
          </w:p>
        </w:tc>
        <w:tc>
          <w:tcPr>
            <w:tcW w:w="235" w:type="dxa"/>
          </w:tcPr>
          <w:p w14:paraId="4FB0B6BD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9" w:type="dxa"/>
          </w:tcPr>
          <w:p w14:paraId="495F60C1" w14:textId="553CC18F" w:rsidR="00A22651" w:rsidRPr="00002312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(592)</w:t>
            </w:r>
          </w:p>
        </w:tc>
      </w:tr>
    </w:tbl>
    <w:p w14:paraId="50D764E6" w14:textId="77777777" w:rsidR="007029FC" w:rsidRDefault="007029FC" w:rsidP="007029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4406"/>
        <w:gridCol w:w="984"/>
        <w:gridCol w:w="233"/>
        <w:gridCol w:w="1054"/>
        <w:gridCol w:w="233"/>
        <w:gridCol w:w="976"/>
        <w:gridCol w:w="235"/>
        <w:gridCol w:w="1049"/>
      </w:tblGrid>
      <w:tr w:rsidR="0007141C" w:rsidRPr="00002312" w14:paraId="36813347" w14:textId="77777777" w:rsidTr="00A22651">
        <w:trPr>
          <w:trHeight w:val="20"/>
          <w:tblHeader/>
        </w:trPr>
        <w:tc>
          <w:tcPr>
            <w:tcW w:w="4407" w:type="dxa"/>
          </w:tcPr>
          <w:p w14:paraId="21DB1A76" w14:textId="77777777" w:rsidR="008C3D57" w:rsidRPr="00002312" w:rsidRDefault="008C3D57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63" w:type="dxa"/>
            <w:gridSpan w:val="7"/>
          </w:tcPr>
          <w:p w14:paraId="6D92DEFB" w14:textId="29E2B239" w:rsidR="008C3D57" w:rsidRPr="00002312" w:rsidRDefault="008C3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915F0" w:rsidRPr="00002312" w14:paraId="62EBDAC5" w14:textId="77777777" w:rsidTr="00A22651">
        <w:trPr>
          <w:trHeight w:val="20"/>
          <w:tblHeader/>
        </w:trPr>
        <w:tc>
          <w:tcPr>
            <w:tcW w:w="4407" w:type="dxa"/>
          </w:tcPr>
          <w:p w14:paraId="1598FA72" w14:textId="77777777" w:rsidR="008C3D57" w:rsidRPr="00002312" w:rsidRDefault="008C3D57">
            <w:pPr>
              <w:tabs>
                <w:tab w:val="clear" w:pos="3742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71" w:type="dxa"/>
            <w:gridSpan w:val="3"/>
          </w:tcPr>
          <w:p w14:paraId="28CC9E1D" w14:textId="77777777" w:rsidR="008C3D57" w:rsidRPr="00002312" w:rsidRDefault="008C3D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4CDA88F0" w14:textId="77777777" w:rsidR="008C3D57" w:rsidRPr="00002312" w:rsidRDefault="008C3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9" w:type="dxa"/>
            <w:gridSpan w:val="3"/>
          </w:tcPr>
          <w:p w14:paraId="76C4472F" w14:textId="77777777" w:rsidR="008C3D57" w:rsidRPr="00002312" w:rsidRDefault="008C3D57">
            <w:pPr>
              <w:pStyle w:val="acctfourfigures"/>
              <w:tabs>
                <w:tab w:val="clear" w:pos="765"/>
              </w:tabs>
              <w:spacing w:line="240" w:lineRule="atLeast"/>
              <w:ind w:left="-117" w:right="-10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023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217AA" w:rsidRPr="00002312" w14:paraId="3EFFFF9C" w14:textId="77777777" w:rsidTr="00A22651">
        <w:trPr>
          <w:trHeight w:val="20"/>
          <w:tblHeader/>
        </w:trPr>
        <w:tc>
          <w:tcPr>
            <w:tcW w:w="4407" w:type="dxa"/>
          </w:tcPr>
          <w:p w14:paraId="0D34ABC9" w14:textId="77777777" w:rsidR="001D0D8B" w:rsidRPr="00002312" w:rsidRDefault="001D0D8B" w:rsidP="001D0D8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84" w:type="dxa"/>
            <w:vAlign w:val="center"/>
          </w:tcPr>
          <w:p w14:paraId="38AEE6EE" w14:textId="768D7BE5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3" w:type="dxa"/>
            <w:vAlign w:val="center"/>
          </w:tcPr>
          <w:p w14:paraId="28DE190C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6B739A01" w14:textId="4D4B6A7A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3" w:type="dxa"/>
          </w:tcPr>
          <w:p w14:paraId="4CE7FE7D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5" w:type="dxa"/>
            <w:vAlign w:val="center"/>
          </w:tcPr>
          <w:p w14:paraId="7B1AF16D" w14:textId="1CB9DED8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5" w:type="dxa"/>
            <w:vAlign w:val="center"/>
          </w:tcPr>
          <w:p w14:paraId="53ACD1A4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9" w:type="dxa"/>
            <w:vAlign w:val="center"/>
          </w:tcPr>
          <w:p w14:paraId="27F361E9" w14:textId="149AE8B3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D3D23" w:rsidRPr="00002312" w14:paraId="49164DF4" w14:textId="77777777" w:rsidTr="00A22651">
        <w:trPr>
          <w:trHeight w:val="20"/>
          <w:tblHeader/>
        </w:trPr>
        <w:tc>
          <w:tcPr>
            <w:tcW w:w="4407" w:type="dxa"/>
          </w:tcPr>
          <w:p w14:paraId="7DFDE6F3" w14:textId="77777777" w:rsidR="008C3D57" w:rsidRPr="00002312" w:rsidRDefault="008C3D57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63" w:type="dxa"/>
            <w:gridSpan w:val="7"/>
            <w:vAlign w:val="center"/>
          </w:tcPr>
          <w:p w14:paraId="1091EBF8" w14:textId="77777777" w:rsidR="008C3D57" w:rsidRPr="00002312" w:rsidRDefault="008C3D5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D3D23" w:rsidRPr="00002312" w14:paraId="15FCA66B" w14:textId="77777777" w:rsidTr="00A22651">
        <w:trPr>
          <w:trHeight w:val="20"/>
        </w:trPr>
        <w:tc>
          <w:tcPr>
            <w:tcW w:w="4407" w:type="dxa"/>
          </w:tcPr>
          <w:p w14:paraId="77B960B4" w14:textId="77777777" w:rsidR="00A22651" w:rsidRPr="00002312" w:rsidRDefault="00A22651" w:rsidP="00A2265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84" w:type="dxa"/>
          </w:tcPr>
          <w:p w14:paraId="1DBFDC25" w14:textId="3566B6A1" w:rsidR="00A22651" w:rsidRPr="00002312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(152)</w:t>
            </w:r>
          </w:p>
        </w:tc>
        <w:tc>
          <w:tcPr>
            <w:tcW w:w="233" w:type="dxa"/>
            <w:vAlign w:val="center"/>
          </w:tcPr>
          <w:p w14:paraId="646D2991" w14:textId="77777777" w:rsidR="00A22651" w:rsidRPr="00A22651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4AE08D5F" w14:textId="22ABA49E" w:rsidR="00A22651" w:rsidRPr="00A22651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(570)</w:t>
            </w:r>
          </w:p>
        </w:tc>
        <w:tc>
          <w:tcPr>
            <w:tcW w:w="233" w:type="dxa"/>
            <w:vAlign w:val="center"/>
          </w:tcPr>
          <w:p w14:paraId="239C4C5B" w14:textId="77777777" w:rsidR="00A22651" w:rsidRPr="00A22651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3E2A068A" w14:textId="7BCBBBA8" w:rsidR="00A22651" w:rsidRPr="00A22651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35" w:type="dxa"/>
            <w:vAlign w:val="center"/>
          </w:tcPr>
          <w:p w14:paraId="6D49C0E9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7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49" w:type="dxa"/>
            <w:vAlign w:val="center"/>
          </w:tcPr>
          <w:p w14:paraId="417A903F" w14:textId="00BD3584" w:rsidR="00A22651" w:rsidRPr="00002312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7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623</w:t>
            </w:r>
          </w:p>
        </w:tc>
      </w:tr>
      <w:tr w:rsidR="0007141C" w:rsidRPr="00002312" w14:paraId="5BC2EBBC" w14:textId="77777777" w:rsidTr="00A22651">
        <w:trPr>
          <w:trHeight w:val="20"/>
        </w:trPr>
        <w:tc>
          <w:tcPr>
            <w:tcW w:w="4407" w:type="dxa"/>
          </w:tcPr>
          <w:p w14:paraId="18890F12" w14:textId="77777777" w:rsidR="00A22651" w:rsidRPr="00002312" w:rsidRDefault="00A22651" w:rsidP="00A22651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84" w:type="dxa"/>
          </w:tcPr>
          <w:p w14:paraId="5D13E1DB" w14:textId="407912EF" w:rsidR="00A22651" w:rsidRPr="00002312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3" w:type="dxa"/>
          </w:tcPr>
          <w:p w14:paraId="5ECC70DD" w14:textId="77777777" w:rsidR="00A22651" w:rsidRPr="00A22651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</w:tcPr>
          <w:p w14:paraId="6412B41C" w14:textId="2F904C98" w:rsidR="00A22651" w:rsidRPr="00A22651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33" w:type="dxa"/>
          </w:tcPr>
          <w:p w14:paraId="3C94909B" w14:textId="77777777" w:rsidR="00A22651" w:rsidRPr="00A22651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5" w:type="dxa"/>
          </w:tcPr>
          <w:p w14:paraId="2A7C5C82" w14:textId="51EB2167" w:rsidR="00A22651" w:rsidRPr="00A22651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(48)</w:t>
            </w:r>
          </w:p>
        </w:tc>
        <w:tc>
          <w:tcPr>
            <w:tcW w:w="235" w:type="dxa"/>
          </w:tcPr>
          <w:p w14:paraId="7FF5A4AA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9" w:type="dxa"/>
          </w:tcPr>
          <w:p w14:paraId="0DBB0BDE" w14:textId="168868E6" w:rsidR="00A22651" w:rsidRPr="00002312" w:rsidRDefault="00A22651" w:rsidP="00A22651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79"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(422)</w:t>
            </w:r>
          </w:p>
        </w:tc>
      </w:tr>
    </w:tbl>
    <w:p w14:paraId="1F4F48B2" w14:textId="7BFD9201" w:rsidR="004A0E98" w:rsidRDefault="004A0E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D71D29" w14:textId="77777777" w:rsidR="004A0E98" w:rsidRDefault="004A0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4965E6" w14:textId="77777777" w:rsidR="004A0E98" w:rsidRDefault="004A0E98" w:rsidP="00905F9F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x-none" w:eastAsia="x-none"/>
        </w:rPr>
        <w:t>ทุน</w:t>
      </w:r>
      <w:r w:rsidRPr="00905F9F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เรือน</w:t>
      </w:r>
      <w:r w:rsidRPr="004A0E98">
        <w:rPr>
          <w:rFonts w:asciiTheme="majorBidi" w:hAnsiTheme="majorBidi" w:cstheme="majorBidi"/>
          <w:sz w:val="30"/>
          <w:szCs w:val="30"/>
          <w:u w:val="none"/>
          <w:cs/>
          <w:lang w:val="x-none" w:eastAsia="x-none"/>
        </w:rPr>
        <w:t>หุ้น</w:t>
      </w:r>
    </w:p>
    <w:p w14:paraId="17C09850" w14:textId="77777777" w:rsidR="004A0E98" w:rsidRDefault="004A0E98" w:rsidP="00F17FDF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Angsana New" w:hAnsi="Angsana New"/>
          <w:sz w:val="30"/>
          <w:szCs w:val="30"/>
        </w:rPr>
      </w:pPr>
    </w:p>
    <w:p w14:paraId="0E8C9A2B" w14:textId="58EAC765" w:rsidR="004A0E98" w:rsidRDefault="004A0E98" w:rsidP="004A0E98">
      <w:pPr>
        <w:tabs>
          <w:tab w:val="clear" w:pos="227"/>
          <w:tab w:val="clear" w:pos="454"/>
          <w:tab w:val="clear" w:pos="680"/>
          <w:tab w:val="left" w:pos="720"/>
        </w:tabs>
        <w:ind w:left="558"/>
        <w:jc w:val="thaiDistribute"/>
        <w:rPr>
          <w:rFonts w:ascii="Angsana New" w:hAnsi="Angsana New"/>
          <w:sz w:val="30"/>
          <w:szCs w:val="30"/>
        </w:rPr>
      </w:pPr>
      <w:r w:rsidRPr="004A0E98">
        <w:rPr>
          <w:rFonts w:ascii="Angsana New" w:hAnsi="Angsana New" w:hint="cs"/>
          <w:sz w:val="30"/>
          <w:szCs w:val="30"/>
          <w:cs/>
        </w:rPr>
        <w:t>วันที่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  <w:r w:rsidR="007F4BA3">
        <w:rPr>
          <w:rFonts w:ascii="Angsana New" w:hAnsi="Angsana New"/>
          <w:sz w:val="30"/>
          <w:szCs w:val="30"/>
        </w:rPr>
        <w:t xml:space="preserve">29 </w:t>
      </w:r>
      <w:r w:rsidR="007F4BA3">
        <w:rPr>
          <w:rFonts w:ascii="Angsana New" w:hAnsi="Angsana New" w:hint="cs"/>
          <w:sz w:val="30"/>
          <w:szCs w:val="30"/>
          <w:cs/>
        </w:rPr>
        <w:t>เมษายน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  <w:r w:rsidRPr="004A0E98">
        <w:rPr>
          <w:rFonts w:ascii="Angsana New" w:hAnsi="Angsana New"/>
          <w:sz w:val="30"/>
          <w:szCs w:val="30"/>
        </w:rPr>
        <w:t xml:space="preserve">2568 </w:t>
      </w:r>
      <w:r w:rsidRPr="004A0E98">
        <w:rPr>
          <w:rFonts w:ascii="Angsana New" w:hAnsi="Angsana New" w:hint="cs"/>
          <w:sz w:val="30"/>
          <w:szCs w:val="30"/>
          <w:cs/>
        </w:rPr>
        <w:t>การประชุม</w:t>
      </w:r>
      <w:r w:rsidR="007F4BA3">
        <w:rPr>
          <w:rFonts w:ascii="Angsana New" w:hAnsi="Angsana New" w:hint="cs"/>
          <w:sz w:val="30"/>
          <w:szCs w:val="30"/>
          <w:cs/>
        </w:rPr>
        <w:t>สามัญ</w:t>
      </w:r>
      <w:r w:rsidR="00F17FDF">
        <w:rPr>
          <w:rFonts w:ascii="Angsana New" w:hAnsi="Angsana New" w:hint="cs"/>
          <w:sz w:val="30"/>
          <w:szCs w:val="30"/>
          <w:cs/>
        </w:rPr>
        <w:t>ประจำปี</w:t>
      </w:r>
      <w:r w:rsidR="007F4BA3">
        <w:rPr>
          <w:rFonts w:ascii="Angsana New" w:hAnsi="Angsana New" w:hint="cs"/>
          <w:sz w:val="30"/>
          <w:szCs w:val="30"/>
          <w:cs/>
        </w:rPr>
        <w:t>ผู้ถือหุ้น</w:t>
      </w:r>
      <w:r w:rsidRPr="004A0E98">
        <w:rPr>
          <w:rFonts w:ascii="Angsana New" w:hAnsi="Angsana New" w:hint="cs"/>
          <w:sz w:val="30"/>
          <w:szCs w:val="30"/>
          <w:cs/>
        </w:rPr>
        <w:t>มีมติอนุมัติลดทุนจดทะเบียนของบริษัทจำนวน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  <w:r w:rsidRPr="004A0E98">
        <w:rPr>
          <w:rFonts w:ascii="Angsana New" w:hAnsi="Angsana New"/>
          <w:sz w:val="30"/>
          <w:szCs w:val="30"/>
        </w:rPr>
        <w:t xml:space="preserve">328 </w:t>
      </w:r>
      <w:r w:rsidRPr="004A0E98">
        <w:rPr>
          <w:rFonts w:ascii="Angsana New" w:hAnsi="Angsana New" w:hint="cs"/>
          <w:sz w:val="30"/>
          <w:szCs w:val="30"/>
          <w:cs/>
        </w:rPr>
        <w:t>บาท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  <w:r w:rsidRPr="004A0E98">
        <w:rPr>
          <w:rFonts w:ascii="Angsana New" w:hAnsi="Angsana New" w:hint="cs"/>
          <w:sz w:val="30"/>
          <w:szCs w:val="30"/>
          <w:cs/>
        </w:rPr>
        <w:t>จากทุนจดทะเบียนจำนวน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  <w:r w:rsidRPr="004A0E98">
        <w:rPr>
          <w:rFonts w:ascii="Angsana New" w:hAnsi="Angsana New"/>
          <w:sz w:val="30"/>
          <w:szCs w:val="30"/>
        </w:rPr>
        <w:t xml:space="preserve">923,028,535 </w:t>
      </w:r>
      <w:r w:rsidRPr="004A0E98">
        <w:rPr>
          <w:rFonts w:ascii="Angsana New" w:hAnsi="Angsana New" w:hint="cs"/>
          <w:sz w:val="30"/>
          <w:szCs w:val="30"/>
          <w:cs/>
        </w:rPr>
        <w:t>บาท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  <w:r w:rsidRPr="004A0E98">
        <w:rPr>
          <w:rFonts w:ascii="Angsana New" w:hAnsi="Angsana New" w:hint="cs"/>
          <w:sz w:val="30"/>
          <w:szCs w:val="30"/>
          <w:cs/>
        </w:rPr>
        <w:t>เป็นจำนวน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  <w:r w:rsidRPr="004A0E98">
        <w:rPr>
          <w:rFonts w:ascii="Angsana New" w:hAnsi="Angsana New"/>
          <w:sz w:val="30"/>
          <w:szCs w:val="30"/>
        </w:rPr>
        <w:t xml:space="preserve">923,028,207 </w:t>
      </w:r>
      <w:r w:rsidRPr="004A0E98">
        <w:rPr>
          <w:rFonts w:ascii="Angsana New" w:hAnsi="Angsana New" w:hint="cs"/>
          <w:sz w:val="30"/>
          <w:szCs w:val="30"/>
          <w:cs/>
        </w:rPr>
        <w:t>บาท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  <w:r w:rsidRPr="004A0E98">
        <w:rPr>
          <w:rFonts w:ascii="Angsana New" w:hAnsi="Angsana New" w:hint="cs"/>
          <w:sz w:val="30"/>
          <w:szCs w:val="30"/>
          <w:cs/>
        </w:rPr>
        <w:t>โดยการตัดหุ้นที่ยังไม่ได้ออกจำหน่ายจำนวน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  <w:r w:rsidRPr="004A0E98">
        <w:rPr>
          <w:rFonts w:ascii="Angsana New" w:hAnsi="Angsana New"/>
          <w:sz w:val="30"/>
          <w:szCs w:val="30"/>
        </w:rPr>
        <w:t xml:space="preserve">328 </w:t>
      </w:r>
      <w:r w:rsidRPr="004A0E98">
        <w:rPr>
          <w:rFonts w:ascii="Angsana New" w:hAnsi="Angsana New" w:hint="cs"/>
          <w:sz w:val="30"/>
          <w:szCs w:val="30"/>
          <w:cs/>
        </w:rPr>
        <w:t>หุ้น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  <w:r w:rsidRPr="004A0E98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  <w:r w:rsidRPr="004A0E98">
        <w:rPr>
          <w:rFonts w:ascii="Angsana New" w:hAnsi="Angsana New"/>
          <w:sz w:val="30"/>
          <w:szCs w:val="30"/>
        </w:rPr>
        <w:t xml:space="preserve">1 </w:t>
      </w:r>
      <w:r w:rsidRPr="004A0E98">
        <w:rPr>
          <w:rFonts w:ascii="Angsana New" w:hAnsi="Angsana New" w:hint="cs"/>
          <w:sz w:val="30"/>
          <w:szCs w:val="30"/>
          <w:cs/>
        </w:rPr>
        <w:t>บาท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  <w:r w:rsidRPr="004A0E98">
        <w:rPr>
          <w:rFonts w:ascii="Angsana New" w:hAnsi="Angsana New" w:hint="cs"/>
          <w:sz w:val="30"/>
          <w:szCs w:val="30"/>
          <w:cs/>
        </w:rPr>
        <w:t>ซึ่งคงเหลือจากการจัดสรรหุ้นปันผล</w:t>
      </w:r>
      <w:r w:rsidRPr="004A0E98">
        <w:rPr>
          <w:rFonts w:ascii="Angsana New" w:hAnsi="Angsana New"/>
          <w:sz w:val="30"/>
          <w:szCs w:val="30"/>
          <w:cs/>
        </w:rPr>
        <w:t xml:space="preserve"> </w:t>
      </w:r>
    </w:p>
    <w:p w14:paraId="694663FE" w14:textId="77777777" w:rsidR="004A0E98" w:rsidRPr="00C11924" w:rsidRDefault="004A0E98" w:rsidP="004A0E98">
      <w:pPr>
        <w:tabs>
          <w:tab w:val="clear" w:pos="227"/>
          <w:tab w:val="clear" w:pos="454"/>
          <w:tab w:val="clear" w:pos="680"/>
          <w:tab w:val="left" w:pos="720"/>
        </w:tabs>
        <w:ind w:left="558"/>
        <w:jc w:val="thaiDistribute"/>
        <w:rPr>
          <w:rFonts w:ascii="Angsana New" w:hAnsi="Angsana New"/>
          <w:sz w:val="24"/>
          <w:szCs w:val="24"/>
        </w:rPr>
      </w:pPr>
    </w:p>
    <w:p w14:paraId="793DF4C9" w14:textId="77777777" w:rsidR="004A0E98" w:rsidRDefault="004A0E98" w:rsidP="004A0E98">
      <w:pPr>
        <w:tabs>
          <w:tab w:val="clear" w:pos="227"/>
          <w:tab w:val="clear" w:pos="454"/>
          <w:tab w:val="clear" w:pos="680"/>
          <w:tab w:val="left" w:pos="720"/>
        </w:tabs>
        <w:ind w:left="55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ส่วนเกินมูลค่าหุ้น </w:t>
      </w:r>
    </w:p>
    <w:p w14:paraId="58E4B0DD" w14:textId="77777777" w:rsidR="004A0E98" w:rsidRPr="009F6389" w:rsidRDefault="004A0E98" w:rsidP="004A0E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61F336" w14:textId="77777777" w:rsidR="004A0E98" w:rsidRDefault="004A0E98" w:rsidP="004A0E98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theme="majorBidi"/>
          <w:sz w:val="30"/>
          <w:szCs w:val="30"/>
        </w:rPr>
        <w:t>2535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มาตรา </w:t>
      </w:r>
      <w:r>
        <w:rPr>
          <w:rFonts w:asciiTheme="majorBidi" w:hAnsiTheme="majorBidi" w:cstheme="majorBidi"/>
          <w:sz w:val="30"/>
          <w:szCs w:val="30"/>
        </w:rPr>
        <w:t>51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</w:rPr>
        <w:t>ส่วนเกินมูลค่าหุ้น</w:t>
      </w:r>
      <w:r>
        <w:rPr>
          <w:rFonts w:asciiTheme="majorBidi" w:hAnsiTheme="majorBidi" w:cstheme="majorBidi"/>
          <w:sz w:val="30"/>
          <w:szCs w:val="30"/>
        </w:rPr>
        <w:t>”</w:t>
      </w:r>
      <w:r>
        <w:rPr>
          <w:rFonts w:asciiTheme="majorBidi" w:hAnsiTheme="majorBidi" w:cstheme="majorBidi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40BC5228" w14:textId="77777777" w:rsidR="004A0E98" w:rsidRPr="00CA6D1B" w:rsidRDefault="004A0E98" w:rsidP="004A0E98">
      <w:pPr>
        <w:tabs>
          <w:tab w:val="clear" w:pos="227"/>
          <w:tab w:val="clear" w:pos="454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8A5D2" w14:textId="77777777" w:rsidR="004A0E98" w:rsidRDefault="004A0E98" w:rsidP="00CA6D1B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x-none" w:eastAsia="x-none"/>
        </w:rPr>
        <w:t>สำรองตามกฎหมาย</w:t>
      </w:r>
    </w:p>
    <w:p w14:paraId="47EE223C" w14:textId="77777777" w:rsidR="004A0E98" w:rsidRPr="009F6389" w:rsidRDefault="004A0E98" w:rsidP="004A0E98">
      <w:pPr>
        <w:tabs>
          <w:tab w:val="clear" w:pos="227"/>
          <w:tab w:val="clear" w:pos="454"/>
          <w:tab w:val="clear" w:pos="680"/>
          <w:tab w:val="left" w:pos="72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5A43370" w14:textId="77777777" w:rsidR="004A0E98" w:rsidRDefault="004A0E98" w:rsidP="004A0E98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theme="majorBidi"/>
          <w:sz w:val="30"/>
          <w:szCs w:val="30"/>
        </w:rPr>
        <w:t>2535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มาตรา </w:t>
      </w:r>
      <w:r>
        <w:rPr>
          <w:rFonts w:asciiTheme="majorBidi" w:hAnsiTheme="majorBidi" w:cstheme="majorBidi"/>
          <w:sz w:val="30"/>
          <w:szCs w:val="30"/>
        </w:rPr>
        <w:t>116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บริษัทจะต้องจัดสรรทุนสำรอง (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</w:rPr>
        <w:t>สำรองตามกฎหมาย</w:t>
      </w:r>
      <w:r>
        <w:rPr>
          <w:rFonts w:asciiTheme="majorBidi" w:hAnsiTheme="majorBidi" w:cstheme="majorBidi"/>
          <w:sz w:val="30"/>
          <w:szCs w:val="30"/>
        </w:rPr>
        <w:t>”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) อย่างน้อยร้อยละ </w:t>
      </w: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>
        <w:rPr>
          <w:rFonts w:asciiTheme="majorBidi" w:hAnsiTheme="majorBidi" w:cstheme="majorBidi"/>
          <w:sz w:val="30"/>
          <w:szCs w:val="30"/>
        </w:rPr>
        <w:t xml:space="preserve">10 </w:t>
      </w:r>
      <w:r>
        <w:rPr>
          <w:rFonts w:asciiTheme="majorBidi" w:hAnsiTheme="majorBidi" w:cstheme="majorBidi" w:hint="cs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0893C611" w14:textId="77777777" w:rsidR="004A0E98" w:rsidRPr="009F6389" w:rsidRDefault="004A0E98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6FCD87" w14:textId="77777777" w:rsidR="00AE6C76" w:rsidRPr="00DE347B" w:rsidRDefault="00AE6C76" w:rsidP="00CA6D1B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CA6D1B">
        <w:rPr>
          <w:rFonts w:asciiTheme="majorBidi" w:hAnsiTheme="majorBidi" w:cstheme="majorBidi"/>
          <w:sz w:val="30"/>
          <w:szCs w:val="30"/>
          <w:u w:val="none"/>
          <w:cs/>
          <w:lang w:val="x-none" w:eastAsia="x-none"/>
        </w:rPr>
        <w:t>ใบสำคัญ</w:t>
      </w: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แสดงสิทธิที่จะซื้อหุ้นสามัญ</w:t>
      </w:r>
    </w:p>
    <w:p w14:paraId="1F2C78C1" w14:textId="77777777" w:rsidR="00AE6C76" w:rsidRPr="009F6389" w:rsidRDefault="00AE6C76" w:rsidP="00AE6C7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B5490D9" w14:textId="11BBD244" w:rsidR="00AE6C76" w:rsidRDefault="00254C4A" w:rsidP="00AE6C7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z w:val="30"/>
          <w:szCs w:val="30"/>
        </w:rPr>
        <w:t xml:space="preserve">2565 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บริษัทได้จัดสรรใบสำคัญแสดงสิทธิที่จะซื้อหุ้นสามัญของบริษัทให้แก่ผู้ถือหุ้นรายเดิมโดยใบสำคัญแสดงสิทธิดังกล่าวมีอายุ </w:t>
      </w:r>
      <w:r w:rsidR="00AE6C76" w:rsidRPr="00DE347B">
        <w:rPr>
          <w:rFonts w:ascii="Angsana New" w:hAnsi="Angsana New"/>
          <w:sz w:val="30"/>
          <w:szCs w:val="30"/>
        </w:rPr>
        <w:t>3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 ปี นับตั้งแต่วันที่ออกใบสำคัญแสดงสิทธิ โดยมีอัตราการใช้สิทธิคือใบสำคัญแสดงสิทธิ</w:t>
      </w:r>
      <w:r w:rsidR="00AE6C76" w:rsidRPr="00DE347B">
        <w:rPr>
          <w:rFonts w:ascii="Angsana New" w:hAnsi="Angsana New"/>
          <w:sz w:val="30"/>
          <w:szCs w:val="30"/>
        </w:rPr>
        <w:t xml:space="preserve"> 1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 หน่วยมีสิทธิซื้อหุ้นสามัญได้ </w:t>
      </w:r>
      <w:r w:rsidR="00AE6C76" w:rsidRPr="00DE347B">
        <w:rPr>
          <w:rFonts w:ascii="Angsana New" w:hAnsi="Angsana New"/>
          <w:sz w:val="30"/>
          <w:szCs w:val="30"/>
        </w:rPr>
        <w:t>1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 หุ้น ในราคาใช้สิทธิ </w:t>
      </w:r>
      <w:r w:rsidR="00AE6C76" w:rsidRPr="00DE347B">
        <w:rPr>
          <w:rFonts w:ascii="Angsana New" w:hAnsi="Angsana New"/>
          <w:sz w:val="30"/>
          <w:szCs w:val="30"/>
        </w:rPr>
        <w:t>3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 บาทต่อ </w:t>
      </w:r>
      <w:r w:rsidR="00AE6C76" w:rsidRPr="00DE347B">
        <w:rPr>
          <w:rFonts w:ascii="Angsana New" w:hAnsi="Angsana New"/>
          <w:sz w:val="30"/>
          <w:szCs w:val="30"/>
        </w:rPr>
        <w:t>1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 หุ้นสามัญ และมีระยะเวลาการใช้สิทธิทุก</w:t>
      </w:r>
      <w:r w:rsidR="00AE6C76" w:rsidRPr="00DE347B">
        <w:rPr>
          <w:rFonts w:ascii="Angsana New" w:hAnsi="Angsana New"/>
          <w:sz w:val="30"/>
          <w:szCs w:val="30"/>
        </w:rPr>
        <w:t xml:space="preserve"> 3 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เดือน โดยมีกำหนดการใช้สิทธิครั้งแรกคือวันที่ </w:t>
      </w:r>
      <w:r w:rsidR="00AE6C76" w:rsidRPr="00DE347B">
        <w:rPr>
          <w:rFonts w:ascii="Angsana New" w:hAnsi="Angsana New"/>
          <w:sz w:val="30"/>
          <w:szCs w:val="30"/>
        </w:rPr>
        <w:t xml:space="preserve">30 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มกราคม </w:t>
      </w:r>
      <w:r w:rsidR="00AE6C76" w:rsidRPr="00DE347B">
        <w:rPr>
          <w:rFonts w:ascii="Angsana New" w:hAnsi="Angsana New"/>
          <w:sz w:val="30"/>
          <w:szCs w:val="30"/>
        </w:rPr>
        <w:t>2566</w:t>
      </w:r>
      <w:r w:rsidR="00AE6C76" w:rsidRPr="00DE347B">
        <w:rPr>
          <w:rFonts w:ascii="Angsana New" w:hAnsi="Angsana New"/>
          <w:sz w:val="30"/>
          <w:szCs w:val="30"/>
          <w:cs/>
        </w:rPr>
        <w:t xml:space="preserve"> และกำหนดการใช้สิทธิครั้งสุดท้ายคือวันที่ </w:t>
      </w:r>
      <w:r w:rsidR="00AE6C76" w:rsidRPr="00DE347B">
        <w:rPr>
          <w:rFonts w:ascii="Angsana New" w:hAnsi="Angsana New"/>
          <w:sz w:val="30"/>
          <w:szCs w:val="30"/>
        </w:rPr>
        <w:t xml:space="preserve">30 </w:t>
      </w:r>
      <w:r w:rsidR="00AE6C76" w:rsidRPr="00DE347B">
        <w:rPr>
          <w:rFonts w:ascii="Angsana New" w:hAnsi="Angsana New"/>
          <w:sz w:val="30"/>
          <w:szCs w:val="30"/>
          <w:cs/>
        </w:rPr>
        <w:t>ตุลาคม</w:t>
      </w:r>
      <w:r w:rsidR="00AE6C76" w:rsidRPr="00DE347B">
        <w:rPr>
          <w:rFonts w:ascii="Angsana New" w:hAnsi="Angsana New"/>
          <w:sz w:val="30"/>
          <w:szCs w:val="30"/>
        </w:rPr>
        <w:t xml:space="preserve"> 2568</w:t>
      </w:r>
    </w:p>
    <w:p w14:paraId="4663F15A" w14:textId="77777777" w:rsidR="00A07BEC" w:rsidRPr="009F6389" w:rsidRDefault="00A07BEC" w:rsidP="00254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8295D" w14:textId="51CAD899" w:rsidR="00AE6C76" w:rsidRDefault="00AE6C76" w:rsidP="00AE6C76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DE347B">
        <w:rPr>
          <w:rFonts w:ascii="Angsana New" w:eastAsia="MS Mincho" w:hAnsi="Angsana New"/>
          <w:sz w:val="30"/>
          <w:szCs w:val="30"/>
          <w:cs/>
        </w:rPr>
        <w:t xml:space="preserve">วันที่ </w:t>
      </w:r>
      <w:r w:rsidRPr="00DE347B">
        <w:rPr>
          <w:rFonts w:ascii="Angsana New" w:eastAsia="MS Mincho" w:hAnsi="Angsana New"/>
          <w:sz w:val="30"/>
          <w:szCs w:val="30"/>
        </w:rPr>
        <w:t xml:space="preserve">3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พฤษภาคม </w:t>
      </w:r>
      <w:r w:rsidRPr="00DE347B">
        <w:rPr>
          <w:rFonts w:ascii="Angsana New" w:eastAsia="MS Mincho" w:hAnsi="Angsana New"/>
          <w:sz w:val="30"/>
          <w:szCs w:val="30"/>
        </w:rPr>
        <w:t xml:space="preserve">2566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บริษัทปรับราคาการใช้สิทธิและอัตราการใช้สิทธิในใบสำคัญแสดงสิทธิที่จะซื้อหุ้นสามัญของบริษัท </w:t>
      </w:r>
      <w:r w:rsidR="00B63EAD">
        <w:rPr>
          <w:rFonts w:ascii="Angsana New" w:eastAsia="MS Mincho" w:hAnsi="Angsana New"/>
          <w:sz w:val="30"/>
          <w:szCs w:val="30"/>
        </w:rPr>
        <w:t>TSR</w:t>
      </w:r>
      <w:r w:rsidRPr="00DE347B">
        <w:rPr>
          <w:rFonts w:ascii="Angsana New" w:eastAsia="MS Mincho" w:hAnsi="Angsana New"/>
          <w:sz w:val="30"/>
          <w:szCs w:val="30"/>
        </w:rPr>
        <w:t xml:space="preserve">-W2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จากราคาการใช้สิทธิเดิม </w:t>
      </w:r>
      <w:r w:rsidRPr="00DE347B">
        <w:rPr>
          <w:rFonts w:ascii="Angsana New" w:eastAsia="MS Mincho" w:hAnsi="Angsana New"/>
          <w:sz w:val="30"/>
          <w:szCs w:val="30"/>
        </w:rPr>
        <w:t xml:space="preserve">3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บาท เป็นราคาการใช้สิทธิใหม่ </w:t>
      </w:r>
      <w:r w:rsidRPr="00DE347B">
        <w:rPr>
          <w:rFonts w:ascii="Angsana New" w:eastAsia="MS Mincho" w:hAnsi="Angsana New"/>
          <w:sz w:val="30"/>
          <w:szCs w:val="30"/>
        </w:rPr>
        <w:t xml:space="preserve">2.7273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บาท และอัตราการใช้สิทธิเดิม </w:t>
      </w:r>
      <w:r w:rsidRPr="00DE347B">
        <w:rPr>
          <w:rFonts w:ascii="Angsana New" w:eastAsia="MS Mincho" w:hAnsi="Angsana New"/>
          <w:sz w:val="30"/>
          <w:szCs w:val="30"/>
        </w:rPr>
        <w:t xml:space="preserve">1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หน่วยต่อ </w:t>
      </w:r>
      <w:r w:rsidRPr="00DE347B">
        <w:rPr>
          <w:rFonts w:ascii="Angsana New" w:eastAsia="MS Mincho" w:hAnsi="Angsana New"/>
          <w:sz w:val="30"/>
          <w:szCs w:val="30"/>
        </w:rPr>
        <w:t xml:space="preserve">1 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หุ้น เป็นอัตราการใช้สิทธิใหม่ </w:t>
      </w:r>
      <w:r w:rsidRPr="00DE347B">
        <w:rPr>
          <w:rFonts w:ascii="Angsana New" w:eastAsia="MS Mincho" w:hAnsi="Angsana New"/>
          <w:sz w:val="30"/>
          <w:szCs w:val="30"/>
        </w:rPr>
        <w:t>1</w:t>
      </w:r>
      <w:r w:rsidRPr="00DE347B">
        <w:rPr>
          <w:rFonts w:ascii="Angsana New" w:eastAsia="MS Mincho" w:hAnsi="Angsana New"/>
          <w:sz w:val="30"/>
          <w:szCs w:val="30"/>
          <w:cs/>
        </w:rPr>
        <w:t xml:space="preserve"> หน่วยต่อ</w:t>
      </w:r>
      <w:r w:rsidRPr="00DE347B">
        <w:rPr>
          <w:rFonts w:ascii="Angsana New" w:eastAsia="MS Mincho" w:hAnsi="Angsana New"/>
          <w:sz w:val="30"/>
          <w:szCs w:val="30"/>
        </w:rPr>
        <w:t xml:space="preserve"> 1.1 </w:t>
      </w:r>
      <w:r w:rsidRPr="00DE347B">
        <w:rPr>
          <w:rFonts w:ascii="Angsana New" w:eastAsia="MS Mincho" w:hAnsi="Angsana New"/>
          <w:sz w:val="30"/>
          <w:szCs w:val="30"/>
          <w:cs/>
        </w:rPr>
        <w:t>หุ้น</w:t>
      </w:r>
    </w:p>
    <w:p w14:paraId="5806071B" w14:textId="660F7AFF" w:rsidR="00C11924" w:rsidRPr="00C11924" w:rsidRDefault="00CA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sz w:val="24"/>
          <w:szCs w:val="24"/>
        </w:rPr>
      </w:pPr>
      <w:r>
        <w:rPr>
          <w:rFonts w:ascii="Angsana New" w:eastAsia="MS Mincho" w:hAnsi="Angsana New"/>
          <w:sz w:val="24"/>
          <w:szCs w:val="24"/>
        </w:rPr>
        <w:br w:type="page"/>
      </w:r>
    </w:p>
    <w:p w14:paraId="4FE9303E" w14:textId="22C24817" w:rsidR="008667BC" w:rsidRPr="008667BC" w:rsidRDefault="008667BC" w:rsidP="008667BC">
      <w:pPr>
        <w:pStyle w:val="ListParagraph"/>
        <w:tabs>
          <w:tab w:val="left" w:pos="540"/>
        </w:tabs>
        <w:ind w:left="540" w:right="-45"/>
        <w:jc w:val="thaiDistribute"/>
        <w:rPr>
          <w:rFonts w:ascii="Angsana New" w:eastAsia="MS Mincho" w:hAnsi="Angsana New"/>
          <w:sz w:val="30"/>
          <w:szCs w:val="30"/>
        </w:rPr>
      </w:pPr>
      <w:r w:rsidRPr="00E84766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/>
          <w:sz w:val="30"/>
          <w:szCs w:val="30"/>
        </w:rPr>
        <w:t>3</w:t>
      </w:r>
      <w:r w:rsidR="00C11924" w:rsidRPr="00E84766">
        <w:rPr>
          <w:rFonts w:ascii="Angsana New" w:eastAsia="MS Mincho" w:hAnsi="Angsana New"/>
          <w:sz w:val="30"/>
          <w:szCs w:val="30"/>
        </w:rPr>
        <w:t>0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ตุลาคม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/>
          <w:sz w:val="30"/>
          <w:szCs w:val="30"/>
        </w:rPr>
        <w:t>2568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เป็นวันครบกำหนดการใช้สิทธิในใบสำคัญแสดงสิทธิ</w:t>
      </w:r>
      <w:r w:rsidR="00C11924" w:rsidRPr="00E84766">
        <w:rPr>
          <w:rFonts w:ascii="Angsana New" w:eastAsia="MS Mincho" w:hAnsi="Angsana New" w:hint="cs"/>
          <w:sz w:val="30"/>
          <w:szCs w:val="30"/>
          <w:cs/>
        </w:rPr>
        <w:t>ที่จะ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ซื้อหุ้นสามัญบริษัท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/>
          <w:sz w:val="30"/>
          <w:szCs w:val="30"/>
        </w:rPr>
        <w:t>TSR-W2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ของผู้ถือหุ้นรายเดิมที่จัดสรรใบสำคัญแสดงสิทธิเมื่อวันที่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/>
          <w:sz w:val="30"/>
          <w:szCs w:val="30"/>
        </w:rPr>
        <w:t>31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ตุลาคม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/>
          <w:sz w:val="30"/>
          <w:szCs w:val="30"/>
        </w:rPr>
        <w:t>2565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ใบสำคัญแสดงสิทธิ</w:t>
      </w:r>
      <w:r w:rsidR="00C11924" w:rsidRPr="00E84766">
        <w:rPr>
          <w:rFonts w:ascii="Angsana New" w:eastAsia="MS Mincho" w:hAnsi="Angsana New" w:hint="cs"/>
          <w:sz w:val="30"/>
          <w:szCs w:val="30"/>
          <w:cs/>
        </w:rPr>
        <w:t>ที่จะ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ซื้อหุ้นสามัญของบริษัท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/>
          <w:sz w:val="30"/>
          <w:szCs w:val="30"/>
        </w:rPr>
        <w:t>TSR-W2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ในอัตราการใช้สิทธิ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/>
          <w:sz w:val="30"/>
          <w:szCs w:val="30"/>
        </w:rPr>
        <w:t>1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หน่วย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ต่อ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/>
          <w:sz w:val="30"/>
          <w:szCs w:val="30"/>
        </w:rPr>
        <w:t>1.1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หุ้น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และราคาใช้สิทธิ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/>
          <w:sz w:val="30"/>
          <w:szCs w:val="30"/>
        </w:rPr>
        <w:t>2.7273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บาท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ถูกใช้สิทธิจำนวน</w:t>
      </w:r>
      <w:r w:rsidRPr="00E84766">
        <w:rPr>
          <w:rFonts w:ascii="Angsana New" w:eastAsia="MS Mincho" w:hAnsi="Angsana New"/>
          <w:sz w:val="30"/>
          <w:szCs w:val="30"/>
        </w:rPr>
        <w:t xml:space="preserve"> 166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หน่วย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คิดเป็น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/>
          <w:sz w:val="30"/>
          <w:szCs w:val="30"/>
        </w:rPr>
        <w:t>182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หุ้น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บริษัทได้ดำเนินการยื่นจดเปลี่ยนแปลงทุนจดทะเบียนที่ออกและชำระแล้วต่อกรมพัฒนาธุรกิจการค้า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กระทรวงพาณิชย์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/>
          <w:sz w:val="30"/>
          <w:szCs w:val="30"/>
        </w:rPr>
        <w:t xml:space="preserve">6 </w:t>
      </w:r>
      <w:r w:rsidRPr="00E84766">
        <w:rPr>
          <w:rFonts w:ascii="Angsana New" w:eastAsia="MS Mincho" w:hAnsi="Angsana New" w:hint="cs"/>
          <w:sz w:val="30"/>
          <w:szCs w:val="30"/>
          <w:cs/>
        </w:rPr>
        <w:t>พฤศจิกายน</w:t>
      </w:r>
      <w:r w:rsidRPr="00E84766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84766">
        <w:rPr>
          <w:rFonts w:ascii="Angsana New" w:eastAsia="MS Mincho" w:hAnsi="Angsana New"/>
          <w:sz w:val="30"/>
          <w:szCs w:val="30"/>
        </w:rPr>
        <w:t>2568</w:t>
      </w:r>
    </w:p>
    <w:p w14:paraId="27614731" w14:textId="77777777" w:rsidR="00CA6D1B" w:rsidRDefault="00CA6D1B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7664EF9" w14:textId="7AEE69E4" w:rsidR="00AE6C76" w:rsidRPr="00002312" w:rsidRDefault="00E923CA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รายการเคลื่อนไหวของใบสำคัญแสดงสิทธิที่จะซื้อหุ้นสามัญแสดงได้ดังนี้</w:t>
      </w:r>
    </w:p>
    <w:p w14:paraId="3B67FBCB" w14:textId="1F337E07" w:rsidR="00E923CA" w:rsidRPr="00A272A1" w:rsidRDefault="00E923CA" w:rsidP="00082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8" w:type="dxa"/>
        <w:tblInd w:w="441" w:type="dxa"/>
        <w:tblLook w:val="04A0" w:firstRow="1" w:lastRow="0" w:firstColumn="1" w:lastColumn="0" w:noHBand="0" w:noVBand="1"/>
      </w:tblPr>
      <w:tblGrid>
        <w:gridCol w:w="5832"/>
        <w:gridCol w:w="1548"/>
        <w:gridCol w:w="246"/>
        <w:gridCol w:w="1562"/>
      </w:tblGrid>
      <w:tr w:rsidR="0007141C" w:rsidRPr="00002312" w14:paraId="45F8E362" w14:textId="77777777" w:rsidTr="006E1C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54B93EA5" w14:textId="77777777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1A51668" w14:textId="38981CBA" w:rsidR="00277FE5" w:rsidRPr="00002312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ราคาใช้สิทธิ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5598527" w14:textId="77777777" w:rsidR="00277FE5" w:rsidRPr="00002312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2655D5D4" w14:textId="0B7481AD" w:rsidR="00277FE5" w:rsidRPr="00002312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จำนวนหน่วย</w:t>
            </w:r>
          </w:p>
        </w:tc>
      </w:tr>
      <w:tr w:rsidR="0007141C" w:rsidRPr="00002312" w14:paraId="791AC031" w14:textId="77777777" w:rsidTr="006E1C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837F75F" w14:textId="77777777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619F060" w14:textId="6AA5827D" w:rsidR="00277FE5" w:rsidRPr="00002312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 / หน่วย)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2745E6" w14:textId="77777777" w:rsidR="00277FE5" w:rsidRPr="00002312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09B17D26" w14:textId="62D71219" w:rsidR="00277FE5" w:rsidRPr="00002312" w:rsidRDefault="00277FE5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(พันหน่วย)</w:t>
            </w:r>
          </w:p>
        </w:tc>
      </w:tr>
      <w:tr w:rsidR="0007141C" w:rsidRPr="00002312" w14:paraId="03194BA9" w14:textId="77777777" w:rsidTr="006E1C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124C0A25" w14:textId="7375E609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A2DE81D" w14:textId="56045AE5" w:rsidR="001D0D8B" w:rsidRPr="001D0D8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0D8B">
              <w:rPr>
                <w:rFonts w:ascii="Angsana New" w:hAnsi="Angsana New"/>
                <w:sz w:val="30"/>
                <w:szCs w:val="30"/>
              </w:rPr>
              <w:t>2.7273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E2E5CA1" w14:textId="77777777" w:rsidR="001D0D8B" w:rsidRPr="001D0D8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14:paraId="73A459E3" w14:textId="60E833A8" w:rsidR="001D0D8B" w:rsidRPr="001D0D8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 w:rsidRPr="001D0D8B">
              <w:rPr>
                <w:rFonts w:ascii="Angsana New" w:hAnsi="Angsana New"/>
                <w:sz w:val="30"/>
                <w:szCs w:val="30"/>
              </w:rPr>
              <w:t>274,700</w:t>
            </w:r>
          </w:p>
        </w:tc>
      </w:tr>
      <w:tr w:rsidR="004D3D23" w:rsidRPr="00002312" w14:paraId="00EC1323" w14:textId="77777777" w:rsidTr="006E1C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C783EF9" w14:textId="2FA27745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ใช้สิทธิในระหว่างปี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4D996" w14:textId="2E10219D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6EC151A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25679" w14:textId="0EA697D2" w:rsidR="001D0D8B" w:rsidRPr="00002312" w:rsidRDefault="001D0D8B" w:rsidP="009564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D3D23" w:rsidRPr="00002312" w14:paraId="1DAA8858" w14:textId="77777777" w:rsidTr="006E1C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BA6DB83" w14:textId="574A37E9" w:rsidR="001D0D8B" w:rsidRPr="00DB453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5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B453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01A77" w14:textId="2E838E86" w:rsidR="001D0D8B" w:rsidRPr="00DB453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2.7273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5441F91" w14:textId="77777777" w:rsidR="001D0D8B" w:rsidRPr="00DB453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C03CC" w14:textId="707794E4" w:rsidR="001D0D8B" w:rsidRPr="00DB453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274,700</w:t>
            </w:r>
          </w:p>
        </w:tc>
      </w:tr>
      <w:tr w:rsidR="004D3D23" w:rsidRPr="00002312" w14:paraId="5FED9B84" w14:textId="77777777" w:rsidTr="006E1C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6E7CB478" w14:textId="6DFA6B2C" w:rsidR="005A6985" w:rsidRPr="00002312" w:rsidRDefault="00A85C6B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สิทธิครบอายุ</w:t>
            </w:r>
            <w:r w:rsidR="006E1C77">
              <w:rPr>
                <w:rFonts w:ascii="Angsana New" w:hAnsi="Angsana New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450A9" w14:textId="5B812672" w:rsidR="005A6985" w:rsidRDefault="006E1C77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2.7273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93740FB" w14:textId="77777777" w:rsidR="005A6985" w:rsidRPr="00002312" w:rsidRDefault="005A698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4B201" w14:textId="044289DA" w:rsidR="005A6985" w:rsidRDefault="006E1C77" w:rsidP="006E1C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(274,700)</w:t>
            </w:r>
          </w:p>
        </w:tc>
      </w:tr>
      <w:tr w:rsidR="00453C21" w:rsidRPr="00002312" w14:paraId="6ADA60AF" w14:textId="77777777" w:rsidTr="006E1C77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65F44D3F" w14:textId="72DE9946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31 </w:t>
            </w: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1D0D8B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444A8B" w14:textId="6D60E5A5" w:rsidR="00277FE5" w:rsidRPr="00002312" w:rsidRDefault="00184FA0" w:rsidP="00277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EEC9C7A" w14:textId="77777777" w:rsidR="00277FE5" w:rsidRPr="00002312" w:rsidRDefault="00277FE5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BAFF6" w14:textId="28194B0C" w:rsidR="00277FE5" w:rsidRPr="00002312" w:rsidRDefault="00184FA0" w:rsidP="00184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1292107" w14:textId="417E2991" w:rsidR="0008242D" w:rsidRPr="00A272A1" w:rsidRDefault="00082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</w:pPr>
    </w:p>
    <w:p w14:paraId="109677CD" w14:textId="4D21F0C7" w:rsidR="00F85DE9" w:rsidRPr="00DE347B" w:rsidRDefault="00F85DE9" w:rsidP="009F6389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9F6389">
        <w:rPr>
          <w:rFonts w:asciiTheme="majorBidi" w:hAnsiTheme="majorBidi" w:cstheme="majorBidi"/>
          <w:sz w:val="30"/>
          <w:szCs w:val="30"/>
          <w:u w:val="none"/>
          <w:cs/>
          <w:lang w:val="x-none" w:eastAsia="x-none"/>
        </w:rPr>
        <w:t>ส่วน</w:t>
      </w: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งานดำเนินงานและการจำแนกรายได้</w:t>
      </w:r>
    </w:p>
    <w:p w14:paraId="777EB46F" w14:textId="712038F2" w:rsidR="00F85DE9" w:rsidRPr="00C82B48" w:rsidRDefault="00F85DE9" w:rsidP="00C82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0C32FBE" w14:textId="77777777" w:rsidR="004E4937" w:rsidRPr="004E4937" w:rsidRDefault="004E4937" w:rsidP="004E49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4E493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D181AA6" w14:textId="46456EF4" w:rsidR="00FA281C" w:rsidRPr="00C82B48" w:rsidRDefault="00FA281C" w:rsidP="00C82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0C09739" w14:textId="3888BCDB" w:rsidR="00FD5B59" w:rsidRPr="00002312" w:rsidRDefault="00FD5B59" w:rsidP="00FD5B5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กลุ่มบริษัทมีหน่วยงานธุรกิจที่สำคัญซึ่งผลิตสินค้าที่แตกต่างกัน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การดำเนินงานของแต่ละส่วนงานของกลุ่มบริษัทมี</w:t>
      </w:r>
      <w:r w:rsidR="00DB1EEC">
        <w:rPr>
          <w:rFonts w:ascii="Angsana New" w:hAnsi="Angsana New"/>
          <w:sz w:val="30"/>
          <w:szCs w:val="30"/>
        </w:rPr>
        <w:t xml:space="preserve"> 5</w:t>
      </w:r>
      <w:r w:rsidRPr="00002312">
        <w:rPr>
          <w:rFonts w:ascii="Angsana New" w:hAnsi="Angsana New" w:hint="cs"/>
          <w:sz w:val="30"/>
          <w:szCs w:val="30"/>
          <w:cs/>
        </w:rPr>
        <w:t xml:space="preserve"> ส่วนงานดำเนินงานดังนี้</w:t>
      </w:r>
    </w:p>
    <w:p w14:paraId="6776246C" w14:textId="77777777" w:rsidR="00FD5B59" w:rsidRPr="00C82B48" w:rsidRDefault="00FD5B59" w:rsidP="00C82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A601E59" w14:textId="0722D727" w:rsidR="00FD5B59" w:rsidRPr="00002312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002312">
        <w:rPr>
          <w:rFonts w:ascii="Angsana New" w:hAnsi="Angsana New" w:hint="cs"/>
          <w:sz w:val="30"/>
          <w:szCs w:val="30"/>
        </w:rPr>
        <w:t>1</w:t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  <w:cs/>
        </w:rPr>
        <w:t>กลุ่มขายตรงและตัวแทนจำหน่าย</w:t>
      </w:r>
    </w:p>
    <w:p w14:paraId="14791161" w14:textId="77777777" w:rsidR="00FD5B59" w:rsidRPr="00002312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Pr="00002312">
        <w:rPr>
          <w:rFonts w:ascii="Angsana New" w:hAnsi="Angsana New" w:hint="cs"/>
          <w:sz w:val="30"/>
          <w:szCs w:val="30"/>
        </w:rPr>
        <w:t>2</w:t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  <w:cs/>
        </w:rPr>
        <w:t>กลุ่มดิจิทัลออนไลน์และขายทางโทรศัพท์</w:t>
      </w:r>
    </w:p>
    <w:p w14:paraId="039C6FF0" w14:textId="77777777" w:rsidR="00FD5B59" w:rsidRPr="00002312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ส่วนงาน</w:t>
      </w:r>
      <w:r w:rsidRPr="00002312">
        <w:rPr>
          <w:rFonts w:ascii="Angsana New" w:hAnsi="Angsana New" w:hint="cs"/>
          <w:sz w:val="30"/>
          <w:szCs w:val="30"/>
        </w:rPr>
        <w:t xml:space="preserve"> 3</w:t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  <w:cs/>
        </w:rPr>
        <w:t>กลุ่มธุรกิจค้าปลีกและตัวแทนร้านค้า</w:t>
      </w:r>
    </w:p>
    <w:p w14:paraId="237EF86C" w14:textId="77777777" w:rsidR="00FD5B59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ส่วนงาน</w:t>
      </w:r>
      <w:r w:rsidRPr="00002312">
        <w:rPr>
          <w:rFonts w:ascii="Angsana New" w:hAnsi="Angsana New" w:hint="cs"/>
          <w:sz w:val="30"/>
          <w:szCs w:val="30"/>
        </w:rPr>
        <w:t xml:space="preserve"> 4</w:t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  <w:cs/>
        </w:rPr>
        <w:t>กลุ่มธุรกิจองค์กร</w:t>
      </w:r>
    </w:p>
    <w:p w14:paraId="276AB549" w14:textId="62C209AD" w:rsidR="00DB1EEC" w:rsidRDefault="00DB1EEC" w:rsidP="00DB1EEC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ส่วนงาน</w:t>
      </w:r>
      <w:r w:rsidRPr="00002312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  <w:cs/>
        </w:rPr>
        <w:t>กลุ่มธุรกิจ</w:t>
      </w:r>
      <w:r w:rsidR="004E4937">
        <w:rPr>
          <w:rFonts w:ascii="Angsana New" w:hAnsi="Angsana New" w:hint="cs"/>
          <w:sz w:val="30"/>
          <w:szCs w:val="30"/>
          <w:cs/>
        </w:rPr>
        <w:t>ตู้</w:t>
      </w:r>
      <w:r w:rsidR="00F86D75">
        <w:rPr>
          <w:rFonts w:ascii="Angsana New" w:hAnsi="Angsana New" w:hint="cs"/>
          <w:sz w:val="30"/>
          <w:szCs w:val="30"/>
          <w:cs/>
        </w:rPr>
        <w:t>จำหน่ายสินค้าอัตโนมัติ</w:t>
      </w:r>
    </w:p>
    <w:p w14:paraId="590CFD7B" w14:textId="77777777" w:rsidR="00FD5B59" w:rsidRPr="00002312" w:rsidRDefault="00FD5B59" w:rsidP="00FD5B59">
      <w:pPr>
        <w:tabs>
          <w:tab w:val="left" w:pos="540"/>
          <w:tab w:val="left" w:pos="1260"/>
          <w:tab w:val="left" w:pos="135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อื่น ๆ</w:t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</w:rPr>
        <w:tab/>
      </w:r>
      <w:r w:rsidRPr="00002312">
        <w:rPr>
          <w:rFonts w:ascii="Angsana New" w:hAnsi="Angsana New" w:hint="cs"/>
          <w:sz w:val="30"/>
          <w:szCs w:val="30"/>
          <w:cs/>
        </w:rPr>
        <w:t>ส่วนงานอื่น ๆ</w:t>
      </w:r>
    </w:p>
    <w:p w14:paraId="4EE7B7A7" w14:textId="6B3C2D24" w:rsidR="00906B18" w:rsidRDefault="00C11924" w:rsidP="00906B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11924">
        <w:rPr>
          <w:rFonts w:ascii="Angsana New" w:hAnsi="Angsana New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C11924">
        <w:rPr>
          <w:rFonts w:ascii="Angsana New" w:hAnsi="Angsana New"/>
          <w:sz w:val="30"/>
          <w:szCs w:val="30"/>
          <w:cs/>
        </w:rPr>
        <w:t xml:space="preserve"> </w:t>
      </w:r>
      <w:r w:rsidRPr="00C11924">
        <w:rPr>
          <w:rFonts w:ascii="Angsana New" w:hAnsi="Angsana New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C11924">
        <w:rPr>
          <w:rFonts w:ascii="Angsana New" w:hAnsi="Angsana New"/>
          <w:sz w:val="30"/>
          <w:szCs w:val="30"/>
          <w:cs/>
        </w:rPr>
        <w:t xml:space="preserve"> </w:t>
      </w:r>
      <w:r w:rsidRPr="00C11924">
        <w:rPr>
          <w:rFonts w:ascii="Angsana New" w:hAnsi="Angsana New" w:hint="cs"/>
          <w:sz w:val="30"/>
          <w:szCs w:val="30"/>
          <w:cs/>
        </w:rPr>
        <w:t>ผู้บริหารเชื่อว่าการใช้กำไรก่อนภาษีเงินได้ของส่ว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11924">
        <w:rPr>
          <w:rFonts w:ascii="Angsana New" w:hAnsi="Angsana New"/>
          <w:sz w:val="30"/>
          <w:szCs w:val="30"/>
          <w:cs/>
        </w:rPr>
        <w:t xml:space="preserve"> </w:t>
      </w:r>
      <w:r w:rsidRPr="00C11924">
        <w:rPr>
          <w:rFonts w:ascii="Angsana New" w:hAnsi="Angsana New" w:hint="cs"/>
          <w:sz w:val="30"/>
          <w:szCs w:val="30"/>
          <w:cs/>
        </w:rPr>
        <w:t>ทั้งนี้การกำหนดราคาระหว่าง</w:t>
      </w:r>
      <w:r w:rsidR="001F3FB9">
        <w:rPr>
          <w:rFonts w:ascii="Angsana New" w:hAnsi="Angsana New"/>
          <w:sz w:val="30"/>
          <w:szCs w:val="30"/>
        </w:rPr>
        <w:br/>
      </w:r>
      <w:r w:rsidRPr="00C11924">
        <w:rPr>
          <w:rFonts w:ascii="Angsana New" w:hAnsi="Angsana New" w:hint="cs"/>
          <w:sz w:val="30"/>
          <w:szCs w:val="30"/>
          <w:cs/>
        </w:rPr>
        <w:t>ส่วนงานเป็นไปตามการซื้อขายตามปกติธุรกิจ</w:t>
      </w:r>
      <w:r w:rsidR="00906B1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97E91E5" w14:textId="77777777" w:rsidR="00906B18" w:rsidRPr="00C82B48" w:rsidRDefault="00906B18" w:rsidP="00C82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8AF4F98" w14:textId="37AFDBED" w:rsidR="00A247D4" w:rsidRPr="00906B18" w:rsidRDefault="00906B18" w:rsidP="00906B1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EBDC30E" w14:textId="77777777" w:rsidR="00FD5B59" w:rsidRPr="00002312" w:rsidRDefault="00FD5B59" w:rsidP="00F85D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="Angsana New" w:hAnsi="Angsana New"/>
          <w:b/>
          <w:bCs/>
          <w:sz w:val="30"/>
          <w:szCs w:val="30"/>
        </w:rPr>
        <w:sectPr w:rsidR="00FD5B59" w:rsidRPr="00002312" w:rsidSect="005F7AD5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Style w:val="TableGrid2"/>
        <w:tblW w:w="15388" w:type="dxa"/>
        <w:tblInd w:w="-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3"/>
        <w:gridCol w:w="240"/>
        <w:gridCol w:w="650"/>
        <w:gridCol w:w="278"/>
        <w:gridCol w:w="654"/>
        <w:gridCol w:w="278"/>
        <w:gridCol w:w="651"/>
        <w:gridCol w:w="279"/>
        <w:gridCol w:w="652"/>
        <w:gridCol w:w="279"/>
        <w:gridCol w:w="651"/>
        <w:gridCol w:w="279"/>
        <w:gridCol w:w="652"/>
        <w:gridCol w:w="279"/>
        <w:gridCol w:w="651"/>
        <w:gridCol w:w="279"/>
        <w:gridCol w:w="652"/>
        <w:gridCol w:w="279"/>
        <w:gridCol w:w="651"/>
        <w:gridCol w:w="275"/>
        <w:gridCol w:w="653"/>
        <w:gridCol w:w="279"/>
        <w:gridCol w:w="648"/>
        <w:gridCol w:w="279"/>
        <w:gridCol w:w="652"/>
        <w:gridCol w:w="279"/>
        <w:gridCol w:w="651"/>
        <w:gridCol w:w="279"/>
        <w:gridCol w:w="696"/>
      </w:tblGrid>
      <w:tr w:rsidR="008817C8" w:rsidRPr="004E10C5" w14:paraId="1B8B721E" w14:textId="77777777" w:rsidTr="001D0D8B">
        <w:trPr>
          <w:trHeight w:val="203"/>
        </w:trPr>
        <w:tc>
          <w:tcPr>
            <w:tcW w:w="2363" w:type="dxa"/>
            <w:vAlign w:val="bottom"/>
          </w:tcPr>
          <w:p w14:paraId="6EC71FFA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" w:firstLine="90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bookmarkStart w:id="7" w:name="_Hlk191777011"/>
          </w:p>
        </w:tc>
        <w:tc>
          <w:tcPr>
            <w:tcW w:w="240" w:type="dxa"/>
            <w:vAlign w:val="bottom"/>
          </w:tcPr>
          <w:p w14:paraId="6822A7AA" w14:textId="77777777" w:rsidR="008817C8" w:rsidRPr="00DE347B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785" w:type="dxa"/>
            <w:gridSpan w:val="27"/>
          </w:tcPr>
          <w:p w14:paraId="148709B0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4B1EDB" w:rsidRPr="004E10C5" w14:paraId="6DCC7BA9" w14:textId="77777777" w:rsidTr="001D0D8B">
        <w:trPr>
          <w:trHeight w:val="458"/>
        </w:trPr>
        <w:tc>
          <w:tcPr>
            <w:tcW w:w="2363" w:type="dxa"/>
            <w:vAlign w:val="bottom"/>
          </w:tcPr>
          <w:p w14:paraId="4FA59FD2" w14:textId="6C8E697B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4E10C5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สำหรับ</w:t>
            </w:r>
            <w:r w:rsidR="0023404D" w:rsidRPr="004E10C5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ปี</w:t>
            </w:r>
            <w:r w:rsidRPr="004E10C5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สิ้นสุดวันที่</w:t>
            </w:r>
            <w:r w:rsidR="0023404D" w:rsidRPr="004E10C5"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  <w:t xml:space="preserve"> 31</w:t>
            </w:r>
            <w:r w:rsidR="0023404D" w:rsidRPr="004E10C5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240" w:type="dxa"/>
            <w:vAlign w:val="bottom"/>
          </w:tcPr>
          <w:p w14:paraId="1FF11A9A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gridSpan w:val="3"/>
            <w:vAlign w:val="bottom"/>
          </w:tcPr>
          <w:p w14:paraId="7F963B37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กลุ่มขายตรง</w:t>
            </w: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br/>
              <w:t>และตัวแทนจำหน่าย</w:t>
            </w:r>
          </w:p>
        </w:tc>
        <w:tc>
          <w:tcPr>
            <w:tcW w:w="278" w:type="dxa"/>
            <w:vAlign w:val="bottom"/>
          </w:tcPr>
          <w:p w14:paraId="416AB2CD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gridSpan w:val="3"/>
            <w:vAlign w:val="bottom"/>
          </w:tcPr>
          <w:p w14:paraId="355A4C33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6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กลุ่มดิจิทัลออนไลน์</w:t>
            </w:r>
          </w:p>
          <w:p w14:paraId="6429FF51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6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และขายทางโทรศัพท์</w:t>
            </w:r>
          </w:p>
        </w:tc>
        <w:tc>
          <w:tcPr>
            <w:tcW w:w="279" w:type="dxa"/>
            <w:vAlign w:val="bottom"/>
          </w:tcPr>
          <w:p w14:paraId="3A34A882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gridSpan w:val="3"/>
            <w:vAlign w:val="bottom"/>
          </w:tcPr>
          <w:p w14:paraId="11315427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กลุ่มธุรกิจค้าปลีก</w:t>
            </w:r>
          </w:p>
          <w:p w14:paraId="2C76163D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และตัวแทนร้านค้า</w:t>
            </w:r>
          </w:p>
        </w:tc>
        <w:tc>
          <w:tcPr>
            <w:tcW w:w="279" w:type="dxa"/>
            <w:vAlign w:val="bottom"/>
          </w:tcPr>
          <w:p w14:paraId="493FF33B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2" w:type="dxa"/>
            <w:gridSpan w:val="3"/>
            <w:vAlign w:val="bottom"/>
          </w:tcPr>
          <w:p w14:paraId="35630CCE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2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กลุ่มธุรกิจองค์กร</w:t>
            </w:r>
          </w:p>
        </w:tc>
        <w:tc>
          <w:tcPr>
            <w:tcW w:w="279" w:type="dxa"/>
          </w:tcPr>
          <w:p w14:paraId="33EF03AB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579" w:type="dxa"/>
            <w:gridSpan w:val="3"/>
          </w:tcPr>
          <w:p w14:paraId="736C7FE0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กลุ่มธุรกิจตู้จำหน่ายสินค้าอัตโนมัติ</w:t>
            </w:r>
          </w:p>
        </w:tc>
        <w:tc>
          <w:tcPr>
            <w:tcW w:w="279" w:type="dxa"/>
          </w:tcPr>
          <w:p w14:paraId="24729C87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579" w:type="dxa"/>
            <w:gridSpan w:val="3"/>
            <w:vAlign w:val="bottom"/>
          </w:tcPr>
          <w:p w14:paraId="5BEBAD19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ส่วนงานอื่น ๆ</w:t>
            </w:r>
          </w:p>
        </w:tc>
        <w:tc>
          <w:tcPr>
            <w:tcW w:w="279" w:type="dxa"/>
          </w:tcPr>
          <w:p w14:paraId="7B5C91EA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626" w:type="dxa"/>
            <w:gridSpan w:val="3"/>
          </w:tcPr>
          <w:p w14:paraId="2956A530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  <w:p w14:paraId="7C0BDA8E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D0D8B" w:rsidRPr="004E10C5" w14:paraId="4E798429" w14:textId="77777777" w:rsidTr="001D0D8B">
        <w:trPr>
          <w:trHeight w:val="316"/>
        </w:trPr>
        <w:tc>
          <w:tcPr>
            <w:tcW w:w="2363" w:type="dxa"/>
          </w:tcPr>
          <w:p w14:paraId="58B0E8D2" w14:textId="2E71868D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4E10C5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240" w:type="dxa"/>
          </w:tcPr>
          <w:p w14:paraId="15E0A5D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6646217C" w14:textId="2CF4FBDD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78" w:type="dxa"/>
            <w:vAlign w:val="bottom"/>
          </w:tcPr>
          <w:p w14:paraId="2B7F74B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53ADE5E0" w14:textId="3C598701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8" w:type="dxa"/>
            <w:vAlign w:val="bottom"/>
          </w:tcPr>
          <w:p w14:paraId="5158A83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5139A6F6" w14:textId="7DBBF2E4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79" w:type="dxa"/>
            <w:vAlign w:val="bottom"/>
          </w:tcPr>
          <w:p w14:paraId="2BC6FD9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BFA611F" w14:textId="03A28786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dxa"/>
            <w:vAlign w:val="bottom"/>
          </w:tcPr>
          <w:p w14:paraId="1F6C93A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2368C8F5" w14:textId="52911D29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79" w:type="dxa"/>
            <w:vAlign w:val="bottom"/>
          </w:tcPr>
          <w:p w14:paraId="05F2125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32B60A9D" w14:textId="5D8BF86A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dxa"/>
            <w:vAlign w:val="bottom"/>
          </w:tcPr>
          <w:p w14:paraId="0CC20AA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0B200F9A" w14:textId="63ACCA0F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79" w:type="dxa"/>
            <w:vAlign w:val="bottom"/>
          </w:tcPr>
          <w:p w14:paraId="6803336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5DD6DF10" w14:textId="38F3C216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dxa"/>
            <w:vAlign w:val="bottom"/>
          </w:tcPr>
          <w:p w14:paraId="173845F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64E04CA6" w14:textId="20D8E232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75" w:type="dxa"/>
            <w:vAlign w:val="bottom"/>
          </w:tcPr>
          <w:p w14:paraId="0BE9603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3" w:type="dxa"/>
            <w:vAlign w:val="bottom"/>
          </w:tcPr>
          <w:p w14:paraId="131BC9C9" w14:textId="7865FE6D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dxa"/>
            <w:vAlign w:val="bottom"/>
          </w:tcPr>
          <w:p w14:paraId="2C18EE46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  <w:vAlign w:val="bottom"/>
          </w:tcPr>
          <w:p w14:paraId="5379CD7E" w14:textId="5F4F6256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79" w:type="dxa"/>
            <w:vAlign w:val="bottom"/>
          </w:tcPr>
          <w:p w14:paraId="02CD415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1750E6B9" w14:textId="592D585D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279" w:type="dxa"/>
            <w:vAlign w:val="bottom"/>
          </w:tcPr>
          <w:p w14:paraId="15B0169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1F5E4424" w14:textId="44F72A6C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279" w:type="dxa"/>
            <w:vAlign w:val="bottom"/>
          </w:tcPr>
          <w:p w14:paraId="7E68EAE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96" w:type="dxa"/>
            <w:vAlign w:val="bottom"/>
          </w:tcPr>
          <w:p w14:paraId="1A0860E2" w14:textId="376EC752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2567</w:t>
            </w:r>
          </w:p>
        </w:tc>
      </w:tr>
      <w:tr w:rsidR="008817C8" w:rsidRPr="004E10C5" w14:paraId="567D3809" w14:textId="77777777" w:rsidTr="001D0D8B">
        <w:trPr>
          <w:trHeight w:val="316"/>
        </w:trPr>
        <w:tc>
          <w:tcPr>
            <w:tcW w:w="2363" w:type="dxa"/>
          </w:tcPr>
          <w:p w14:paraId="26CFEC5E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40" w:type="dxa"/>
          </w:tcPr>
          <w:p w14:paraId="11AB92F7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2785" w:type="dxa"/>
            <w:gridSpan w:val="27"/>
          </w:tcPr>
          <w:p w14:paraId="7E31C5C6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/>
              <w:jc w:val="center"/>
              <w:rPr>
                <w:rFonts w:ascii="Angsana New" w:hAnsi="Angsana New"/>
                <w:i/>
                <w:iCs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i/>
                <w:iCs/>
                <w:sz w:val="20"/>
                <w:szCs w:val="20"/>
                <w:lang w:val="en-GB"/>
              </w:rPr>
              <w:t>(</w:t>
            </w:r>
            <w:r w:rsidRPr="004E10C5">
              <w:rPr>
                <w:rFonts w:ascii="Angsana New" w:hAnsi="Angsana New"/>
                <w:i/>
                <w:iCs/>
                <w:sz w:val="20"/>
                <w:szCs w:val="20"/>
                <w:cs/>
                <w:lang w:val="en-GB"/>
              </w:rPr>
              <w:t>พันบาท)</w:t>
            </w:r>
          </w:p>
        </w:tc>
      </w:tr>
      <w:tr w:rsidR="00045826" w:rsidRPr="004E10C5" w14:paraId="4FB390A7" w14:textId="77777777" w:rsidTr="001D0D8B">
        <w:trPr>
          <w:trHeight w:val="316"/>
        </w:trPr>
        <w:tc>
          <w:tcPr>
            <w:tcW w:w="2363" w:type="dxa"/>
          </w:tcPr>
          <w:p w14:paraId="1CDB9BE5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240" w:type="dxa"/>
          </w:tcPr>
          <w:p w14:paraId="2FF865E0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6769195D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8" w:type="dxa"/>
          </w:tcPr>
          <w:p w14:paraId="45FF0091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62C59736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5146D8F8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25FE8095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2F97897B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6381F3BF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0B70CBD8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0148CEB3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612E6977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4C90DC2A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6C5B05B5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7AF6D168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69CC8F45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67A13A15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2F3E26AD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7E5E75AA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5" w:type="dxa"/>
          </w:tcPr>
          <w:p w14:paraId="08D4EB27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3" w:type="dxa"/>
          </w:tcPr>
          <w:p w14:paraId="6B4DFC53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29D5EF18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48" w:type="dxa"/>
          </w:tcPr>
          <w:p w14:paraId="0F4237C6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7A62686A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2C4CA145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12D3AA29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5D33B56B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23C3B180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96" w:type="dxa"/>
          </w:tcPr>
          <w:p w14:paraId="257D36FF" w14:textId="77777777" w:rsidR="008817C8" w:rsidRPr="004E10C5" w:rsidRDefault="008817C8" w:rsidP="00881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</w:p>
        </w:tc>
      </w:tr>
      <w:tr w:rsidR="001D0D8B" w:rsidRPr="004E10C5" w14:paraId="75208FF4" w14:textId="77777777" w:rsidTr="001D0D8B">
        <w:trPr>
          <w:trHeight w:val="305"/>
        </w:trPr>
        <w:tc>
          <w:tcPr>
            <w:tcW w:w="2363" w:type="dxa"/>
          </w:tcPr>
          <w:p w14:paraId="36C1437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รายได้จาก</w:t>
            </w:r>
            <w:r w:rsidRPr="004E10C5">
              <w:rPr>
                <w:rFonts w:ascii="Angsana New" w:hAnsi="Angsana New"/>
                <w:sz w:val="20"/>
                <w:szCs w:val="20"/>
                <w:cs/>
              </w:rPr>
              <w:t>การขายจาก</w:t>
            </w:r>
            <w:r w:rsidRPr="004E10C5">
              <w:rPr>
                <w:rFonts w:ascii="Angsana New" w:hAnsi="Angsana New"/>
                <w:sz w:val="20"/>
                <w:szCs w:val="20"/>
                <w:cs/>
                <w:lang w:val="en-GB"/>
              </w:rPr>
              <w:t>ลูกค้าภายนอก</w:t>
            </w:r>
          </w:p>
        </w:tc>
        <w:tc>
          <w:tcPr>
            <w:tcW w:w="240" w:type="dxa"/>
          </w:tcPr>
          <w:p w14:paraId="2F45FC2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2AE84349" w14:textId="09416570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="Angsana New" w:hAnsi="Angsana New"/>
                <w:sz w:val="20"/>
                <w:szCs w:val="20"/>
              </w:rPr>
              <w:t>319,819</w:t>
            </w:r>
          </w:p>
        </w:tc>
        <w:tc>
          <w:tcPr>
            <w:tcW w:w="278" w:type="dxa"/>
            <w:vAlign w:val="bottom"/>
          </w:tcPr>
          <w:p w14:paraId="2B6A017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1CC60F30" w14:textId="4D914EFA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518,041 </w:t>
            </w:r>
          </w:p>
        </w:tc>
        <w:tc>
          <w:tcPr>
            <w:tcW w:w="278" w:type="dxa"/>
            <w:vAlign w:val="bottom"/>
          </w:tcPr>
          <w:p w14:paraId="754174A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6B264C04" w14:textId="02EA92EC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260,305</w:t>
            </w:r>
          </w:p>
        </w:tc>
        <w:tc>
          <w:tcPr>
            <w:tcW w:w="279" w:type="dxa"/>
            <w:vAlign w:val="bottom"/>
          </w:tcPr>
          <w:p w14:paraId="373F2BC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D7ED0DA" w14:textId="5227C7E6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232,571 </w:t>
            </w:r>
          </w:p>
        </w:tc>
        <w:tc>
          <w:tcPr>
            <w:tcW w:w="279" w:type="dxa"/>
            <w:vAlign w:val="bottom"/>
          </w:tcPr>
          <w:p w14:paraId="551EFC1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20B99702" w14:textId="3D9F0844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8,569</w:t>
            </w:r>
          </w:p>
        </w:tc>
        <w:tc>
          <w:tcPr>
            <w:tcW w:w="279" w:type="dxa"/>
            <w:vAlign w:val="bottom"/>
          </w:tcPr>
          <w:p w14:paraId="0AE2F85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405E5941" w14:textId="76FD15F2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44,672 </w:t>
            </w:r>
          </w:p>
        </w:tc>
        <w:tc>
          <w:tcPr>
            <w:tcW w:w="279" w:type="dxa"/>
            <w:vAlign w:val="bottom"/>
          </w:tcPr>
          <w:p w14:paraId="7E92F42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66AE027D" w14:textId="0F0FE006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58,124</w:t>
            </w:r>
          </w:p>
        </w:tc>
        <w:tc>
          <w:tcPr>
            <w:tcW w:w="279" w:type="dxa"/>
            <w:vAlign w:val="bottom"/>
          </w:tcPr>
          <w:p w14:paraId="3CA272C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3F199E9F" w14:textId="4E55B534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83,557 </w:t>
            </w:r>
          </w:p>
        </w:tc>
        <w:tc>
          <w:tcPr>
            <w:tcW w:w="279" w:type="dxa"/>
            <w:vAlign w:val="bottom"/>
          </w:tcPr>
          <w:p w14:paraId="54E7164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404F47F6" w14:textId="6D7F15B3" w:rsidR="001D0D8B" w:rsidRPr="004E10C5" w:rsidRDefault="004E10C5" w:rsidP="004E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5" w:type="dxa"/>
            <w:vAlign w:val="bottom"/>
          </w:tcPr>
          <w:p w14:paraId="3C8886D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  <w:vAlign w:val="bottom"/>
          </w:tcPr>
          <w:p w14:paraId="5CAA34E8" w14:textId="45E3F2DC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56,783 </w:t>
            </w:r>
          </w:p>
        </w:tc>
        <w:tc>
          <w:tcPr>
            <w:tcW w:w="279" w:type="dxa"/>
            <w:vAlign w:val="bottom"/>
          </w:tcPr>
          <w:p w14:paraId="08BC8EB6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44BB9B35" w14:textId="678C1690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26,782</w:t>
            </w:r>
          </w:p>
        </w:tc>
        <w:tc>
          <w:tcPr>
            <w:tcW w:w="279" w:type="dxa"/>
            <w:vAlign w:val="bottom"/>
          </w:tcPr>
          <w:p w14:paraId="6C3E17D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2525A046" w14:textId="7672E7F8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16,596 </w:t>
            </w:r>
          </w:p>
        </w:tc>
        <w:tc>
          <w:tcPr>
            <w:tcW w:w="279" w:type="dxa"/>
            <w:vAlign w:val="bottom"/>
          </w:tcPr>
          <w:p w14:paraId="2F82590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369D17FD" w14:textId="15E6ADFE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673,599</w:t>
            </w:r>
          </w:p>
        </w:tc>
        <w:tc>
          <w:tcPr>
            <w:tcW w:w="279" w:type="dxa"/>
            <w:vAlign w:val="bottom"/>
          </w:tcPr>
          <w:p w14:paraId="43AE0739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0657E609" w14:textId="1A584B0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952,220 </w:t>
            </w:r>
          </w:p>
        </w:tc>
      </w:tr>
      <w:tr w:rsidR="001D0D8B" w:rsidRPr="004E10C5" w14:paraId="6F2C9D30" w14:textId="77777777" w:rsidTr="001D0D8B">
        <w:trPr>
          <w:trHeight w:val="293"/>
        </w:trPr>
        <w:tc>
          <w:tcPr>
            <w:tcW w:w="2363" w:type="dxa"/>
          </w:tcPr>
          <w:p w14:paraId="24E4F57D" w14:textId="72276C2A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1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cs/>
                <w:lang w:val="en-GB"/>
              </w:rPr>
              <w:t>ดอกเบี้ยรับ</w:t>
            </w:r>
          </w:p>
        </w:tc>
        <w:tc>
          <w:tcPr>
            <w:tcW w:w="240" w:type="dxa"/>
          </w:tcPr>
          <w:p w14:paraId="7EAA90C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7081105C" w14:textId="3DF166DF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="Angsana New" w:hAnsi="Angsana New"/>
                <w:sz w:val="20"/>
                <w:szCs w:val="20"/>
              </w:rPr>
              <w:t>77,826</w:t>
            </w:r>
          </w:p>
        </w:tc>
        <w:tc>
          <w:tcPr>
            <w:tcW w:w="278" w:type="dxa"/>
            <w:vAlign w:val="bottom"/>
          </w:tcPr>
          <w:p w14:paraId="225D932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7AE42BFE" w14:textId="56CDD27A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104,917 </w:t>
            </w:r>
          </w:p>
        </w:tc>
        <w:tc>
          <w:tcPr>
            <w:tcW w:w="278" w:type="dxa"/>
            <w:vAlign w:val="bottom"/>
          </w:tcPr>
          <w:p w14:paraId="1E7898C6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1389B42E" w14:textId="4906D77E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67,260</w:t>
            </w:r>
          </w:p>
        </w:tc>
        <w:tc>
          <w:tcPr>
            <w:tcW w:w="279" w:type="dxa"/>
            <w:vAlign w:val="bottom"/>
          </w:tcPr>
          <w:p w14:paraId="24D210C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9DB0B8C" w14:textId="5CBD1ABA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105,725 </w:t>
            </w:r>
          </w:p>
        </w:tc>
        <w:tc>
          <w:tcPr>
            <w:tcW w:w="279" w:type="dxa"/>
            <w:vAlign w:val="bottom"/>
          </w:tcPr>
          <w:p w14:paraId="5356BE7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41D6D04C" w14:textId="608CFAC6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3,086</w:t>
            </w:r>
          </w:p>
        </w:tc>
        <w:tc>
          <w:tcPr>
            <w:tcW w:w="279" w:type="dxa"/>
            <w:vAlign w:val="bottom"/>
          </w:tcPr>
          <w:p w14:paraId="6901DC5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76F8CB8" w14:textId="3B0C2FD1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6,921 </w:t>
            </w:r>
          </w:p>
        </w:tc>
        <w:tc>
          <w:tcPr>
            <w:tcW w:w="279" w:type="dxa"/>
            <w:vAlign w:val="bottom"/>
          </w:tcPr>
          <w:p w14:paraId="5D76136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15D36F33" w14:textId="3A91DD33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954</w:t>
            </w:r>
          </w:p>
        </w:tc>
        <w:tc>
          <w:tcPr>
            <w:tcW w:w="279" w:type="dxa"/>
            <w:vAlign w:val="bottom"/>
          </w:tcPr>
          <w:p w14:paraId="6B5DB90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058F9EDB" w14:textId="5448AFFA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342 </w:t>
            </w:r>
          </w:p>
        </w:tc>
        <w:tc>
          <w:tcPr>
            <w:tcW w:w="279" w:type="dxa"/>
            <w:vAlign w:val="bottom"/>
          </w:tcPr>
          <w:p w14:paraId="71CDE749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032ED069" w14:textId="4BC76B00" w:rsidR="001D0D8B" w:rsidRPr="004E10C5" w:rsidRDefault="004E10C5" w:rsidP="004E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5" w:type="dxa"/>
            <w:vAlign w:val="bottom"/>
          </w:tcPr>
          <w:p w14:paraId="35FE0D6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  <w:vAlign w:val="bottom"/>
          </w:tcPr>
          <w:p w14:paraId="6E5530A3" w14:textId="3F165467" w:rsidR="001D0D8B" w:rsidRPr="004E10C5" w:rsidRDefault="00E60ADC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9" w:type="dxa"/>
            <w:vAlign w:val="bottom"/>
          </w:tcPr>
          <w:p w14:paraId="5537D699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5A308F4F" w14:textId="3C0BE1D1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</w:t>
            </w:r>
          </w:p>
        </w:tc>
        <w:tc>
          <w:tcPr>
            <w:tcW w:w="279" w:type="dxa"/>
            <w:vAlign w:val="bottom"/>
          </w:tcPr>
          <w:p w14:paraId="13F6C0D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7C50A43C" w14:textId="186A6329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339 </w:t>
            </w:r>
          </w:p>
        </w:tc>
        <w:tc>
          <w:tcPr>
            <w:tcW w:w="279" w:type="dxa"/>
            <w:vAlign w:val="bottom"/>
          </w:tcPr>
          <w:p w14:paraId="3CB9917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360EBC94" w14:textId="6DD33A78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149,199</w:t>
            </w:r>
          </w:p>
        </w:tc>
        <w:tc>
          <w:tcPr>
            <w:tcW w:w="279" w:type="dxa"/>
            <w:vAlign w:val="bottom"/>
          </w:tcPr>
          <w:p w14:paraId="6E6549A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3EC6E42E" w14:textId="51F29E4D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218,244 </w:t>
            </w:r>
          </w:p>
        </w:tc>
      </w:tr>
      <w:tr w:rsidR="001D0D8B" w:rsidRPr="004E10C5" w14:paraId="7B8D90F0" w14:textId="77777777" w:rsidTr="001D0D8B">
        <w:trPr>
          <w:trHeight w:val="305"/>
        </w:trPr>
        <w:tc>
          <w:tcPr>
            <w:tcW w:w="2363" w:type="dxa"/>
          </w:tcPr>
          <w:p w14:paraId="63C6B47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240" w:type="dxa"/>
          </w:tcPr>
          <w:p w14:paraId="590563D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3ED2F9B4" w14:textId="5DA61C71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661</w:t>
            </w:r>
          </w:p>
        </w:tc>
        <w:tc>
          <w:tcPr>
            <w:tcW w:w="278" w:type="dxa"/>
            <w:vAlign w:val="bottom"/>
          </w:tcPr>
          <w:p w14:paraId="3EC251B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</w:tc>
        <w:tc>
          <w:tcPr>
            <w:tcW w:w="654" w:type="dxa"/>
            <w:vAlign w:val="bottom"/>
          </w:tcPr>
          <w:p w14:paraId="3FC6E0AE" w14:textId="5D9977FF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662 </w:t>
            </w:r>
          </w:p>
        </w:tc>
        <w:tc>
          <w:tcPr>
            <w:tcW w:w="278" w:type="dxa"/>
            <w:vAlign w:val="bottom"/>
          </w:tcPr>
          <w:p w14:paraId="4BA65A5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47E38681" w14:textId="4212F10A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4,189</w:t>
            </w:r>
          </w:p>
        </w:tc>
        <w:tc>
          <w:tcPr>
            <w:tcW w:w="279" w:type="dxa"/>
            <w:vAlign w:val="bottom"/>
          </w:tcPr>
          <w:p w14:paraId="7EABDBB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21958BF" w14:textId="5B395C94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10,564 </w:t>
            </w:r>
          </w:p>
        </w:tc>
        <w:tc>
          <w:tcPr>
            <w:tcW w:w="279" w:type="dxa"/>
            <w:vAlign w:val="bottom"/>
          </w:tcPr>
          <w:p w14:paraId="416E59B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4173F85A" w14:textId="40261BE9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279" w:type="dxa"/>
            <w:vAlign w:val="bottom"/>
          </w:tcPr>
          <w:p w14:paraId="190B63B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64FE6210" w14:textId="7534D2DD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1,121 </w:t>
            </w:r>
          </w:p>
        </w:tc>
        <w:tc>
          <w:tcPr>
            <w:tcW w:w="279" w:type="dxa"/>
            <w:vAlign w:val="bottom"/>
          </w:tcPr>
          <w:p w14:paraId="0E04EB3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6DBF4F13" w14:textId="1EB3CB46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2,171</w:t>
            </w:r>
          </w:p>
        </w:tc>
        <w:tc>
          <w:tcPr>
            <w:tcW w:w="279" w:type="dxa"/>
            <w:vAlign w:val="bottom"/>
          </w:tcPr>
          <w:p w14:paraId="5F498669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22B64363" w14:textId="5C3574B2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3,587 </w:t>
            </w:r>
          </w:p>
        </w:tc>
        <w:tc>
          <w:tcPr>
            <w:tcW w:w="279" w:type="dxa"/>
            <w:vAlign w:val="bottom"/>
          </w:tcPr>
          <w:p w14:paraId="4543ED4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59F1AA9B" w14:textId="51130043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1,803</w:t>
            </w:r>
          </w:p>
        </w:tc>
        <w:tc>
          <w:tcPr>
            <w:tcW w:w="275" w:type="dxa"/>
            <w:vAlign w:val="bottom"/>
          </w:tcPr>
          <w:p w14:paraId="272AEDE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  <w:vAlign w:val="bottom"/>
          </w:tcPr>
          <w:p w14:paraId="34F5787B" w14:textId="0F8E7C0E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976 </w:t>
            </w:r>
          </w:p>
        </w:tc>
        <w:tc>
          <w:tcPr>
            <w:tcW w:w="279" w:type="dxa"/>
            <w:vAlign w:val="bottom"/>
          </w:tcPr>
          <w:p w14:paraId="481BDE0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70226A9E" w14:textId="37DD194D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8,421</w:t>
            </w:r>
          </w:p>
        </w:tc>
        <w:tc>
          <w:tcPr>
            <w:tcW w:w="279" w:type="dxa"/>
            <w:vAlign w:val="bottom"/>
          </w:tcPr>
          <w:p w14:paraId="73611DB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6FBCF786" w14:textId="52264FB9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230 </w:t>
            </w:r>
          </w:p>
        </w:tc>
        <w:tc>
          <w:tcPr>
            <w:tcW w:w="279" w:type="dxa"/>
            <w:vAlign w:val="bottom"/>
          </w:tcPr>
          <w:p w14:paraId="3F70C2F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63F57917" w14:textId="08348EB9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17,467</w:t>
            </w:r>
          </w:p>
        </w:tc>
        <w:tc>
          <w:tcPr>
            <w:tcW w:w="279" w:type="dxa"/>
            <w:vAlign w:val="bottom"/>
          </w:tcPr>
          <w:p w14:paraId="5B3359F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5C106207" w14:textId="69BE63A8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17,140 </w:t>
            </w:r>
          </w:p>
        </w:tc>
      </w:tr>
      <w:tr w:rsidR="001D0D8B" w:rsidRPr="004E10C5" w14:paraId="1C8A0046" w14:textId="77777777" w:rsidTr="001D0D8B">
        <w:trPr>
          <w:trHeight w:val="316"/>
        </w:trPr>
        <w:tc>
          <w:tcPr>
            <w:tcW w:w="2363" w:type="dxa"/>
          </w:tcPr>
          <w:p w14:paraId="00FE44B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240" w:type="dxa"/>
          </w:tcPr>
          <w:p w14:paraId="359E1DB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76A33" w14:textId="6D0C976D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  <w:t>398,306</w:t>
            </w:r>
          </w:p>
        </w:tc>
        <w:tc>
          <w:tcPr>
            <w:tcW w:w="278" w:type="dxa"/>
            <w:vAlign w:val="bottom"/>
          </w:tcPr>
          <w:p w14:paraId="01E1EE9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BA678" w14:textId="274537E3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623,620 </w:t>
            </w:r>
          </w:p>
        </w:tc>
        <w:tc>
          <w:tcPr>
            <w:tcW w:w="278" w:type="dxa"/>
            <w:vAlign w:val="bottom"/>
          </w:tcPr>
          <w:p w14:paraId="2F7E349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48463" w14:textId="080BD264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  <w:t>331,754</w:t>
            </w:r>
          </w:p>
        </w:tc>
        <w:tc>
          <w:tcPr>
            <w:tcW w:w="279" w:type="dxa"/>
            <w:vAlign w:val="bottom"/>
          </w:tcPr>
          <w:p w14:paraId="0347834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45FA2" w14:textId="4666F848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348,860 </w:t>
            </w:r>
          </w:p>
        </w:tc>
        <w:tc>
          <w:tcPr>
            <w:tcW w:w="279" w:type="dxa"/>
            <w:vAlign w:val="bottom"/>
          </w:tcPr>
          <w:p w14:paraId="1655BB1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67DA0" w14:textId="45DBA65C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  <w:t>11,877</w:t>
            </w:r>
          </w:p>
        </w:tc>
        <w:tc>
          <w:tcPr>
            <w:tcW w:w="279" w:type="dxa"/>
            <w:vAlign w:val="bottom"/>
          </w:tcPr>
          <w:p w14:paraId="183E460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171C1" w14:textId="04E04BB8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52,714 </w:t>
            </w:r>
          </w:p>
        </w:tc>
        <w:tc>
          <w:tcPr>
            <w:tcW w:w="279" w:type="dxa"/>
            <w:vAlign w:val="bottom"/>
          </w:tcPr>
          <w:p w14:paraId="4045D29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C4CF5" w14:textId="4C8E8E60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61,249</w:t>
            </w:r>
          </w:p>
        </w:tc>
        <w:tc>
          <w:tcPr>
            <w:tcW w:w="279" w:type="dxa"/>
            <w:vAlign w:val="bottom"/>
          </w:tcPr>
          <w:p w14:paraId="5A1140F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7695A" w14:textId="3E359176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87,486 </w:t>
            </w:r>
          </w:p>
        </w:tc>
        <w:tc>
          <w:tcPr>
            <w:tcW w:w="279" w:type="dxa"/>
            <w:vAlign w:val="bottom"/>
          </w:tcPr>
          <w:p w14:paraId="48917F0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4225E" w14:textId="4066ACD2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1,803</w:t>
            </w:r>
          </w:p>
        </w:tc>
        <w:tc>
          <w:tcPr>
            <w:tcW w:w="275" w:type="dxa"/>
            <w:vAlign w:val="bottom"/>
          </w:tcPr>
          <w:p w14:paraId="4F67214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566CE" w14:textId="0DBA438C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57,759 </w:t>
            </w:r>
          </w:p>
        </w:tc>
        <w:tc>
          <w:tcPr>
            <w:tcW w:w="279" w:type="dxa"/>
            <w:vAlign w:val="bottom"/>
          </w:tcPr>
          <w:p w14:paraId="2CF5D2E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83770" w14:textId="300A9B97" w:rsidR="001D0D8B" w:rsidRPr="004E10C5" w:rsidRDefault="00386653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35,276</w:t>
            </w:r>
          </w:p>
        </w:tc>
        <w:tc>
          <w:tcPr>
            <w:tcW w:w="279" w:type="dxa"/>
            <w:vAlign w:val="bottom"/>
          </w:tcPr>
          <w:p w14:paraId="6963AFE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F5608" w14:textId="3AD0CBD4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17,165 </w:t>
            </w:r>
          </w:p>
        </w:tc>
        <w:tc>
          <w:tcPr>
            <w:tcW w:w="279" w:type="dxa"/>
            <w:vAlign w:val="bottom"/>
          </w:tcPr>
          <w:p w14:paraId="54743E1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E88EB" w14:textId="57309903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840,265</w:t>
            </w:r>
          </w:p>
        </w:tc>
        <w:tc>
          <w:tcPr>
            <w:tcW w:w="279" w:type="dxa"/>
            <w:vAlign w:val="bottom"/>
          </w:tcPr>
          <w:p w14:paraId="3357585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3F710" w14:textId="106F3A6F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1,187,604 </w:t>
            </w:r>
          </w:p>
        </w:tc>
      </w:tr>
      <w:tr w:rsidR="001D0D8B" w:rsidRPr="004E10C5" w14:paraId="51B94D26" w14:textId="77777777" w:rsidTr="001D0D8B">
        <w:trPr>
          <w:trHeight w:val="191"/>
        </w:trPr>
        <w:tc>
          <w:tcPr>
            <w:tcW w:w="2363" w:type="dxa"/>
          </w:tcPr>
          <w:p w14:paraId="753940A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3071AAC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13B2181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32523AB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tcBorders>
              <w:top w:val="single" w:sz="4" w:space="0" w:color="auto"/>
            </w:tcBorders>
          </w:tcPr>
          <w:p w14:paraId="17A33F99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6CCB7E2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55B2EF56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4C94A25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7D25A7B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28A11BB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47AFE58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420688C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0FB8F38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4562A03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73A822B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14496336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5E6FCB1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01CED4E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76C94C9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5" w:type="dxa"/>
          </w:tcPr>
          <w:p w14:paraId="238C5E6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4" w:space="0" w:color="auto"/>
            </w:tcBorders>
          </w:tcPr>
          <w:p w14:paraId="5B0E77A6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5510FA2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</w:tcPr>
          <w:p w14:paraId="0759F57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212A0E9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14:paraId="657EEAE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5106B2A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08FF96F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5050533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</w:tcPr>
          <w:p w14:paraId="3494F64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D0D8B" w:rsidRPr="004E10C5" w14:paraId="412F06D8" w14:textId="77777777" w:rsidTr="001D0D8B">
        <w:trPr>
          <w:trHeight w:val="316"/>
        </w:trPr>
        <w:tc>
          <w:tcPr>
            <w:tcW w:w="2363" w:type="dxa"/>
          </w:tcPr>
          <w:p w14:paraId="4CD1839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2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240" w:type="dxa"/>
          </w:tcPr>
          <w:p w14:paraId="1CB2416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7D84B8F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67B857F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2614356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705104C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6F325DF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7A4C257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564765B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0C15B23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37638DB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013FE71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0B90454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38BD8C6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5AC137A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4181FCF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32D2085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3E95BF9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11E3546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5" w:type="dxa"/>
          </w:tcPr>
          <w:p w14:paraId="592AB44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56523FF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2C6BAC9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</w:tcPr>
          <w:p w14:paraId="39C9AF0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094C1E3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482F33A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55DDCFE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397CE3C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0739FDA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</w:tcPr>
          <w:p w14:paraId="56C43B9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D0D8B" w:rsidRPr="004E10C5" w14:paraId="4333F658" w14:textId="77777777" w:rsidTr="001D0D8B">
        <w:trPr>
          <w:trHeight w:val="305"/>
        </w:trPr>
        <w:tc>
          <w:tcPr>
            <w:tcW w:w="2363" w:type="dxa"/>
          </w:tcPr>
          <w:p w14:paraId="4426510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 xml:space="preserve">  ก่อนภาษีเงินได้</w:t>
            </w:r>
          </w:p>
        </w:tc>
        <w:tc>
          <w:tcPr>
            <w:tcW w:w="240" w:type="dxa"/>
          </w:tcPr>
          <w:p w14:paraId="0CFF5B1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3B56BAF4" w14:textId="6D3E5D10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14" w:right="-18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  <w:t>304,211</w:t>
            </w:r>
          </w:p>
        </w:tc>
        <w:tc>
          <w:tcPr>
            <w:tcW w:w="278" w:type="dxa"/>
          </w:tcPr>
          <w:p w14:paraId="094EF99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35C8B166" w14:textId="651538E4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466,397 </w:t>
            </w:r>
          </w:p>
        </w:tc>
        <w:tc>
          <w:tcPr>
            <w:tcW w:w="278" w:type="dxa"/>
          </w:tcPr>
          <w:p w14:paraId="6F4A76B6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</w:tcPr>
          <w:p w14:paraId="16B90A19" w14:textId="3EBD6C28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  <w:t>232,566</w:t>
            </w:r>
          </w:p>
        </w:tc>
        <w:tc>
          <w:tcPr>
            <w:tcW w:w="279" w:type="dxa"/>
          </w:tcPr>
          <w:p w14:paraId="53C51CC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4BEEB565" w14:textId="4B2DBD50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249,336 </w:t>
            </w:r>
          </w:p>
        </w:tc>
        <w:tc>
          <w:tcPr>
            <w:tcW w:w="279" w:type="dxa"/>
          </w:tcPr>
          <w:p w14:paraId="1FB1C42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01BDD0B4" w14:textId="2E89EF1D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  <w:t>6,968</w:t>
            </w:r>
          </w:p>
        </w:tc>
        <w:tc>
          <w:tcPr>
            <w:tcW w:w="279" w:type="dxa"/>
          </w:tcPr>
          <w:p w14:paraId="69FC2B0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0A0BC11B" w14:textId="525F1A8E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23,223 </w:t>
            </w:r>
          </w:p>
        </w:tc>
        <w:tc>
          <w:tcPr>
            <w:tcW w:w="279" w:type="dxa"/>
          </w:tcPr>
          <w:p w14:paraId="7FFBE23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</w:tcPr>
          <w:p w14:paraId="7D21C3F9" w14:textId="6CD4A68D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15,041</w:t>
            </w:r>
          </w:p>
        </w:tc>
        <w:tc>
          <w:tcPr>
            <w:tcW w:w="279" w:type="dxa"/>
          </w:tcPr>
          <w:p w14:paraId="136814A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</w:tcPr>
          <w:p w14:paraId="1AEC30FE" w14:textId="0D18BA22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44,765 </w:t>
            </w:r>
          </w:p>
        </w:tc>
        <w:tc>
          <w:tcPr>
            <w:tcW w:w="279" w:type="dxa"/>
          </w:tcPr>
          <w:p w14:paraId="7220453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</w:tcPr>
          <w:p w14:paraId="5B0BE04A" w14:textId="0DDD915F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1,803</w:t>
            </w:r>
          </w:p>
        </w:tc>
        <w:tc>
          <w:tcPr>
            <w:tcW w:w="275" w:type="dxa"/>
          </w:tcPr>
          <w:p w14:paraId="71A84F3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3" w:type="dxa"/>
          </w:tcPr>
          <w:p w14:paraId="60F41D77" w14:textId="415D7DB2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14,698 </w:t>
            </w:r>
          </w:p>
        </w:tc>
        <w:tc>
          <w:tcPr>
            <w:tcW w:w="279" w:type="dxa"/>
          </w:tcPr>
          <w:p w14:paraId="101B3D7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</w:tcPr>
          <w:p w14:paraId="0011D2E7" w14:textId="35FE8A8F" w:rsidR="001D0D8B" w:rsidRPr="004E10C5" w:rsidRDefault="003F5317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29,559</w:t>
            </w:r>
          </w:p>
        </w:tc>
        <w:tc>
          <w:tcPr>
            <w:tcW w:w="279" w:type="dxa"/>
          </w:tcPr>
          <w:p w14:paraId="46D4A52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2" w:type="dxa"/>
          </w:tcPr>
          <w:p w14:paraId="66CFF28D" w14:textId="6406FC52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11,514 </w:t>
            </w:r>
          </w:p>
        </w:tc>
        <w:tc>
          <w:tcPr>
            <w:tcW w:w="279" w:type="dxa"/>
          </w:tcPr>
          <w:p w14:paraId="5298F399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51" w:type="dxa"/>
          </w:tcPr>
          <w:p w14:paraId="50C60F65" w14:textId="48B0D085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590,148</w:t>
            </w:r>
          </w:p>
        </w:tc>
        <w:tc>
          <w:tcPr>
            <w:tcW w:w="279" w:type="dxa"/>
          </w:tcPr>
          <w:p w14:paraId="59497539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</w:tcPr>
          <w:p w14:paraId="7222FC3F" w14:textId="1E49AA99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 xml:space="preserve"> 809,933 </w:t>
            </w:r>
          </w:p>
        </w:tc>
      </w:tr>
      <w:tr w:rsidR="001D0D8B" w:rsidRPr="004E10C5" w14:paraId="44A49BE7" w14:textId="77777777" w:rsidTr="001D0D8B">
        <w:trPr>
          <w:trHeight w:val="269"/>
        </w:trPr>
        <w:tc>
          <w:tcPr>
            <w:tcW w:w="2363" w:type="dxa"/>
          </w:tcPr>
          <w:p w14:paraId="3B7E78B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</w:tcPr>
          <w:p w14:paraId="7DEAE4A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37525CB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6DBAC88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31AC58F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3BDD8E8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3DB20E5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72DBE62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7919773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60FFDF1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531E21F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4608D0F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5B44CF2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79CC9D1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39B3F1A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474A22E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0228E6B6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762786D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656CE52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5" w:type="dxa"/>
          </w:tcPr>
          <w:p w14:paraId="1DA12F6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4BA3D7B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6797266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</w:tcPr>
          <w:p w14:paraId="2CA9FE1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1086623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0E71F2D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447D809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1DBBD97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4A922FD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</w:tcPr>
          <w:p w14:paraId="6542899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D0D8B" w:rsidRPr="004E10C5" w14:paraId="2756F38C" w14:textId="77777777" w:rsidTr="001D0D8B">
        <w:trPr>
          <w:trHeight w:val="305"/>
        </w:trPr>
        <w:tc>
          <w:tcPr>
            <w:tcW w:w="2363" w:type="dxa"/>
          </w:tcPr>
          <w:p w14:paraId="79FDBC0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4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cs/>
                <w:lang w:val="en-GB"/>
              </w:rPr>
              <w:t>ต้นทุนในการจัดจำหน่าย</w:t>
            </w:r>
          </w:p>
        </w:tc>
        <w:tc>
          <w:tcPr>
            <w:tcW w:w="240" w:type="dxa"/>
          </w:tcPr>
          <w:p w14:paraId="1623C4A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753BAEE7" w14:textId="6BCFE0D1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(117,027)</w:t>
            </w:r>
          </w:p>
        </w:tc>
        <w:tc>
          <w:tcPr>
            <w:tcW w:w="278" w:type="dxa"/>
          </w:tcPr>
          <w:p w14:paraId="0DB1C04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7729BD5A" w14:textId="46975500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(234,953)</w:t>
            </w:r>
          </w:p>
        </w:tc>
        <w:tc>
          <w:tcPr>
            <w:tcW w:w="278" w:type="dxa"/>
          </w:tcPr>
          <w:p w14:paraId="17521EE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44796667" w14:textId="4C29DE92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(114,396)</w:t>
            </w:r>
          </w:p>
        </w:tc>
        <w:tc>
          <w:tcPr>
            <w:tcW w:w="279" w:type="dxa"/>
          </w:tcPr>
          <w:p w14:paraId="005A646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26C95A05" w14:textId="73B5F834" w:rsidR="001D0D8B" w:rsidRPr="004E10C5" w:rsidRDefault="001D0D8B" w:rsidP="00CE6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(85,106)</w:t>
            </w:r>
          </w:p>
        </w:tc>
        <w:tc>
          <w:tcPr>
            <w:tcW w:w="279" w:type="dxa"/>
          </w:tcPr>
          <w:p w14:paraId="158F2C9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30AD61C3" w14:textId="1138E098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(5,694)</w:t>
            </w:r>
          </w:p>
        </w:tc>
        <w:tc>
          <w:tcPr>
            <w:tcW w:w="279" w:type="dxa"/>
          </w:tcPr>
          <w:p w14:paraId="068C3A5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4CA65CBD" w14:textId="5448C019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(18,903)</w:t>
            </w:r>
          </w:p>
        </w:tc>
        <w:tc>
          <w:tcPr>
            <w:tcW w:w="279" w:type="dxa"/>
          </w:tcPr>
          <w:p w14:paraId="2540AFA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3D9F7036" w14:textId="421A3F92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(27,770)</w:t>
            </w:r>
          </w:p>
        </w:tc>
        <w:tc>
          <w:tcPr>
            <w:tcW w:w="279" w:type="dxa"/>
          </w:tcPr>
          <w:p w14:paraId="28A0999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343104C2" w14:textId="645081E2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(22,335)</w:t>
            </w:r>
          </w:p>
        </w:tc>
        <w:tc>
          <w:tcPr>
            <w:tcW w:w="279" w:type="dxa"/>
          </w:tcPr>
          <w:p w14:paraId="5790443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5495E598" w14:textId="1A272FFB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(26,150)</w:t>
            </w:r>
          </w:p>
        </w:tc>
        <w:tc>
          <w:tcPr>
            <w:tcW w:w="275" w:type="dxa"/>
          </w:tcPr>
          <w:p w14:paraId="1595DC7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3137E925" w14:textId="6EA5F556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(48,243)</w:t>
            </w:r>
          </w:p>
        </w:tc>
        <w:tc>
          <w:tcPr>
            <w:tcW w:w="279" w:type="dxa"/>
          </w:tcPr>
          <w:p w14:paraId="48F80C7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</w:tcPr>
          <w:p w14:paraId="6F029A13" w14:textId="0FC97285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(7,274)</w:t>
            </w:r>
          </w:p>
        </w:tc>
        <w:tc>
          <w:tcPr>
            <w:tcW w:w="279" w:type="dxa"/>
          </w:tcPr>
          <w:p w14:paraId="51DDC63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440AC509" w14:textId="687891B0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(12,625)</w:t>
            </w:r>
          </w:p>
        </w:tc>
        <w:tc>
          <w:tcPr>
            <w:tcW w:w="279" w:type="dxa"/>
          </w:tcPr>
          <w:p w14:paraId="6C35D0E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679CC1BA" w14:textId="3E1AC2AB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(298,311)</w:t>
            </w:r>
          </w:p>
        </w:tc>
        <w:tc>
          <w:tcPr>
            <w:tcW w:w="279" w:type="dxa"/>
          </w:tcPr>
          <w:p w14:paraId="03C0EE3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</w:tcPr>
          <w:p w14:paraId="1B8062B1" w14:textId="44F67D50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(422,165)</w:t>
            </w:r>
          </w:p>
        </w:tc>
      </w:tr>
      <w:tr w:rsidR="001D0D8B" w:rsidRPr="004E10C5" w14:paraId="1D308FF9" w14:textId="77777777" w:rsidTr="001D0D8B">
        <w:trPr>
          <w:trHeight w:val="200"/>
        </w:trPr>
        <w:tc>
          <w:tcPr>
            <w:tcW w:w="2363" w:type="dxa"/>
          </w:tcPr>
          <w:p w14:paraId="4DCA142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4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240" w:type="dxa"/>
          </w:tcPr>
          <w:p w14:paraId="5C7320C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47BCAC76" w14:textId="20F0A757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8" w:type="dxa"/>
          </w:tcPr>
          <w:p w14:paraId="2C30F99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6DE4F890" w14:textId="66D4B078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8" w:type="dxa"/>
          </w:tcPr>
          <w:p w14:paraId="0420A82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73E05D33" w14:textId="1531282A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</w:tcPr>
          <w:p w14:paraId="016456B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015FF850" w14:textId="42251C8D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</w:tcPr>
          <w:p w14:paraId="59C5C74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137A5581" w14:textId="4726FD33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</w:tcPr>
          <w:p w14:paraId="572F004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412A18B4" w14:textId="0D521D1F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</w:tcPr>
          <w:p w14:paraId="07028FB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0850A059" w14:textId="040596D7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</w:tcPr>
          <w:p w14:paraId="18243EA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4183D7EB" w14:textId="60745D4B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</w:tcPr>
          <w:p w14:paraId="79FF310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4E07DD03" w14:textId="5A62D9D6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</w:t>
            </w:r>
            <w:r w:rsidR="00386653">
              <w:rPr>
                <w:rFonts w:ascii="Angsana New" w:hAnsi="Angsana New"/>
                <w:sz w:val="20"/>
                <w:szCs w:val="20"/>
                <w:lang w:val="en-GB"/>
              </w:rPr>
              <w:t>3,400</w:t>
            </w:r>
            <w:r>
              <w:rPr>
                <w:rFonts w:ascii="Angsana New" w:hAnsi="Angsan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275" w:type="dxa"/>
          </w:tcPr>
          <w:p w14:paraId="1EB69A6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5E4F155F" w14:textId="7CE155AC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(43,061)</w:t>
            </w:r>
          </w:p>
        </w:tc>
        <w:tc>
          <w:tcPr>
            <w:tcW w:w="279" w:type="dxa"/>
          </w:tcPr>
          <w:p w14:paraId="1AF3CC2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</w:tcPr>
          <w:p w14:paraId="15ECE56B" w14:textId="3E3B1A41" w:rsidR="001D0D8B" w:rsidRPr="00E60ADC" w:rsidRDefault="00E60ADC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E60AD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9" w:type="dxa"/>
          </w:tcPr>
          <w:p w14:paraId="3C29F22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303B38BA" w14:textId="00F7DBA0" w:rsidR="001D0D8B" w:rsidRPr="00E60ADC" w:rsidRDefault="00E60ADC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9" w:type="dxa"/>
          </w:tcPr>
          <w:p w14:paraId="6AFC15C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63DB7350" w14:textId="63FF6B97" w:rsidR="001D0D8B" w:rsidRPr="004E10C5" w:rsidRDefault="00386653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(3,400</w:t>
            </w:r>
            <w:r w:rsidR="00E60ADC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279" w:type="dxa"/>
          </w:tcPr>
          <w:p w14:paraId="74E3BAF9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</w:tcPr>
          <w:p w14:paraId="5F88C669" w14:textId="7EC98E0F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</w:t>
            </w:r>
            <w:r w:rsidR="00E60ADC">
              <w:rPr>
                <w:rFonts w:asciiTheme="majorBidi" w:eastAsiaTheme="minorEastAsia" w:hAnsiTheme="majorBidi" w:cstheme="majorBidi"/>
                <w:sz w:val="20"/>
                <w:szCs w:val="20"/>
              </w:rPr>
              <w:t>43,061</w:t>
            </w: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</w:tr>
      <w:tr w:rsidR="001D0D8B" w:rsidRPr="004E10C5" w14:paraId="20858959" w14:textId="77777777" w:rsidTr="001D0D8B">
        <w:trPr>
          <w:trHeight w:val="305"/>
        </w:trPr>
        <w:tc>
          <w:tcPr>
            <w:tcW w:w="2363" w:type="dxa"/>
          </w:tcPr>
          <w:p w14:paraId="4B50EAA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4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240" w:type="dxa"/>
          </w:tcPr>
          <w:p w14:paraId="7A46204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6F51B61C" w14:textId="6A591566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2CC43A7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7F04EA62" w14:textId="424B0104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7AA0A00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7F28BC4E" w14:textId="19DE9619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58CCF55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49ED184B" w14:textId="1B25980A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27C9E19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06E050B9" w14:textId="3DCC6498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66858E2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CAAD91D" w14:textId="0A290DE6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315805C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18E36244" w14:textId="65785E91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663D878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6185CC37" w14:textId="3910E00C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64F8495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2421CBD9" w14:textId="4DA746D0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(1,042)</w:t>
            </w:r>
          </w:p>
        </w:tc>
        <w:tc>
          <w:tcPr>
            <w:tcW w:w="275" w:type="dxa"/>
          </w:tcPr>
          <w:p w14:paraId="3F95FD6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782638E4" w14:textId="1720B03A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(918)</w:t>
            </w:r>
          </w:p>
        </w:tc>
        <w:tc>
          <w:tcPr>
            <w:tcW w:w="279" w:type="dxa"/>
          </w:tcPr>
          <w:p w14:paraId="6D618E0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</w:tc>
        <w:tc>
          <w:tcPr>
            <w:tcW w:w="648" w:type="dxa"/>
          </w:tcPr>
          <w:p w14:paraId="529328B7" w14:textId="7C6B0374" w:rsidR="001D0D8B" w:rsidRPr="00E60ADC" w:rsidRDefault="00E60ADC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E60AD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9" w:type="dxa"/>
          </w:tcPr>
          <w:p w14:paraId="728DE3E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486CCC37" w14:textId="0775B8BB" w:rsidR="001D0D8B" w:rsidRPr="004E10C5" w:rsidRDefault="00E60ADC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9" w:type="dxa"/>
            <w:vAlign w:val="bottom"/>
          </w:tcPr>
          <w:p w14:paraId="10E335E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77984D56" w14:textId="6965E348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(1,042)</w:t>
            </w:r>
          </w:p>
        </w:tc>
        <w:tc>
          <w:tcPr>
            <w:tcW w:w="279" w:type="dxa"/>
          </w:tcPr>
          <w:p w14:paraId="28DBDBB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15881475" w14:textId="565B2BC4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(</w:t>
            </w:r>
            <w:r w:rsidR="00E60ADC">
              <w:rPr>
                <w:rFonts w:asciiTheme="majorBidi" w:eastAsiaTheme="minorEastAsia" w:hAnsiTheme="majorBidi" w:cstheme="majorBidi"/>
                <w:sz w:val="20"/>
                <w:szCs w:val="20"/>
              </w:rPr>
              <w:t>918</w:t>
            </w: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</w:tr>
      <w:tr w:rsidR="001D0D8B" w:rsidRPr="004E10C5" w14:paraId="5A4318AB" w14:textId="77777777" w:rsidTr="001D0D8B">
        <w:trPr>
          <w:trHeight w:val="74"/>
        </w:trPr>
        <w:tc>
          <w:tcPr>
            <w:tcW w:w="2363" w:type="dxa"/>
          </w:tcPr>
          <w:p w14:paraId="47AD28B7" w14:textId="15A98D16" w:rsidR="001D0D8B" w:rsidRPr="004E10C5" w:rsidRDefault="00C04B0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4" w:hanging="161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(</w:t>
            </w:r>
            <w:r w:rsidR="001D0D8B" w:rsidRPr="004E10C5">
              <w:rPr>
                <w:rFonts w:ascii="Angsana New" w:hAnsi="Angsana New"/>
                <w:sz w:val="20"/>
                <w:szCs w:val="20"/>
                <w:cs/>
                <w:lang w:val="en-GB"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) กลับรายการ</w:t>
            </w:r>
          </w:p>
        </w:tc>
        <w:tc>
          <w:tcPr>
            <w:tcW w:w="240" w:type="dxa"/>
          </w:tcPr>
          <w:p w14:paraId="58FFBF0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66508BD7" w14:textId="18FE9CCC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(12</w:t>
            </w:r>
            <w:r w:rsidR="00C04B05">
              <w:rPr>
                <w:rFonts w:ascii="Angsana New" w:hAnsi="Angsana New"/>
                <w:sz w:val="20"/>
                <w:szCs w:val="20"/>
              </w:rPr>
              <w:t>3</w:t>
            </w: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,</w:t>
            </w:r>
            <w:r w:rsidR="00C04B05">
              <w:rPr>
                <w:rFonts w:ascii="Angsana New" w:hAnsi="Angsana New"/>
                <w:sz w:val="20"/>
                <w:szCs w:val="20"/>
                <w:lang w:val="en-GB"/>
              </w:rPr>
              <w:t>79</w:t>
            </w: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2)</w:t>
            </w:r>
          </w:p>
        </w:tc>
        <w:tc>
          <w:tcPr>
            <w:tcW w:w="278" w:type="dxa"/>
            <w:vAlign w:val="bottom"/>
          </w:tcPr>
          <w:p w14:paraId="3B11B39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312269D7" w14:textId="1BCFC659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(323,765)</w:t>
            </w:r>
          </w:p>
        </w:tc>
        <w:tc>
          <w:tcPr>
            <w:tcW w:w="278" w:type="dxa"/>
            <w:vAlign w:val="bottom"/>
          </w:tcPr>
          <w:p w14:paraId="10431E5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79F0DE00" w14:textId="49DF4399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(63,610)</w:t>
            </w:r>
          </w:p>
        </w:tc>
        <w:tc>
          <w:tcPr>
            <w:tcW w:w="279" w:type="dxa"/>
            <w:vAlign w:val="bottom"/>
          </w:tcPr>
          <w:p w14:paraId="2881AEB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12199BE6" w14:textId="076AA19C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(132,368)</w:t>
            </w:r>
          </w:p>
        </w:tc>
        <w:tc>
          <w:tcPr>
            <w:tcW w:w="279" w:type="dxa"/>
            <w:vAlign w:val="bottom"/>
          </w:tcPr>
          <w:p w14:paraId="7B7E771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3DAC3B9F" w14:textId="57F949C6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(11,783)</w:t>
            </w:r>
          </w:p>
        </w:tc>
        <w:tc>
          <w:tcPr>
            <w:tcW w:w="279" w:type="dxa"/>
            <w:vAlign w:val="bottom"/>
          </w:tcPr>
          <w:p w14:paraId="1378237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2F685B9" w14:textId="78442E9E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(19,782)</w:t>
            </w:r>
          </w:p>
        </w:tc>
        <w:tc>
          <w:tcPr>
            <w:tcW w:w="279" w:type="dxa"/>
            <w:vAlign w:val="bottom"/>
          </w:tcPr>
          <w:p w14:paraId="4674C1B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0838ED45" w14:textId="1C37DD7B" w:rsidR="001D0D8B" w:rsidRPr="004E10C5" w:rsidRDefault="00EC6E2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726</w:t>
            </w:r>
          </w:p>
        </w:tc>
        <w:tc>
          <w:tcPr>
            <w:tcW w:w="279" w:type="dxa"/>
            <w:vAlign w:val="bottom"/>
          </w:tcPr>
          <w:p w14:paraId="0AF31B6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B6E0B44" w14:textId="0109546D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(16,238)</w:t>
            </w:r>
          </w:p>
        </w:tc>
        <w:tc>
          <w:tcPr>
            <w:tcW w:w="279" w:type="dxa"/>
            <w:vAlign w:val="bottom"/>
          </w:tcPr>
          <w:p w14:paraId="37B2FDE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</w:tc>
        <w:tc>
          <w:tcPr>
            <w:tcW w:w="651" w:type="dxa"/>
          </w:tcPr>
          <w:p w14:paraId="520FA766" w14:textId="77777777" w:rsidR="00EC6E25" w:rsidRDefault="00EC6E25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393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</w:t>
            </w:r>
          </w:p>
          <w:p w14:paraId="68C45F36" w14:textId="2533DF71" w:rsidR="001D0D8B" w:rsidRPr="00E60ADC" w:rsidRDefault="00E60ADC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393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E60ADC">
              <w:rPr>
                <w:rFonts w:asciiTheme="majorBidi" w:eastAsiaTheme="minorEastAsia" w:hAnsiTheme="majorBidi" w:cstheme="majorBidi"/>
                <w:sz w:val="20"/>
                <w:szCs w:val="20"/>
              </w:rPr>
              <w:t>(551)</w:t>
            </w:r>
          </w:p>
        </w:tc>
        <w:tc>
          <w:tcPr>
            <w:tcW w:w="275" w:type="dxa"/>
            <w:vAlign w:val="bottom"/>
          </w:tcPr>
          <w:p w14:paraId="50858CF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38EB8623" w14:textId="77777777" w:rsidR="00EC6E25" w:rsidRDefault="00EC6E2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  <w:p w14:paraId="2E7D73E3" w14:textId="3D95DA7B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1DD39FF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5AAD5C30" w14:textId="30708329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9" w:type="dxa"/>
            <w:vAlign w:val="bottom"/>
          </w:tcPr>
          <w:p w14:paraId="47B68EE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419427BA" w14:textId="77138334" w:rsidR="001D0D8B" w:rsidRPr="004E10C5" w:rsidRDefault="001D0D8B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9" w:type="dxa"/>
            <w:vAlign w:val="bottom"/>
          </w:tcPr>
          <w:p w14:paraId="6BC4EA2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7C58B7DB" w14:textId="1691D129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(199,010) </w:t>
            </w:r>
          </w:p>
        </w:tc>
        <w:tc>
          <w:tcPr>
            <w:tcW w:w="279" w:type="dxa"/>
          </w:tcPr>
          <w:p w14:paraId="729241F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6FF9B935" w14:textId="4D1C4C90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(492,153)</w:t>
            </w:r>
          </w:p>
        </w:tc>
      </w:tr>
      <w:tr w:rsidR="001D0D8B" w:rsidRPr="004E10C5" w14:paraId="09C07B35" w14:textId="77777777" w:rsidTr="001D0D8B">
        <w:trPr>
          <w:trHeight w:val="305"/>
        </w:trPr>
        <w:tc>
          <w:tcPr>
            <w:tcW w:w="2363" w:type="dxa"/>
          </w:tcPr>
          <w:p w14:paraId="1AF20DD1" w14:textId="60DCECB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4" w:hanging="161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0C5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ผลขาดทุนจากการด้อยค่าอุปกรณ์</w:t>
            </w:r>
          </w:p>
        </w:tc>
        <w:tc>
          <w:tcPr>
            <w:tcW w:w="240" w:type="dxa"/>
          </w:tcPr>
          <w:p w14:paraId="5308D9E6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159C37A1" w14:textId="1858082F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8" w:type="dxa"/>
            <w:vAlign w:val="bottom"/>
          </w:tcPr>
          <w:p w14:paraId="250EE49F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47656607" w14:textId="54CD66E2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1807F236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03E3C907" w14:textId="0B30F176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54A3C8F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A627BA3" w14:textId="4319E605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1F2DDB0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3D379772" w14:textId="653BF79A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18B9C15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93AE0AD" w14:textId="4117E6F2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52CA1DE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2EEAAEBE" w14:textId="0AA9D2BA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7C3E77D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388D551" w14:textId="229C6B56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336C464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</w:tc>
        <w:tc>
          <w:tcPr>
            <w:tcW w:w="651" w:type="dxa"/>
          </w:tcPr>
          <w:p w14:paraId="5BD151C2" w14:textId="683AD943" w:rsidR="001D0D8B" w:rsidRPr="004E10C5" w:rsidRDefault="00386653" w:rsidP="003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5" w:type="dxa"/>
          </w:tcPr>
          <w:p w14:paraId="083A6742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</w:tcPr>
          <w:p w14:paraId="4397F20B" w14:textId="1C8B12B0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 xml:space="preserve"> (13,818)</w:t>
            </w:r>
          </w:p>
        </w:tc>
        <w:tc>
          <w:tcPr>
            <w:tcW w:w="279" w:type="dxa"/>
          </w:tcPr>
          <w:p w14:paraId="372D6A2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</w:tcPr>
          <w:p w14:paraId="644D87E5" w14:textId="676485D9" w:rsidR="001D0D8B" w:rsidRPr="00E60ADC" w:rsidRDefault="00E60ADC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E60ADC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9" w:type="dxa"/>
          </w:tcPr>
          <w:p w14:paraId="0D634B7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  <w:tab w:val="decimal" w:pos="53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</w:p>
        </w:tc>
        <w:tc>
          <w:tcPr>
            <w:tcW w:w="652" w:type="dxa"/>
          </w:tcPr>
          <w:p w14:paraId="3552BD98" w14:textId="0D1BFE78" w:rsidR="001D0D8B" w:rsidRPr="004E10C5" w:rsidRDefault="00E60ADC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9" w:type="dxa"/>
            <w:vAlign w:val="bottom"/>
          </w:tcPr>
          <w:p w14:paraId="42402DE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vAlign w:val="bottom"/>
          </w:tcPr>
          <w:p w14:paraId="332D23C0" w14:textId="0EFAE221" w:rsidR="001D0D8B" w:rsidRPr="004E10C5" w:rsidRDefault="00386653" w:rsidP="003866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9" w:type="dxa"/>
          </w:tcPr>
          <w:p w14:paraId="65C13EC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  <w:vAlign w:val="bottom"/>
          </w:tcPr>
          <w:p w14:paraId="419199A7" w14:textId="25D98B22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(1</w:t>
            </w:r>
            <w:r w:rsidR="00E60ADC">
              <w:rPr>
                <w:rFonts w:asciiTheme="majorBidi" w:eastAsiaTheme="minorEastAsia" w:hAnsiTheme="majorBidi" w:cstheme="majorBidi"/>
                <w:sz w:val="20"/>
                <w:szCs w:val="20"/>
              </w:rPr>
              <w:t>3</w:t>
            </w: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,</w:t>
            </w:r>
            <w:r w:rsidR="00E60ADC">
              <w:rPr>
                <w:rFonts w:asciiTheme="majorBidi" w:eastAsiaTheme="minorEastAsia" w:hAnsiTheme="majorBidi" w:cstheme="majorBidi"/>
                <w:sz w:val="20"/>
                <w:szCs w:val="20"/>
              </w:rPr>
              <w:t>818</w:t>
            </w: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)</w:t>
            </w:r>
          </w:p>
        </w:tc>
      </w:tr>
      <w:tr w:rsidR="001D0D8B" w:rsidRPr="004E10C5" w14:paraId="009ACF1E" w14:textId="77777777" w:rsidTr="001D0D8B">
        <w:trPr>
          <w:trHeight w:val="173"/>
        </w:trPr>
        <w:tc>
          <w:tcPr>
            <w:tcW w:w="2363" w:type="dxa"/>
          </w:tcPr>
          <w:p w14:paraId="0A423D0D" w14:textId="16610953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94" w:hanging="161"/>
              <w:rPr>
                <w:rFonts w:ascii="Angsana New" w:hAnsi="Angsana New"/>
                <w:sz w:val="20"/>
                <w:szCs w:val="20"/>
                <w:cs/>
                <w:lang w:val="en-GB"/>
              </w:rPr>
            </w:pPr>
            <w:r w:rsidRPr="004E10C5">
              <w:rPr>
                <w:rFonts w:ascii="Angsana New" w:hAnsi="Angsana New" w:hint="cs"/>
                <w:sz w:val="20"/>
                <w:szCs w:val="20"/>
                <w:cs/>
                <w:lang w:val="en-GB"/>
              </w:rPr>
              <w:t>ผลขาดทุนจากการด้อยค่าของค่าความนิยม</w:t>
            </w:r>
          </w:p>
        </w:tc>
        <w:tc>
          <w:tcPr>
            <w:tcW w:w="240" w:type="dxa"/>
          </w:tcPr>
          <w:p w14:paraId="2A2CC3E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  <w:vAlign w:val="bottom"/>
          </w:tcPr>
          <w:p w14:paraId="12639CBB" w14:textId="14F5CA81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8" w:type="dxa"/>
            <w:vAlign w:val="bottom"/>
          </w:tcPr>
          <w:p w14:paraId="12806D6E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vAlign w:val="bottom"/>
          </w:tcPr>
          <w:p w14:paraId="63F2D0FA" w14:textId="3FB82B46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8" w:type="dxa"/>
            <w:vAlign w:val="bottom"/>
          </w:tcPr>
          <w:p w14:paraId="7547F39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6459C458" w14:textId="6FABEE11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62CE5CF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21D1CA13" w14:textId="5E1810DF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0841F9E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661D7CFE" w14:textId="4896CDB9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1451073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038DEABA" w14:textId="1DA7E1E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767281B6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21E72066" w14:textId="3005E716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3AD2B78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  <w:vAlign w:val="bottom"/>
          </w:tcPr>
          <w:p w14:paraId="40D6B085" w14:textId="1A9EC43C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="Angsana New" w:hAnsi="Angsan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279" w:type="dxa"/>
            <w:vAlign w:val="bottom"/>
          </w:tcPr>
          <w:p w14:paraId="073EC44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  <w:vAlign w:val="bottom"/>
          </w:tcPr>
          <w:p w14:paraId="0DFD5341" w14:textId="57162606" w:rsidR="001D0D8B" w:rsidRPr="004E10C5" w:rsidRDefault="00E60ADC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9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</w:rPr>
            </w:pPr>
            <w:r>
              <w:rPr>
                <w:rFonts w:asciiTheme="majorBidi" w:eastAsiaTheme="minorEastAsia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5" w:type="dxa"/>
            <w:vAlign w:val="bottom"/>
          </w:tcPr>
          <w:p w14:paraId="4A6FAE9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3" w:type="dxa"/>
            <w:vAlign w:val="bottom"/>
          </w:tcPr>
          <w:p w14:paraId="3988D53B" w14:textId="5D5A2189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="Angsana New" w:hAnsi="Angsana New"/>
                <w:sz w:val="20"/>
                <w:szCs w:val="20"/>
                <w:lang w:val="en-GB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(149,302)</w:t>
            </w:r>
          </w:p>
        </w:tc>
        <w:tc>
          <w:tcPr>
            <w:tcW w:w="279" w:type="dxa"/>
            <w:vAlign w:val="bottom"/>
          </w:tcPr>
          <w:p w14:paraId="5169092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8" w:type="dxa"/>
            <w:vAlign w:val="bottom"/>
          </w:tcPr>
          <w:p w14:paraId="459028E1" w14:textId="166FBA63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9" w:type="dxa"/>
            <w:vAlign w:val="bottom"/>
          </w:tcPr>
          <w:p w14:paraId="467D1D2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  <w:vAlign w:val="bottom"/>
          </w:tcPr>
          <w:p w14:paraId="48D50E3B" w14:textId="44553722" w:rsidR="001D0D8B" w:rsidRPr="004E10C5" w:rsidRDefault="001D0D8B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</w:rPr>
              <w:t>-</w:t>
            </w:r>
          </w:p>
        </w:tc>
        <w:tc>
          <w:tcPr>
            <w:tcW w:w="279" w:type="dxa"/>
            <w:vAlign w:val="bottom"/>
          </w:tcPr>
          <w:p w14:paraId="308FC0D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bottom"/>
          </w:tcPr>
          <w:p w14:paraId="15E5653A" w14:textId="27B8E1A7" w:rsidR="001D0D8B" w:rsidRPr="004E10C5" w:rsidRDefault="00E60ADC" w:rsidP="00E60A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79" w:type="dxa"/>
          </w:tcPr>
          <w:p w14:paraId="1C691E3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bottom"/>
          </w:tcPr>
          <w:p w14:paraId="07B9DE88" w14:textId="78113313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48"/>
              </w:tabs>
              <w:ind w:left="-114" w:right="-11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sz w:val="20"/>
                <w:szCs w:val="20"/>
              </w:rPr>
              <w:t>(149,302)</w:t>
            </w:r>
          </w:p>
        </w:tc>
      </w:tr>
      <w:tr w:rsidR="001D0D8B" w:rsidRPr="008817C8" w14:paraId="2E38432D" w14:textId="77777777" w:rsidTr="001D0D8B">
        <w:trPr>
          <w:trHeight w:val="305"/>
        </w:trPr>
        <w:tc>
          <w:tcPr>
            <w:tcW w:w="2363" w:type="dxa"/>
          </w:tcPr>
          <w:p w14:paraId="1ED55A97" w14:textId="2884162C" w:rsidR="001D0D8B" w:rsidRPr="004E10C5" w:rsidRDefault="004E10C5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4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4E10C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>กำไร (</w:t>
            </w:r>
            <w:r w:rsidR="001D0D8B"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ขาดทุน</w:t>
            </w:r>
            <w:r w:rsidRPr="004E10C5"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GB"/>
              </w:rPr>
              <w:t xml:space="preserve">) </w:t>
            </w:r>
            <w:r w:rsidR="001D0D8B" w:rsidRPr="004E10C5"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240" w:type="dxa"/>
          </w:tcPr>
          <w:p w14:paraId="7A0122F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0" w:type="dxa"/>
          </w:tcPr>
          <w:p w14:paraId="18A6CB27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51CC48D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</w:tcPr>
          <w:p w14:paraId="251370B8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8" w:type="dxa"/>
          </w:tcPr>
          <w:p w14:paraId="75D80C0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7C5313F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1A31718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75DDF613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5F363E85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1" w:type="dxa"/>
          </w:tcPr>
          <w:p w14:paraId="3F096BD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79" w:type="dxa"/>
          </w:tcPr>
          <w:p w14:paraId="677A72F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52" w:type="dxa"/>
          </w:tcPr>
          <w:p w14:paraId="5F9A3EF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3B6F12AD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</w:tcPr>
          <w:p w14:paraId="2F2C5B7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53BE2EF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421D675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7D116C3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1" w:type="dxa"/>
          </w:tcPr>
          <w:p w14:paraId="20722386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4" w:right="-110"/>
              <w:rPr>
                <w:rFonts w:asciiTheme="majorBidi" w:eastAsiaTheme="minorEastAsia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5" w:type="dxa"/>
          </w:tcPr>
          <w:p w14:paraId="55C98A8B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53" w:type="dxa"/>
          </w:tcPr>
          <w:p w14:paraId="2FD4DF8C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79" w:type="dxa"/>
          </w:tcPr>
          <w:p w14:paraId="1490CAAA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8" w:type="dxa"/>
          </w:tcPr>
          <w:p w14:paraId="11BB9634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647E167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2" w:type="dxa"/>
          </w:tcPr>
          <w:p w14:paraId="542FC6D0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9" w:type="dxa"/>
          </w:tcPr>
          <w:p w14:paraId="47EB0AA1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double" w:sz="4" w:space="0" w:color="auto"/>
            </w:tcBorders>
          </w:tcPr>
          <w:p w14:paraId="1F03A000" w14:textId="0799DA28" w:rsidR="001D0D8B" w:rsidRPr="004E10C5" w:rsidRDefault="00E60ADC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88,38</w:t>
            </w:r>
            <w:r w:rsidR="00386653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9" w:type="dxa"/>
          </w:tcPr>
          <w:p w14:paraId="691DEDD9" w14:textId="77777777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ind w:left="-114"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3C3A9378" w14:textId="57B60CDA" w:rsidR="001D0D8B" w:rsidRPr="004E10C5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14" w:right="-11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(</w:t>
            </w:r>
            <w:r w:rsidR="00E60ADC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311</w:t>
            </w: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,4</w:t>
            </w:r>
            <w:r w:rsidR="00E60ADC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84</w:t>
            </w:r>
            <w:r w:rsidRPr="004E10C5">
              <w:rPr>
                <w:rFonts w:asciiTheme="majorBidi" w:eastAsiaTheme="minorEastAsia" w:hAnsiTheme="majorBidi" w:cstheme="majorBidi"/>
                <w:b/>
                <w:bCs/>
                <w:sz w:val="20"/>
                <w:szCs w:val="20"/>
              </w:rPr>
              <w:t>)</w:t>
            </w:r>
          </w:p>
        </w:tc>
      </w:tr>
      <w:bookmarkEnd w:id="7"/>
    </w:tbl>
    <w:p w14:paraId="50F0DB02" w14:textId="77777777" w:rsidR="00FD5B59" w:rsidRPr="00002312" w:rsidRDefault="00FD5B59" w:rsidP="00F85D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FD5B59" w:rsidRPr="00002312" w:rsidSect="00387954">
          <w:head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80"/>
        <w:gridCol w:w="1242"/>
        <w:gridCol w:w="270"/>
        <w:gridCol w:w="1262"/>
      </w:tblGrid>
      <w:tr w:rsidR="00D24CF2" w:rsidRPr="00FA5881" w14:paraId="4C381BEB" w14:textId="77777777" w:rsidTr="00042791">
        <w:trPr>
          <w:cantSplit/>
          <w:trHeight w:val="144"/>
          <w:tblHeader/>
        </w:trPr>
        <w:tc>
          <w:tcPr>
            <w:tcW w:w="6480" w:type="dxa"/>
            <w:vAlign w:val="bottom"/>
          </w:tcPr>
          <w:p w14:paraId="64B4E68F" w14:textId="77777777" w:rsidR="00D24CF2" w:rsidRPr="00FA5881" w:rsidRDefault="00D24CF2" w:rsidP="000427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FA588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2774" w:type="dxa"/>
            <w:gridSpan w:val="3"/>
          </w:tcPr>
          <w:p w14:paraId="0AFDF8A2" w14:textId="77777777" w:rsidR="00D24CF2" w:rsidRPr="00FA5881" w:rsidRDefault="00D24CF2" w:rsidP="000427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88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A588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</w:tr>
      <w:tr w:rsidR="00D24CF2" w:rsidRPr="00FA5881" w14:paraId="16F410CC" w14:textId="77777777" w:rsidTr="00042791">
        <w:trPr>
          <w:cantSplit/>
          <w:trHeight w:val="144"/>
          <w:tblHeader/>
        </w:trPr>
        <w:tc>
          <w:tcPr>
            <w:tcW w:w="6480" w:type="dxa"/>
            <w:vAlign w:val="bottom"/>
          </w:tcPr>
          <w:p w14:paraId="1F93E1A3" w14:textId="4304E238" w:rsidR="00D24CF2" w:rsidRPr="005E6B97" w:rsidRDefault="00D24CF2" w:rsidP="000427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FA58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42" w:type="dxa"/>
          </w:tcPr>
          <w:p w14:paraId="0743E6D6" w14:textId="77777777" w:rsidR="00D24CF2" w:rsidRPr="00FA5881" w:rsidRDefault="00D24CF2" w:rsidP="0004279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  <w:rtl/>
              </w:rPr>
              <w:t>256</w:t>
            </w:r>
            <w:r w:rsidRPr="00FA5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2FB5132" w14:textId="77777777" w:rsidR="00D24CF2" w:rsidRPr="00FA5881" w:rsidRDefault="00D24CF2" w:rsidP="0004279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E66C083" w14:textId="77777777" w:rsidR="00D24CF2" w:rsidRPr="00FA5881" w:rsidRDefault="00D24CF2" w:rsidP="0004279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  <w:rtl/>
              </w:rPr>
              <w:t>256</w:t>
            </w:r>
            <w:r w:rsidRPr="00FA588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24CF2" w:rsidRPr="00FA5881" w14:paraId="666C115F" w14:textId="77777777" w:rsidTr="00042791">
        <w:trPr>
          <w:cantSplit/>
          <w:trHeight w:val="144"/>
          <w:tblHeader/>
        </w:trPr>
        <w:tc>
          <w:tcPr>
            <w:tcW w:w="6480" w:type="dxa"/>
            <w:vAlign w:val="bottom"/>
          </w:tcPr>
          <w:p w14:paraId="2C352639" w14:textId="77777777" w:rsidR="00D24CF2" w:rsidRPr="00FA5881" w:rsidRDefault="00D24CF2" w:rsidP="0004279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4" w:type="dxa"/>
            <w:gridSpan w:val="3"/>
          </w:tcPr>
          <w:p w14:paraId="0E081075" w14:textId="77777777" w:rsidR="00D24CF2" w:rsidRPr="00FA5881" w:rsidRDefault="00D24CF2" w:rsidP="00042791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A58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A588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24CF2" w:rsidRPr="00E764FD" w14:paraId="448C31A4" w14:textId="77777777" w:rsidTr="00042791">
        <w:trPr>
          <w:cantSplit/>
          <w:trHeight w:val="144"/>
        </w:trPr>
        <w:tc>
          <w:tcPr>
            <w:tcW w:w="6480" w:type="dxa"/>
          </w:tcPr>
          <w:p w14:paraId="5AE3648B" w14:textId="77777777" w:rsidR="00D24CF2" w:rsidRPr="00FA5881" w:rsidRDefault="00D24CF2" w:rsidP="000427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42" w:type="dxa"/>
          </w:tcPr>
          <w:p w14:paraId="60950C13" w14:textId="07CA762E" w:rsidR="00D24CF2" w:rsidRPr="00880DCB" w:rsidRDefault="00880DCB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88,38</w:t>
            </w:r>
            <w:r w:rsidR="007C4E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0FD1E1A" w14:textId="77777777" w:rsidR="00D24CF2" w:rsidRPr="00E764FD" w:rsidRDefault="00D24CF2" w:rsidP="000427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978A630" w14:textId="6EF2AE0F" w:rsidR="00D24CF2" w:rsidRPr="00E764FD" w:rsidRDefault="00880DCB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(311,484)</w:t>
            </w:r>
          </w:p>
        </w:tc>
      </w:tr>
      <w:tr w:rsidR="00D24CF2" w:rsidRPr="00E764FD" w14:paraId="7ECC7E60" w14:textId="77777777" w:rsidTr="00042791">
        <w:trPr>
          <w:cantSplit/>
          <w:trHeight w:val="144"/>
        </w:trPr>
        <w:tc>
          <w:tcPr>
            <w:tcW w:w="6480" w:type="dxa"/>
          </w:tcPr>
          <w:p w14:paraId="51592EE1" w14:textId="77777777" w:rsidR="00D24CF2" w:rsidRPr="00FA5881" w:rsidRDefault="00D24CF2" w:rsidP="00042791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42" w:type="dxa"/>
          </w:tcPr>
          <w:p w14:paraId="65684075" w14:textId="6CAB979A" w:rsidR="00D24CF2" w:rsidRPr="00E764FD" w:rsidRDefault="00D24CF2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DB6B9" w14:textId="77777777" w:rsidR="00D24CF2" w:rsidRPr="00E764FD" w:rsidRDefault="00D24CF2" w:rsidP="000427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0D7B877" w14:textId="77777777" w:rsidR="00D24CF2" w:rsidRPr="00E764FD" w:rsidRDefault="00D24CF2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4CF2" w:rsidRPr="00E764FD" w14:paraId="0C6487EE" w14:textId="77777777" w:rsidTr="00042791">
        <w:trPr>
          <w:cantSplit/>
          <w:trHeight w:val="144"/>
        </w:trPr>
        <w:tc>
          <w:tcPr>
            <w:tcW w:w="6480" w:type="dxa"/>
          </w:tcPr>
          <w:p w14:paraId="06191E37" w14:textId="77777777" w:rsidR="00D24CF2" w:rsidRPr="00FA5881" w:rsidRDefault="00D24CF2" w:rsidP="00042791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42" w:type="dxa"/>
          </w:tcPr>
          <w:p w14:paraId="0CA8E8D8" w14:textId="02812064" w:rsidR="00D24CF2" w:rsidRPr="00E764FD" w:rsidRDefault="00880DCB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(253,22</w:t>
            </w:r>
            <w:r w:rsidR="004A42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F9572C" w14:textId="77777777" w:rsidR="00D24CF2" w:rsidRPr="00E764FD" w:rsidRDefault="00D24CF2" w:rsidP="000427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6920F5E" w14:textId="02A1796F" w:rsidR="00D24CF2" w:rsidRPr="00E764FD" w:rsidRDefault="00880DCB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(281,666)</w:t>
            </w:r>
          </w:p>
        </w:tc>
      </w:tr>
      <w:tr w:rsidR="00D24CF2" w:rsidRPr="00E764FD" w14:paraId="696B421F" w14:textId="77777777" w:rsidTr="00042791">
        <w:trPr>
          <w:cantSplit/>
          <w:trHeight w:val="144"/>
        </w:trPr>
        <w:tc>
          <w:tcPr>
            <w:tcW w:w="6480" w:type="dxa"/>
          </w:tcPr>
          <w:p w14:paraId="07BF75D4" w14:textId="77777777" w:rsidR="00D24CF2" w:rsidRPr="00FA5881" w:rsidRDefault="00D24CF2" w:rsidP="00042791">
            <w:pPr>
              <w:ind w:left="280" w:hanging="272"/>
              <w:rPr>
                <w:rFonts w:asciiTheme="majorBidi" w:hAnsiTheme="majorBidi" w:cstheme="majorBidi"/>
                <w:sz w:val="30"/>
                <w:szCs w:val="30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ผลขาดทุนจากเงินลงทุนในตราสารทุนที่วัดมูลค่าด้วยมูลค่ายุติธรรม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1242" w:type="dxa"/>
          </w:tcPr>
          <w:p w14:paraId="4DF64681" w14:textId="0CB87920" w:rsidR="00D24CF2" w:rsidRPr="00E764FD" w:rsidRDefault="00880DCB" w:rsidP="00880DCB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7BFBAB29" w14:textId="77777777" w:rsidR="00D24CF2" w:rsidRPr="00E764FD" w:rsidRDefault="00D24CF2" w:rsidP="000427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2754F2E" w14:textId="1EEBAD23" w:rsidR="00D24CF2" w:rsidRPr="00E764FD" w:rsidRDefault="00880DCB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(88,579)</w:t>
            </w:r>
          </w:p>
        </w:tc>
      </w:tr>
      <w:tr w:rsidR="00D24CF2" w:rsidRPr="00E764FD" w14:paraId="19C54DD5" w14:textId="77777777" w:rsidTr="00042791">
        <w:trPr>
          <w:cantSplit/>
          <w:trHeight w:val="144"/>
        </w:trPr>
        <w:tc>
          <w:tcPr>
            <w:tcW w:w="6480" w:type="dxa"/>
          </w:tcPr>
          <w:p w14:paraId="52D47D42" w14:textId="77777777" w:rsidR="00D24CF2" w:rsidRPr="00FA5881" w:rsidRDefault="00D24CF2" w:rsidP="00042791">
            <w:pPr>
              <w:ind w:left="280" w:hanging="272"/>
              <w:rPr>
                <w:rFonts w:asciiTheme="majorBidi" w:hAnsiTheme="majorBidi" w:cstheme="majorBidi"/>
                <w:sz w:val="30"/>
                <w:szCs w:val="30"/>
              </w:rPr>
            </w:pPr>
            <w:r w:rsidRPr="00FA588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A588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3CD61DF9" w14:textId="5C2B3CFF" w:rsidR="00D24CF2" w:rsidRPr="00E764FD" w:rsidRDefault="00880DCB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(122,030)</w:t>
            </w:r>
          </w:p>
        </w:tc>
        <w:tc>
          <w:tcPr>
            <w:tcW w:w="270" w:type="dxa"/>
          </w:tcPr>
          <w:p w14:paraId="7D48C0DB" w14:textId="77777777" w:rsidR="00D24CF2" w:rsidRPr="00E764FD" w:rsidRDefault="00D24CF2" w:rsidP="000427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B1B84DF" w14:textId="1CB1711A" w:rsidR="00D24CF2" w:rsidRPr="00E764FD" w:rsidRDefault="00880DCB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(118,777)</w:t>
            </w:r>
          </w:p>
        </w:tc>
      </w:tr>
      <w:tr w:rsidR="00D24CF2" w:rsidRPr="00E764FD" w14:paraId="435A93DE" w14:textId="77777777" w:rsidTr="00042791">
        <w:trPr>
          <w:cantSplit/>
          <w:trHeight w:val="144"/>
        </w:trPr>
        <w:tc>
          <w:tcPr>
            <w:tcW w:w="6480" w:type="dxa"/>
          </w:tcPr>
          <w:p w14:paraId="4147B0BB" w14:textId="77777777" w:rsidR="00D24CF2" w:rsidRPr="00FA5881" w:rsidRDefault="00D24CF2" w:rsidP="00042791">
            <w:pPr>
              <w:ind w:left="280" w:hanging="272"/>
              <w:rPr>
                <w:rFonts w:asciiTheme="majorBidi" w:hAnsiTheme="majorBidi" w:cstheme="majorBidi"/>
                <w:sz w:val="30"/>
                <w:szCs w:val="30"/>
              </w:rPr>
            </w:pPr>
            <w:r w:rsidRPr="0053302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3302C">
              <w:rPr>
                <w:rFonts w:asciiTheme="majorBidi" w:hAnsiTheme="majorBidi" w:hint="cs"/>
                <w:sz w:val="30"/>
                <w:szCs w:val="30"/>
                <w:cs/>
              </w:rPr>
              <w:t>กำไรจากการปรับมูลค่ายุติธรรมของอสังหาริมทรัพย์เพื่อการลงทุน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42" w:type="dxa"/>
          </w:tcPr>
          <w:p w14:paraId="7653D34B" w14:textId="6B0D25E1" w:rsidR="00D24CF2" w:rsidRPr="00E764FD" w:rsidRDefault="00880DCB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5,283</w:t>
            </w:r>
          </w:p>
        </w:tc>
        <w:tc>
          <w:tcPr>
            <w:tcW w:w="270" w:type="dxa"/>
          </w:tcPr>
          <w:p w14:paraId="08DDCA87" w14:textId="77777777" w:rsidR="00D24CF2" w:rsidRPr="00E764FD" w:rsidRDefault="00D24CF2" w:rsidP="000427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FAF4E45" w14:textId="5E4CA5D8" w:rsidR="00D24CF2" w:rsidRPr="00E764FD" w:rsidRDefault="00880DCB" w:rsidP="00042791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0DCB" w:rsidRPr="00E764FD" w14:paraId="5661B305" w14:textId="77777777" w:rsidTr="00042791">
        <w:trPr>
          <w:cantSplit/>
          <w:trHeight w:val="144"/>
        </w:trPr>
        <w:tc>
          <w:tcPr>
            <w:tcW w:w="6480" w:type="dxa"/>
          </w:tcPr>
          <w:p w14:paraId="10A156E0" w14:textId="66094055" w:rsidR="00880DCB" w:rsidRPr="00C56305" w:rsidRDefault="00C56305" w:rsidP="00C563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3302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880DCB" w:rsidRPr="00C56305"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กลับรายการผลขาดทุนจากการด้อยค่าที่ดิน</w:t>
            </w:r>
          </w:p>
        </w:tc>
        <w:tc>
          <w:tcPr>
            <w:tcW w:w="1242" w:type="dxa"/>
          </w:tcPr>
          <w:p w14:paraId="188E9210" w14:textId="4A697AFA" w:rsidR="00880DCB" w:rsidRPr="00880DCB" w:rsidRDefault="00880DCB" w:rsidP="0004279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863C9E" w14:textId="77777777" w:rsidR="00880DCB" w:rsidRPr="00E764FD" w:rsidRDefault="00880DCB" w:rsidP="000427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8D033D8" w14:textId="5EECA607" w:rsidR="00880DCB" w:rsidRPr="00E764FD" w:rsidRDefault="00880DCB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43,250</w:t>
            </w:r>
          </w:p>
        </w:tc>
      </w:tr>
      <w:tr w:rsidR="00D24CF2" w:rsidRPr="00E764FD" w14:paraId="3A08709A" w14:textId="77777777" w:rsidTr="00042791">
        <w:trPr>
          <w:cantSplit/>
          <w:trHeight w:val="144"/>
        </w:trPr>
        <w:tc>
          <w:tcPr>
            <w:tcW w:w="6480" w:type="dxa"/>
          </w:tcPr>
          <w:p w14:paraId="04E78D95" w14:textId="719FBDFD" w:rsidR="00D24CF2" w:rsidRPr="00FA5881" w:rsidRDefault="00C56305" w:rsidP="00042791">
            <w:pPr>
              <w:ind w:left="280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302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880DC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ผลขาดทุนจากการด้อยค่าสินทรัพย์ไม่มีตัวตน</w:t>
            </w:r>
          </w:p>
        </w:tc>
        <w:tc>
          <w:tcPr>
            <w:tcW w:w="1242" w:type="dxa"/>
          </w:tcPr>
          <w:p w14:paraId="422F501D" w14:textId="4B9FACB3" w:rsidR="00D24CF2" w:rsidRPr="00E764FD" w:rsidRDefault="00880DCB" w:rsidP="00042791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215136" w14:textId="77777777" w:rsidR="00D24CF2" w:rsidRPr="00E764FD" w:rsidRDefault="00D24CF2" w:rsidP="0004279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53554F1" w14:textId="63E509CF" w:rsidR="00D24CF2" w:rsidRPr="00E764FD" w:rsidRDefault="00880DCB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(5,491)</w:t>
            </w:r>
          </w:p>
        </w:tc>
      </w:tr>
      <w:tr w:rsidR="00D24CF2" w:rsidRPr="00E764FD" w14:paraId="488C67F2" w14:textId="77777777" w:rsidTr="00042791">
        <w:trPr>
          <w:cantSplit/>
          <w:trHeight w:val="144"/>
        </w:trPr>
        <w:tc>
          <w:tcPr>
            <w:tcW w:w="6480" w:type="dxa"/>
          </w:tcPr>
          <w:p w14:paraId="70D48F9F" w14:textId="77777777" w:rsidR="00D24CF2" w:rsidRPr="00FA5881" w:rsidRDefault="00D24CF2" w:rsidP="00042791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8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6B223" w14:textId="3EDBAF9F" w:rsidR="00D24CF2" w:rsidRPr="00E764FD" w:rsidRDefault="00880DCB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(281,57</w:t>
            </w:r>
            <w:r w:rsidR="004A42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213CA76F" w14:textId="77777777" w:rsidR="00D24CF2" w:rsidRPr="00E764FD" w:rsidRDefault="00D24CF2" w:rsidP="0004279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00213" w14:textId="31C878F0" w:rsidR="00D24CF2" w:rsidRPr="00E764FD" w:rsidRDefault="00880DCB" w:rsidP="00042791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(762,747)</w:t>
            </w:r>
          </w:p>
        </w:tc>
      </w:tr>
    </w:tbl>
    <w:p w14:paraId="3E913BEE" w14:textId="77777777" w:rsidR="00D24CF2" w:rsidRPr="00D24CF2" w:rsidRDefault="00D24CF2" w:rsidP="00D24CF2">
      <w:pPr>
        <w:rPr>
          <w:lang w:val="x-none" w:eastAsia="x-none"/>
        </w:rPr>
      </w:pPr>
    </w:p>
    <w:p w14:paraId="5AEF31C8" w14:textId="56B85861" w:rsidR="007711E0" w:rsidRPr="00DE347B" w:rsidRDefault="007711E0" w:rsidP="00BF5437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BF5437">
        <w:rPr>
          <w:rFonts w:asciiTheme="majorBidi" w:hAnsiTheme="majorBidi" w:cstheme="majorBidi"/>
          <w:sz w:val="30"/>
          <w:szCs w:val="30"/>
          <w:u w:val="none"/>
          <w:cs/>
          <w:lang w:val="x-none" w:eastAsia="x-none"/>
        </w:rPr>
        <w:t>ค่าใช้จ่าย</w:t>
      </w: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ตาม</w:t>
      </w:r>
      <w:r w:rsidR="008A176F"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ธรรมชาติ</w:t>
      </w:r>
    </w:p>
    <w:p w14:paraId="44484102" w14:textId="22F2C631" w:rsidR="00566DF2" w:rsidRPr="00002312" w:rsidRDefault="00566DF2" w:rsidP="00C9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82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499"/>
        <w:gridCol w:w="1005"/>
        <w:gridCol w:w="236"/>
        <w:gridCol w:w="1025"/>
        <w:gridCol w:w="251"/>
        <w:gridCol w:w="1005"/>
        <w:gridCol w:w="251"/>
        <w:gridCol w:w="1010"/>
      </w:tblGrid>
      <w:tr w:rsidR="00566DF2" w:rsidRPr="00002312" w14:paraId="4E9936D0" w14:textId="77777777">
        <w:trPr>
          <w:tblHeader/>
        </w:trPr>
        <w:tc>
          <w:tcPr>
            <w:tcW w:w="4499" w:type="dxa"/>
            <w:shd w:val="clear" w:color="auto" w:fill="FFFFFF"/>
          </w:tcPr>
          <w:p w14:paraId="52A1A0E5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1DA64C88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14:paraId="0FD2C0FF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6" w:type="dxa"/>
            <w:gridSpan w:val="3"/>
            <w:shd w:val="clear" w:color="auto" w:fill="FFFFFF"/>
          </w:tcPr>
          <w:p w14:paraId="2342A3F8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1D0D8B" w:rsidRPr="00002312" w14:paraId="483CF519" w14:textId="77777777">
        <w:trPr>
          <w:tblHeader/>
        </w:trPr>
        <w:tc>
          <w:tcPr>
            <w:tcW w:w="4499" w:type="dxa"/>
            <w:shd w:val="clear" w:color="auto" w:fill="FFFFFF"/>
          </w:tcPr>
          <w:p w14:paraId="66D89B9B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1ED6858B" w14:textId="472C4DC6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26CDDF1E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FFFFFF"/>
            <w:vAlign w:val="center"/>
          </w:tcPr>
          <w:p w14:paraId="42F54F86" w14:textId="551B64CB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51" w:type="dxa"/>
            <w:shd w:val="clear" w:color="auto" w:fill="FFFFFF"/>
          </w:tcPr>
          <w:p w14:paraId="57F8A869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FFFFFF"/>
            <w:vAlign w:val="center"/>
          </w:tcPr>
          <w:p w14:paraId="7961B116" w14:textId="0608B485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33D39D3E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FFFFFF"/>
            <w:vAlign w:val="center"/>
          </w:tcPr>
          <w:p w14:paraId="58441DED" w14:textId="43BC0D62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566DF2" w:rsidRPr="00002312" w14:paraId="5AF0749C" w14:textId="77777777">
        <w:trPr>
          <w:tblHeader/>
        </w:trPr>
        <w:tc>
          <w:tcPr>
            <w:tcW w:w="4499" w:type="dxa"/>
          </w:tcPr>
          <w:p w14:paraId="65939E6A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83" w:type="dxa"/>
            <w:gridSpan w:val="7"/>
          </w:tcPr>
          <w:p w14:paraId="6B313CA5" w14:textId="77777777" w:rsidR="00566DF2" w:rsidRPr="00002312" w:rsidRDefault="00566DF2" w:rsidP="00C9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0D8B" w:rsidRPr="00002312" w14:paraId="5303AB2A" w14:textId="77777777">
        <w:tc>
          <w:tcPr>
            <w:tcW w:w="4499" w:type="dxa"/>
          </w:tcPr>
          <w:p w14:paraId="55B66973" w14:textId="7106E140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05" w:type="dxa"/>
          </w:tcPr>
          <w:p w14:paraId="51F84661" w14:textId="6BB8E5A7" w:rsidR="001D0D8B" w:rsidRPr="00EB51EB" w:rsidRDefault="00DB324A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236,858</w:t>
            </w:r>
          </w:p>
        </w:tc>
        <w:tc>
          <w:tcPr>
            <w:tcW w:w="236" w:type="dxa"/>
          </w:tcPr>
          <w:p w14:paraId="3CB0DCC4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681229C3" w14:textId="16513C9D" w:rsidR="001D0D8B" w:rsidRPr="00EB51E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318,490</w:t>
            </w:r>
          </w:p>
        </w:tc>
        <w:tc>
          <w:tcPr>
            <w:tcW w:w="251" w:type="dxa"/>
          </w:tcPr>
          <w:p w14:paraId="1BD90086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6EF5D09F" w14:textId="2FFD0AEC" w:rsidR="001D0D8B" w:rsidRPr="007D6533" w:rsidRDefault="00696EF3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226,809</w:t>
            </w:r>
          </w:p>
        </w:tc>
        <w:tc>
          <w:tcPr>
            <w:tcW w:w="251" w:type="dxa"/>
          </w:tcPr>
          <w:p w14:paraId="67514996" w14:textId="77777777" w:rsidR="001D0D8B" w:rsidRPr="00182A4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3480FA00" w14:textId="3AD80071" w:rsidR="001D0D8B" w:rsidRPr="00182A4B" w:rsidRDefault="001D0D8B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298,257</w:t>
            </w:r>
          </w:p>
        </w:tc>
      </w:tr>
      <w:tr w:rsidR="001D0D8B" w:rsidRPr="00002312" w14:paraId="51F5631D" w14:textId="77777777">
        <w:tc>
          <w:tcPr>
            <w:tcW w:w="4499" w:type="dxa"/>
          </w:tcPr>
          <w:p w14:paraId="4ECA49F1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05" w:type="dxa"/>
          </w:tcPr>
          <w:p w14:paraId="41837AAB" w14:textId="6091C092" w:rsidR="001D0D8B" w:rsidRPr="00EB51EB" w:rsidRDefault="005D071C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79,</w:t>
            </w:r>
            <w:r w:rsidR="00DB324A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36" w:type="dxa"/>
          </w:tcPr>
          <w:p w14:paraId="6C05BCF9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32F87E8" w14:textId="1A8F460D" w:rsidR="001D0D8B" w:rsidRPr="00EB51E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104,894</w:t>
            </w:r>
          </w:p>
        </w:tc>
        <w:tc>
          <w:tcPr>
            <w:tcW w:w="251" w:type="dxa"/>
          </w:tcPr>
          <w:p w14:paraId="417D950A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09CB7E99" w14:textId="3D61A371" w:rsidR="001D0D8B" w:rsidRPr="007D6533" w:rsidRDefault="00BA19B9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77,381</w:t>
            </w:r>
          </w:p>
        </w:tc>
        <w:tc>
          <w:tcPr>
            <w:tcW w:w="251" w:type="dxa"/>
          </w:tcPr>
          <w:p w14:paraId="5EC45E84" w14:textId="77777777" w:rsidR="001D0D8B" w:rsidRPr="00182A4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2E6ACADE" w14:textId="0B3D5088" w:rsidR="001D0D8B" w:rsidRPr="00182A4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D653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101,793</w:t>
            </w:r>
          </w:p>
        </w:tc>
      </w:tr>
      <w:tr w:rsidR="001D0D8B" w:rsidRPr="00002312" w14:paraId="41F98D7E" w14:textId="77777777">
        <w:tc>
          <w:tcPr>
            <w:tcW w:w="4499" w:type="dxa"/>
          </w:tcPr>
          <w:p w14:paraId="68DE1F93" w14:textId="25AA5B7B" w:rsidR="001D0D8B" w:rsidRPr="001B09EE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05" w:type="dxa"/>
          </w:tcPr>
          <w:p w14:paraId="2C6E2F08" w14:textId="4A3D6F65" w:rsidR="001D0D8B" w:rsidRPr="00EB51EB" w:rsidRDefault="000B679F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58,794</w:t>
            </w:r>
          </w:p>
        </w:tc>
        <w:tc>
          <w:tcPr>
            <w:tcW w:w="236" w:type="dxa"/>
          </w:tcPr>
          <w:p w14:paraId="1A0F1D93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50EE57CF" w14:textId="52EFCBEE" w:rsidR="001D0D8B" w:rsidRPr="00EB51EB" w:rsidRDefault="007D64E7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88,793</w:t>
            </w:r>
          </w:p>
        </w:tc>
        <w:tc>
          <w:tcPr>
            <w:tcW w:w="251" w:type="dxa"/>
          </w:tcPr>
          <w:p w14:paraId="62AB7E02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680DFC73" w14:textId="7F177092" w:rsidR="001D0D8B" w:rsidRPr="00372AF0" w:rsidRDefault="00E456CC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32,242</w:t>
            </w:r>
          </w:p>
        </w:tc>
        <w:tc>
          <w:tcPr>
            <w:tcW w:w="251" w:type="dxa"/>
          </w:tcPr>
          <w:p w14:paraId="7B9AACED" w14:textId="77777777" w:rsidR="001D0D8B" w:rsidRPr="00182A4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77E9088A" w14:textId="4566CB57" w:rsidR="001D0D8B" w:rsidRPr="00182A4B" w:rsidRDefault="00F721CF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53,228</w:t>
            </w:r>
          </w:p>
        </w:tc>
      </w:tr>
      <w:tr w:rsidR="001D0D8B" w:rsidRPr="00002312" w14:paraId="747C66EE" w14:textId="77777777">
        <w:tc>
          <w:tcPr>
            <w:tcW w:w="4499" w:type="dxa"/>
          </w:tcPr>
          <w:p w14:paraId="098B5FA9" w14:textId="28BF5CF2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005" w:type="dxa"/>
          </w:tcPr>
          <w:p w14:paraId="42E18D8B" w14:textId="1B4613D1" w:rsidR="001D0D8B" w:rsidRPr="00EB51EB" w:rsidRDefault="00DB324A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45,791</w:t>
            </w:r>
          </w:p>
        </w:tc>
        <w:tc>
          <w:tcPr>
            <w:tcW w:w="236" w:type="dxa"/>
          </w:tcPr>
          <w:p w14:paraId="61FFDB58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F8EB49C" w14:textId="04CF84E6" w:rsidR="001D0D8B" w:rsidRPr="00EB51E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59,985</w:t>
            </w:r>
          </w:p>
        </w:tc>
        <w:tc>
          <w:tcPr>
            <w:tcW w:w="251" w:type="dxa"/>
          </w:tcPr>
          <w:p w14:paraId="10B37EE5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5117CFD6" w14:textId="5AAFB902" w:rsidR="001D0D8B" w:rsidRPr="00372AF0" w:rsidRDefault="00BA19B9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37,179</w:t>
            </w:r>
          </w:p>
        </w:tc>
        <w:tc>
          <w:tcPr>
            <w:tcW w:w="251" w:type="dxa"/>
          </w:tcPr>
          <w:p w14:paraId="198D2ADF" w14:textId="77777777" w:rsidR="001D0D8B" w:rsidRPr="00182A4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57B27697" w14:textId="386011C9" w:rsidR="001D0D8B" w:rsidRPr="00182A4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50,554</w:t>
            </w:r>
          </w:p>
        </w:tc>
      </w:tr>
      <w:tr w:rsidR="001D0D8B" w:rsidRPr="00002312" w14:paraId="1C97079C" w14:textId="77777777">
        <w:tc>
          <w:tcPr>
            <w:tcW w:w="4499" w:type="dxa"/>
          </w:tcPr>
          <w:p w14:paraId="28A6CD88" w14:textId="060F1C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ค่าใช้จ่ายในการส่งเสริมการขาย</w:t>
            </w:r>
          </w:p>
        </w:tc>
        <w:tc>
          <w:tcPr>
            <w:tcW w:w="1005" w:type="dxa"/>
          </w:tcPr>
          <w:p w14:paraId="222796E0" w14:textId="1546E480" w:rsidR="001D0D8B" w:rsidRPr="00EB51EB" w:rsidRDefault="00CD7D2D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35,025</w:t>
            </w:r>
          </w:p>
        </w:tc>
        <w:tc>
          <w:tcPr>
            <w:tcW w:w="236" w:type="dxa"/>
          </w:tcPr>
          <w:p w14:paraId="63D3D941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51427033" w14:textId="7176F8C7" w:rsidR="001D0D8B" w:rsidRPr="00EB51E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42,963</w:t>
            </w:r>
          </w:p>
        </w:tc>
        <w:tc>
          <w:tcPr>
            <w:tcW w:w="251" w:type="dxa"/>
          </w:tcPr>
          <w:p w14:paraId="7CD72958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655A067C" w14:textId="430ED4FA" w:rsidR="001D0D8B" w:rsidRPr="00372AF0" w:rsidRDefault="00F637DB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34,</w:t>
            </w:r>
            <w:r w:rsidR="002272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</w:t>
            </w:r>
          </w:p>
        </w:tc>
        <w:tc>
          <w:tcPr>
            <w:tcW w:w="251" w:type="dxa"/>
          </w:tcPr>
          <w:p w14:paraId="49B7A414" w14:textId="77777777" w:rsidR="001D0D8B" w:rsidRPr="00182A4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251E75B9" w14:textId="37863243" w:rsidR="001D0D8B" w:rsidRPr="00182A4B" w:rsidRDefault="001D0D8B" w:rsidP="001D0D8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37,659</w:t>
            </w:r>
          </w:p>
        </w:tc>
      </w:tr>
      <w:tr w:rsidR="001D0D8B" w:rsidRPr="00002312" w14:paraId="409F2268" w14:textId="77777777">
        <w:tc>
          <w:tcPr>
            <w:tcW w:w="4499" w:type="dxa"/>
          </w:tcPr>
          <w:p w14:paraId="627DBB54" w14:textId="45E82EC6" w:rsidR="001D0D8B" w:rsidRPr="00B20B85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005" w:type="dxa"/>
          </w:tcPr>
          <w:p w14:paraId="0C888054" w14:textId="7B8D221D" w:rsidR="001D0D8B" w:rsidRPr="00EB51EB" w:rsidRDefault="005D071C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</w:t>
            </w:r>
            <w:r w:rsidR="00CD7D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</w:t>
            </w:r>
          </w:p>
        </w:tc>
        <w:tc>
          <w:tcPr>
            <w:tcW w:w="236" w:type="dxa"/>
          </w:tcPr>
          <w:p w14:paraId="6BAFBED3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50389A37" w14:textId="44306BCA" w:rsidR="001D0D8B" w:rsidRPr="00EB51E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41,525</w:t>
            </w:r>
          </w:p>
        </w:tc>
        <w:tc>
          <w:tcPr>
            <w:tcW w:w="251" w:type="dxa"/>
          </w:tcPr>
          <w:p w14:paraId="268109AC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3F5CCF38" w14:textId="45BF457A" w:rsidR="001D0D8B" w:rsidRPr="00372AF0" w:rsidRDefault="00BA19B9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30,663</w:t>
            </w:r>
          </w:p>
        </w:tc>
        <w:tc>
          <w:tcPr>
            <w:tcW w:w="251" w:type="dxa"/>
          </w:tcPr>
          <w:p w14:paraId="668678F9" w14:textId="77777777" w:rsidR="001D0D8B" w:rsidRPr="00182A4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4FDBDC4C" w14:textId="4F7B83CA" w:rsidR="001D0D8B" w:rsidRPr="00182A4B" w:rsidRDefault="001D0D8B" w:rsidP="001D0D8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37,061</w:t>
            </w:r>
          </w:p>
        </w:tc>
      </w:tr>
      <w:tr w:rsidR="001D0D8B" w:rsidRPr="00002312" w14:paraId="1AE6AA96" w14:textId="77777777">
        <w:tc>
          <w:tcPr>
            <w:tcW w:w="4499" w:type="dxa"/>
          </w:tcPr>
          <w:p w14:paraId="0D130264" w14:textId="7FFA0296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05" w:type="dxa"/>
          </w:tcPr>
          <w:p w14:paraId="2D4F684F" w14:textId="06CE304C" w:rsidR="001D0D8B" w:rsidRPr="00EB51EB" w:rsidRDefault="005D071C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21,107</w:t>
            </w:r>
          </w:p>
        </w:tc>
        <w:tc>
          <w:tcPr>
            <w:tcW w:w="236" w:type="dxa"/>
          </w:tcPr>
          <w:p w14:paraId="5A615818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637D6FCD" w14:textId="7D76ACB9" w:rsidR="001D0D8B" w:rsidRPr="00EB51E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15,839</w:t>
            </w:r>
          </w:p>
        </w:tc>
        <w:tc>
          <w:tcPr>
            <w:tcW w:w="251" w:type="dxa"/>
          </w:tcPr>
          <w:p w14:paraId="5E36F891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7DEABE7E" w14:textId="076C4DB4" w:rsidR="001D0D8B" w:rsidRPr="007D6533" w:rsidRDefault="00BA19B9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21,431</w:t>
            </w:r>
          </w:p>
        </w:tc>
        <w:tc>
          <w:tcPr>
            <w:tcW w:w="251" w:type="dxa"/>
          </w:tcPr>
          <w:p w14:paraId="319AF697" w14:textId="77777777" w:rsidR="001D0D8B" w:rsidRPr="00182A4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20F2BA6D" w14:textId="3785BDCC" w:rsidR="001D0D8B" w:rsidRPr="00182A4B" w:rsidRDefault="001D0D8B" w:rsidP="001D0D8B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15,658</w:t>
            </w:r>
          </w:p>
        </w:tc>
      </w:tr>
      <w:tr w:rsidR="001D0D8B" w:rsidRPr="00002312" w14:paraId="3EC94D6E" w14:textId="77777777" w:rsidTr="00DE347B">
        <w:tc>
          <w:tcPr>
            <w:tcW w:w="4499" w:type="dxa"/>
          </w:tcPr>
          <w:p w14:paraId="744419D3" w14:textId="6A67C7C5" w:rsidR="001D0D8B" w:rsidRPr="001B09EE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05" w:type="dxa"/>
          </w:tcPr>
          <w:p w14:paraId="739FB414" w14:textId="589B34E8" w:rsidR="001D0D8B" w:rsidRPr="00EB51EB" w:rsidRDefault="005D071C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C739EE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36" w:type="dxa"/>
          </w:tcPr>
          <w:p w14:paraId="50CC49FE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483F7050" w14:textId="751FAA90" w:rsidR="001D0D8B" w:rsidRPr="00EB51EB" w:rsidDel="00B20B85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13,260</w:t>
            </w:r>
          </w:p>
        </w:tc>
        <w:tc>
          <w:tcPr>
            <w:tcW w:w="251" w:type="dxa"/>
          </w:tcPr>
          <w:p w14:paraId="44C47B23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40B4D1E5" w14:textId="0E102899" w:rsidR="001D0D8B" w:rsidRPr="00372AF0" w:rsidRDefault="00BA19B9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10,244</w:t>
            </w:r>
          </w:p>
        </w:tc>
        <w:tc>
          <w:tcPr>
            <w:tcW w:w="251" w:type="dxa"/>
          </w:tcPr>
          <w:p w14:paraId="73E51268" w14:textId="77777777" w:rsidR="001D0D8B" w:rsidRPr="00182A4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36002647" w14:textId="44D08F86" w:rsidR="001D0D8B" w:rsidRPr="00182A4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12,416</w:t>
            </w:r>
          </w:p>
        </w:tc>
      </w:tr>
      <w:tr w:rsidR="001D0D8B" w:rsidRPr="00002312" w14:paraId="0ED6B6AD" w14:textId="77777777" w:rsidTr="00DE347B">
        <w:tc>
          <w:tcPr>
            <w:tcW w:w="4499" w:type="dxa"/>
          </w:tcPr>
          <w:p w14:paraId="6A499D9A" w14:textId="52E6D9C8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ค่าซ่อมแซมและบำรุง</w:t>
            </w:r>
          </w:p>
        </w:tc>
        <w:tc>
          <w:tcPr>
            <w:tcW w:w="1005" w:type="dxa"/>
          </w:tcPr>
          <w:p w14:paraId="25301834" w14:textId="526FB1EA" w:rsidR="001D0D8B" w:rsidRPr="00EB51EB" w:rsidRDefault="005D071C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20573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D3DE4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36" w:type="dxa"/>
          </w:tcPr>
          <w:p w14:paraId="411D5503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1D5330EE" w14:textId="45EFAD26" w:rsidR="001D0D8B" w:rsidRPr="00EB51E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8,473</w:t>
            </w:r>
          </w:p>
        </w:tc>
        <w:tc>
          <w:tcPr>
            <w:tcW w:w="251" w:type="dxa"/>
          </w:tcPr>
          <w:p w14:paraId="1B88CFF6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6A9EDE5E" w14:textId="34A2591E" w:rsidR="001D0D8B" w:rsidRPr="007D6533" w:rsidRDefault="0004088D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</w:t>
            </w:r>
            <w:r w:rsidR="00F63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D3DE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51" w:type="dxa"/>
          </w:tcPr>
          <w:p w14:paraId="6BC5995B" w14:textId="77777777" w:rsidR="001D0D8B" w:rsidRPr="00182A4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169936C4" w14:textId="0DBB461A" w:rsidR="001D0D8B" w:rsidRPr="00182A4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7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8,112</w:t>
            </w:r>
          </w:p>
        </w:tc>
      </w:tr>
      <w:tr w:rsidR="001D0D8B" w:rsidRPr="00002312" w14:paraId="116AED50" w14:textId="77777777" w:rsidTr="00DE347B">
        <w:tc>
          <w:tcPr>
            <w:tcW w:w="4499" w:type="dxa"/>
          </w:tcPr>
          <w:p w14:paraId="2B8C9C62" w14:textId="613DA144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005" w:type="dxa"/>
          </w:tcPr>
          <w:p w14:paraId="4C5815BF" w14:textId="3072DBC9" w:rsidR="001D0D8B" w:rsidRPr="00EB51EB" w:rsidRDefault="00205735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3,529</w:t>
            </w:r>
          </w:p>
        </w:tc>
        <w:tc>
          <w:tcPr>
            <w:tcW w:w="236" w:type="dxa"/>
          </w:tcPr>
          <w:p w14:paraId="6A4723ED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463A3408" w14:textId="22126C9B" w:rsidR="001D0D8B" w:rsidRPr="00EB51E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B51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6,070</w:t>
            </w:r>
          </w:p>
        </w:tc>
        <w:tc>
          <w:tcPr>
            <w:tcW w:w="251" w:type="dxa"/>
          </w:tcPr>
          <w:p w14:paraId="41EAF730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6E19D5EF" w14:textId="6182CFB0" w:rsidR="001D0D8B" w:rsidRPr="007D6533" w:rsidRDefault="0004088D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3,446</w:t>
            </w:r>
          </w:p>
        </w:tc>
        <w:tc>
          <w:tcPr>
            <w:tcW w:w="251" w:type="dxa"/>
          </w:tcPr>
          <w:p w14:paraId="7031286F" w14:textId="77777777" w:rsidR="001D0D8B" w:rsidRPr="00182A4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28E918D8" w14:textId="2B59FF17" w:rsidR="001D0D8B" w:rsidRPr="00182A4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2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5,665</w:t>
            </w:r>
          </w:p>
        </w:tc>
      </w:tr>
      <w:tr w:rsidR="001D0D8B" w:rsidRPr="00002312" w14:paraId="4E37E704" w14:textId="77777777" w:rsidTr="00DE347B">
        <w:tc>
          <w:tcPr>
            <w:tcW w:w="4499" w:type="dxa"/>
          </w:tcPr>
          <w:p w14:paraId="341683F3" w14:textId="4450882E" w:rsidR="001D0D8B" w:rsidRPr="001B09EE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1B09E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05" w:type="dxa"/>
          </w:tcPr>
          <w:p w14:paraId="5ED0CE4D" w14:textId="134A5026" w:rsidR="001D0D8B" w:rsidRPr="000E520B" w:rsidRDefault="007B1F68" w:rsidP="000E520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36" w:type="dxa"/>
          </w:tcPr>
          <w:p w14:paraId="0B8755B0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61EF0220" w14:textId="3BBB28A1" w:rsidR="001D0D8B" w:rsidRPr="00EB51EB" w:rsidRDefault="001D0D8B" w:rsidP="00FA28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5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3,436</w:t>
            </w:r>
          </w:p>
        </w:tc>
        <w:tc>
          <w:tcPr>
            <w:tcW w:w="251" w:type="dxa"/>
          </w:tcPr>
          <w:p w14:paraId="29316084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</w:tcPr>
          <w:p w14:paraId="66506817" w14:textId="7C9D5A26" w:rsidR="001D0D8B" w:rsidRPr="00372AF0" w:rsidRDefault="00F61822" w:rsidP="000A26F8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1" w:type="dxa"/>
          </w:tcPr>
          <w:p w14:paraId="35B626C7" w14:textId="77777777" w:rsidR="001D0D8B" w:rsidRPr="00182A4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</w:tcPr>
          <w:p w14:paraId="27FA73C4" w14:textId="13AAAB94" w:rsidR="001D0D8B" w:rsidRPr="00182A4B" w:rsidRDefault="001D0D8B" w:rsidP="00FA281C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55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3,436</w:t>
            </w:r>
          </w:p>
        </w:tc>
      </w:tr>
      <w:tr w:rsidR="001D0D8B" w:rsidRPr="00002312" w14:paraId="6C42698B" w14:textId="77777777" w:rsidTr="00313432">
        <w:tc>
          <w:tcPr>
            <w:tcW w:w="4499" w:type="dxa"/>
          </w:tcPr>
          <w:p w14:paraId="5BF26F37" w14:textId="6B7FADB2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7EA17F45" w14:textId="716E4EBC" w:rsidR="001D0D8B" w:rsidRPr="00EB51EB" w:rsidRDefault="000B679F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20,975</w:t>
            </w:r>
          </w:p>
        </w:tc>
        <w:tc>
          <w:tcPr>
            <w:tcW w:w="236" w:type="dxa"/>
          </w:tcPr>
          <w:p w14:paraId="149C88A8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543361FB" w14:textId="20709531" w:rsidR="001D0D8B" w:rsidRPr="00EB51EB" w:rsidRDefault="00F721CF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43,164</w:t>
            </w:r>
          </w:p>
        </w:tc>
        <w:tc>
          <w:tcPr>
            <w:tcW w:w="251" w:type="dxa"/>
          </w:tcPr>
          <w:p w14:paraId="5242C8ED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672317C4" w14:textId="6CBD6223" w:rsidR="001D0D8B" w:rsidRPr="007D6533" w:rsidRDefault="00A971D0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456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4,698</w:t>
            </w:r>
          </w:p>
        </w:tc>
        <w:tc>
          <w:tcPr>
            <w:tcW w:w="251" w:type="dxa"/>
          </w:tcPr>
          <w:p w14:paraId="4853BB14" w14:textId="77777777" w:rsidR="001D0D8B" w:rsidRPr="00182A4B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4F3CD84A" w14:textId="1EAC768E" w:rsidR="001D0D8B" w:rsidRPr="00182A4B" w:rsidRDefault="00F721CF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17,879</w:t>
            </w:r>
          </w:p>
        </w:tc>
      </w:tr>
      <w:tr w:rsidR="001D0D8B" w:rsidRPr="00002312" w14:paraId="55245886" w14:textId="77777777" w:rsidTr="00313432">
        <w:tc>
          <w:tcPr>
            <w:tcW w:w="4499" w:type="dxa"/>
          </w:tcPr>
          <w:p w14:paraId="13CE5E33" w14:textId="4C2DCEF1" w:rsidR="001D0D8B" w:rsidRPr="007D6533" w:rsidRDefault="001D0D8B" w:rsidP="001D0D8B">
            <w:pPr>
              <w:tabs>
                <w:tab w:val="clear" w:pos="227"/>
                <w:tab w:val="clear" w:pos="454"/>
                <w:tab w:val="clear" w:pos="680"/>
              </w:tabs>
              <w:spacing w:line="240" w:lineRule="atLeas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653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F00990D" w14:textId="694D14AE" w:rsidR="001D0D8B" w:rsidRPr="00EB51EB" w:rsidRDefault="005615E0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1224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60D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224F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A42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4FC6F5A" w14:textId="77777777" w:rsidR="001D0D8B" w:rsidRPr="00E41987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63488B43" w14:textId="7FC1A5A2" w:rsidR="001D0D8B" w:rsidRPr="00EB51EB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746,892</w:t>
            </w:r>
          </w:p>
        </w:tc>
        <w:tc>
          <w:tcPr>
            <w:tcW w:w="251" w:type="dxa"/>
          </w:tcPr>
          <w:p w14:paraId="711372B0" w14:textId="77777777" w:rsidR="001D0D8B" w:rsidRPr="007D6533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1223B29E" w14:textId="3033319B" w:rsidR="001D0D8B" w:rsidRPr="007D6533" w:rsidRDefault="008B2DA4" w:rsidP="001D0D8B">
            <w:pPr>
              <w:pStyle w:val="acctfourfigures"/>
              <w:tabs>
                <w:tab w:val="clear" w:pos="765"/>
              </w:tabs>
              <w:spacing w:line="240" w:lineRule="atLeast"/>
              <w:ind w:left="-18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</w:t>
            </w:r>
            <w:r w:rsidR="004F5C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4F5C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51" w:type="dxa"/>
          </w:tcPr>
          <w:p w14:paraId="7E88016E" w14:textId="77777777" w:rsidR="001D0D8B" w:rsidRPr="007D6533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42ABD558" w14:textId="1F88CAC4" w:rsidR="001D0D8B" w:rsidRPr="007D6533" w:rsidRDefault="001D0D8B" w:rsidP="001D0D8B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641,718</w:t>
            </w:r>
          </w:p>
        </w:tc>
      </w:tr>
    </w:tbl>
    <w:p w14:paraId="051E849B" w14:textId="280A7005" w:rsidR="00E322A3" w:rsidRPr="00002312" w:rsidRDefault="00236971" w:rsidP="00C92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47" w:hanging="547"/>
        <w:jc w:val="thaiDistribute"/>
        <w:rPr>
          <w:rFonts w:asciiTheme="majorBidi" w:hAnsiTheme="majorBidi" w:cstheme="majorBidi"/>
          <w:w w:val="99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ab/>
      </w:r>
      <w:r w:rsidR="00E322A3" w:rsidRPr="00002312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E322A3" w:rsidRPr="00002312">
        <w:rPr>
          <w:rFonts w:asciiTheme="majorBidi" w:hAnsiTheme="majorBidi" w:cstheme="majorBidi"/>
          <w:sz w:val="30"/>
          <w:szCs w:val="30"/>
        </w:rPr>
        <w:t>256</w:t>
      </w:r>
      <w:r w:rsidR="001D0D8B">
        <w:rPr>
          <w:rFonts w:asciiTheme="majorBidi" w:hAnsiTheme="majorBidi" w:cstheme="majorBidi"/>
          <w:sz w:val="30"/>
          <w:szCs w:val="30"/>
        </w:rPr>
        <w:t>8</w:t>
      </w:r>
      <w:r w:rsidR="00E322A3" w:rsidRPr="00002312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</w:t>
      </w:r>
      <w:r w:rsidRPr="00002312">
        <w:rPr>
          <w:rFonts w:asciiTheme="majorBidi" w:hAnsiTheme="majorBidi" w:cstheme="majorBidi"/>
          <w:sz w:val="30"/>
          <w:szCs w:val="30"/>
          <w:cs/>
        </w:rPr>
        <w:t>จ่าย</w:t>
      </w:r>
      <w:r w:rsidR="00E322A3" w:rsidRPr="00002312">
        <w:rPr>
          <w:rFonts w:asciiTheme="majorBidi" w:hAnsiTheme="majorBidi" w:cstheme="majorBidi"/>
          <w:sz w:val="30"/>
          <w:szCs w:val="30"/>
          <w:cs/>
        </w:rPr>
        <w:t>เงินสมทบ</w:t>
      </w:r>
      <w:r w:rsidRPr="00002312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</w:t>
      </w:r>
      <w:r w:rsidR="00C766B2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002312">
        <w:rPr>
          <w:rFonts w:asciiTheme="majorBidi" w:hAnsiTheme="majorBidi" w:cstheme="majorBidi"/>
          <w:sz w:val="30"/>
          <w:szCs w:val="30"/>
          <w:cs/>
        </w:rPr>
        <w:t>พนักงานของกลุ่มบริษัทและบริษัท</w:t>
      </w:r>
      <w:r w:rsidRPr="0047694F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="00E322A3" w:rsidRPr="0047694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0C7D">
        <w:rPr>
          <w:rFonts w:asciiTheme="majorBidi" w:hAnsiTheme="majorBidi" w:cstheme="majorBidi"/>
          <w:sz w:val="30"/>
          <w:szCs w:val="30"/>
        </w:rPr>
        <w:t>1.5</w:t>
      </w:r>
      <w:r w:rsidR="00E322A3" w:rsidRPr="0047694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E322A3" w:rsidRPr="000B3F2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D7D5B">
        <w:rPr>
          <w:rFonts w:asciiTheme="majorBidi" w:hAnsiTheme="majorBidi" w:cstheme="majorBidi"/>
          <w:sz w:val="30"/>
          <w:szCs w:val="30"/>
        </w:rPr>
        <w:t>1.</w:t>
      </w:r>
      <w:r w:rsidR="00453C21">
        <w:rPr>
          <w:rFonts w:asciiTheme="majorBidi" w:hAnsiTheme="majorBidi" w:cstheme="majorBidi"/>
          <w:sz w:val="30"/>
          <w:szCs w:val="30"/>
        </w:rPr>
        <w:t>3</w:t>
      </w:r>
      <w:r w:rsidR="00E322A3" w:rsidRPr="000B3F25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C83341"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="00C83341" w:rsidRPr="00002312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E322A3"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D0D8B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1D0D8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="001D0D8B">
        <w:rPr>
          <w:rFonts w:asciiTheme="majorBidi" w:hAnsiTheme="majorBidi" w:cstheme="majorBidi"/>
          <w:i/>
          <w:iCs/>
          <w:sz w:val="30"/>
          <w:szCs w:val="30"/>
        </w:rPr>
        <w:t>1.8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322A3" w:rsidRPr="00002312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ซึ่งแสดงเป็นส่วนหนึ่งของค่าใช้จ่ายผลประโยชน์พนักงาน</w:t>
      </w:r>
    </w:p>
    <w:p w14:paraId="4856017A" w14:textId="3D74DFD0" w:rsidR="005162E5" w:rsidRDefault="005162E5" w:rsidP="00C82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8E4A061" w14:textId="77777777" w:rsidR="00291E74" w:rsidRPr="00291E74" w:rsidRDefault="00291E74" w:rsidP="00291E74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u w:val="none"/>
          <w:cs/>
          <w:lang w:val="x-none" w:eastAsia="x-none"/>
        </w:rPr>
      </w:pPr>
      <w:r w:rsidRPr="00291E74">
        <w:rPr>
          <w:rFonts w:asciiTheme="majorBidi" w:hAnsiTheme="majorBidi" w:cstheme="majorBidi" w:hint="cs"/>
          <w:sz w:val="30"/>
          <w:szCs w:val="30"/>
          <w:u w:val="none"/>
          <w:cs/>
          <w:lang w:val="x-none" w:eastAsia="x-none"/>
        </w:rPr>
        <w:t>ผลขาดทุนจากการด้อยค่าของค่าความนิยม</w:t>
      </w:r>
    </w:p>
    <w:p w14:paraId="55E9961C" w14:textId="77777777" w:rsidR="00291E74" w:rsidRDefault="00291E74" w:rsidP="00291E74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7D308716" w14:textId="6504F240" w:rsidR="00291E74" w:rsidRDefault="00291E74" w:rsidP="00291E7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F2338">
        <w:rPr>
          <w:rFonts w:asciiTheme="majorBidi" w:hAnsiTheme="majorBidi"/>
          <w:sz w:val="30"/>
          <w:szCs w:val="30"/>
          <w:cs/>
        </w:rPr>
        <w:t>ผู้บริหารได้ประเมินมูลค่าที่คาดว่าจะได้รับคืนของ</w:t>
      </w:r>
      <w:r>
        <w:rPr>
          <w:rFonts w:asciiTheme="majorBidi" w:hAnsiTheme="majorBidi" w:hint="cs"/>
          <w:sz w:val="30"/>
          <w:szCs w:val="30"/>
          <w:cs/>
        </w:rPr>
        <w:t>หน่วยสินทรัพย์ที่ก่อให้เกิดเงินสดเป็นมูลค่าจากการใช้ ซึ่</w:t>
      </w:r>
      <w:r w:rsidRPr="00CF2338">
        <w:rPr>
          <w:rFonts w:asciiTheme="majorBidi" w:hAnsiTheme="majorBidi"/>
          <w:sz w:val="30"/>
          <w:szCs w:val="30"/>
          <w:cs/>
        </w:rPr>
        <w:t>งมูลค่าตามบัญชีสูงกว่ามูลค่าที่คาดว่าจะได้รับคืน เนื่องจาก</w:t>
      </w:r>
      <w:r>
        <w:rPr>
          <w:rFonts w:asciiTheme="majorBidi" w:hAnsiTheme="majorBidi" w:hint="cs"/>
          <w:sz w:val="30"/>
          <w:szCs w:val="30"/>
          <w:cs/>
        </w:rPr>
        <w:t xml:space="preserve">บริษัทย่อยมีการชะลอการดำเนินงานกิจการตู้จำหน่ายสินค้าอัตโนมัติ </w:t>
      </w:r>
      <w:r w:rsidRPr="00CF2338">
        <w:rPr>
          <w:rFonts w:asciiTheme="majorBidi" w:hAnsiTheme="majorBidi"/>
          <w:sz w:val="30"/>
          <w:szCs w:val="30"/>
          <w:cs/>
        </w:rPr>
        <w:t>จึงรับรู้ขาดทุนจากการด้อยค่า</w:t>
      </w:r>
      <w:r>
        <w:rPr>
          <w:rFonts w:asciiTheme="majorBidi" w:hAnsiTheme="majorBidi" w:hint="cs"/>
          <w:sz w:val="30"/>
          <w:szCs w:val="30"/>
          <w:cs/>
        </w:rPr>
        <w:t>ทั้ง</w:t>
      </w:r>
      <w:r w:rsidRPr="00CF2338">
        <w:rPr>
          <w:rFonts w:asciiTheme="majorBidi" w:hAnsiTheme="majorBidi"/>
          <w:sz w:val="30"/>
          <w:szCs w:val="30"/>
          <w:cs/>
        </w:rPr>
        <w:t xml:space="preserve">จำนวนในระหว่างปี </w:t>
      </w:r>
      <w:r>
        <w:rPr>
          <w:rFonts w:asciiTheme="majorBidi" w:hAnsiTheme="majorBidi"/>
          <w:sz w:val="30"/>
          <w:szCs w:val="30"/>
        </w:rPr>
        <w:t>2567</w:t>
      </w:r>
    </w:p>
    <w:p w14:paraId="49BB4BCE" w14:textId="77777777" w:rsidR="00291E74" w:rsidRDefault="00291E74" w:rsidP="00291E74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A10A077" w14:textId="30597823" w:rsidR="00C05B35" w:rsidRPr="00DE347B" w:rsidRDefault="007711E0" w:rsidP="00F9213D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ภาษีเงินได้</w:t>
      </w:r>
    </w:p>
    <w:p w14:paraId="73AF2A43" w14:textId="34F39FFA" w:rsidR="00F72C53" w:rsidRPr="00C82B48" w:rsidRDefault="00F72C53" w:rsidP="00F72C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4D1490" w14:textId="3843A5D1" w:rsidR="00F72C53" w:rsidRPr="00002312" w:rsidRDefault="00F72C53" w:rsidP="00F72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11B195A" w14:textId="58B9D6F2" w:rsidR="00895398" w:rsidRPr="00C82B48" w:rsidRDefault="00895398" w:rsidP="00C82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1" w:type="dxa"/>
        <w:tblInd w:w="446" w:type="dxa"/>
        <w:tblLayout w:type="fixed"/>
        <w:tblLook w:val="01E0" w:firstRow="1" w:lastRow="1" w:firstColumn="1" w:lastColumn="1" w:noHBand="0" w:noVBand="0"/>
      </w:tblPr>
      <w:tblGrid>
        <w:gridCol w:w="3604"/>
        <w:gridCol w:w="450"/>
        <w:gridCol w:w="1097"/>
        <w:gridCol w:w="249"/>
        <w:gridCol w:w="1101"/>
        <w:gridCol w:w="249"/>
        <w:gridCol w:w="1101"/>
        <w:gridCol w:w="249"/>
        <w:gridCol w:w="1101"/>
      </w:tblGrid>
      <w:tr w:rsidR="00172896" w:rsidRPr="00002312" w14:paraId="3308765F" w14:textId="77777777" w:rsidTr="002D2C17">
        <w:trPr>
          <w:tblHeader/>
        </w:trPr>
        <w:tc>
          <w:tcPr>
            <w:tcW w:w="4054" w:type="dxa"/>
            <w:gridSpan w:val="2"/>
          </w:tcPr>
          <w:p w14:paraId="72A1D5C2" w14:textId="538314F2" w:rsidR="00172896" w:rsidRPr="00002312" w:rsidRDefault="00172896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447" w:type="dxa"/>
            <w:gridSpan w:val="3"/>
          </w:tcPr>
          <w:p w14:paraId="45925DBA" w14:textId="77777777" w:rsidR="00172896" w:rsidRPr="00002312" w:rsidRDefault="00172896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1B2271ED" w14:textId="77777777" w:rsidR="00172896" w:rsidRPr="00002312" w:rsidRDefault="00172896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13796445" w14:textId="77777777" w:rsidR="00172896" w:rsidRPr="00002312" w:rsidRDefault="00172896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0D8B" w:rsidRPr="00002312" w14:paraId="62A4C10C" w14:textId="77777777" w:rsidTr="002D2C17">
        <w:trPr>
          <w:tblHeader/>
        </w:trPr>
        <w:tc>
          <w:tcPr>
            <w:tcW w:w="3604" w:type="dxa"/>
          </w:tcPr>
          <w:p w14:paraId="66B1E30A" w14:textId="77777777" w:rsidR="001D0D8B" w:rsidRPr="00002312" w:rsidRDefault="001D0D8B" w:rsidP="001D0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0" w:type="dxa"/>
          </w:tcPr>
          <w:p w14:paraId="515FF03E" w14:textId="67645205" w:rsidR="001D0D8B" w:rsidRPr="00002312" w:rsidRDefault="001D0D8B" w:rsidP="001D0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68904CCB" w14:textId="786879D5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9" w:type="dxa"/>
            <w:vAlign w:val="center"/>
          </w:tcPr>
          <w:p w14:paraId="02DEF286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3E0AABF0" w14:textId="1861DDEA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9" w:type="dxa"/>
          </w:tcPr>
          <w:p w14:paraId="3A72E4F1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64C5B85B" w14:textId="2DC2AEF5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9" w:type="dxa"/>
            <w:vAlign w:val="center"/>
          </w:tcPr>
          <w:p w14:paraId="103E6DDA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46090229" w14:textId="5174C2ED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76FB9" w:rsidRPr="00002312" w14:paraId="64602624" w14:textId="77777777" w:rsidTr="002D2C17">
        <w:trPr>
          <w:tblHeader/>
        </w:trPr>
        <w:tc>
          <w:tcPr>
            <w:tcW w:w="3604" w:type="dxa"/>
          </w:tcPr>
          <w:p w14:paraId="658EE79D" w14:textId="77777777" w:rsidR="00476FB9" w:rsidRPr="00002312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50" w:type="dxa"/>
          </w:tcPr>
          <w:p w14:paraId="36584E59" w14:textId="77777777" w:rsidR="00476FB9" w:rsidRPr="00002312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47" w:type="dxa"/>
            <w:gridSpan w:val="7"/>
          </w:tcPr>
          <w:p w14:paraId="74C27DC7" w14:textId="77777777" w:rsidR="00476FB9" w:rsidRPr="00002312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6FB9" w:rsidRPr="00002312" w14:paraId="0E2AF1CB" w14:textId="77777777" w:rsidTr="002D2C17">
        <w:tc>
          <w:tcPr>
            <w:tcW w:w="4054" w:type="dxa"/>
            <w:gridSpan w:val="2"/>
          </w:tcPr>
          <w:p w14:paraId="57A40DD1" w14:textId="5A751BF5" w:rsidR="00476FB9" w:rsidRPr="00002312" w:rsidRDefault="00476FB9" w:rsidP="00566D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236971"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ปี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97" w:type="dxa"/>
            <w:vAlign w:val="bottom"/>
          </w:tcPr>
          <w:p w14:paraId="4BB2E37E" w14:textId="77777777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28CE2713" w14:textId="77777777" w:rsidR="00476FB9" w:rsidRPr="00002312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7BDD6A0" w14:textId="77777777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18DF7FFC" w14:textId="77777777" w:rsidR="00476FB9" w:rsidRPr="00002312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13DA171" w14:textId="77777777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44673D0C" w14:textId="77777777" w:rsidR="00476FB9" w:rsidRPr="00002312" w:rsidRDefault="00476FB9" w:rsidP="00566D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79DDCC3" w14:textId="77777777" w:rsidR="00476FB9" w:rsidRPr="00002312" w:rsidRDefault="00476FB9" w:rsidP="00566DF2">
            <w:pPr>
              <w:pStyle w:val="acctfourfigures"/>
              <w:tabs>
                <w:tab w:val="clear" w:pos="765"/>
              </w:tabs>
              <w:spacing w:line="380" w:lineRule="exac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D8B" w:rsidRPr="00002312" w14:paraId="3ED51D26" w14:textId="77777777" w:rsidTr="002D2C17">
        <w:tc>
          <w:tcPr>
            <w:tcW w:w="3604" w:type="dxa"/>
          </w:tcPr>
          <w:p w14:paraId="208AC121" w14:textId="3A4F5C0D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061FD44D" w14:textId="77777777" w:rsidR="001D0D8B" w:rsidRPr="00002312" w:rsidRDefault="001D0D8B" w:rsidP="001D0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0E204220" w14:textId="40754B43" w:rsidR="001D0D8B" w:rsidRPr="00DF598B" w:rsidRDefault="002E7EFE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49" w:type="dxa"/>
          </w:tcPr>
          <w:p w14:paraId="0695894A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31C0902F" w14:textId="709890D8" w:rsidR="001D0D8B" w:rsidRPr="00002312" w:rsidRDefault="001D0D8B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59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9" w:type="dxa"/>
          </w:tcPr>
          <w:p w14:paraId="43682CAC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E8694E9" w14:textId="4A09F56E" w:rsidR="001D0D8B" w:rsidRPr="00002312" w:rsidRDefault="00EB4CD8" w:rsidP="001D0D8B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</w:tcPr>
          <w:p w14:paraId="5C0B5AA0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3AA09DDE" w14:textId="75B1E038" w:rsidR="001D0D8B" w:rsidRPr="00002312" w:rsidRDefault="001D0D8B" w:rsidP="001D0D8B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1D0D8B" w:rsidRPr="00002312" w14:paraId="0BAF8D9B" w14:textId="77777777" w:rsidTr="002D2C17">
        <w:tc>
          <w:tcPr>
            <w:tcW w:w="3604" w:type="dxa"/>
          </w:tcPr>
          <w:p w14:paraId="0CC3D7D2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503B49C3" w14:textId="77777777" w:rsidR="001D0D8B" w:rsidRPr="00002312" w:rsidRDefault="001D0D8B" w:rsidP="001D0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999B5" w14:textId="13275A12" w:rsidR="001D0D8B" w:rsidRPr="00DF598B" w:rsidRDefault="002E7EFE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49" w:type="dxa"/>
          </w:tcPr>
          <w:p w14:paraId="72DA5C63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7458A" w14:textId="62F306D7" w:rsidR="001D0D8B" w:rsidRPr="00002312" w:rsidRDefault="001D0D8B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5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49" w:type="dxa"/>
          </w:tcPr>
          <w:p w14:paraId="1DD3977A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6DCB7" w14:textId="193D2474" w:rsidR="001D0D8B" w:rsidRPr="00002312" w:rsidRDefault="00EB4CD8" w:rsidP="001D0D8B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9" w:type="dxa"/>
          </w:tcPr>
          <w:p w14:paraId="5A2E3790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67C69" w14:textId="7C6FB3A2" w:rsidR="001D0D8B" w:rsidRPr="00FC34DB" w:rsidRDefault="001D0D8B" w:rsidP="001D0D8B">
            <w:pPr>
              <w:pStyle w:val="acctfourfigures"/>
              <w:tabs>
                <w:tab w:val="clear" w:pos="765"/>
                <w:tab w:val="decimal" w:pos="570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34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D0D8B" w:rsidRPr="00002312" w14:paraId="1951B95B" w14:textId="77777777" w:rsidTr="002D2C17">
        <w:tc>
          <w:tcPr>
            <w:tcW w:w="3604" w:type="dxa"/>
          </w:tcPr>
          <w:p w14:paraId="1C90CA7A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0231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450" w:type="dxa"/>
          </w:tcPr>
          <w:p w14:paraId="79B47A44" w14:textId="77777777" w:rsidR="001D0D8B" w:rsidRPr="00002312" w:rsidRDefault="001D0D8B" w:rsidP="001D0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1BC37BA4" w14:textId="77777777" w:rsidR="001D0D8B" w:rsidRPr="0075506E" w:rsidRDefault="001D0D8B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49" w:type="dxa"/>
          </w:tcPr>
          <w:p w14:paraId="356AFCA6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46B3D60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011E7A40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9448BB8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</w:tcPr>
          <w:p w14:paraId="25B0DA9A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CBF133D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D8B" w:rsidRPr="00002312" w14:paraId="59EFFE6A" w14:textId="77777777" w:rsidTr="002D2C17">
        <w:tc>
          <w:tcPr>
            <w:tcW w:w="3604" w:type="dxa"/>
          </w:tcPr>
          <w:p w14:paraId="6F409E00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0231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450" w:type="dxa"/>
          </w:tcPr>
          <w:p w14:paraId="1CFA6891" w14:textId="77777777" w:rsidR="001D0D8B" w:rsidRPr="00002312" w:rsidRDefault="001D0D8B" w:rsidP="001D0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4D8A369A" w14:textId="189F6B6A" w:rsidR="001D0D8B" w:rsidRPr="00DF598B" w:rsidRDefault="002E7EFE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(404)</w:t>
            </w:r>
          </w:p>
        </w:tc>
        <w:tc>
          <w:tcPr>
            <w:tcW w:w="249" w:type="dxa"/>
          </w:tcPr>
          <w:p w14:paraId="4A5D8710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11357D8" w14:textId="441FB862" w:rsidR="001D0D8B" w:rsidRPr="00002312" w:rsidRDefault="001D0D8B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F598B">
              <w:rPr>
                <w:rFonts w:asciiTheme="majorBidi" w:hAnsiTheme="majorBidi" w:cstheme="majorBidi"/>
                <w:sz w:val="30"/>
                <w:szCs w:val="30"/>
              </w:rPr>
              <w:t>(48,449)</w:t>
            </w:r>
          </w:p>
        </w:tc>
        <w:tc>
          <w:tcPr>
            <w:tcW w:w="249" w:type="dxa"/>
          </w:tcPr>
          <w:p w14:paraId="5E1DA394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321941C1" w14:textId="727535AE" w:rsidR="001D0D8B" w:rsidRPr="001D0D8B" w:rsidRDefault="002E7EFE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(3,087)</w:t>
            </w:r>
          </w:p>
        </w:tc>
        <w:tc>
          <w:tcPr>
            <w:tcW w:w="249" w:type="dxa"/>
          </w:tcPr>
          <w:p w14:paraId="0DFC5804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4C94F32" w14:textId="488B6488" w:rsidR="001D0D8B" w:rsidRPr="00002312" w:rsidRDefault="001D0D8B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</w:rPr>
              <w:t>(36,609)</w:t>
            </w:r>
          </w:p>
        </w:tc>
      </w:tr>
      <w:tr w:rsidR="001D0D8B" w:rsidRPr="00002312" w14:paraId="52FA6E9A" w14:textId="77777777" w:rsidTr="002D2C17">
        <w:tc>
          <w:tcPr>
            <w:tcW w:w="3604" w:type="dxa"/>
          </w:tcPr>
          <w:p w14:paraId="6A9DCFEF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433EF019" w14:textId="77777777" w:rsidR="001D0D8B" w:rsidRPr="00002312" w:rsidRDefault="001D0D8B" w:rsidP="001D0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DB49D" w14:textId="702B8574" w:rsidR="001D0D8B" w:rsidRPr="00DF598B" w:rsidRDefault="002E7EFE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(404)</w:t>
            </w:r>
          </w:p>
        </w:tc>
        <w:tc>
          <w:tcPr>
            <w:tcW w:w="249" w:type="dxa"/>
          </w:tcPr>
          <w:p w14:paraId="3756DA74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771CE" w14:textId="3B958DD1" w:rsidR="001D0D8B" w:rsidRPr="00002312" w:rsidRDefault="001D0D8B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9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(48,449)</w:t>
            </w:r>
          </w:p>
        </w:tc>
        <w:tc>
          <w:tcPr>
            <w:tcW w:w="249" w:type="dxa"/>
          </w:tcPr>
          <w:p w14:paraId="2AA5A143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84E60" w14:textId="3C4A22C8" w:rsidR="001D0D8B" w:rsidRPr="001D0D8B" w:rsidRDefault="002E7EFE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(3,087)</w:t>
            </w:r>
          </w:p>
        </w:tc>
        <w:tc>
          <w:tcPr>
            <w:tcW w:w="249" w:type="dxa"/>
          </w:tcPr>
          <w:p w14:paraId="385373D8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FFD6F" w14:textId="5E6F9E39" w:rsidR="001D0D8B" w:rsidRPr="00002312" w:rsidRDefault="001D0D8B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(36,609)</w:t>
            </w:r>
          </w:p>
        </w:tc>
      </w:tr>
      <w:tr w:rsidR="001D0D8B" w:rsidRPr="00002312" w14:paraId="5CEA4572" w14:textId="77777777" w:rsidTr="00DE347B">
        <w:trPr>
          <w:trHeight w:val="352"/>
        </w:trPr>
        <w:tc>
          <w:tcPr>
            <w:tcW w:w="3604" w:type="dxa"/>
          </w:tcPr>
          <w:p w14:paraId="6C71FDB5" w14:textId="77777777" w:rsidR="001D0D8B" w:rsidRPr="00002312" w:rsidRDefault="001D0D8B" w:rsidP="001D0D8B">
            <w:pPr>
              <w:pStyle w:val="NoSpacing"/>
              <w:spacing w:line="2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C1EFAF1" w14:textId="77777777" w:rsidR="001D0D8B" w:rsidRPr="00002312" w:rsidRDefault="001D0D8B" w:rsidP="001D0D8B">
            <w:pPr>
              <w:pStyle w:val="NoSpacing"/>
              <w:spacing w:line="240" w:lineRule="exac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7B8DE8DB" w14:textId="77777777" w:rsidR="001D0D8B" w:rsidRPr="00DF598B" w:rsidRDefault="001D0D8B" w:rsidP="001D0D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0E2B1CC3" w14:textId="77777777" w:rsidR="001D0D8B" w:rsidRPr="00002312" w:rsidRDefault="001D0D8B" w:rsidP="001D0D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26FB1A6A" w14:textId="77777777" w:rsidR="001D0D8B" w:rsidRPr="00002312" w:rsidRDefault="001D0D8B" w:rsidP="001D0D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0A31297B" w14:textId="77777777" w:rsidR="001D0D8B" w:rsidRPr="00002312" w:rsidRDefault="001D0D8B" w:rsidP="001D0D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1B11066A" w14:textId="77777777" w:rsidR="001D0D8B" w:rsidRPr="001D0D8B" w:rsidRDefault="001D0D8B" w:rsidP="001D0D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9" w:type="dxa"/>
          </w:tcPr>
          <w:p w14:paraId="772FC2DB" w14:textId="77777777" w:rsidR="001D0D8B" w:rsidRPr="00002312" w:rsidRDefault="001D0D8B" w:rsidP="001D0D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7E534E28" w14:textId="77777777" w:rsidR="001D0D8B" w:rsidRPr="00002312" w:rsidRDefault="001D0D8B" w:rsidP="001D0D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0D8B" w:rsidRPr="00002312" w14:paraId="01BF5F2C" w14:textId="77777777" w:rsidTr="002D2C17">
        <w:tc>
          <w:tcPr>
            <w:tcW w:w="3604" w:type="dxa"/>
          </w:tcPr>
          <w:p w14:paraId="22771C6E" w14:textId="05565DF5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4E8A5EA8" w14:textId="77777777" w:rsidR="001D0D8B" w:rsidRPr="00002312" w:rsidRDefault="001D0D8B" w:rsidP="001D0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vAlign w:val="bottom"/>
          </w:tcPr>
          <w:p w14:paraId="2D5E43CD" w14:textId="62550450" w:rsidR="001D0D8B" w:rsidRPr="00DF598B" w:rsidRDefault="002E7EFE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49" w:type="dxa"/>
          </w:tcPr>
          <w:p w14:paraId="145BD11D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2171FD82" w14:textId="6BD1F3BF" w:rsidR="001D0D8B" w:rsidRPr="00002312" w:rsidRDefault="001D0D8B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F59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(47,578)</w:t>
            </w:r>
          </w:p>
        </w:tc>
        <w:tc>
          <w:tcPr>
            <w:tcW w:w="249" w:type="dxa"/>
          </w:tcPr>
          <w:p w14:paraId="2D173201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6DE618AB" w14:textId="1ADACCFE" w:rsidR="001D0D8B" w:rsidRPr="001D0D8B" w:rsidRDefault="002E7EFE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(3,087)</w:t>
            </w:r>
          </w:p>
        </w:tc>
        <w:tc>
          <w:tcPr>
            <w:tcW w:w="249" w:type="dxa"/>
          </w:tcPr>
          <w:p w14:paraId="2F4D3CD3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41234949" w14:textId="0F194240" w:rsidR="001D0D8B" w:rsidRPr="00002312" w:rsidRDefault="001D0D8B" w:rsidP="001D0D8B">
            <w:pPr>
              <w:pStyle w:val="acctfourfigures"/>
              <w:tabs>
                <w:tab w:val="clear" w:pos="765"/>
                <w:tab w:val="decimal" w:pos="844"/>
              </w:tabs>
              <w:spacing w:line="380" w:lineRule="exact"/>
              <w:ind w:left="-110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(36,609)</w:t>
            </w:r>
          </w:p>
        </w:tc>
      </w:tr>
    </w:tbl>
    <w:p w14:paraId="78430338" w14:textId="5CB7A100" w:rsidR="00FA281C" w:rsidRDefault="00FA281C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BA86D3F" w14:textId="77777777" w:rsidR="00FA281C" w:rsidRDefault="00FA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DD47E31" w14:textId="43037F9A" w:rsidR="00575C32" w:rsidRPr="00002312" w:rsidRDefault="00B05A2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57DE82BD" w14:textId="0E4A62FB" w:rsidR="00B05A21" w:rsidRPr="00C82B48" w:rsidRDefault="00B05A21" w:rsidP="00C82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05A21" w:rsidRPr="00002312" w14:paraId="12C7F2DC" w14:textId="77777777">
        <w:trPr>
          <w:trHeight w:val="20"/>
          <w:tblHeader/>
        </w:trPr>
        <w:tc>
          <w:tcPr>
            <w:tcW w:w="2860" w:type="dxa"/>
          </w:tcPr>
          <w:p w14:paraId="367E1683" w14:textId="77777777" w:rsidR="00B05A21" w:rsidRPr="00002312" w:rsidRDefault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E328293" w14:textId="77777777" w:rsidR="00B05A21" w:rsidRPr="00002312" w:rsidRDefault="00B05A2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05A21" w:rsidRPr="00002312" w14:paraId="0773D6D6" w14:textId="77777777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1BBC90E8" w14:textId="2B750486" w:rsidR="00B05A21" w:rsidRPr="00002312" w:rsidRDefault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57" w:type="dxa"/>
            <w:gridSpan w:val="5"/>
          </w:tcPr>
          <w:p w14:paraId="2C0FC37D" w14:textId="55D070F2" w:rsidR="00B05A21" w:rsidRPr="00002312" w:rsidRDefault="00B05A21" w:rsidP="00236971">
            <w:pPr>
              <w:pStyle w:val="acctfourfigures"/>
              <w:tabs>
                <w:tab w:val="clear" w:pos="765"/>
                <w:tab w:val="center" w:pos="1443"/>
                <w:tab w:val="left" w:pos="2179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0D8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3CB5684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5AC30A6D" w14:textId="1DC06795" w:rsidR="00B05A21" w:rsidRPr="00002312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0D8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05A21" w:rsidRPr="00002312" w14:paraId="544D885F" w14:textId="77777777">
        <w:trPr>
          <w:trHeight w:val="20"/>
          <w:tblHeader/>
        </w:trPr>
        <w:tc>
          <w:tcPr>
            <w:tcW w:w="2860" w:type="dxa"/>
            <w:vMerge/>
          </w:tcPr>
          <w:p w14:paraId="02057E0D" w14:textId="77777777" w:rsidR="00B05A21" w:rsidRPr="00002312" w:rsidRDefault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27C175F1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3D66164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26304B6" w14:textId="77777777" w:rsidR="00B05A21" w:rsidRPr="00002312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BB86340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BC483BC" w14:textId="77777777" w:rsidR="00B05A21" w:rsidRPr="00002312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6CFEBC4E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038AE3AB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24CB6D2" w14:textId="77777777" w:rsidR="00B05A21" w:rsidRPr="00002312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540E4365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423C60DF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15D1A10" w14:textId="77777777" w:rsidR="00B05A21" w:rsidRPr="00002312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BBDA37E" w14:textId="4725E077" w:rsidR="00B05A21" w:rsidRPr="00002312" w:rsidRDefault="0023697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180025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</w:t>
            </w:r>
            <w:r w:rsidR="0018002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  <w:r w:rsidR="00B05A21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0535DDC9" w14:textId="77777777" w:rsidR="00B05A21" w:rsidRPr="00002312" w:rsidRDefault="00B05A21">
            <w:pPr>
              <w:pStyle w:val="acctfourfigures"/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7E8A26A8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14F9F58B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left="-69" w:right="-5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05A21" w:rsidRPr="00002312" w14:paraId="058BEED8" w14:textId="77777777">
        <w:trPr>
          <w:trHeight w:val="20"/>
          <w:tblHeader/>
        </w:trPr>
        <w:tc>
          <w:tcPr>
            <w:tcW w:w="2860" w:type="dxa"/>
          </w:tcPr>
          <w:p w14:paraId="3D758B2A" w14:textId="77777777" w:rsidR="00B05A21" w:rsidRPr="00002312" w:rsidRDefault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61689E40" w14:textId="77777777" w:rsidR="00B05A21" w:rsidRPr="00002312" w:rsidRDefault="00B05A2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05A21" w:rsidRPr="00002312" w14:paraId="13C49EA3" w14:textId="77777777">
        <w:trPr>
          <w:cantSplit/>
          <w:trHeight w:val="20"/>
        </w:trPr>
        <w:tc>
          <w:tcPr>
            <w:tcW w:w="2860" w:type="dxa"/>
          </w:tcPr>
          <w:p w14:paraId="64569607" w14:textId="7389774A" w:rsidR="00B05A21" w:rsidRPr="00002312" w:rsidRDefault="00B05A21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สินทรัพย์ทางการเงินที่</w:t>
            </w:r>
            <w:r w:rsidR="004963BD"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871" w:type="dxa"/>
            <w:vAlign w:val="bottom"/>
          </w:tcPr>
          <w:p w14:paraId="68C68845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66B754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693D973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09D2A3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0E2AA74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B20BEB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37FFFCE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85359E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1668F38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912041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88F127A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5A21" w:rsidRPr="00002312" w14:paraId="7A3FBC5F" w14:textId="77777777">
        <w:trPr>
          <w:cantSplit/>
          <w:trHeight w:val="20"/>
        </w:trPr>
        <w:tc>
          <w:tcPr>
            <w:tcW w:w="2860" w:type="dxa"/>
          </w:tcPr>
          <w:p w14:paraId="4C35E40B" w14:textId="138B21DC" w:rsidR="00B05A21" w:rsidRPr="00002312" w:rsidRDefault="00B05A21" w:rsidP="00B05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ด้วยมูลค่ายุติธรรมผ่าน</w:t>
            </w:r>
          </w:p>
        </w:tc>
        <w:tc>
          <w:tcPr>
            <w:tcW w:w="871" w:type="dxa"/>
            <w:vAlign w:val="bottom"/>
          </w:tcPr>
          <w:p w14:paraId="4A7A4885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3CFDF1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EE6E868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6EC02A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2CED1B1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4F4340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2D3C0D2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991893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C50828A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ACB862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82A4FAF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D0D8B" w:rsidRPr="00002312" w14:paraId="50C249AC" w14:textId="77777777">
        <w:trPr>
          <w:cantSplit/>
          <w:trHeight w:val="20"/>
        </w:trPr>
        <w:tc>
          <w:tcPr>
            <w:tcW w:w="2860" w:type="dxa"/>
          </w:tcPr>
          <w:p w14:paraId="091CD1F1" w14:textId="0D9DCF69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31AEB57C" w14:textId="57BAC6EF" w:rsidR="001D0D8B" w:rsidRPr="00002312" w:rsidRDefault="002E7EFE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(14,807)</w:t>
            </w:r>
          </w:p>
        </w:tc>
        <w:tc>
          <w:tcPr>
            <w:tcW w:w="180" w:type="dxa"/>
            <w:vAlign w:val="bottom"/>
          </w:tcPr>
          <w:p w14:paraId="167532F6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930C3D6" w14:textId="72A790B9" w:rsidR="001D0D8B" w:rsidRPr="00002312" w:rsidRDefault="002E7EFE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2,961</w:t>
            </w:r>
          </w:p>
        </w:tc>
        <w:tc>
          <w:tcPr>
            <w:tcW w:w="180" w:type="dxa"/>
            <w:vAlign w:val="bottom"/>
          </w:tcPr>
          <w:p w14:paraId="4ED5B29F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7325B58" w14:textId="018D7F26" w:rsidR="001D0D8B" w:rsidRPr="00002312" w:rsidRDefault="002E7EFE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(11,846)</w:t>
            </w:r>
          </w:p>
        </w:tc>
        <w:tc>
          <w:tcPr>
            <w:tcW w:w="180" w:type="dxa"/>
            <w:vAlign w:val="bottom"/>
          </w:tcPr>
          <w:p w14:paraId="61E73A26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EAEB551" w14:textId="1BE14338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(271,925)</w:t>
            </w:r>
          </w:p>
        </w:tc>
        <w:tc>
          <w:tcPr>
            <w:tcW w:w="180" w:type="dxa"/>
            <w:vAlign w:val="bottom"/>
          </w:tcPr>
          <w:p w14:paraId="0F6EEBC0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D56DA07" w14:textId="433538B8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54,385</w:t>
            </w:r>
          </w:p>
        </w:tc>
        <w:tc>
          <w:tcPr>
            <w:tcW w:w="180" w:type="dxa"/>
            <w:vAlign w:val="bottom"/>
          </w:tcPr>
          <w:p w14:paraId="77F6F7A3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88711CA" w14:textId="4FD7010E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(217,540)</w:t>
            </w:r>
          </w:p>
        </w:tc>
      </w:tr>
      <w:tr w:rsidR="001D0D8B" w:rsidRPr="00002312" w14:paraId="56162B44" w14:textId="77777777">
        <w:trPr>
          <w:cantSplit/>
          <w:trHeight w:val="20"/>
        </w:trPr>
        <w:tc>
          <w:tcPr>
            <w:tcW w:w="2860" w:type="dxa"/>
          </w:tcPr>
          <w:p w14:paraId="43B7D417" w14:textId="0E64012D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การตีราคาที่ดินและอาคาร</w:t>
            </w:r>
          </w:p>
        </w:tc>
        <w:tc>
          <w:tcPr>
            <w:tcW w:w="871" w:type="dxa"/>
            <w:vAlign w:val="bottom"/>
          </w:tcPr>
          <w:p w14:paraId="7E5042EE" w14:textId="32D8CB50" w:rsidR="001D0D8B" w:rsidRPr="00002312" w:rsidRDefault="002E7EFE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20,675</w:t>
            </w:r>
          </w:p>
        </w:tc>
        <w:tc>
          <w:tcPr>
            <w:tcW w:w="180" w:type="dxa"/>
            <w:vAlign w:val="bottom"/>
          </w:tcPr>
          <w:p w14:paraId="682496B9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EB7378F" w14:textId="7E470624" w:rsidR="001D0D8B" w:rsidRPr="00002312" w:rsidRDefault="002E7EFE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(4,135)</w:t>
            </w:r>
          </w:p>
        </w:tc>
        <w:tc>
          <w:tcPr>
            <w:tcW w:w="180" w:type="dxa"/>
            <w:vAlign w:val="bottom"/>
          </w:tcPr>
          <w:p w14:paraId="35DB488F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87B6719" w14:textId="7E16A471" w:rsidR="001D0D8B" w:rsidRPr="00002312" w:rsidRDefault="002E7EFE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16,540</w:t>
            </w:r>
          </w:p>
        </w:tc>
        <w:tc>
          <w:tcPr>
            <w:tcW w:w="180" w:type="dxa"/>
            <w:vAlign w:val="bottom"/>
          </w:tcPr>
          <w:p w14:paraId="712EF90E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2157929" w14:textId="54EB682E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(43,</w:t>
            </w:r>
            <w:r w:rsidRPr="001F28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D5E319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47621AE" w14:textId="6FA5E653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</w:t>
            </w:r>
            <w:r w:rsidRPr="00EE2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650</w:t>
            </w:r>
          </w:p>
        </w:tc>
        <w:tc>
          <w:tcPr>
            <w:tcW w:w="180" w:type="dxa"/>
            <w:vAlign w:val="bottom"/>
          </w:tcPr>
          <w:p w14:paraId="32F6E3C2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48C5142" w14:textId="7527DBE9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(34,</w:t>
            </w:r>
            <w:r w:rsidRPr="00EE2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600</w:t>
            </w:r>
            <w:r w:rsidRPr="004904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1D0D8B" w:rsidRPr="00002312" w14:paraId="51F05AF1" w14:textId="77777777">
        <w:trPr>
          <w:cantSplit/>
          <w:trHeight w:val="20"/>
        </w:trPr>
        <w:tc>
          <w:tcPr>
            <w:tcW w:w="2860" w:type="dxa"/>
          </w:tcPr>
          <w:p w14:paraId="1CF900C7" w14:textId="4C52A800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กำไรจากการประมาณการตามหลัก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871" w:type="dxa"/>
            <w:vAlign w:val="bottom"/>
          </w:tcPr>
          <w:p w14:paraId="179F91C3" w14:textId="41FC856B" w:rsidR="001D0D8B" w:rsidRPr="00002312" w:rsidRDefault="002E7EFE" w:rsidP="002E7EFE">
            <w:pPr>
              <w:pStyle w:val="acctfourfigures"/>
              <w:tabs>
                <w:tab w:val="clear" w:pos="765"/>
                <w:tab w:val="decimal" w:pos="393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A7938B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AD4340E" w14:textId="05C38AD1" w:rsidR="001D0D8B" w:rsidRPr="00002312" w:rsidRDefault="002E7EFE" w:rsidP="002E7EFE">
            <w:pPr>
              <w:pStyle w:val="acctfourfigures"/>
              <w:tabs>
                <w:tab w:val="clear" w:pos="765"/>
                <w:tab w:val="decimal" w:pos="51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DDE0E3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0096292" w14:textId="45AF6ECC" w:rsidR="001D0D8B" w:rsidRPr="00002312" w:rsidRDefault="002E7EFE" w:rsidP="002E7EFE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17497E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F6B2110" w14:textId="64658182" w:rsidR="001D0D8B" w:rsidRPr="00D00558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F28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4BE06F27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C150D3F" w14:textId="4844065A" w:rsidR="001D0D8B" w:rsidRPr="00D00558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2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(116)</w:t>
            </w:r>
          </w:p>
        </w:tc>
        <w:tc>
          <w:tcPr>
            <w:tcW w:w="180" w:type="dxa"/>
            <w:vAlign w:val="bottom"/>
          </w:tcPr>
          <w:p w14:paraId="4EAA212C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FC7756A" w14:textId="4D41A273" w:rsidR="001D0D8B" w:rsidRPr="00D00558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26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1D0D8B" w:rsidRPr="00002312" w14:paraId="3EA10AEF" w14:textId="77777777">
        <w:trPr>
          <w:cantSplit/>
          <w:trHeight w:val="20"/>
        </w:trPr>
        <w:tc>
          <w:tcPr>
            <w:tcW w:w="2860" w:type="dxa"/>
          </w:tcPr>
          <w:p w14:paraId="20200424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4B9C71" w14:textId="4468E072" w:rsidR="001D0D8B" w:rsidRPr="00002312" w:rsidRDefault="002E7EFE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5,868</w:t>
            </w:r>
          </w:p>
        </w:tc>
        <w:tc>
          <w:tcPr>
            <w:tcW w:w="180" w:type="dxa"/>
            <w:vAlign w:val="bottom"/>
          </w:tcPr>
          <w:p w14:paraId="7ABD59D6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C6F30" w14:textId="2DAF862F" w:rsidR="001D0D8B" w:rsidRPr="00002312" w:rsidRDefault="002E7EFE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(1,174)</w:t>
            </w:r>
          </w:p>
        </w:tc>
        <w:tc>
          <w:tcPr>
            <w:tcW w:w="180" w:type="dxa"/>
            <w:vAlign w:val="bottom"/>
          </w:tcPr>
          <w:p w14:paraId="3CB2556F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46ABA" w14:textId="312B5D3E" w:rsidR="001D0D8B" w:rsidRPr="00002312" w:rsidRDefault="002E7EFE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4,694</w:t>
            </w:r>
          </w:p>
        </w:tc>
        <w:tc>
          <w:tcPr>
            <w:tcW w:w="180" w:type="dxa"/>
            <w:vAlign w:val="bottom"/>
          </w:tcPr>
          <w:p w14:paraId="12FF2E86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8930F" w14:textId="66835B61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75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(314,59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Pr="00F758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81E921E" w14:textId="77777777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889C6" w14:textId="652DCB16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87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62,919</w:t>
            </w:r>
          </w:p>
        </w:tc>
        <w:tc>
          <w:tcPr>
            <w:tcW w:w="180" w:type="dxa"/>
            <w:vAlign w:val="bottom"/>
          </w:tcPr>
          <w:p w14:paraId="592A5AF4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01D4E" w14:textId="0BC00105" w:rsidR="001D0D8B" w:rsidRPr="00002312" w:rsidRDefault="001D0D8B" w:rsidP="001D0D8B">
            <w:pPr>
              <w:pStyle w:val="acctfourfigures"/>
              <w:tabs>
                <w:tab w:val="clear" w:pos="765"/>
                <w:tab w:val="decimal" w:pos="651"/>
              </w:tabs>
              <w:spacing w:line="240" w:lineRule="auto"/>
              <w:ind w:left="-60" w:right="-9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287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(251,6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</w:t>
            </w:r>
            <w:r w:rsidRPr="00287A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56C3F440" w14:textId="77777777" w:rsidR="00B05A21" w:rsidRPr="00C82B48" w:rsidRDefault="00B05A21" w:rsidP="00C82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4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5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F004C" w:rsidRPr="00002312" w14:paraId="7E437046" w14:textId="77777777" w:rsidTr="00180200">
        <w:trPr>
          <w:trHeight w:val="20"/>
          <w:tblHeader/>
        </w:trPr>
        <w:tc>
          <w:tcPr>
            <w:tcW w:w="2965" w:type="dxa"/>
          </w:tcPr>
          <w:p w14:paraId="6B89C638" w14:textId="77777777" w:rsidR="00BF004C" w:rsidRPr="00002312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1F864CF7" w14:textId="2DDA29A8" w:rsidR="00BF004C" w:rsidRPr="00002312" w:rsidRDefault="00BF004C" w:rsidP="00344305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0023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เฉพาะกิจการ</w:t>
            </w:r>
          </w:p>
        </w:tc>
      </w:tr>
      <w:tr w:rsidR="00BF004C" w:rsidRPr="00002312" w14:paraId="65B03B03" w14:textId="77777777" w:rsidTr="00180200">
        <w:trPr>
          <w:trHeight w:val="20"/>
          <w:tblHeader/>
        </w:trPr>
        <w:tc>
          <w:tcPr>
            <w:tcW w:w="2965" w:type="dxa"/>
            <w:vMerge w:val="restart"/>
            <w:vAlign w:val="bottom"/>
          </w:tcPr>
          <w:p w14:paraId="7C3737BE" w14:textId="731BA48E" w:rsidR="00BF004C" w:rsidRPr="00002312" w:rsidRDefault="00B05A21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57" w:type="dxa"/>
            <w:gridSpan w:val="5"/>
          </w:tcPr>
          <w:p w14:paraId="6D628036" w14:textId="4EBE7246" w:rsidR="00BF004C" w:rsidRPr="00002312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1D0D8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6DD921F" w14:textId="77777777" w:rsidR="00BF004C" w:rsidRPr="00002312" w:rsidRDefault="00BF004C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2D3BAEDE" w14:textId="680764E3" w:rsidR="00BF004C" w:rsidRPr="00002312" w:rsidRDefault="00EC5CFA" w:rsidP="00EC5CFA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D0D8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BF004C" w:rsidRPr="00002312" w14:paraId="080D2C23" w14:textId="77777777" w:rsidTr="00180200">
        <w:trPr>
          <w:trHeight w:val="20"/>
          <w:tblHeader/>
        </w:trPr>
        <w:tc>
          <w:tcPr>
            <w:tcW w:w="2965" w:type="dxa"/>
            <w:vMerge/>
          </w:tcPr>
          <w:p w14:paraId="34D4BD0E" w14:textId="77777777" w:rsidR="00BF004C" w:rsidRPr="00002312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60658931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324D051A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FC98A4A" w14:textId="77777777" w:rsidR="00BF004C" w:rsidRPr="00002312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01CB1C8B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6812A3EF" w14:textId="77777777" w:rsidR="00BF004C" w:rsidRPr="00002312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E2804CF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504D42C7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F07B45E" w14:textId="77777777" w:rsidR="00BF004C" w:rsidRPr="00002312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59F5F74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</w:t>
            </w:r>
          </w:p>
          <w:p w14:paraId="6E1DAECB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3C790CB" w14:textId="77777777" w:rsidR="00BF004C" w:rsidRPr="00002312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A0A76B8" w14:textId="4FB4CC2F" w:rsidR="00BF004C" w:rsidRPr="00002312" w:rsidRDefault="00180025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รายได้(ค่าใช้จ่าย) </w:t>
            </w:r>
            <w:r w:rsidR="00BF004C"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E792273" w14:textId="77777777" w:rsidR="00BF004C" w:rsidRPr="00002312" w:rsidRDefault="00BF004C" w:rsidP="00344305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282B52B2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14:paraId="211043FE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BF004C" w:rsidRPr="00002312" w14:paraId="44BD7078" w14:textId="77777777" w:rsidTr="00180200">
        <w:trPr>
          <w:trHeight w:val="20"/>
          <w:tblHeader/>
        </w:trPr>
        <w:tc>
          <w:tcPr>
            <w:tcW w:w="2965" w:type="dxa"/>
          </w:tcPr>
          <w:p w14:paraId="7C62EB6A" w14:textId="77777777" w:rsidR="00BF004C" w:rsidRPr="00002312" w:rsidRDefault="00BF004C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79EE4441" w14:textId="77777777" w:rsidR="00BF004C" w:rsidRPr="00002312" w:rsidRDefault="00BF004C" w:rsidP="003443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05A21" w:rsidRPr="00002312" w14:paraId="16B11590" w14:textId="77777777" w:rsidTr="00180200">
        <w:trPr>
          <w:cantSplit/>
          <w:trHeight w:val="20"/>
        </w:trPr>
        <w:tc>
          <w:tcPr>
            <w:tcW w:w="2965" w:type="dxa"/>
          </w:tcPr>
          <w:p w14:paraId="32907300" w14:textId="3DD208F5" w:rsidR="00B05A21" w:rsidRPr="00002312" w:rsidRDefault="00B05A21" w:rsidP="00C83341">
            <w:pPr>
              <w:tabs>
                <w:tab w:val="clear" w:pos="227"/>
              </w:tabs>
              <w:ind w:left="191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สินทรัพย์ทางการเงินที่</w:t>
            </w:r>
            <w:r w:rsidR="004963BD"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วัด</w:t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</w:t>
            </w:r>
          </w:p>
        </w:tc>
        <w:tc>
          <w:tcPr>
            <w:tcW w:w="871" w:type="dxa"/>
            <w:vAlign w:val="bottom"/>
          </w:tcPr>
          <w:p w14:paraId="6A98A4CF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F782EB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3E667CE3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D1F2B1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D587587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A16E05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D069592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A5077E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1D0D37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90E9C6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9651A5C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5A21" w:rsidRPr="00002312" w14:paraId="3D2C62C3" w14:textId="77777777" w:rsidTr="00180200">
        <w:trPr>
          <w:cantSplit/>
          <w:trHeight w:val="20"/>
        </w:trPr>
        <w:tc>
          <w:tcPr>
            <w:tcW w:w="2965" w:type="dxa"/>
          </w:tcPr>
          <w:p w14:paraId="22A48B98" w14:textId="0ABC5C45" w:rsidR="00B05A21" w:rsidRPr="00002312" w:rsidRDefault="00B05A21" w:rsidP="00B05A21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ด้วยมูลค่ายุติธรรมผ่าน</w:t>
            </w:r>
          </w:p>
        </w:tc>
        <w:tc>
          <w:tcPr>
            <w:tcW w:w="871" w:type="dxa"/>
            <w:vAlign w:val="bottom"/>
          </w:tcPr>
          <w:p w14:paraId="1D8C19C4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2C53BFD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39B0CD7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4842DC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539D8F2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44B2D2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218D2C9C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F51C23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453EC9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867738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1985CC9" w14:textId="77777777" w:rsidR="00B05A21" w:rsidRPr="00002312" w:rsidRDefault="00B05A21" w:rsidP="0023697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22651" w:rsidRPr="00002312" w14:paraId="31AD80F0" w14:textId="77777777">
        <w:trPr>
          <w:cantSplit/>
          <w:trHeight w:val="20"/>
        </w:trPr>
        <w:tc>
          <w:tcPr>
            <w:tcW w:w="2965" w:type="dxa"/>
          </w:tcPr>
          <w:p w14:paraId="4543A264" w14:textId="772C8261" w:rsidR="00A22651" w:rsidRPr="00002312" w:rsidRDefault="00A22651" w:rsidP="00A22651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871" w:type="dxa"/>
          </w:tcPr>
          <w:p w14:paraId="4EB99F3C" w14:textId="66D96B62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(14,80</w:t>
            </w:r>
            <w:r w:rsidR="002E7EF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A226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21E9085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99B2259" w14:textId="447B2415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1A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2,961</w:t>
            </w:r>
          </w:p>
        </w:tc>
        <w:tc>
          <w:tcPr>
            <w:tcW w:w="180" w:type="dxa"/>
            <w:vAlign w:val="bottom"/>
          </w:tcPr>
          <w:p w14:paraId="3F81769D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</w:tcPr>
          <w:p w14:paraId="64B04D69" w14:textId="1825B320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(11,84</w:t>
            </w:r>
            <w:r w:rsidR="00D2463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A226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A968FF5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D1D8989" w14:textId="18969F3C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2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(271,925)</w:t>
            </w:r>
          </w:p>
        </w:tc>
        <w:tc>
          <w:tcPr>
            <w:tcW w:w="180" w:type="dxa"/>
            <w:vAlign w:val="bottom"/>
          </w:tcPr>
          <w:p w14:paraId="51323D50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F66F929" w14:textId="4ED5BCBA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2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54,385</w:t>
            </w:r>
          </w:p>
        </w:tc>
        <w:tc>
          <w:tcPr>
            <w:tcW w:w="180" w:type="dxa"/>
            <w:vAlign w:val="bottom"/>
          </w:tcPr>
          <w:p w14:paraId="7C715E3A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2438CA16" w14:textId="7C4D640B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2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(217,540)</w:t>
            </w:r>
          </w:p>
        </w:tc>
      </w:tr>
      <w:tr w:rsidR="00A22651" w:rsidRPr="00002312" w14:paraId="6F8F0BC4" w14:textId="77777777">
        <w:trPr>
          <w:cantSplit/>
          <w:trHeight w:val="20"/>
        </w:trPr>
        <w:tc>
          <w:tcPr>
            <w:tcW w:w="2965" w:type="dxa"/>
          </w:tcPr>
          <w:p w14:paraId="31C9D271" w14:textId="0192AFBD" w:rsidR="00A22651" w:rsidRPr="00002312" w:rsidRDefault="00A22651" w:rsidP="00A22651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การตีราคาที่ดินและอาคาร</w:t>
            </w:r>
          </w:p>
        </w:tc>
        <w:tc>
          <w:tcPr>
            <w:tcW w:w="871" w:type="dxa"/>
          </w:tcPr>
          <w:p w14:paraId="269AFBAA" w14:textId="7FD60980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20,138</w:t>
            </w:r>
          </w:p>
        </w:tc>
        <w:tc>
          <w:tcPr>
            <w:tcW w:w="180" w:type="dxa"/>
            <w:vAlign w:val="bottom"/>
          </w:tcPr>
          <w:p w14:paraId="22B56E98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25607BC9" w14:textId="432405E8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07E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(4,028)</w:t>
            </w:r>
          </w:p>
        </w:tc>
        <w:tc>
          <w:tcPr>
            <w:tcW w:w="180" w:type="dxa"/>
            <w:vAlign w:val="bottom"/>
          </w:tcPr>
          <w:p w14:paraId="01799B33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</w:tcPr>
          <w:p w14:paraId="3143AA73" w14:textId="315FDF58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16,110</w:t>
            </w:r>
          </w:p>
        </w:tc>
        <w:tc>
          <w:tcPr>
            <w:tcW w:w="180" w:type="dxa"/>
            <w:vAlign w:val="bottom"/>
          </w:tcPr>
          <w:p w14:paraId="0BEEDD17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5A47C21" w14:textId="72381891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2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(43,250)</w:t>
            </w:r>
          </w:p>
        </w:tc>
        <w:tc>
          <w:tcPr>
            <w:tcW w:w="180" w:type="dxa"/>
            <w:vAlign w:val="bottom"/>
          </w:tcPr>
          <w:p w14:paraId="723AEC18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9803EAB" w14:textId="1C78E6F1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2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8,650</w:t>
            </w:r>
          </w:p>
        </w:tc>
        <w:tc>
          <w:tcPr>
            <w:tcW w:w="180" w:type="dxa"/>
            <w:vAlign w:val="bottom"/>
          </w:tcPr>
          <w:p w14:paraId="27F0F9F8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62B25C62" w14:textId="72C0D33F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B420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(34,600)</w:t>
            </w:r>
          </w:p>
        </w:tc>
      </w:tr>
      <w:tr w:rsidR="00A22651" w:rsidRPr="00002312" w14:paraId="22572BF2" w14:textId="77777777">
        <w:trPr>
          <w:cantSplit/>
          <w:trHeight w:val="20"/>
        </w:trPr>
        <w:tc>
          <w:tcPr>
            <w:tcW w:w="2965" w:type="dxa"/>
          </w:tcPr>
          <w:p w14:paraId="11B11B2D" w14:textId="71314FD4" w:rsidR="00A22651" w:rsidRPr="00002312" w:rsidRDefault="00A22651" w:rsidP="00A22651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กำไรจากการประมาณการตามหลัก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871" w:type="dxa"/>
          </w:tcPr>
          <w:p w14:paraId="6623AC7A" w14:textId="77777777" w:rsidR="00A22651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26C362F" w14:textId="48AE69F5" w:rsidR="00A22651" w:rsidRPr="00002312" w:rsidRDefault="00A22651" w:rsidP="00A22651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6782B1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4A0D7D11" w14:textId="58036BAC" w:rsidR="00A22651" w:rsidRPr="00002312" w:rsidRDefault="00A22651" w:rsidP="00A22651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83DAEF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</w:tcPr>
          <w:p w14:paraId="0A65C8BB" w14:textId="77777777" w:rsidR="00A22651" w:rsidRPr="00A22651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72A991" w14:textId="72C4FE89" w:rsidR="00A22651" w:rsidRPr="00002312" w:rsidRDefault="00A22651" w:rsidP="00A22651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DFCFA2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92D4DEC" w14:textId="25A364B6" w:rsidR="00A22651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A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1A1328EF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C161643" w14:textId="36E9B646" w:rsidR="00A22651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59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(66)</w:t>
            </w:r>
          </w:p>
        </w:tc>
        <w:tc>
          <w:tcPr>
            <w:tcW w:w="180" w:type="dxa"/>
            <w:vAlign w:val="bottom"/>
          </w:tcPr>
          <w:p w14:paraId="26610672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734111DC" w14:textId="5948ED0B" w:rsidR="00A22651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259D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</w:tr>
      <w:tr w:rsidR="00A22651" w:rsidRPr="00002312" w14:paraId="004D7178" w14:textId="77777777">
        <w:trPr>
          <w:cantSplit/>
          <w:trHeight w:val="20"/>
        </w:trPr>
        <w:tc>
          <w:tcPr>
            <w:tcW w:w="2965" w:type="dxa"/>
          </w:tcPr>
          <w:p w14:paraId="08E4AED9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48148336" w14:textId="2FBB4666" w:rsidR="00A22651" w:rsidRPr="00A22651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5,33</w:t>
            </w:r>
            <w:r w:rsidR="00D246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5FA9A4A" w14:textId="77777777" w:rsidR="00A22651" w:rsidRPr="00A22651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DE366" w14:textId="16468FE3" w:rsidR="00A22651" w:rsidRPr="00A22651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26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(1,067)</w:t>
            </w:r>
          </w:p>
        </w:tc>
        <w:tc>
          <w:tcPr>
            <w:tcW w:w="180" w:type="dxa"/>
            <w:vAlign w:val="bottom"/>
          </w:tcPr>
          <w:p w14:paraId="6C0983B6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</w:tcPr>
          <w:p w14:paraId="440EDE25" w14:textId="623157AA" w:rsidR="00A22651" w:rsidRPr="006B58D0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B58D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4,26</w:t>
            </w:r>
            <w:r w:rsidR="00D2463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96D0331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28CC" w14:textId="5C54E69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259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(314,84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Pr="00C259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AC9E438" w14:textId="77777777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4DE1B" w14:textId="0599D86E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259D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62,969</w:t>
            </w:r>
          </w:p>
        </w:tc>
        <w:tc>
          <w:tcPr>
            <w:tcW w:w="180" w:type="dxa"/>
            <w:vAlign w:val="bottom"/>
          </w:tcPr>
          <w:p w14:paraId="3309A0A1" w14:textId="77777777" w:rsidR="00A22651" w:rsidRPr="00002312" w:rsidRDefault="00A22651" w:rsidP="00A22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640CD8" w14:textId="6B1CAF0E" w:rsidR="00A22651" w:rsidRPr="00002312" w:rsidRDefault="00A22651" w:rsidP="00A22651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69" w:right="-4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804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(251,87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E804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0D37834F" w14:textId="15A5926E" w:rsidR="00FA281C" w:rsidRDefault="00FA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BEF408F" w14:textId="77777777" w:rsidR="00FA281C" w:rsidRDefault="00FA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3BF4176" w14:textId="3DAE75D9" w:rsidR="00B05A21" w:rsidRPr="00002312" w:rsidRDefault="00B05A2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68EBCD50" w14:textId="77777777" w:rsidR="00C83341" w:rsidRPr="00002312" w:rsidRDefault="00C8334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71FDBEFC" w14:textId="352CF021" w:rsidR="00B05A21" w:rsidRPr="00002312" w:rsidRDefault="00B05A21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4"/>
          <w:szCs w:val="4"/>
        </w:rPr>
      </w:pPr>
    </w:p>
    <w:tbl>
      <w:tblPr>
        <w:tblW w:w="9179" w:type="dxa"/>
        <w:tblInd w:w="45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9"/>
        <w:gridCol w:w="900"/>
        <w:gridCol w:w="270"/>
        <w:gridCol w:w="1170"/>
        <w:gridCol w:w="270"/>
        <w:gridCol w:w="990"/>
        <w:gridCol w:w="270"/>
        <w:gridCol w:w="1260"/>
      </w:tblGrid>
      <w:tr w:rsidR="00180200" w:rsidRPr="00002312" w14:paraId="4E95A905" w14:textId="77777777" w:rsidTr="00180200">
        <w:trPr>
          <w:tblHeader/>
        </w:trPr>
        <w:tc>
          <w:tcPr>
            <w:tcW w:w="4049" w:type="dxa"/>
          </w:tcPr>
          <w:p w14:paraId="2AEAF1DA" w14:textId="3133C6D4" w:rsidR="00180200" w:rsidRPr="00002312" w:rsidRDefault="0018020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24CF2B8" w14:textId="77777777" w:rsidR="00180200" w:rsidRPr="00002312" w:rsidRDefault="00180200" w:rsidP="00344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80200" w:rsidRPr="00002312" w14:paraId="1DCB77AE" w14:textId="77777777" w:rsidTr="00180200">
        <w:trPr>
          <w:tblHeader/>
        </w:trPr>
        <w:tc>
          <w:tcPr>
            <w:tcW w:w="4049" w:type="dxa"/>
          </w:tcPr>
          <w:p w14:paraId="5E81FECE" w14:textId="2A5F6EA9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C190472" w14:textId="6659206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D0D8B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CC5A90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8BB154A" w14:textId="318AE69B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1D0D8B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180200" w:rsidRPr="00002312" w14:paraId="5C99FC7F" w14:textId="77777777" w:rsidTr="00180200">
        <w:trPr>
          <w:tblHeader/>
        </w:trPr>
        <w:tc>
          <w:tcPr>
            <w:tcW w:w="4049" w:type="dxa"/>
          </w:tcPr>
          <w:p w14:paraId="21BB05A9" w14:textId="77777777" w:rsidR="00180200" w:rsidRPr="00002312" w:rsidRDefault="00180200" w:rsidP="00476FB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D4E7C2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8CBBC44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B025EC8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4FB15F1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3F859EFC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0430FAA0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60B6DC4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F7EE765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227FFCD0" w14:textId="77777777" w:rsidR="00180200" w:rsidRPr="00002312" w:rsidRDefault="00180200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312795A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6C6379B" w14:textId="77777777" w:rsidR="00180200" w:rsidRPr="00002312" w:rsidRDefault="00180200" w:rsidP="00476FB9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0D8B" w:rsidRPr="00002312" w14:paraId="23CC01C2" w14:textId="77777777" w:rsidTr="00180200">
        <w:tc>
          <w:tcPr>
            <w:tcW w:w="4049" w:type="dxa"/>
          </w:tcPr>
          <w:p w14:paraId="1A78843B" w14:textId="147348AA" w:rsidR="001D0D8B" w:rsidRPr="00002312" w:rsidRDefault="001D0D8B" w:rsidP="001D0D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00" w:type="dxa"/>
          </w:tcPr>
          <w:p w14:paraId="1C759B16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6CB51B0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109BDB5" w14:textId="7E97A162" w:rsidR="001D0D8B" w:rsidRPr="00244255" w:rsidRDefault="00D24630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(281,573)</w:t>
            </w:r>
          </w:p>
        </w:tc>
        <w:tc>
          <w:tcPr>
            <w:tcW w:w="270" w:type="dxa"/>
          </w:tcPr>
          <w:p w14:paraId="0DBF8A65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82CFCAB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0E5D389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BF0F713" w14:textId="16C03492" w:rsidR="001D0D8B" w:rsidRPr="00002312" w:rsidRDefault="001D0D8B" w:rsidP="001D0D8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2442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(762,747)</w:t>
            </w:r>
          </w:p>
        </w:tc>
      </w:tr>
      <w:tr w:rsidR="001D0D8B" w:rsidRPr="00002312" w14:paraId="58D19F24" w14:textId="77777777" w:rsidTr="00180200">
        <w:tc>
          <w:tcPr>
            <w:tcW w:w="4049" w:type="dxa"/>
            <w:tcBorders>
              <w:bottom w:val="nil"/>
            </w:tcBorders>
          </w:tcPr>
          <w:p w14:paraId="646C3861" w14:textId="77777777" w:rsidR="001D0D8B" w:rsidRPr="00002312" w:rsidRDefault="001D0D8B" w:rsidP="001D0D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</w:tcPr>
          <w:p w14:paraId="26BBD754" w14:textId="6E6DBCD0" w:rsidR="001D0D8B" w:rsidRPr="00002312" w:rsidRDefault="00D24630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</w:tcPr>
          <w:p w14:paraId="0F406F2F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5F6245C" w14:textId="6C5E1E3A" w:rsidR="001D0D8B" w:rsidRPr="00244255" w:rsidRDefault="00D24630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(56,315)</w:t>
            </w:r>
          </w:p>
        </w:tc>
        <w:tc>
          <w:tcPr>
            <w:tcW w:w="270" w:type="dxa"/>
            <w:tcBorders>
              <w:bottom w:val="nil"/>
            </w:tcBorders>
          </w:tcPr>
          <w:p w14:paraId="3EDD9F6F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73A4023" w14:textId="276B37D6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</w:tcPr>
          <w:p w14:paraId="70BB5E3F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5F1B876D" w14:textId="4434AC72" w:rsidR="001D0D8B" w:rsidRPr="00002312" w:rsidRDefault="001D0D8B" w:rsidP="001D0D8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2442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(152,549)</w:t>
            </w:r>
          </w:p>
        </w:tc>
      </w:tr>
      <w:tr w:rsidR="001D0D8B" w:rsidRPr="00002312" w14:paraId="1C9E3B82" w14:textId="77777777" w:rsidTr="00180200">
        <w:tc>
          <w:tcPr>
            <w:tcW w:w="4049" w:type="dxa"/>
            <w:tcBorders>
              <w:top w:val="nil"/>
            </w:tcBorders>
          </w:tcPr>
          <w:p w14:paraId="7CD306EF" w14:textId="77777777" w:rsidR="001D0D8B" w:rsidRPr="00002312" w:rsidRDefault="001D0D8B" w:rsidP="001D0D8B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top w:val="nil"/>
            </w:tcBorders>
          </w:tcPr>
          <w:p w14:paraId="46BDFD61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1AE4424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578BAA6" w14:textId="794707B0" w:rsidR="001D0D8B" w:rsidRPr="00B31450" w:rsidRDefault="00D24630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270" w:type="dxa"/>
            <w:tcBorders>
              <w:top w:val="nil"/>
            </w:tcBorders>
          </w:tcPr>
          <w:p w14:paraId="539D342B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0E73980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195C235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79485BDE" w14:textId="2B00EBB3" w:rsidR="001D0D8B" w:rsidRPr="00002312" w:rsidRDefault="001D0D8B" w:rsidP="001D0D8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B31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38,675</w:t>
            </w:r>
          </w:p>
        </w:tc>
      </w:tr>
      <w:tr w:rsidR="001D0D8B" w:rsidRPr="00002312" w14:paraId="757A139B" w14:textId="77777777" w:rsidTr="00180200">
        <w:tc>
          <w:tcPr>
            <w:tcW w:w="4049" w:type="dxa"/>
            <w:tcBorders>
              <w:top w:val="nil"/>
            </w:tcBorders>
          </w:tcPr>
          <w:p w14:paraId="692D2879" w14:textId="78815134" w:rsidR="001D0D8B" w:rsidRPr="00002312" w:rsidRDefault="001D0D8B" w:rsidP="001D0D8B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900" w:type="dxa"/>
            <w:tcBorders>
              <w:top w:val="nil"/>
            </w:tcBorders>
          </w:tcPr>
          <w:p w14:paraId="047698C8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CFD692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467756E" w14:textId="3C0FE461" w:rsidR="001D0D8B" w:rsidRPr="00B31450" w:rsidRDefault="00D24630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(289)</w:t>
            </w:r>
          </w:p>
        </w:tc>
        <w:tc>
          <w:tcPr>
            <w:tcW w:w="270" w:type="dxa"/>
            <w:tcBorders>
              <w:top w:val="nil"/>
            </w:tcBorders>
          </w:tcPr>
          <w:p w14:paraId="5010E75C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3888B91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85EF6AC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0E29D26B" w14:textId="216B5FED" w:rsidR="001D0D8B" w:rsidRPr="00DB453B" w:rsidRDefault="001D0D8B" w:rsidP="001D0D8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B314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(519)</w:t>
            </w:r>
          </w:p>
        </w:tc>
      </w:tr>
      <w:tr w:rsidR="001D0D8B" w:rsidRPr="00002312" w14:paraId="31CEFB11" w14:textId="77777777" w:rsidTr="00180200">
        <w:tc>
          <w:tcPr>
            <w:tcW w:w="4049" w:type="dxa"/>
          </w:tcPr>
          <w:p w14:paraId="110763D7" w14:textId="7AD01B80" w:rsidR="001D0D8B" w:rsidRPr="00002312" w:rsidRDefault="001D0D8B" w:rsidP="001D0D8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27F">
              <w:rPr>
                <w:rFonts w:asciiTheme="majorBidi" w:hAnsiTheme="majorBidi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</w:tcPr>
          <w:p w14:paraId="638DEA5F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5325A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49797F" w14:textId="55B7A2C1" w:rsidR="001D0D8B" w:rsidRPr="00B31450" w:rsidRDefault="00D24630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56,167</w:t>
            </w:r>
          </w:p>
        </w:tc>
        <w:tc>
          <w:tcPr>
            <w:tcW w:w="270" w:type="dxa"/>
            <w:vAlign w:val="bottom"/>
          </w:tcPr>
          <w:p w14:paraId="34C6A599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3CBBBB8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D6A37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10C129" w14:textId="0BD63650" w:rsidR="001D0D8B" w:rsidRPr="003335C9" w:rsidRDefault="001D0D8B" w:rsidP="001D0D8B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31450">
              <w:rPr>
                <w:rFonts w:asciiTheme="majorBidi" w:hAnsiTheme="majorBidi" w:cstheme="majorBidi"/>
                <w:sz w:val="30"/>
                <w:szCs w:val="30"/>
              </w:rPr>
              <w:t>66,81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D0D8B" w:rsidRPr="00002312" w14:paraId="12D21035" w14:textId="77777777" w:rsidTr="00180200">
        <w:tc>
          <w:tcPr>
            <w:tcW w:w="4049" w:type="dxa"/>
            <w:tcBorders>
              <w:bottom w:val="nil"/>
            </w:tcBorders>
          </w:tcPr>
          <w:p w14:paraId="45F1C52A" w14:textId="77777777" w:rsidR="001D0D8B" w:rsidRPr="00002312" w:rsidRDefault="001D0D8B" w:rsidP="001D0D8B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25C588" w14:textId="0B1171B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F17D41D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3130FB" w14:textId="230449CC" w:rsidR="001D0D8B" w:rsidRPr="00B31450" w:rsidRDefault="00D24630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  <w:tcBorders>
              <w:bottom w:val="nil"/>
            </w:tcBorders>
          </w:tcPr>
          <w:p w14:paraId="3A30DBDC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6F561E" w14:textId="28D4E993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47BCE0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425C081" w14:textId="496044EC" w:rsidR="001D0D8B" w:rsidRPr="00002312" w:rsidRDefault="001D0D8B" w:rsidP="001D0D8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14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B314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,578)</w:t>
            </w:r>
          </w:p>
        </w:tc>
      </w:tr>
    </w:tbl>
    <w:p w14:paraId="6757596C" w14:textId="5E148525" w:rsidR="00A84CBC" w:rsidRPr="00002312" w:rsidRDefault="00A84CBC" w:rsidP="00496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9" w:type="dxa"/>
        <w:tblInd w:w="45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9"/>
        <w:gridCol w:w="900"/>
        <w:gridCol w:w="270"/>
        <w:gridCol w:w="1170"/>
        <w:gridCol w:w="270"/>
        <w:gridCol w:w="990"/>
        <w:gridCol w:w="270"/>
        <w:gridCol w:w="1260"/>
      </w:tblGrid>
      <w:tr w:rsidR="00180200" w:rsidRPr="00002312" w14:paraId="619430BE" w14:textId="77777777">
        <w:trPr>
          <w:tblHeader/>
        </w:trPr>
        <w:tc>
          <w:tcPr>
            <w:tcW w:w="4049" w:type="dxa"/>
          </w:tcPr>
          <w:p w14:paraId="30133103" w14:textId="77777777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4C1A27" w14:textId="7B676521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002312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0D8B" w:rsidRPr="00002312" w14:paraId="13DAE832" w14:textId="77777777">
        <w:trPr>
          <w:tblHeader/>
        </w:trPr>
        <w:tc>
          <w:tcPr>
            <w:tcW w:w="4049" w:type="dxa"/>
          </w:tcPr>
          <w:p w14:paraId="0D1EDC7E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3FD7DBA" w14:textId="7901422E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ECD2C00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01DD758" w14:textId="130F87B9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180200" w:rsidRPr="00002312" w14:paraId="7E3303E5" w14:textId="77777777">
        <w:trPr>
          <w:tblHeader/>
        </w:trPr>
        <w:tc>
          <w:tcPr>
            <w:tcW w:w="4049" w:type="dxa"/>
          </w:tcPr>
          <w:p w14:paraId="500A737F" w14:textId="77777777" w:rsidR="00180200" w:rsidRPr="00002312" w:rsidRDefault="0018020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FDB339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ED166D4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26293AF" w14:textId="77777777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AC84AAE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20E5F890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</w:tcPr>
          <w:p w14:paraId="317D6FD3" w14:textId="77777777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437BE61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8F6913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DBEF5EF" w14:textId="77777777" w:rsidR="00180200" w:rsidRPr="00002312" w:rsidRDefault="0018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51EDD194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B8DE911" w14:textId="77777777" w:rsidR="00180200" w:rsidRPr="00002312" w:rsidRDefault="00180200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D0D8B" w:rsidRPr="00002312" w14:paraId="4FA5079B" w14:textId="77777777">
        <w:tc>
          <w:tcPr>
            <w:tcW w:w="4049" w:type="dxa"/>
          </w:tcPr>
          <w:p w14:paraId="0629566A" w14:textId="71772356" w:rsidR="001D0D8B" w:rsidRPr="00002312" w:rsidRDefault="001D0D8B" w:rsidP="001D0D8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ขาดทุนก่อนภาษีเงินได้</w:t>
            </w:r>
          </w:p>
        </w:tc>
        <w:tc>
          <w:tcPr>
            <w:tcW w:w="900" w:type="dxa"/>
          </w:tcPr>
          <w:p w14:paraId="7AE4DB79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8C4AF49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8566F2" w14:textId="6040DFA0" w:rsidR="001D0D8B" w:rsidRPr="001E7CC8" w:rsidRDefault="00D24630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(271,549)</w:t>
            </w:r>
          </w:p>
        </w:tc>
        <w:tc>
          <w:tcPr>
            <w:tcW w:w="270" w:type="dxa"/>
          </w:tcPr>
          <w:p w14:paraId="54CB538A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750B844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B9C819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83E0DD3" w14:textId="43BD4EBF" w:rsidR="001D0D8B" w:rsidRPr="00002312" w:rsidRDefault="001D0D8B" w:rsidP="001D0D8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(721,823)</w:t>
            </w:r>
          </w:p>
        </w:tc>
      </w:tr>
      <w:tr w:rsidR="001D0D8B" w:rsidRPr="00002312" w14:paraId="762ACB97" w14:textId="77777777">
        <w:tc>
          <w:tcPr>
            <w:tcW w:w="4049" w:type="dxa"/>
            <w:tcBorders>
              <w:bottom w:val="nil"/>
            </w:tcBorders>
          </w:tcPr>
          <w:p w14:paraId="0921A8BE" w14:textId="77777777" w:rsidR="001D0D8B" w:rsidRPr="00002312" w:rsidRDefault="001D0D8B" w:rsidP="001D0D8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</w:tcPr>
          <w:p w14:paraId="6B5335EC" w14:textId="53036B54" w:rsidR="001D0D8B" w:rsidRPr="00002312" w:rsidRDefault="00D24630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</w:tcPr>
          <w:p w14:paraId="724881B6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62A5215F" w14:textId="5FC681C9" w:rsidR="001D0D8B" w:rsidRPr="001E7CC8" w:rsidRDefault="00D24630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(54,310)</w:t>
            </w:r>
          </w:p>
        </w:tc>
        <w:tc>
          <w:tcPr>
            <w:tcW w:w="270" w:type="dxa"/>
            <w:tcBorders>
              <w:bottom w:val="nil"/>
            </w:tcBorders>
          </w:tcPr>
          <w:p w14:paraId="73FE15E5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759AF0F8" w14:textId="435ACC81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20.0</w:t>
            </w:r>
          </w:p>
        </w:tc>
        <w:tc>
          <w:tcPr>
            <w:tcW w:w="270" w:type="dxa"/>
            <w:tcBorders>
              <w:bottom w:val="nil"/>
            </w:tcBorders>
          </w:tcPr>
          <w:p w14:paraId="541B40D2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34929354" w14:textId="5AF7740B" w:rsidR="001D0D8B" w:rsidRPr="00002312" w:rsidRDefault="001D0D8B" w:rsidP="001D0D8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(144,365)</w:t>
            </w:r>
          </w:p>
        </w:tc>
      </w:tr>
      <w:tr w:rsidR="001D0D8B" w:rsidRPr="00002312" w14:paraId="2653CA65" w14:textId="77777777">
        <w:tc>
          <w:tcPr>
            <w:tcW w:w="4049" w:type="dxa"/>
            <w:tcBorders>
              <w:top w:val="nil"/>
            </w:tcBorders>
          </w:tcPr>
          <w:p w14:paraId="62D14408" w14:textId="77777777" w:rsidR="001D0D8B" w:rsidRPr="00002312" w:rsidRDefault="001D0D8B" w:rsidP="001D0D8B">
            <w:pPr>
              <w:tabs>
                <w:tab w:val="clear" w:pos="22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top w:val="nil"/>
            </w:tcBorders>
          </w:tcPr>
          <w:p w14:paraId="112BE191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B79386A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47611F3" w14:textId="468C0ED4" w:rsidR="001D0D8B" w:rsidRPr="001E7CC8" w:rsidRDefault="00D24630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270" w:type="dxa"/>
            <w:tcBorders>
              <w:top w:val="nil"/>
            </w:tcBorders>
          </w:tcPr>
          <w:p w14:paraId="509B7024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629FF40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43222DA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26FCE8D" w14:textId="43C2662B" w:rsidR="001D0D8B" w:rsidRPr="00002312" w:rsidRDefault="001D0D8B" w:rsidP="001D0D8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23,379</w:t>
            </w:r>
          </w:p>
        </w:tc>
      </w:tr>
      <w:tr w:rsidR="001D0D8B" w:rsidRPr="00002312" w14:paraId="70B4864C" w14:textId="77777777">
        <w:tc>
          <w:tcPr>
            <w:tcW w:w="4049" w:type="dxa"/>
          </w:tcPr>
          <w:p w14:paraId="0BB5973E" w14:textId="60F556CA" w:rsidR="001D0D8B" w:rsidRPr="00002312" w:rsidRDefault="001D0D8B" w:rsidP="001D0D8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552B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900" w:type="dxa"/>
          </w:tcPr>
          <w:p w14:paraId="5077D27B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291ED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34F162" w14:textId="7CD2429A" w:rsidR="001D0D8B" w:rsidRPr="000A552B" w:rsidDel="00B9148A" w:rsidRDefault="00D24630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(289)</w:t>
            </w:r>
          </w:p>
        </w:tc>
        <w:tc>
          <w:tcPr>
            <w:tcW w:w="270" w:type="dxa"/>
            <w:vAlign w:val="bottom"/>
          </w:tcPr>
          <w:p w14:paraId="461D36F6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9D246AB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DFD04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1055B3" w14:textId="1ED730B3" w:rsidR="001D0D8B" w:rsidRPr="007D6533" w:rsidRDefault="001D0D8B" w:rsidP="001D0D8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A552B">
              <w:rPr>
                <w:rFonts w:asciiTheme="majorBidi" w:hAnsiTheme="majorBidi" w:cstheme="majorBidi"/>
                <w:sz w:val="30"/>
                <w:szCs w:val="30"/>
              </w:rPr>
              <w:t>(519)</w:t>
            </w:r>
          </w:p>
        </w:tc>
      </w:tr>
      <w:tr w:rsidR="001D0D8B" w:rsidRPr="00002312" w14:paraId="708D5A8C" w14:textId="77777777" w:rsidTr="00313432">
        <w:tc>
          <w:tcPr>
            <w:tcW w:w="4049" w:type="dxa"/>
            <w:tcBorders>
              <w:bottom w:val="nil"/>
            </w:tcBorders>
          </w:tcPr>
          <w:p w14:paraId="590E1726" w14:textId="05DE140A" w:rsidR="001D0D8B" w:rsidRPr="00002312" w:rsidRDefault="001D0D8B" w:rsidP="001D0D8B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27F">
              <w:rPr>
                <w:rFonts w:asciiTheme="majorBidi" w:hAnsiTheme="majorBidi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0C9AF389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F7D8ED6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D7C87F6" w14:textId="77777777" w:rsidR="001D0D8B" w:rsidRDefault="001D0D8B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7EDD66D4" w14:textId="1471AE39" w:rsidR="00D24630" w:rsidRPr="00B9148A" w:rsidRDefault="00D24630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24630">
              <w:rPr>
                <w:rFonts w:asciiTheme="majorBidi" w:hAnsiTheme="majorBidi" w:cstheme="majorBidi"/>
                <w:sz w:val="30"/>
                <w:szCs w:val="30"/>
              </w:rPr>
              <w:t>50,731</w:t>
            </w:r>
          </w:p>
        </w:tc>
        <w:tc>
          <w:tcPr>
            <w:tcW w:w="270" w:type="dxa"/>
            <w:tcBorders>
              <w:bottom w:val="nil"/>
            </w:tcBorders>
          </w:tcPr>
          <w:p w14:paraId="0EBED0F9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963A0F8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E2332FF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EE96053" w14:textId="77777777" w:rsidR="001D0D8B" w:rsidRDefault="001D0D8B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77681F80" w14:textId="1A21268C" w:rsidR="001D0D8B" w:rsidRDefault="001D0D8B" w:rsidP="001D0D8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0A552B">
              <w:rPr>
                <w:rFonts w:asciiTheme="majorBidi" w:hAnsiTheme="majorBidi" w:cstheme="majorBidi"/>
                <w:sz w:val="30"/>
                <w:szCs w:val="30"/>
              </w:rPr>
              <w:t>84,89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D0D8B" w:rsidRPr="00002312" w14:paraId="275205DC" w14:textId="77777777">
        <w:tc>
          <w:tcPr>
            <w:tcW w:w="4049" w:type="dxa"/>
            <w:tcBorders>
              <w:bottom w:val="nil"/>
            </w:tcBorders>
          </w:tcPr>
          <w:p w14:paraId="14EB8A04" w14:textId="77777777" w:rsidR="001D0D8B" w:rsidRPr="00002312" w:rsidRDefault="001D0D8B" w:rsidP="001D0D8B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B1A827D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0CB061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D75135" w14:textId="270C6070" w:rsidR="001D0D8B" w:rsidRPr="00002312" w:rsidRDefault="00D24630" w:rsidP="001D0D8B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7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(3,087)</w:t>
            </w:r>
          </w:p>
        </w:tc>
        <w:tc>
          <w:tcPr>
            <w:tcW w:w="270" w:type="dxa"/>
            <w:tcBorders>
              <w:bottom w:val="nil"/>
            </w:tcBorders>
          </w:tcPr>
          <w:p w14:paraId="47531B2C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A46344F" w14:textId="77777777" w:rsidR="001D0D8B" w:rsidRPr="00002312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251A5EC" w14:textId="77777777" w:rsidR="001D0D8B" w:rsidRPr="00002312" w:rsidRDefault="001D0D8B" w:rsidP="001D0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5725CE" w14:textId="4FBA0455" w:rsidR="001D0D8B" w:rsidRPr="00002312" w:rsidRDefault="001D0D8B" w:rsidP="001D0D8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0A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(36,609)</w:t>
            </w:r>
          </w:p>
        </w:tc>
      </w:tr>
    </w:tbl>
    <w:p w14:paraId="7B04F114" w14:textId="475A9E0D" w:rsidR="00FA281C" w:rsidRDefault="00FA281C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6E2F30" w14:textId="77777777" w:rsidR="00FA281C" w:rsidRDefault="00FA2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5916F80" w14:textId="076F51AD" w:rsidR="00DB453B" w:rsidRDefault="00DB453B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513D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78BDF2EE" w14:textId="77777777" w:rsidR="00FA281C" w:rsidRDefault="00FA281C" w:rsidP="00B05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04"/>
        <w:gridCol w:w="236"/>
        <w:gridCol w:w="1152"/>
        <w:gridCol w:w="236"/>
        <w:gridCol w:w="1157"/>
      </w:tblGrid>
      <w:tr w:rsidR="00C766B2" w:rsidRPr="001513DB" w14:paraId="6BA8079E" w14:textId="77777777">
        <w:tc>
          <w:tcPr>
            <w:tcW w:w="3600" w:type="dxa"/>
            <w:vAlign w:val="bottom"/>
          </w:tcPr>
          <w:p w14:paraId="54751255" w14:textId="7C650AB2" w:rsidR="00C766B2" w:rsidRPr="001513DB" w:rsidRDefault="00C766B2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7"/>
          </w:tcPr>
          <w:p w14:paraId="2A4D1EEC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766B2" w:rsidRPr="001513DB" w14:paraId="10E306B7" w14:textId="77777777">
        <w:tc>
          <w:tcPr>
            <w:tcW w:w="3600" w:type="dxa"/>
            <w:vAlign w:val="bottom"/>
          </w:tcPr>
          <w:p w14:paraId="283927F8" w14:textId="22640E61" w:rsidR="00C766B2" w:rsidRPr="001513DB" w:rsidRDefault="00C766B2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8" w:name="_Hlk107905251"/>
          </w:p>
        </w:tc>
        <w:tc>
          <w:tcPr>
            <w:tcW w:w="2700" w:type="dxa"/>
            <w:gridSpan w:val="3"/>
          </w:tcPr>
          <w:p w14:paraId="33BF1A67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13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4564BBEE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5" w:type="dxa"/>
            <w:gridSpan w:val="3"/>
          </w:tcPr>
          <w:p w14:paraId="448A837C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13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1D0D8B" w:rsidRPr="001513DB" w14:paraId="6A7C7FD6" w14:textId="77777777">
        <w:tc>
          <w:tcPr>
            <w:tcW w:w="3600" w:type="dxa"/>
            <w:vAlign w:val="bottom"/>
          </w:tcPr>
          <w:p w14:paraId="708545B6" w14:textId="77777777" w:rsidR="001D0D8B" w:rsidRPr="001513DB" w:rsidRDefault="001D0D8B" w:rsidP="001D0D8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D04FE7" w14:textId="0DE7D804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9962344" w14:textId="77777777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7FD3B314" w14:textId="286B7200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7789FC20" w14:textId="77777777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039A4D31" w14:textId="5F5834A7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51900420" w14:textId="77777777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1CFB29BA" w14:textId="609BE04E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C766B2" w:rsidRPr="001513DB" w14:paraId="014988ED" w14:textId="77777777">
        <w:tc>
          <w:tcPr>
            <w:tcW w:w="3600" w:type="dxa"/>
          </w:tcPr>
          <w:p w14:paraId="45412895" w14:textId="77777777" w:rsidR="00C766B2" w:rsidRPr="001513DB" w:rsidRDefault="00C766B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81" w:type="dxa"/>
            <w:gridSpan w:val="7"/>
          </w:tcPr>
          <w:p w14:paraId="6FBEAEEC" w14:textId="77777777" w:rsidR="00C766B2" w:rsidRPr="001513DB" w:rsidRDefault="00C76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513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0D8B" w:rsidRPr="001513DB" w14:paraId="34C38F0B" w14:textId="77777777" w:rsidTr="00754172">
        <w:tc>
          <w:tcPr>
            <w:tcW w:w="3600" w:type="dxa"/>
          </w:tcPr>
          <w:p w14:paraId="7D16A2DE" w14:textId="77777777" w:rsidR="001D0D8B" w:rsidRPr="001513DB" w:rsidRDefault="001D0D8B" w:rsidP="001D0D8B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513DB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68731662" w14:textId="50F5D032" w:rsidR="001D0D8B" w:rsidRPr="001513DB" w:rsidRDefault="00D24630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141,415</w:t>
            </w:r>
          </w:p>
        </w:tc>
        <w:tc>
          <w:tcPr>
            <w:tcW w:w="236" w:type="dxa"/>
          </w:tcPr>
          <w:p w14:paraId="222E9D06" w14:textId="77777777" w:rsidR="001D0D8B" w:rsidRPr="001513D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4AA679" w14:textId="41621E20" w:rsidR="001D0D8B" w:rsidRPr="000E4DA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217F1">
              <w:rPr>
                <w:rFonts w:asciiTheme="majorBidi" w:hAnsiTheme="majorBidi" w:cstheme="majorBidi"/>
                <w:sz w:val="30"/>
                <w:szCs w:val="30"/>
              </w:rPr>
              <w:t>150,022</w:t>
            </w:r>
          </w:p>
        </w:tc>
        <w:tc>
          <w:tcPr>
            <w:tcW w:w="236" w:type="dxa"/>
            <w:vAlign w:val="bottom"/>
          </w:tcPr>
          <w:p w14:paraId="57E1721B" w14:textId="77777777" w:rsidR="001D0D8B" w:rsidRPr="001513DB" w:rsidRDefault="001D0D8B" w:rsidP="001D0D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7EE36346" w14:textId="376BABA2" w:rsidR="001D0D8B" w:rsidRPr="001513DB" w:rsidRDefault="00D24630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(108,570)</w:t>
            </w:r>
          </w:p>
        </w:tc>
        <w:tc>
          <w:tcPr>
            <w:tcW w:w="236" w:type="dxa"/>
          </w:tcPr>
          <w:p w14:paraId="74648317" w14:textId="77777777" w:rsidR="001D0D8B" w:rsidRPr="001513D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F060390" w14:textId="5F3DD616" w:rsidR="001D0D8B" w:rsidRPr="000E4DA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217F1">
              <w:rPr>
                <w:rFonts w:asciiTheme="majorBidi" w:hAnsiTheme="majorBidi" w:cstheme="majorBidi"/>
                <w:sz w:val="30"/>
                <w:szCs w:val="30"/>
              </w:rPr>
              <w:t>(99,843)</w:t>
            </w:r>
          </w:p>
        </w:tc>
      </w:tr>
      <w:tr w:rsidR="001D0D8B" w:rsidRPr="001513DB" w14:paraId="4AE7EF79" w14:textId="77777777" w:rsidTr="00754172">
        <w:trPr>
          <w:trHeight w:val="70"/>
        </w:trPr>
        <w:tc>
          <w:tcPr>
            <w:tcW w:w="3600" w:type="dxa"/>
          </w:tcPr>
          <w:p w14:paraId="4D5369C5" w14:textId="77777777" w:rsidR="001D0D8B" w:rsidRPr="001513DB" w:rsidRDefault="001D0D8B" w:rsidP="001D0D8B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1513DB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0D7D11" w14:textId="05041F12" w:rsidR="001D0D8B" w:rsidRPr="001513DB" w:rsidRDefault="00D24630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(108,570)</w:t>
            </w:r>
          </w:p>
        </w:tc>
        <w:tc>
          <w:tcPr>
            <w:tcW w:w="236" w:type="dxa"/>
          </w:tcPr>
          <w:p w14:paraId="6483A820" w14:textId="77777777" w:rsidR="001D0D8B" w:rsidRPr="001513D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9D5C13F" w14:textId="39A209F8" w:rsidR="001D0D8B" w:rsidRPr="000E4DA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D73B6">
              <w:rPr>
                <w:rFonts w:asciiTheme="majorBidi" w:hAnsiTheme="majorBidi" w:cstheme="majorBidi"/>
                <w:sz w:val="30"/>
                <w:szCs w:val="30"/>
              </w:rPr>
              <w:t>(99,843)</w:t>
            </w:r>
          </w:p>
        </w:tc>
        <w:tc>
          <w:tcPr>
            <w:tcW w:w="236" w:type="dxa"/>
            <w:vAlign w:val="bottom"/>
          </w:tcPr>
          <w:p w14:paraId="08635DC4" w14:textId="77777777" w:rsidR="001D0D8B" w:rsidRPr="001513DB" w:rsidRDefault="001D0D8B" w:rsidP="001D0D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10CD71" w14:textId="13F74088" w:rsidR="001D0D8B" w:rsidRPr="001513DB" w:rsidRDefault="00D24630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108,570</w:t>
            </w:r>
          </w:p>
        </w:tc>
        <w:tc>
          <w:tcPr>
            <w:tcW w:w="236" w:type="dxa"/>
          </w:tcPr>
          <w:p w14:paraId="0AA64C75" w14:textId="77777777" w:rsidR="001D0D8B" w:rsidRPr="001513D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8CFE744" w14:textId="70FBB28D" w:rsidR="001D0D8B" w:rsidRPr="000E4DA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73B6">
              <w:rPr>
                <w:rFonts w:asciiTheme="majorBidi" w:hAnsiTheme="majorBidi" w:cstheme="majorBidi"/>
                <w:sz w:val="30"/>
                <w:szCs w:val="30"/>
              </w:rPr>
              <w:t>99,843</w:t>
            </w:r>
          </w:p>
        </w:tc>
      </w:tr>
      <w:tr w:rsidR="001D0D8B" w:rsidRPr="001513DB" w14:paraId="7B549B37" w14:textId="77777777" w:rsidTr="003335C9">
        <w:tc>
          <w:tcPr>
            <w:tcW w:w="3600" w:type="dxa"/>
          </w:tcPr>
          <w:p w14:paraId="3EDAD1A5" w14:textId="77777777" w:rsidR="001D0D8B" w:rsidRPr="001513DB" w:rsidRDefault="001D0D8B" w:rsidP="001D0D8B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1513DB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A974DD" w14:textId="65B61740" w:rsidR="001D0D8B" w:rsidRPr="001513DB" w:rsidRDefault="00D24630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32,845</w:t>
            </w:r>
          </w:p>
        </w:tc>
        <w:tc>
          <w:tcPr>
            <w:tcW w:w="236" w:type="dxa"/>
          </w:tcPr>
          <w:p w14:paraId="5EF53EE4" w14:textId="77777777" w:rsidR="001D0D8B" w:rsidRPr="001513D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17A8D5E" w14:textId="7F755876" w:rsidR="001D0D8B" w:rsidRPr="000E4DA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50,179</w:t>
            </w:r>
          </w:p>
        </w:tc>
        <w:tc>
          <w:tcPr>
            <w:tcW w:w="236" w:type="dxa"/>
            <w:vAlign w:val="bottom"/>
          </w:tcPr>
          <w:p w14:paraId="558E0F23" w14:textId="77777777" w:rsidR="001D0D8B" w:rsidRPr="001513DB" w:rsidRDefault="001D0D8B" w:rsidP="001D0D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5E79033" w14:textId="0F736A8A" w:rsidR="001D0D8B" w:rsidRPr="001513DB" w:rsidRDefault="00D24630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5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F93DBB4" w14:textId="77777777" w:rsidR="001D0D8B" w:rsidRPr="001513D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466066CD" w14:textId="111F777B" w:rsidR="001D0D8B" w:rsidRPr="000E4DA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1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8"/>
    </w:tbl>
    <w:p w14:paraId="77D37787" w14:textId="77777777" w:rsidR="00C766B2" w:rsidRPr="00C766B2" w:rsidRDefault="00C766B2" w:rsidP="00C76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04"/>
        <w:gridCol w:w="236"/>
        <w:gridCol w:w="1146"/>
        <w:gridCol w:w="242"/>
        <w:gridCol w:w="1157"/>
      </w:tblGrid>
      <w:tr w:rsidR="00C766B2" w:rsidRPr="001513DB" w14:paraId="28C1DE93" w14:textId="77777777">
        <w:tc>
          <w:tcPr>
            <w:tcW w:w="3600" w:type="dxa"/>
            <w:vAlign w:val="bottom"/>
          </w:tcPr>
          <w:p w14:paraId="069D5B46" w14:textId="77777777" w:rsidR="00C766B2" w:rsidRPr="001513DB" w:rsidRDefault="00C766B2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81" w:type="dxa"/>
            <w:gridSpan w:val="7"/>
          </w:tcPr>
          <w:p w14:paraId="5DC34F30" w14:textId="308AE7A0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C766B2" w:rsidRPr="001513DB" w14:paraId="1FE1E56A" w14:textId="77777777">
        <w:tc>
          <w:tcPr>
            <w:tcW w:w="3600" w:type="dxa"/>
            <w:vAlign w:val="bottom"/>
          </w:tcPr>
          <w:p w14:paraId="308463BA" w14:textId="543555F9" w:rsidR="00C766B2" w:rsidRPr="001513DB" w:rsidRDefault="00C766B2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1F2A47E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13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349D7261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5" w:type="dxa"/>
            <w:gridSpan w:val="3"/>
          </w:tcPr>
          <w:p w14:paraId="1739CFB4" w14:textId="77777777" w:rsidR="00C766B2" w:rsidRPr="001513DB" w:rsidRDefault="00C766B2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513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1D0D8B" w:rsidRPr="001513DB" w14:paraId="2CE78F42" w14:textId="77777777" w:rsidTr="000E390B">
        <w:tc>
          <w:tcPr>
            <w:tcW w:w="3600" w:type="dxa"/>
            <w:vAlign w:val="bottom"/>
          </w:tcPr>
          <w:p w14:paraId="382ACFC0" w14:textId="77777777" w:rsidR="001D0D8B" w:rsidRPr="001513DB" w:rsidRDefault="001D0D8B" w:rsidP="001D0D8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70D416" w14:textId="3405E4A4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C8539F1" w14:textId="77777777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2E0CA63F" w14:textId="52DD62CB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652949B" w14:textId="77777777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46" w:type="dxa"/>
          </w:tcPr>
          <w:p w14:paraId="191BD05C" w14:textId="6B09ABBE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5B1508ED" w14:textId="77777777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51044C15" w14:textId="60A5A0D6" w:rsidR="001D0D8B" w:rsidRPr="001513DB" w:rsidRDefault="001D0D8B" w:rsidP="001D0D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70FB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C766B2" w:rsidRPr="001513DB" w14:paraId="5279F3E4" w14:textId="77777777">
        <w:tc>
          <w:tcPr>
            <w:tcW w:w="3600" w:type="dxa"/>
          </w:tcPr>
          <w:p w14:paraId="4A6F9158" w14:textId="77777777" w:rsidR="00C766B2" w:rsidRPr="001513DB" w:rsidRDefault="00C766B2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81" w:type="dxa"/>
            <w:gridSpan w:val="7"/>
          </w:tcPr>
          <w:p w14:paraId="3527C9EA" w14:textId="77777777" w:rsidR="00C766B2" w:rsidRPr="001513DB" w:rsidRDefault="00C76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513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0D8B" w:rsidRPr="001513DB" w14:paraId="6C816B4D" w14:textId="77777777" w:rsidTr="00754172">
        <w:tc>
          <w:tcPr>
            <w:tcW w:w="3600" w:type="dxa"/>
          </w:tcPr>
          <w:p w14:paraId="2B8E6286" w14:textId="77777777" w:rsidR="001D0D8B" w:rsidRPr="001513DB" w:rsidRDefault="001D0D8B" w:rsidP="001D0D8B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1513DB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1066695A" w14:textId="154A18BA" w:rsidR="001D0D8B" w:rsidRPr="001E7CC8" w:rsidRDefault="00D24630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122,777</w:t>
            </w:r>
          </w:p>
        </w:tc>
        <w:tc>
          <w:tcPr>
            <w:tcW w:w="236" w:type="dxa"/>
          </w:tcPr>
          <w:p w14:paraId="43E45DCA" w14:textId="77777777" w:rsidR="001D0D8B" w:rsidRPr="001513D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AEEDBC9" w14:textId="2195FD1E" w:rsidR="001D0D8B" w:rsidRPr="000E4DA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</w:rPr>
              <w:t>128,746</w:t>
            </w:r>
          </w:p>
        </w:tc>
        <w:tc>
          <w:tcPr>
            <w:tcW w:w="236" w:type="dxa"/>
            <w:vAlign w:val="bottom"/>
          </w:tcPr>
          <w:p w14:paraId="287279D9" w14:textId="77777777" w:rsidR="001D0D8B" w:rsidRPr="001513DB" w:rsidRDefault="001D0D8B" w:rsidP="001D0D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</w:tcPr>
          <w:p w14:paraId="4AB94CC7" w14:textId="4065C0C6" w:rsidR="001D0D8B" w:rsidRPr="001513DB" w:rsidRDefault="00D24630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(104,926)</w:t>
            </w:r>
          </w:p>
        </w:tc>
        <w:tc>
          <w:tcPr>
            <w:tcW w:w="242" w:type="dxa"/>
          </w:tcPr>
          <w:p w14:paraId="41C34B0E" w14:textId="77777777" w:rsidR="001D0D8B" w:rsidRPr="001513D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7C232CFA" w14:textId="7994252D" w:rsidR="001D0D8B" w:rsidRPr="000E4DA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D730F">
              <w:rPr>
                <w:rFonts w:asciiTheme="majorBidi" w:hAnsiTheme="majorBidi" w:cstheme="majorBidi"/>
                <w:sz w:val="30"/>
                <w:szCs w:val="30"/>
              </w:rPr>
              <w:t>(96,297)</w:t>
            </w:r>
          </w:p>
        </w:tc>
      </w:tr>
      <w:tr w:rsidR="001D0D8B" w:rsidRPr="001513DB" w14:paraId="2D7552DE" w14:textId="77777777" w:rsidTr="00754172">
        <w:trPr>
          <w:trHeight w:val="70"/>
        </w:trPr>
        <w:tc>
          <w:tcPr>
            <w:tcW w:w="3600" w:type="dxa"/>
          </w:tcPr>
          <w:p w14:paraId="3BFE6C2C" w14:textId="77777777" w:rsidR="001D0D8B" w:rsidRPr="001513DB" w:rsidRDefault="001D0D8B" w:rsidP="001D0D8B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1513DB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88AFEC" w14:textId="6BC4113E" w:rsidR="001D0D8B" w:rsidRPr="001E7CC8" w:rsidRDefault="00D24630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(104,926)</w:t>
            </w:r>
          </w:p>
        </w:tc>
        <w:tc>
          <w:tcPr>
            <w:tcW w:w="236" w:type="dxa"/>
          </w:tcPr>
          <w:p w14:paraId="58D1C5B4" w14:textId="77777777" w:rsidR="001D0D8B" w:rsidRPr="001513D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9A637C" w14:textId="5F5DD4FD" w:rsidR="001D0D8B" w:rsidRPr="000E4DA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sz w:val="30"/>
                <w:szCs w:val="30"/>
              </w:rPr>
              <w:t>(96,297)</w:t>
            </w:r>
          </w:p>
        </w:tc>
        <w:tc>
          <w:tcPr>
            <w:tcW w:w="236" w:type="dxa"/>
            <w:vAlign w:val="bottom"/>
          </w:tcPr>
          <w:p w14:paraId="77E73E65" w14:textId="77777777" w:rsidR="001D0D8B" w:rsidRPr="001513DB" w:rsidRDefault="001D0D8B" w:rsidP="001D0D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7D51AB4A" w14:textId="7D549269" w:rsidR="001D0D8B" w:rsidRPr="001513DB" w:rsidRDefault="00D24630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104,926</w:t>
            </w:r>
          </w:p>
        </w:tc>
        <w:tc>
          <w:tcPr>
            <w:tcW w:w="242" w:type="dxa"/>
          </w:tcPr>
          <w:p w14:paraId="41253DBA" w14:textId="77777777" w:rsidR="001D0D8B" w:rsidRPr="001513D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CBDEE8C" w14:textId="4BBFED07" w:rsidR="001D0D8B" w:rsidRPr="000E4DA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30F">
              <w:rPr>
                <w:rFonts w:asciiTheme="majorBidi" w:hAnsiTheme="majorBidi" w:cstheme="majorBidi"/>
                <w:sz w:val="30"/>
                <w:szCs w:val="30"/>
              </w:rPr>
              <w:t>96,297</w:t>
            </w:r>
          </w:p>
        </w:tc>
      </w:tr>
      <w:tr w:rsidR="001D0D8B" w:rsidRPr="001513DB" w14:paraId="604525E5" w14:textId="77777777" w:rsidTr="00754172">
        <w:tc>
          <w:tcPr>
            <w:tcW w:w="3600" w:type="dxa"/>
          </w:tcPr>
          <w:p w14:paraId="08F8D89B" w14:textId="77777777" w:rsidR="001D0D8B" w:rsidRPr="001513DB" w:rsidRDefault="001D0D8B" w:rsidP="001D0D8B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1513DB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9A7080" w14:textId="12B29106" w:rsidR="001D0D8B" w:rsidRPr="001E7CC8" w:rsidRDefault="00D24630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17,851</w:t>
            </w:r>
          </w:p>
        </w:tc>
        <w:tc>
          <w:tcPr>
            <w:tcW w:w="236" w:type="dxa"/>
          </w:tcPr>
          <w:p w14:paraId="38DAAF33" w14:textId="77777777" w:rsidR="001D0D8B" w:rsidRPr="001513D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880030E" w14:textId="598D8D78" w:rsidR="001D0D8B" w:rsidRPr="000E4DA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2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32,449</w:t>
            </w:r>
          </w:p>
        </w:tc>
        <w:tc>
          <w:tcPr>
            <w:tcW w:w="236" w:type="dxa"/>
            <w:vAlign w:val="bottom"/>
          </w:tcPr>
          <w:p w14:paraId="22020D86" w14:textId="77777777" w:rsidR="001D0D8B" w:rsidRPr="001513DB" w:rsidRDefault="001D0D8B" w:rsidP="001D0D8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43CD9490" w14:textId="3081CAEB" w:rsidR="001D0D8B" w:rsidRPr="001513DB" w:rsidRDefault="00D24630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8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40C92BB5" w14:textId="77777777" w:rsidR="001D0D8B" w:rsidRPr="001513DB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009E9EF7" w14:textId="4670987F" w:rsidR="001D0D8B" w:rsidRPr="00F94B8D" w:rsidRDefault="001D0D8B" w:rsidP="001D0D8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1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7CBBCED" w14:textId="53F49B69" w:rsidR="00C766B2" w:rsidRDefault="00C766B2" w:rsidP="00C76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11" w:type="dxa"/>
        <w:tblInd w:w="599" w:type="dxa"/>
        <w:tblLayout w:type="fixed"/>
        <w:tblLook w:val="01E0" w:firstRow="1" w:lastRow="1" w:firstColumn="1" w:lastColumn="1" w:noHBand="0" w:noVBand="0"/>
      </w:tblPr>
      <w:tblGrid>
        <w:gridCol w:w="2998"/>
        <w:gridCol w:w="1089"/>
        <w:gridCol w:w="236"/>
        <w:gridCol w:w="1100"/>
        <w:gridCol w:w="240"/>
        <w:gridCol w:w="1062"/>
        <w:gridCol w:w="236"/>
        <w:gridCol w:w="966"/>
        <w:gridCol w:w="236"/>
        <w:gridCol w:w="1048"/>
      </w:tblGrid>
      <w:tr w:rsidR="00093B41" w:rsidRPr="00002312" w14:paraId="4BF6CDF7" w14:textId="77777777" w:rsidTr="00DF285E">
        <w:trPr>
          <w:trHeight w:val="394"/>
        </w:trPr>
        <w:tc>
          <w:tcPr>
            <w:tcW w:w="2998" w:type="dxa"/>
            <w:vAlign w:val="bottom"/>
          </w:tcPr>
          <w:p w14:paraId="3C8419BF" w14:textId="77777777" w:rsidR="00093B41" w:rsidRPr="00DE347B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13" w:type="dxa"/>
            <w:gridSpan w:val="9"/>
          </w:tcPr>
          <w:p w14:paraId="4F74B955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3B41" w:rsidRPr="00002312" w14:paraId="4E2AD2B0" w14:textId="77777777" w:rsidTr="00DF285E">
        <w:trPr>
          <w:trHeight w:val="394"/>
        </w:trPr>
        <w:tc>
          <w:tcPr>
            <w:tcW w:w="2998" w:type="dxa"/>
            <w:vAlign w:val="bottom"/>
          </w:tcPr>
          <w:p w14:paraId="56485FA3" w14:textId="77777777" w:rsidR="00093B41" w:rsidRPr="00DE347B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9" w:type="dxa"/>
          </w:tcPr>
          <w:p w14:paraId="0CC05C48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AA0E4FC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4" w:type="dxa"/>
            <w:gridSpan w:val="5"/>
          </w:tcPr>
          <w:p w14:paraId="197D858B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7F78F1D8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DE2EF31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93B41" w:rsidRPr="00002312" w14:paraId="39A704D2" w14:textId="77777777" w:rsidTr="00DF285E">
        <w:trPr>
          <w:trHeight w:val="1124"/>
        </w:trPr>
        <w:tc>
          <w:tcPr>
            <w:tcW w:w="2998" w:type="dxa"/>
            <w:vAlign w:val="bottom"/>
          </w:tcPr>
          <w:p w14:paraId="3A0DC346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9" w:type="dxa"/>
          </w:tcPr>
          <w:p w14:paraId="20726A95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06F991D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3451D636" w14:textId="3F3CF426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F285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293A5F1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3551DD9A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0AF28A0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AB64721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D3C85B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BA1F35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7F4BE70D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กำไรสะสม </w:t>
            </w:r>
          </w:p>
        </w:tc>
        <w:tc>
          <w:tcPr>
            <w:tcW w:w="236" w:type="dxa"/>
            <w:vAlign w:val="bottom"/>
          </w:tcPr>
          <w:p w14:paraId="1DEBE3C6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7D8DE04B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6E29462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7D63463E" w14:textId="71A0675F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F285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93B41" w:rsidRPr="00002312" w14:paraId="13372C02" w14:textId="77777777" w:rsidTr="00DF285E">
        <w:trPr>
          <w:trHeight w:val="394"/>
        </w:trPr>
        <w:tc>
          <w:tcPr>
            <w:tcW w:w="2998" w:type="dxa"/>
            <w:vAlign w:val="bottom"/>
          </w:tcPr>
          <w:p w14:paraId="3AE0123E" w14:textId="77777777" w:rsidR="00093B41" w:rsidRPr="00DE347B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13" w:type="dxa"/>
            <w:gridSpan w:val="9"/>
          </w:tcPr>
          <w:p w14:paraId="516B0F4F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3B41" w:rsidRPr="00002312" w14:paraId="2AC055D4" w14:textId="77777777" w:rsidTr="00DF285E">
        <w:trPr>
          <w:trHeight w:val="394"/>
        </w:trPr>
        <w:tc>
          <w:tcPr>
            <w:tcW w:w="2998" w:type="dxa"/>
          </w:tcPr>
          <w:p w14:paraId="46A00831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01722436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2E3E910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4C70BC31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1BF07DAE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4123E25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E70BA5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CB6C30A" w14:textId="3CA743B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65011E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6FE8B55C" w14:textId="77777777" w:rsidR="00093B41" w:rsidRPr="00DE347B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285E" w:rsidRPr="00002312" w14:paraId="08E1B6AE" w14:textId="77777777" w:rsidTr="00042791">
        <w:trPr>
          <w:trHeight w:val="374"/>
        </w:trPr>
        <w:tc>
          <w:tcPr>
            <w:tcW w:w="2998" w:type="dxa"/>
          </w:tcPr>
          <w:p w14:paraId="235AB5E4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9" w:type="dxa"/>
          </w:tcPr>
          <w:p w14:paraId="39B1EE0C" w14:textId="73DFE930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90,403 </w:t>
            </w:r>
          </w:p>
        </w:tc>
        <w:tc>
          <w:tcPr>
            <w:tcW w:w="236" w:type="dxa"/>
            <w:vAlign w:val="bottom"/>
          </w:tcPr>
          <w:p w14:paraId="7A0602A5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53A06E4C" w14:textId="1992B67A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2,680</w:t>
            </w:r>
          </w:p>
        </w:tc>
        <w:tc>
          <w:tcPr>
            <w:tcW w:w="240" w:type="dxa"/>
            <w:vAlign w:val="bottom"/>
          </w:tcPr>
          <w:p w14:paraId="4CB44B46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BB8AB53" w14:textId="3F052BD1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916266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278B554" w14:textId="76445D77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D11BEC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502926B8" w14:textId="2D48B965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93,083</w:t>
            </w:r>
          </w:p>
        </w:tc>
      </w:tr>
      <w:tr w:rsidR="00DF285E" w:rsidRPr="00002312" w14:paraId="2C416C95" w14:textId="77777777" w:rsidTr="00042791">
        <w:trPr>
          <w:trHeight w:val="374"/>
        </w:trPr>
        <w:tc>
          <w:tcPr>
            <w:tcW w:w="2998" w:type="dxa"/>
          </w:tcPr>
          <w:p w14:paraId="2607088E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9" w:type="dxa"/>
          </w:tcPr>
          <w:p w14:paraId="0AB13977" w14:textId="0E7DA6D1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2,791 </w:t>
            </w:r>
          </w:p>
        </w:tc>
        <w:tc>
          <w:tcPr>
            <w:tcW w:w="236" w:type="dxa"/>
            <w:vAlign w:val="bottom"/>
          </w:tcPr>
          <w:p w14:paraId="4BF63B9C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0599E0C" w14:textId="235998FF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(463)</w:t>
            </w:r>
          </w:p>
        </w:tc>
        <w:tc>
          <w:tcPr>
            <w:tcW w:w="240" w:type="dxa"/>
            <w:vAlign w:val="bottom"/>
          </w:tcPr>
          <w:p w14:paraId="49110C0C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E081276" w14:textId="446EC093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B8F424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07AB032" w14:textId="77DD941A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C61A98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3F72E69" w14:textId="120D700A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2,328</w:t>
            </w:r>
          </w:p>
        </w:tc>
      </w:tr>
      <w:tr w:rsidR="00DF285E" w:rsidRPr="00002312" w14:paraId="527B0354" w14:textId="77777777" w:rsidTr="00DF285E">
        <w:trPr>
          <w:trHeight w:val="374"/>
        </w:trPr>
        <w:tc>
          <w:tcPr>
            <w:tcW w:w="2998" w:type="dxa"/>
          </w:tcPr>
          <w:p w14:paraId="46E61851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089" w:type="dxa"/>
          </w:tcPr>
          <w:p w14:paraId="1CC6101C" w14:textId="041B44EB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34EB">
              <w:rPr>
                <w:rFonts w:asciiTheme="majorBidi" w:hAnsiTheme="majorBidi" w:cstheme="majorBidi"/>
                <w:sz w:val="28"/>
                <w:szCs w:val="28"/>
              </w:rPr>
              <w:t>2,188</w:t>
            </w: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564B4F8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37F9424" w14:textId="58410934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(736)</w:t>
            </w:r>
          </w:p>
        </w:tc>
        <w:tc>
          <w:tcPr>
            <w:tcW w:w="240" w:type="dxa"/>
            <w:vAlign w:val="bottom"/>
          </w:tcPr>
          <w:p w14:paraId="40630145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13485E4" w14:textId="67DEA476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7013CCA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1585FDBB" w14:textId="0A87945F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063BB6F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1D1A7CA0" w14:textId="68B3B782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1,452</w:t>
            </w:r>
          </w:p>
        </w:tc>
      </w:tr>
      <w:tr w:rsidR="00DF285E" w:rsidRPr="00002312" w14:paraId="23A2B87D" w14:textId="77777777" w:rsidTr="00DF285E">
        <w:trPr>
          <w:trHeight w:val="374"/>
        </w:trPr>
        <w:tc>
          <w:tcPr>
            <w:tcW w:w="2998" w:type="dxa"/>
          </w:tcPr>
          <w:p w14:paraId="551D1360" w14:textId="318D7381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76A7B6F6" w14:textId="2D9A8BC4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46,397 </w:t>
            </w:r>
          </w:p>
        </w:tc>
        <w:tc>
          <w:tcPr>
            <w:tcW w:w="236" w:type="dxa"/>
            <w:vAlign w:val="bottom"/>
          </w:tcPr>
          <w:p w14:paraId="1B22E817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252E836A" w14:textId="520B00CF" w:rsidR="00DF285E" w:rsidRPr="00DE347B" w:rsidRDefault="00D24630" w:rsidP="0024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047430CF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8812A9F" w14:textId="04320062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2,961</w:t>
            </w:r>
          </w:p>
        </w:tc>
        <w:tc>
          <w:tcPr>
            <w:tcW w:w="236" w:type="dxa"/>
          </w:tcPr>
          <w:p w14:paraId="0E4D0329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B7EF6DD" w14:textId="7FC580A6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(16,618)</w:t>
            </w:r>
          </w:p>
        </w:tc>
        <w:tc>
          <w:tcPr>
            <w:tcW w:w="236" w:type="dxa"/>
            <w:vAlign w:val="bottom"/>
          </w:tcPr>
          <w:p w14:paraId="10D15441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4999FE88" w14:textId="2A78AD51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32,740</w:t>
            </w:r>
          </w:p>
        </w:tc>
      </w:tr>
      <w:tr w:rsidR="00DF285E" w:rsidRPr="00002312" w14:paraId="70C12001" w14:textId="77777777" w:rsidTr="00DF285E">
        <w:trPr>
          <w:trHeight w:val="384"/>
        </w:trPr>
        <w:tc>
          <w:tcPr>
            <w:tcW w:w="2998" w:type="dxa"/>
          </w:tcPr>
          <w:p w14:paraId="7699F9CD" w14:textId="371AC008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3B6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ไ</w:t>
            </w:r>
            <w:r w:rsidRPr="006563B6">
              <w:rPr>
                <w:rFonts w:asciiTheme="majorBidi" w:hAnsiTheme="majorBidi" w:hint="cs"/>
                <w:sz w:val="28"/>
                <w:szCs w:val="28"/>
                <w:cs/>
              </w:rPr>
              <w:t>ม่มีตัวตน</w:t>
            </w:r>
          </w:p>
        </w:tc>
        <w:tc>
          <w:tcPr>
            <w:tcW w:w="1089" w:type="dxa"/>
          </w:tcPr>
          <w:p w14:paraId="0C112A28" w14:textId="57E2E5E9" w:rsidR="00DF285E" w:rsidRPr="00486E66" w:rsidRDefault="00DF285E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3500C"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  <w:tc>
          <w:tcPr>
            <w:tcW w:w="236" w:type="dxa"/>
            <w:vAlign w:val="bottom"/>
          </w:tcPr>
          <w:p w14:paraId="098AFD9A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42FB1D9" w14:textId="0B2AD4C7" w:rsidR="00DF285E" w:rsidRPr="00CB34EB" w:rsidRDefault="00D24630" w:rsidP="0024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24C68E73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053A997" w14:textId="0D456DF2" w:rsidR="00DF285E" w:rsidRPr="00CB34E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9E0190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CAEC6F5" w14:textId="56E56D3E" w:rsidR="00DF285E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8137014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4CBFAF9E" w14:textId="4FB709D6" w:rsidR="00DF285E" w:rsidRPr="00CB34E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</w:tr>
      <w:tr w:rsidR="00DF285E" w:rsidRPr="00002312" w14:paraId="6F4F9107" w14:textId="77777777" w:rsidTr="00DF285E">
        <w:trPr>
          <w:trHeight w:val="384"/>
        </w:trPr>
        <w:tc>
          <w:tcPr>
            <w:tcW w:w="2998" w:type="dxa"/>
          </w:tcPr>
          <w:p w14:paraId="5F791528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9" w:type="dxa"/>
          </w:tcPr>
          <w:p w14:paraId="422BA7F8" w14:textId="747488F0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2,089 </w:t>
            </w:r>
          </w:p>
        </w:tc>
        <w:tc>
          <w:tcPr>
            <w:tcW w:w="236" w:type="dxa"/>
            <w:vAlign w:val="bottom"/>
          </w:tcPr>
          <w:p w14:paraId="1FD7AD83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0283AF4" w14:textId="13E9FB15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3,441</w:t>
            </w:r>
          </w:p>
        </w:tc>
        <w:tc>
          <w:tcPr>
            <w:tcW w:w="240" w:type="dxa"/>
            <w:vAlign w:val="bottom"/>
          </w:tcPr>
          <w:p w14:paraId="126A7D9B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A616A6B" w14:textId="3B979530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3C4CCF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725B750B" w14:textId="3A9CD6FD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9A60AA7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1F372A0" w14:textId="0DAC54CA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5,530</w:t>
            </w:r>
          </w:p>
        </w:tc>
      </w:tr>
      <w:tr w:rsidR="00DF285E" w:rsidRPr="00002312" w14:paraId="26F1625D" w14:textId="77777777" w:rsidTr="00DF285E">
        <w:trPr>
          <w:trHeight w:val="374"/>
        </w:trPr>
        <w:tc>
          <w:tcPr>
            <w:tcW w:w="2998" w:type="dxa"/>
          </w:tcPr>
          <w:p w14:paraId="6C0E4E1F" w14:textId="591864D5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การรับประกันสินค้า</w:t>
            </w:r>
          </w:p>
        </w:tc>
        <w:tc>
          <w:tcPr>
            <w:tcW w:w="1089" w:type="dxa"/>
          </w:tcPr>
          <w:p w14:paraId="2D23775B" w14:textId="77777777" w:rsidR="00DF285E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B1CE9B" w14:textId="44A6B6A0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1,820 </w:t>
            </w:r>
          </w:p>
        </w:tc>
        <w:tc>
          <w:tcPr>
            <w:tcW w:w="236" w:type="dxa"/>
            <w:vAlign w:val="bottom"/>
          </w:tcPr>
          <w:p w14:paraId="314FD744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72E504C2" w14:textId="77777777" w:rsidR="00DF285E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022611" w14:textId="3C6A61D7" w:rsidR="00D24630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240" w:type="dxa"/>
            <w:vAlign w:val="bottom"/>
          </w:tcPr>
          <w:p w14:paraId="707B3643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660B1D9" w14:textId="77777777" w:rsidR="00D24630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DD8B3F" w14:textId="777B0AF8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B33C0BB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46C7BBC3" w14:textId="77777777" w:rsidR="00D24630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75C5C3" w14:textId="7E275A7F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0309F2F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7D870E9B" w14:textId="77777777" w:rsidR="00DF285E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57A3A4" w14:textId="4F859FB2" w:rsidR="00247DE4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</w:tr>
      <w:tr w:rsidR="00DF285E" w:rsidRPr="00002312" w14:paraId="2A721F98" w14:textId="77777777" w:rsidTr="00DF285E">
        <w:trPr>
          <w:trHeight w:val="374"/>
        </w:trPr>
        <w:tc>
          <w:tcPr>
            <w:tcW w:w="2998" w:type="dxa"/>
          </w:tcPr>
          <w:p w14:paraId="118791D6" w14:textId="7B4B7238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089" w:type="dxa"/>
          </w:tcPr>
          <w:p w14:paraId="28E396B5" w14:textId="4AB8E66D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195AF9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6DC3C54A" w14:textId="0D4D0774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0A74A8FD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883A430" w14:textId="6E713A8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3E9AB5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55C1E05A" w14:textId="79BF4AE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6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C8CB4B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772BB39D" w14:textId="06D286A3" w:rsidR="00247DE4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285E" w:rsidRPr="00002312" w14:paraId="3835FB03" w14:textId="77777777" w:rsidTr="00DF285E">
        <w:trPr>
          <w:trHeight w:val="374"/>
        </w:trPr>
        <w:tc>
          <w:tcPr>
            <w:tcW w:w="2998" w:type="dxa"/>
          </w:tcPr>
          <w:p w14:paraId="46319C98" w14:textId="25974F1B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8A23D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</w:t>
            </w: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89" w:type="dxa"/>
          </w:tcPr>
          <w:p w14:paraId="5F8AC6B3" w14:textId="0F9B2FA6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34EB">
              <w:rPr>
                <w:rFonts w:asciiTheme="majorBidi" w:hAnsiTheme="majorBidi" w:cstheme="majorBidi"/>
                <w:sz w:val="28"/>
                <w:szCs w:val="28"/>
              </w:rPr>
              <w:t>3,236</w:t>
            </w: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9F5B6E3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127617F5" w14:textId="5F23A15D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240" w:type="dxa"/>
            <w:vAlign w:val="bottom"/>
          </w:tcPr>
          <w:p w14:paraId="5781BE49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276DDDC6" w14:textId="08DF43F5" w:rsidR="00DF285E" w:rsidRPr="00DE347B" w:rsidRDefault="00D24630" w:rsidP="00D24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E1B3F2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9C11B8A" w14:textId="70D83E16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04A41B1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  <w:tab w:val="decimal" w:pos="794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7BC704DB" w14:textId="0AF6B87C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3,186</w:t>
            </w:r>
          </w:p>
        </w:tc>
      </w:tr>
      <w:tr w:rsidR="00DF285E" w:rsidRPr="00002312" w14:paraId="115E22A7" w14:textId="77777777" w:rsidTr="00DF285E">
        <w:trPr>
          <w:trHeight w:val="384"/>
        </w:trPr>
        <w:tc>
          <w:tcPr>
            <w:tcW w:w="2998" w:type="dxa"/>
          </w:tcPr>
          <w:p w14:paraId="4F67C8F8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76649" w14:textId="3B52C195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E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150,022</w:t>
            </w:r>
          </w:p>
        </w:tc>
        <w:tc>
          <w:tcPr>
            <w:tcW w:w="236" w:type="dxa"/>
            <w:vAlign w:val="bottom"/>
          </w:tcPr>
          <w:p w14:paraId="406BB092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1B7C3" w14:textId="30069DD6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5,050</w:t>
            </w:r>
          </w:p>
        </w:tc>
        <w:tc>
          <w:tcPr>
            <w:tcW w:w="240" w:type="dxa"/>
            <w:vAlign w:val="bottom"/>
          </w:tcPr>
          <w:p w14:paraId="05D3B52C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9F9E1" w14:textId="5A5E7F3E" w:rsidR="00DF285E" w:rsidRPr="00DE347B" w:rsidRDefault="00D24630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2,961</w:t>
            </w:r>
          </w:p>
        </w:tc>
        <w:tc>
          <w:tcPr>
            <w:tcW w:w="236" w:type="dxa"/>
          </w:tcPr>
          <w:p w14:paraId="3653FC9D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EDEA3" w14:textId="4837FC1F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(16,618)</w:t>
            </w:r>
          </w:p>
        </w:tc>
        <w:tc>
          <w:tcPr>
            <w:tcW w:w="236" w:type="dxa"/>
            <w:vAlign w:val="bottom"/>
          </w:tcPr>
          <w:p w14:paraId="087FF79F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B5186" w14:textId="69A9BD36" w:rsidR="00DF285E" w:rsidRPr="00DE347B" w:rsidRDefault="00247DE4" w:rsidP="0024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141,415</w:t>
            </w:r>
          </w:p>
        </w:tc>
      </w:tr>
      <w:tr w:rsidR="00DF285E" w:rsidRPr="00002312" w14:paraId="084C9143" w14:textId="77777777" w:rsidTr="00042791">
        <w:trPr>
          <w:trHeight w:val="384"/>
        </w:trPr>
        <w:tc>
          <w:tcPr>
            <w:tcW w:w="2998" w:type="dxa"/>
          </w:tcPr>
          <w:p w14:paraId="4D71F977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BB78CC6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BA06465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14:paraId="23382FB7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D8B3BB9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17F038C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B7D572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7844A1C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1BE9E4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14:paraId="7EE8A1DF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285E" w:rsidRPr="00002312" w14:paraId="569B7F56" w14:textId="77777777" w:rsidTr="00042791">
        <w:trPr>
          <w:trHeight w:val="394"/>
        </w:trPr>
        <w:tc>
          <w:tcPr>
            <w:tcW w:w="2998" w:type="dxa"/>
          </w:tcPr>
          <w:p w14:paraId="60BEFEA8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169FF5B6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A20E74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1111289F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5A50233E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F64E64D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3FD93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0183D5EF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9B2EA19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1FCB845F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285E" w:rsidRPr="00002312" w14:paraId="7C5DEAB7" w14:textId="77777777" w:rsidTr="00042791">
        <w:trPr>
          <w:trHeight w:val="374"/>
        </w:trPr>
        <w:tc>
          <w:tcPr>
            <w:tcW w:w="2998" w:type="dxa"/>
          </w:tcPr>
          <w:p w14:paraId="2912B74C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89" w:type="dxa"/>
          </w:tcPr>
          <w:p w14:paraId="21E17254" w14:textId="5882FBC5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(25,000)</w:t>
            </w:r>
          </w:p>
        </w:tc>
        <w:tc>
          <w:tcPr>
            <w:tcW w:w="236" w:type="dxa"/>
            <w:vAlign w:val="bottom"/>
          </w:tcPr>
          <w:p w14:paraId="60EBBE1B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4EE8F77C" w14:textId="39C90D73" w:rsidR="00DF285E" w:rsidRPr="00DE347B" w:rsidRDefault="00247DE4" w:rsidP="0024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(927)</w:t>
            </w:r>
          </w:p>
        </w:tc>
        <w:tc>
          <w:tcPr>
            <w:tcW w:w="240" w:type="dxa"/>
          </w:tcPr>
          <w:p w14:paraId="5A6B3C8B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EFE7AEF" w14:textId="5C14981A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BF05E1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32516786" w14:textId="3B6DBC17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FD50E6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4C1583DC" w14:textId="547A3359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(25,927)</w:t>
            </w:r>
          </w:p>
        </w:tc>
      </w:tr>
      <w:tr w:rsidR="00DF285E" w:rsidRPr="00002312" w14:paraId="74C7D843" w14:textId="77777777" w:rsidTr="00042791">
        <w:trPr>
          <w:trHeight w:val="374"/>
        </w:trPr>
        <w:tc>
          <w:tcPr>
            <w:tcW w:w="2998" w:type="dxa"/>
          </w:tcPr>
          <w:p w14:paraId="2569BBC1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089" w:type="dxa"/>
          </w:tcPr>
          <w:p w14:paraId="1B6D82D7" w14:textId="3A428325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(72,669)</w:t>
            </w:r>
          </w:p>
        </w:tc>
        <w:tc>
          <w:tcPr>
            <w:tcW w:w="236" w:type="dxa"/>
            <w:vAlign w:val="bottom"/>
          </w:tcPr>
          <w:p w14:paraId="53412F9F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06CCC57A" w14:textId="53AF06A5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240" w:type="dxa"/>
          </w:tcPr>
          <w:p w14:paraId="78C07D35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0B905AAF" w14:textId="7049C354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(4,135)</w:t>
            </w:r>
          </w:p>
        </w:tc>
        <w:tc>
          <w:tcPr>
            <w:tcW w:w="236" w:type="dxa"/>
          </w:tcPr>
          <w:p w14:paraId="3BF3ABF0" w14:textId="77777777" w:rsidR="00DF285E" w:rsidRPr="007D6533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0E17F127" w14:textId="490F0C6F" w:rsidR="00DF285E" w:rsidRPr="00DE347B" w:rsidRDefault="00247DE4" w:rsidP="0024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478B2C46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412E61BB" w14:textId="1995B216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(75,851)</w:t>
            </w:r>
          </w:p>
        </w:tc>
      </w:tr>
      <w:tr w:rsidR="00DF285E" w:rsidRPr="00002312" w14:paraId="361B5141" w14:textId="77777777" w:rsidTr="00042791">
        <w:trPr>
          <w:trHeight w:val="374"/>
        </w:trPr>
        <w:tc>
          <w:tcPr>
            <w:tcW w:w="2998" w:type="dxa"/>
          </w:tcPr>
          <w:p w14:paraId="533EB3F2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89" w:type="dxa"/>
          </w:tcPr>
          <w:p w14:paraId="7D096B3E" w14:textId="40107AB6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(2,140)</w:t>
            </w:r>
          </w:p>
        </w:tc>
        <w:tc>
          <w:tcPr>
            <w:tcW w:w="236" w:type="dxa"/>
            <w:vAlign w:val="bottom"/>
          </w:tcPr>
          <w:p w14:paraId="6D6428D3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</w:tcPr>
          <w:p w14:paraId="367F17DF" w14:textId="7CD38F84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(4,618)</w:t>
            </w:r>
          </w:p>
        </w:tc>
        <w:tc>
          <w:tcPr>
            <w:tcW w:w="240" w:type="dxa"/>
          </w:tcPr>
          <w:p w14:paraId="44C38B2C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CBEE390" w14:textId="58D770F0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2CD737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D4932E4" w14:textId="615CE726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3253D5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21C6E7B9" w14:textId="1221180E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(6,758)</w:t>
            </w:r>
          </w:p>
        </w:tc>
      </w:tr>
      <w:tr w:rsidR="00DF285E" w:rsidRPr="00002312" w14:paraId="6941CCBA" w14:textId="77777777" w:rsidTr="00042791">
        <w:trPr>
          <w:trHeight w:val="384"/>
        </w:trPr>
        <w:tc>
          <w:tcPr>
            <w:tcW w:w="2998" w:type="dxa"/>
          </w:tcPr>
          <w:p w14:paraId="34B08B67" w14:textId="3443EF65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2133648" w14:textId="687DAB66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(34)</w:t>
            </w:r>
          </w:p>
        </w:tc>
        <w:tc>
          <w:tcPr>
            <w:tcW w:w="236" w:type="dxa"/>
            <w:vAlign w:val="bottom"/>
          </w:tcPr>
          <w:p w14:paraId="0616168A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186B7052" w14:textId="5B35BE27" w:rsidR="00DF285E" w:rsidRPr="00DE347B" w:rsidRDefault="00247DE4" w:rsidP="0024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CC0B880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87307FA" w14:textId="1D1C1363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05D6DD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B10BC57" w14:textId="441C7B11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16508F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7F1D80FF" w14:textId="64ADA92D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</w:tr>
      <w:tr w:rsidR="00DF285E" w:rsidRPr="00002312" w14:paraId="16FD6C06" w14:textId="77777777" w:rsidTr="00042791">
        <w:trPr>
          <w:trHeight w:val="384"/>
        </w:trPr>
        <w:tc>
          <w:tcPr>
            <w:tcW w:w="2998" w:type="dxa"/>
          </w:tcPr>
          <w:p w14:paraId="2AAEFC4A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2FCAFA7" w14:textId="0E513B53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(99,843)</w:t>
            </w:r>
          </w:p>
        </w:tc>
        <w:tc>
          <w:tcPr>
            <w:tcW w:w="236" w:type="dxa"/>
            <w:vAlign w:val="bottom"/>
          </w:tcPr>
          <w:p w14:paraId="22EB7921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14:paraId="3E92AA33" w14:textId="031EFEE0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(4,646)</w:t>
            </w:r>
          </w:p>
        </w:tc>
        <w:tc>
          <w:tcPr>
            <w:tcW w:w="240" w:type="dxa"/>
          </w:tcPr>
          <w:p w14:paraId="1B983DBF" w14:textId="77777777" w:rsidR="00DF285E" w:rsidRPr="007D6533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3A858C59" w14:textId="28014B8F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(4,135)</w:t>
            </w:r>
          </w:p>
        </w:tc>
        <w:tc>
          <w:tcPr>
            <w:tcW w:w="236" w:type="dxa"/>
          </w:tcPr>
          <w:p w14:paraId="30660282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14:paraId="547AF657" w14:textId="7C1AECF8" w:rsidR="00DF285E" w:rsidRPr="00DE347B" w:rsidRDefault="00247DE4" w:rsidP="00247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0C493B87" w14:textId="77777777" w:rsidR="00DF285E" w:rsidRPr="007D6533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</w:tcPr>
          <w:p w14:paraId="707D6E4D" w14:textId="03A85850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(108,570)</w:t>
            </w:r>
          </w:p>
        </w:tc>
      </w:tr>
      <w:tr w:rsidR="00DF285E" w:rsidRPr="00002312" w14:paraId="251B3D36" w14:textId="77777777" w:rsidTr="00042791">
        <w:trPr>
          <w:trHeight w:val="384"/>
        </w:trPr>
        <w:tc>
          <w:tcPr>
            <w:tcW w:w="2998" w:type="dxa"/>
          </w:tcPr>
          <w:p w14:paraId="1325D2F6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BB771B6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926095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55900B92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218B8E8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97A6017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C53AF5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1773925D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C2A698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117DE086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285E" w:rsidRPr="00002312" w14:paraId="703AD17E" w14:textId="77777777" w:rsidTr="00042791">
        <w:trPr>
          <w:trHeight w:val="344"/>
        </w:trPr>
        <w:tc>
          <w:tcPr>
            <w:tcW w:w="2998" w:type="dxa"/>
          </w:tcPr>
          <w:p w14:paraId="210813DD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5ED04D5B" w14:textId="6A1F7889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50,179 </w:t>
            </w:r>
          </w:p>
        </w:tc>
        <w:tc>
          <w:tcPr>
            <w:tcW w:w="236" w:type="dxa"/>
            <w:vAlign w:val="bottom"/>
          </w:tcPr>
          <w:p w14:paraId="7834960A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146CF2C0" w14:textId="1F545996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40" w:type="dxa"/>
          </w:tcPr>
          <w:p w14:paraId="32A95FA1" w14:textId="77777777" w:rsidR="00DF285E" w:rsidRPr="007D6533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26C67FF4" w14:textId="6F3F04C0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(1,174)</w:t>
            </w:r>
          </w:p>
        </w:tc>
        <w:tc>
          <w:tcPr>
            <w:tcW w:w="236" w:type="dxa"/>
          </w:tcPr>
          <w:p w14:paraId="28276CAA" w14:textId="77777777" w:rsidR="00DF285E" w:rsidRPr="00DE347B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double" w:sz="4" w:space="0" w:color="auto"/>
            </w:tcBorders>
          </w:tcPr>
          <w:p w14:paraId="0B807201" w14:textId="3C823F06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(16,564)</w:t>
            </w:r>
          </w:p>
        </w:tc>
        <w:tc>
          <w:tcPr>
            <w:tcW w:w="236" w:type="dxa"/>
          </w:tcPr>
          <w:p w14:paraId="59A24556" w14:textId="77777777" w:rsidR="00DF285E" w:rsidRPr="007D6533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double" w:sz="4" w:space="0" w:color="auto"/>
            </w:tcBorders>
          </w:tcPr>
          <w:p w14:paraId="414ADE31" w14:textId="06EE1568" w:rsidR="00DF285E" w:rsidRPr="00DE347B" w:rsidRDefault="00247DE4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32,845</w:t>
            </w:r>
          </w:p>
        </w:tc>
      </w:tr>
    </w:tbl>
    <w:p w14:paraId="03A988B7" w14:textId="77777777" w:rsidR="003F0541" w:rsidRDefault="003F05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bookmarkStart w:id="9" w:name="_Hlk92893127"/>
      <w:r>
        <w:br w:type="page"/>
      </w:r>
    </w:p>
    <w:tbl>
      <w:tblPr>
        <w:tblW w:w="9211" w:type="dxa"/>
        <w:tblInd w:w="599" w:type="dxa"/>
        <w:tblLayout w:type="fixed"/>
        <w:tblLook w:val="01E0" w:firstRow="1" w:lastRow="1" w:firstColumn="1" w:lastColumn="1" w:noHBand="0" w:noVBand="0"/>
      </w:tblPr>
      <w:tblGrid>
        <w:gridCol w:w="3001"/>
        <w:gridCol w:w="1012"/>
        <w:gridCol w:w="236"/>
        <w:gridCol w:w="1063"/>
        <w:gridCol w:w="236"/>
        <w:gridCol w:w="1056"/>
        <w:gridCol w:w="236"/>
        <w:gridCol w:w="1085"/>
        <w:gridCol w:w="236"/>
        <w:gridCol w:w="1050"/>
      </w:tblGrid>
      <w:tr w:rsidR="00093B41" w:rsidRPr="00002312" w14:paraId="1B8A61DC" w14:textId="77777777" w:rsidTr="00DF285E">
        <w:trPr>
          <w:trHeight w:val="394"/>
        </w:trPr>
        <w:tc>
          <w:tcPr>
            <w:tcW w:w="3001" w:type="dxa"/>
            <w:vAlign w:val="bottom"/>
          </w:tcPr>
          <w:p w14:paraId="0FF1EDAB" w14:textId="77777777" w:rsidR="00093B41" w:rsidRPr="0032674F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10" w:type="dxa"/>
            <w:gridSpan w:val="9"/>
          </w:tcPr>
          <w:p w14:paraId="1F9B153C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3B41" w:rsidRPr="00002312" w14:paraId="55472844" w14:textId="77777777" w:rsidTr="00DF285E">
        <w:trPr>
          <w:trHeight w:val="394"/>
        </w:trPr>
        <w:tc>
          <w:tcPr>
            <w:tcW w:w="3001" w:type="dxa"/>
            <w:vAlign w:val="bottom"/>
          </w:tcPr>
          <w:p w14:paraId="26D8FE34" w14:textId="77777777" w:rsidR="00093B41" w:rsidRPr="0032674F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12" w:type="dxa"/>
          </w:tcPr>
          <w:p w14:paraId="35DAB125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1CAA099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6" w:type="dxa"/>
            <w:gridSpan w:val="5"/>
          </w:tcPr>
          <w:p w14:paraId="757FE459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46681135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169073B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93B41" w:rsidRPr="00002312" w14:paraId="79E6B0D7" w14:textId="77777777" w:rsidTr="00DF285E">
        <w:trPr>
          <w:trHeight w:val="1124"/>
        </w:trPr>
        <w:tc>
          <w:tcPr>
            <w:tcW w:w="3001" w:type="dxa"/>
            <w:vAlign w:val="bottom"/>
          </w:tcPr>
          <w:p w14:paraId="25E09DA2" w14:textId="77777777" w:rsidR="00093B41" w:rsidRPr="0032674F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350C1D07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ABC0E53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B7E61CA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1A7A61D8" w14:textId="023D315D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F285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4085EAD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3025106E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F40FEC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6613A0E8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10CBC3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165A566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386FE52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2674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สะสม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CD72F1B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6371C2B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B404CC0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4CCD4541" w14:textId="670EC1ED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F285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93B41" w:rsidRPr="00002312" w14:paraId="5ED58E82" w14:textId="77777777" w:rsidTr="00DF285E">
        <w:trPr>
          <w:trHeight w:val="394"/>
        </w:trPr>
        <w:tc>
          <w:tcPr>
            <w:tcW w:w="3001" w:type="dxa"/>
            <w:vAlign w:val="bottom"/>
          </w:tcPr>
          <w:p w14:paraId="221B2D55" w14:textId="77777777" w:rsidR="00093B41" w:rsidRPr="0032674F" w:rsidRDefault="00093B41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10" w:type="dxa"/>
            <w:gridSpan w:val="9"/>
          </w:tcPr>
          <w:p w14:paraId="244DFC52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93B41" w:rsidRPr="00002312" w14:paraId="4E86E258" w14:textId="77777777" w:rsidTr="00DF285E">
        <w:trPr>
          <w:trHeight w:val="394"/>
        </w:trPr>
        <w:tc>
          <w:tcPr>
            <w:tcW w:w="3001" w:type="dxa"/>
          </w:tcPr>
          <w:p w14:paraId="41C8FE53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12" w:type="dxa"/>
            <w:vAlign w:val="bottom"/>
          </w:tcPr>
          <w:p w14:paraId="3D7FF81F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15E9F0A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6084468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353AB3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319B49B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C324E09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0E8A429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EE7A28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22D13264" w14:textId="77777777" w:rsidR="00093B41" w:rsidRPr="0032674F" w:rsidRDefault="00093B4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285E" w:rsidRPr="00002312" w14:paraId="53D00A89" w14:textId="77777777" w:rsidTr="00DF285E">
        <w:trPr>
          <w:trHeight w:val="374"/>
        </w:trPr>
        <w:tc>
          <w:tcPr>
            <w:tcW w:w="3001" w:type="dxa"/>
          </w:tcPr>
          <w:p w14:paraId="27A636C4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12" w:type="dxa"/>
            <w:vAlign w:val="bottom"/>
          </w:tcPr>
          <w:p w14:paraId="5DBE23BD" w14:textId="0F2D8FA4" w:rsidR="00DF285E" w:rsidRPr="0032674F" w:rsidRDefault="00DF285E" w:rsidP="00FA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16,339</w:t>
            </w:r>
          </w:p>
        </w:tc>
        <w:tc>
          <w:tcPr>
            <w:tcW w:w="236" w:type="dxa"/>
            <w:vAlign w:val="bottom"/>
          </w:tcPr>
          <w:p w14:paraId="626DE9F1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DB4AC0D" w14:textId="40E8E0D3" w:rsidR="00DF285E" w:rsidRPr="0032674F" w:rsidRDefault="00DF285E" w:rsidP="00FA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6ABF">
              <w:rPr>
                <w:rFonts w:asciiTheme="majorBidi" w:hAnsiTheme="majorBidi" w:cstheme="majorBidi"/>
                <w:sz w:val="28"/>
                <w:szCs w:val="28"/>
              </w:rPr>
              <w:t xml:space="preserve"> 74,064 </w:t>
            </w:r>
          </w:p>
        </w:tc>
        <w:tc>
          <w:tcPr>
            <w:tcW w:w="236" w:type="dxa"/>
            <w:vAlign w:val="bottom"/>
          </w:tcPr>
          <w:p w14:paraId="07393EFA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A319E8A" w14:textId="1712F9AD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6AB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1C9BE3EF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3840C76" w14:textId="197C6FC2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1BDECD08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D6C6E4B" w14:textId="627529F1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90,403 </w:t>
            </w:r>
          </w:p>
        </w:tc>
      </w:tr>
      <w:tr w:rsidR="00DF285E" w:rsidRPr="00002312" w14:paraId="6C1C0F91" w14:textId="77777777" w:rsidTr="00DF285E">
        <w:trPr>
          <w:trHeight w:val="374"/>
        </w:trPr>
        <w:tc>
          <w:tcPr>
            <w:tcW w:w="3001" w:type="dxa"/>
          </w:tcPr>
          <w:p w14:paraId="6F311B0F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12" w:type="dxa"/>
            <w:vAlign w:val="bottom"/>
          </w:tcPr>
          <w:p w14:paraId="64760635" w14:textId="297D8434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2,054</w:t>
            </w:r>
          </w:p>
        </w:tc>
        <w:tc>
          <w:tcPr>
            <w:tcW w:w="236" w:type="dxa"/>
            <w:vAlign w:val="bottom"/>
          </w:tcPr>
          <w:p w14:paraId="1ED91CFC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0A39C172" w14:textId="37FBFDE8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6ABF">
              <w:rPr>
                <w:rFonts w:asciiTheme="majorBidi" w:hAnsiTheme="majorBidi" w:cstheme="majorBidi"/>
                <w:sz w:val="28"/>
                <w:szCs w:val="28"/>
              </w:rPr>
              <w:t xml:space="preserve"> 737 </w:t>
            </w:r>
          </w:p>
        </w:tc>
        <w:tc>
          <w:tcPr>
            <w:tcW w:w="236" w:type="dxa"/>
            <w:vAlign w:val="bottom"/>
          </w:tcPr>
          <w:p w14:paraId="64BEFA58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D96EA33" w14:textId="4B4426A9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6ABF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71A34D0A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0CF6069" w14:textId="680C1D9E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EB265A6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CF2726A" w14:textId="2D5B974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2,791 </w:t>
            </w:r>
          </w:p>
        </w:tc>
      </w:tr>
      <w:tr w:rsidR="00906B18" w:rsidRPr="00002312" w14:paraId="0854E14E" w14:textId="77777777" w:rsidTr="00DF285E">
        <w:trPr>
          <w:trHeight w:val="374"/>
        </w:trPr>
        <w:tc>
          <w:tcPr>
            <w:tcW w:w="3001" w:type="dxa"/>
          </w:tcPr>
          <w:p w14:paraId="34FBBD6B" w14:textId="5A81AB9C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012" w:type="dxa"/>
          </w:tcPr>
          <w:p w14:paraId="327CF828" w14:textId="4FB1FDC9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1,685</w:t>
            </w: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F48E4FA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A8551D8" w14:textId="1B80DFCC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503 </w:t>
            </w:r>
          </w:p>
        </w:tc>
        <w:tc>
          <w:tcPr>
            <w:tcW w:w="236" w:type="dxa"/>
            <w:vAlign w:val="bottom"/>
          </w:tcPr>
          <w:p w14:paraId="57A18B3B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B674660" w14:textId="08524179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7403B8F3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DDB27A8" w14:textId="49CEA604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B8D28BA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1605977" w14:textId="49D5C332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34EB">
              <w:rPr>
                <w:rFonts w:asciiTheme="majorBidi" w:hAnsiTheme="majorBidi" w:cstheme="majorBidi"/>
                <w:sz w:val="28"/>
                <w:szCs w:val="28"/>
              </w:rPr>
              <w:t>2,188</w:t>
            </w: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906B18" w:rsidRPr="00002312" w14:paraId="052356EC" w14:textId="77777777" w:rsidTr="00DF285E">
        <w:trPr>
          <w:trHeight w:val="374"/>
        </w:trPr>
        <w:tc>
          <w:tcPr>
            <w:tcW w:w="3001" w:type="dxa"/>
          </w:tcPr>
          <w:p w14:paraId="0B8E1D53" w14:textId="38ABBFFC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347B">
              <w:rPr>
                <w:rFonts w:asciiTheme="majorBidi" w:hAnsi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12" w:type="dxa"/>
          </w:tcPr>
          <w:p w14:paraId="4D710570" w14:textId="3F2B3591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64,593</w:t>
            </w: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3EA7FF8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63BFE3F" w14:textId="239BF048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(123)</w:t>
            </w:r>
          </w:p>
        </w:tc>
        <w:tc>
          <w:tcPr>
            <w:tcW w:w="236" w:type="dxa"/>
            <w:vAlign w:val="bottom"/>
          </w:tcPr>
          <w:p w14:paraId="569596B8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3C3F6E5" w14:textId="17255725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54,385 </w:t>
            </w:r>
          </w:p>
        </w:tc>
        <w:tc>
          <w:tcPr>
            <w:tcW w:w="236" w:type="dxa"/>
          </w:tcPr>
          <w:p w14:paraId="4FE3982A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9516F74" w14:textId="4CFE1921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(72,458)</w:t>
            </w:r>
          </w:p>
        </w:tc>
        <w:tc>
          <w:tcPr>
            <w:tcW w:w="236" w:type="dxa"/>
            <w:vAlign w:val="bottom"/>
          </w:tcPr>
          <w:p w14:paraId="742D9A11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47C71B8" w14:textId="4731FCE5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46,397 </w:t>
            </w:r>
          </w:p>
        </w:tc>
      </w:tr>
      <w:tr w:rsidR="00906B18" w:rsidRPr="00002312" w14:paraId="1BC61ED2" w14:textId="77777777" w:rsidTr="00DF285E">
        <w:trPr>
          <w:trHeight w:val="374"/>
        </w:trPr>
        <w:tc>
          <w:tcPr>
            <w:tcW w:w="3001" w:type="dxa"/>
          </w:tcPr>
          <w:p w14:paraId="37CA3C41" w14:textId="4C4F6023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563B6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ไ</w:t>
            </w:r>
            <w:r w:rsidRPr="006563B6">
              <w:rPr>
                <w:rFonts w:asciiTheme="majorBidi" w:hAnsiTheme="majorBidi" w:hint="cs"/>
                <w:sz w:val="28"/>
                <w:szCs w:val="28"/>
                <w:cs/>
              </w:rPr>
              <w:t>ม่มีตัวตน</w:t>
            </w:r>
          </w:p>
        </w:tc>
        <w:tc>
          <w:tcPr>
            <w:tcW w:w="1012" w:type="dxa"/>
          </w:tcPr>
          <w:p w14:paraId="2BDAF5F0" w14:textId="4DB23602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A19B45C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728DB6E" w14:textId="3F913DC3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3500C"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  <w:tc>
          <w:tcPr>
            <w:tcW w:w="236" w:type="dxa"/>
            <w:vAlign w:val="bottom"/>
          </w:tcPr>
          <w:p w14:paraId="1576D2AC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A7CBD72" w14:textId="5D419E7C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</w:tcPr>
          <w:p w14:paraId="6E7C714A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7130A89" w14:textId="30ADA55F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7087FDE9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C24D32D" w14:textId="00488EC4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23500C">
              <w:rPr>
                <w:rFonts w:asciiTheme="majorBidi" w:hAnsiTheme="majorBidi" w:cstheme="majorBidi"/>
                <w:sz w:val="28"/>
                <w:szCs w:val="28"/>
              </w:rPr>
              <w:t>1,098</w:t>
            </w:r>
          </w:p>
        </w:tc>
      </w:tr>
      <w:tr w:rsidR="00DF285E" w:rsidRPr="00002312" w14:paraId="39778799" w14:textId="77777777" w:rsidTr="00DF285E">
        <w:trPr>
          <w:trHeight w:val="384"/>
        </w:trPr>
        <w:tc>
          <w:tcPr>
            <w:tcW w:w="3001" w:type="dxa"/>
          </w:tcPr>
          <w:p w14:paraId="1A991DFB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12" w:type="dxa"/>
          </w:tcPr>
          <w:p w14:paraId="06329FF2" w14:textId="74F160FC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6E66">
              <w:rPr>
                <w:rFonts w:asciiTheme="majorBidi" w:hAnsiTheme="majorBidi" w:cstheme="majorBidi"/>
                <w:sz w:val="28"/>
                <w:szCs w:val="28"/>
              </w:rPr>
              <w:t>8,485</w:t>
            </w:r>
          </w:p>
        </w:tc>
        <w:tc>
          <w:tcPr>
            <w:tcW w:w="236" w:type="dxa"/>
            <w:vAlign w:val="bottom"/>
          </w:tcPr>
          <w:p w14:paraId="5F2EC57A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05ACCDD" w14:textId="27F430E6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(6,396)</w:t>
            </w:r>
          </w:p>
        </w:tc>
        <w:tc>
          <w:tcPr>
            <w:tcW w:w="236" w:type="dxa"/>
            <w:vAlign w:val="bottom"/>
          </w:tcPr>
          <w:p w14:paraId="5671F135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C3F5D8F" w14:textId="7606622C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55F538F3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B96A1D0" w14:textId="58DA3049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D03B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1CCA72BE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DA0B61F" w14:textId="27CA7B6F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2,089 </w:t>
            </w:r>
          </w:p>
        </w:tc>
      </w:tr>
      <w:tr w:rsidR="00DF285E" w:rsidRPr="00002312" w14:paraId="0D3AE2E3" w14:textId="77777777" w:rsidTr="00DF285E">
        <w:trPr>
          <w:trHeight w:val="374"/>
        </w:trPr>
        <w:tc>
          <w:tcPr>
            <w:tcW w:w="3001" w:type="dxa"/>
          </w:tcPr>
          <w:p w14:paraId="3999C53C" w14:textId="0A24C1D8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การรับประกันสินค้า</w:t>
            </w:r>
          </w:p>
        </w:tc>
        <w:tc>
          <w:tcPr>
            <w:tcW w:w="1012" w:type="dxa"/>
          </w:tcPr>
          <w:p w14:paraId="53798D42" w14:textId="77777777" w:rsidR="00DF285E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1FB2E9" w14:textId="792D0580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962</w:t>
            </w: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D1F9405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532B6B1" w14:textId="77777777" w:rsidR="00DF285E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7E7BEE" w14:textId="15977D2B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858 </w:t>
            </w:r>
          </w:p>
        </w:tc>
        <w:tc>
          <w:tcPr>
            <w:tcW w:w="236" w:type="dxa"/>
            <w:vAlign w:val="bottom"/>
          </w:tcPr>
          <w:p w14:paraId="52651374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592FCA8F" w14:textId="77777777" w:rsidR="00DF285E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A8399D" w14:textId="197ABFAC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72B6E1CC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E84C68C" w14:textId="77777777" w:rsidR="00DF285E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013DED" w14:textId="56C1D7C1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3B19FD0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E8BCDB1" w14:textId="77777777" w:rsidR="00DF285E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4CCC00" w14:textId="645EEA12" w:rsidR="00DF285E" w:rsidRPr="0032674F" w:rsidRDefault="00DF285E" w:rsidP="00FA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1,820 </w:t>
            </w:r>
          </w:p>
        </w:tc>
      </w:tr>
      <w:tr w:rsidR="00DF285E" w:rsidRPr="00002312" w14:paraId="3ECE96CA" w14:textId="77777777" w:rsidTr="00DF285E">
        <w:trPr>
          <w:trHeight w:val="374"/>
        </w:trPr>
        <w:tc>
          <w:tcPr>
            <w:tcW w:w="3001" w:type="dxa"/>
          </w:tcPr>
          <w:p w14:paraId="271ECB80" w14:textId="7F13FC02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012" w:type="dxa"/>
          </w:tcPr>
          <w:p w14:paraId="1A2DBD81" w14:textId="2846AE86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7CBABDE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0B8D51B9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84D32A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DA5CB7F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7CADC9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623F262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163E8B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C6A2306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285E" w:rsidRPr="00002312" w14:paraId="67C9A21C" w14:textId="77777777" w:rsidTr="00DF285E">
        <w:trPr>
          <w:trHeight w:val="374"/>
        </w:trPr>
        <w:tc>
          <w:tcPr>
            <w:tcW w:w="3001" w:type="dxa"/>
          </w:tcPr>
          <w:p w14:paraId="167B95BB" w14:textId="4D044422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012" w:type="dxa"/>
          </w:tcPr>
          <w:p w14:paraId="16FBB690" w14:textId="77B66720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E347B">
              <w:rPr>
                <w:rFonts w:asciiTheme="majorBidi" w:hAnsiTheme="majorBidi" w:cstheme="majorBidi"/>
                <w:sz w:val="28"/>
                <w:szCs w:val="28"/>
              </w:rPr>
              <w:t>4,408</w:t>
            </w:r>
            <w:r w:rsidRPr="00486E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1978170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C4D7855" w14:textId="15607C44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(1,056)</w:t>
            </w:r>
          </w:p>
        </w:tc>
        <w:tc>
          <w:tcPr>
            <w:tcW w:w="236" w:type="dxa"/>
            <w:vAlign w:val="bottom"/>
          </w:tcPr>
          <w:p w14:paraId="030E3C22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5425A35E" w14:textId="62D72BDF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(116)</w:t>
            </w:r>
          </w:p>
        </w:tc>
        <w:tc>
          <w:tcPr>
            <w:tcW w:w="236" w:type="dxa"/>
          </w:tcPr>
          <w:p w14:paraId="42F91DC6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9F8107D" w14:textId="63931610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C9D8A43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2CE1A08" w14:textId="67758B48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34EB">
              <w:rPr>
                <w:rFonts w:asciiTheme="majorBidi" w:hAnsiTheme="majorBidi" w:cstheme="majorBidi"/>
                <w:sz w:val="28"/>
                <w:szCs w:val="28"/>
              </w:rPr>
              <w:t>3,236</w:t>
            </w: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F285E" w:rsidRPr="00002312" w14:paraId="4CA43BD0" w14:textId="77777777" w:rsidTr="00DF285E">
        <w:trPr>
          <w:trHeight w:val="374"/>
        </w:trPr>
        <w:tc>
          <w:tcPr>
            <w:tcW w:w="3001" w:type="dxa"/>
          </w:tcPr>
          <w:p w14:paraId="3D5CFA18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hint="cs"/>
                <w:sz w:val="28"/>
                <w:szCs w:val="28"/>
                <w:cs/>
              </w:rPr>
              <w:t>ยอดขาดทุนสะสมยกไป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68936EE" w14:textId="2D62DC9F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19,725</w:t>
            </w:r>
          </w:p>
        </w:tc>
        <w:tc>
          <w:tcPr>
            <w:tcW w:w="236" w:type="dxa"/>
            <w:vAlign w:val="bottom"/>
          </w:tcPr>
          <w:p w14:paraId="490D0800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3F8C30A" w14:textId="27F0EB81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(19,725)</w:t>
            </w:r>
          </w:p>
        </w:tc>
        <w:tc>
          <w:tcPr>
            <w:tcW w:w="236" w:type="dxa"/>
            <w:vAlign w:val="bottom"/>
          </w:tcPr>
          <w:p w14:paraId="495F24B5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621017EE" w14:textId="48FE1EF6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1E73000C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3CD58621" w14:textId="2CE275F1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66877B8C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69BA8B6" w14:textId="782BF81A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B34EB">
              <w:rPr>
                <w:rFonts w:asciiTheme="majorBidi" w:hAnsiTheme="majorBidi" w:cstheme="majorBidi"/>
                <w:sz w:val="28"/>
                <w:szCs w:val="28"/>
              </w:rPr>
              <w:t xml:space="preserve">-  </w:t>
            </w: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F285E" w:rsidRPr="00002312" w14:paraId="6A180C58" w14:textId="77777777" w:rsidTr="00DF285E">
        <w:trPr>
          <w:trHeight w:val="384"/>
        </w:trPr>
        <w:tc>
          <w:tcPr>
            <w:tcW w:w="3001" w:type="dxa"/>
          </w:tcPr>
          <w:p w14:paraId="53977167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7711E" w14:textId="4B0CD93E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118,251</w:t>
            </w:r>
          </w:p>
        </w:tc>
        <w:tc>
          <w:tcPr>
            <w:tcW w:w="236" w:type="dxa"/>
            <w:vAlign w:val="bottom"/>
          </w:tcPr>
          <w:p w14:paraId="0C0B7194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100E6" w14:textId="09DDAC93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012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49,960</w:t>
            </w:r>
          </w:p>
        </w:tc>
        <w:tc>
          <w:tcPr>
            <w:tcW w:w="236" w:type="dxa"/>
            <w:vAlign w:val="bottom"/>
          </w:tcPr>
          <w:p w14:paraId="5D5C51FE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26054" w14:textId="5B7E2FBE" w:rsidR="00DF285E" w:rsidRPr="0032674F" w:rsidRDefault="00DF285E" w:rsidP="00FA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5414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54,269</w:t>
            </w:r>
          </w:p>
        </w:tc>
        <w:tc>
          <w:tcPr>
            <w:tcW w:w="236" w:type="dxa"/>
          </w:tcPr>
          <w:p w14:paraId="70F6554C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33C32" w14:textId="2D086B1A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17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(72,458)</w:t>
            </w:r>
          </w:p>
        </w:tc>
        <w:tc>
          <w:tcPr>
            <w:tcW w:w="236" w:type="dxa"/>
            <w:vAlign w:val="bottom"/>
          </w:tcPr>
          <w:p w14:paraId="0999201C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192C2" w14:textId="532DD32F" w:rsidR="00DF285E" w:rsidRPr="00293EEC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4E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150,022</w:t>
            </w:r>
          </w:p>
        </w:tc>
      </w:tr>
      <w:tr w:rsidR="00DF285E" w:rsidRPr="00002312" w14:paraId="5873070B" w14:textId="77777777" w:rsidTr="00DF285E">
        <w:trPr>
          <w:trHeight w:val="384"/>
        </w:trPr>
        <w:tc>
          <w:tcPr>
            <w:tcW w:w="3001" w:type="dxa"/>
          </w:tcPr>
          <w:p w14:paraId="379E6D14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3B7B6ECC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9565451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4FED507C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359391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486AF871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C9EDED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FB985FF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566CDD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4D9B4356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285E" w:rsidRPr="00002312" w14:paraId="59CD7ECF" w14:textId="77777777" w:rsidTr="00DF285E">
        <w:trPr>
          <w:trHeight w:val="394"/>
        </w:trPr>
        <w:tc>
          <w:tcPr>
            <w:tcW w:w="3001" w:type="dxa"/>
          </w:tcPr>
          <w:p w14:paraId="4FE211CE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12" w:type="dxa"/>
          </w:tcPr>
          <w:p w14:paraId="438D84BB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29C4A4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08697EBB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22F736C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16BC583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84ECD0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C7DA035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7802E2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14:paraId="59137071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285E" w:rsidRPr="00002312" w14:paraId="53CF4BBE" w14:textId="77777777" w:rsidTr="00DF285E">
        <w:trPr>
          <w:trHeight w:val="374"/>
        </w:trPr>
        <w:tc>
          <w:tcPr>
            <w:tcW w:w="3001" w:type="dxa"/>
          </w:tcPr>
          <w:p w14:paraId="3B86AA49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12" w:type="dxa"/>
            <w:vAlign w:val="bottom"/>
          </w:tcPr>
          <w:p w14:paraId="761B7812" w14:textId="76B2B9CA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236" w:type="dxa"/>
            <w:vAlign w:val="bottom"/>
          </w:tcPr>
          <w:p w14:paraId="16DA32FE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BE2F5D7" w14:textId="0EC2E3B1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5CFE2274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C7CA4D1" w14:textId="22C319B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74CBB63F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61B844D" w14:textId="6A0DC0A5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28AF49BA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7AC308C" w14:textId="3CEBCF3E" w:rsidR="00DF285E" w:rsidRPr="0032674F" w:rsidRDefault="00DF285E" w:rsidP="00FA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(25,000)</w:t>
            </w:r>
          </w:p>
        </w:tc>
      </w:tr>
      <w:tr w:rsidR="00DF285E" w:rsidRPr="00002312" w14:paraId="749931C3" w14:textId="77777777" w:rsidTr="00DF285E">
        <w:trPr>
          <w:trHeight w:val="374"/>
        </w:trPr>
        <w:tc>
          <w:tcPr>
            <w:tcW w:w="3001" w:type="dxa"/>
          </w:tcPr>
          <w:p w14:paraId="52998C8B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Pr="003267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12" w:type="dxa"/>
            <w:vAlign w:val="bottom"/>
          </w:tcPr>
          <w:p w14:paraId="2073DE29" w14:textId="1A03361F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(73,752)</w:t>
            </w:r>
          </w:p>
        </w:tc>
        <w:tc>
          <w:tcPr>
            <w:tcW w:w="236" w:type="dxa"/>
            <w:vAlign w:val="bottom"/>
          </w:tcPr>
          <w:p w14:paraId="181E7E86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64E893EC" w14:textId="1D13F25B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(7,567)</w:t>
            </w:r>
          </w:p>
        </w:tc>
        <w:tc>
          <w:tcPr>
            <w:tcW w:w="236" w:type="dxa"/>
          </w:tcPr>
          <w:p w14:paraId="497FBC3F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4658BDC" w14:textId="798FF084" w:rsidR="00DF285E" w:rsidRPr="00FA281C" w:rsidRDefault="00DF285E" w:rsidP="00FA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A281C">
              <w:rPr>
                <w:rFonts w:asciiTheme="majorBidi" w:hAnsiTheme="majorBidi" w:cstheme="majorBidi"/>
                <w:sz w:val="28"/>
                <w:szCs w:val="28"/>
              </w:rPr>
              <w:t xml:space="preserve"> 8,650 </w:t>
            </w:r>
          </w:p>
        </w:tc>
        <w:tc>
          <w:tcPr>
            <w:tcW w:w="236" w:type="dxa"/>
          </w:tcPr>
          <w:p w14:paraId="06B36200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AC33CC5" w14:textId="176F246B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1EFF0FD6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A0F360C" w14:textId="0C182C2A" w:rsidR="00DF285E" w:rsidRPr="0032674F" w:rsidRDefault="00DF285E" w:rsidP="00FA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(72,669)</w:t>
            </w:r>
          </w:p>
        </w:tc>
      </w:tr>
      <w:tr w:rsidR="00DF285E" w:rsidRPr="00002312" w14:paraId="4C1FB55A" w14:textId="77777777" w:rsidTr="00DF285E">
        <w:trPr>
          <w:trHeight w:val="374"/>
        </w:trPr>
        <w:tc>
          <w:tcPr>
            <w:tcW w:w="3001" w:type="dxa"/>
          </w:tcPr>
          <w:p w14:paraId="34170A04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492756B7" w14:textId="71840A13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(8,141)</w:t>
            </w:r>
          </w:p>
        </w:tc>
        <w:tc>
          <w:tcPr>
            <w:tcW w:w="236" w:type="dxa"/>
            <w:vAlign w:val="bottom"/>
          </w:tcPr>
          <w:p w14:paraId="05368CB7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8C100FB" w14:textId="594ACCD5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6,001 </w:t>
            </w:r>
          </w:p>
        </w:tc>
        <w:tc>
          <w:tcPr>
            <w:tcW w:w="236" w:type="dxa"/>
          </w:tcPr>
          <w:p w14:paraId="3F4F4F03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096F7E9" w14:textId="28826C4B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1AB18CF9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879F271" w14:textId="2EEDAC3D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6956A58D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14:paraId="3C19FD85" w14:textId="59872CFB" w:rsidR="00DF285E" w:rsidRPr="0032674F" w:rsidRDefault="00DF285E" w:rsidP="00FA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(2,140)</w:t>
            </w:r>
          </w:p>
        </w:tc>
      </w:tr>
      <w:tr w:rsidR="00DF285E" w:rsidRPr="00002312" w14:paraId="7841B906" w14:textId="77777777" w:rsidTr="00DF285E">
        <w:trPr>
          <w:trHeight w:val="384"/>
        </w:trPr>
        <w:tc>
          <w:tcPr>
            <w:tcW w:w="3001" w:type="dxa"/>
          </w:tcPr>
          <w:p w14:paraId="777D15F5" w14:textId="2D43C198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31DC7CD0" w14:textId="68D7CEBD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236" w:type="dxa"/>
            <w:vAlign w:val="bottom"/>
          </w:tcPr>
          <w:p w14:paraId="72AD04E3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2A163AF" w14:textId="720BB625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55 </w:t>
            </w:r>
          </w:p>
        </w:tc>
        <w:tc>
          <w:tcPr>
            <w:tcW w:w="236" w:type="dxa"/>
          </w:tcPr>
          <w:p w14:paraId="347A2E15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4E4698B2" w14:textId="291D12D5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055CBFEE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523BCA14" w14:textId="48FF282F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5AC43915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34CEAFF9" w14:textId="6D6B06D3" w:rsidR="00DF285E" w:rsidRPr="0032674F" w:rsidRDefault="00DF285E" w:rsidP="00FA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sz w:val="28"/>
                <w:szCs w:val="28"/>
              </w:rPr>
              <w:t xml:space="preserve"> (34)</w:t>
            </w:r>
          </w:p>
        </w:tc>
      </w:tr>
      <w:tr w:rsidR="00DF285E" w:rsidRPr="00002312" w14:paraId="009DA984" w14:textId="77777777" w:rsidTr="00DF285E">
        <w:trPr>
          <w:trHeight w:val="384"/>
        </w:trPr>
        <w:tc>
          <w:tcPr>
            <w:tcW w:w="3001" w:type="dxa"/>
          </w:tcPr>
          <w:p w14:paraId="0C6405A8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25265" w14:textId="7EE84F5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(106,982)</w:t>
            </w:r>
          </w:p>
        </w:tc>
        <w:tc>
          <w:tcPr>
            <w:tcW w:w="236" w:type="dxa"/>
            <w:vAlign w:val="bottom"/>
          </w:tcPr>
          <w:p w14:paraId="251FE39B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36B6EE6" w14:textId="65C1E4C6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(1,511)</w:t>
            </w:r>
          </w:p>
        </w:tc>
        <w:tc>
          <w:tcPr>
            <w:tcW w:w="236" w:type="dxa"/>
          </w:tcPr>
          <w:p w14:paraId="5B8A533B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64A7EAEE" w14:textId="7226B280" w:rsidR="00DF285E" w:rsidRPr="0032674F" w:rsidRDefault="00DF285E" w:rsidP="00FA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8,650 </w:t>
            </w:r>
          </w:p>
        </w:tc>
        <w:tc>
          <w:tcPr>
            <w:tcW w:w="236" w:type="dxa"/>
          </w:tcPr>
          <w:p w14:paraId="18EC86E7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500089C" w14:textId="3A3C3CCD" w:rsidR="00DF285E" w:rsidRPr="00DF285E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F285E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2D572775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39184BB" w14:textId="6389BEC3" w:rsidR="00DF285E" w:rsidRPr="00FA281C" w:rsidRDefault="00DF285E" w:rsidP="00FA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28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(99,843)</w:t>
            </w:r>
          </w:p>
        </w:tc>
      </w:tr>
      <w:tr w:rsidR="00DF285E" w:rsidRPr="00002312" w14:paraId="1CF31B92" w14:textId="77777777" w:rsidTr="00DF285E">
        <w:trPr>
          <w:trHeight w:val="384"/>
        </w:trPr>
        <w:tc>
          <w:tcPr>
            <w:tcW w:w="3001" w:type="dxa"/>
          </w:tcPr>
          <w:p w14:paraId="3B7CED8B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36C66792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802D71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45C4D58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102E92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4BD7456B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8F046C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5A961F3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1F8264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59DA0B5F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F285E" w:rsidRPr="00002312" w14:paraId="48780DC5" w14:textId="77777777" w:rsidTr="00DF285E">
        <w:trPr>
          <w:trHeight w:val="344"/>
        </w:trPr>
        <w:tc>
          <w:tcPr>
            <w:tcW w:w="3001" w:type="dxa"/>
          </w:tcPr>
          <w:p w14:paraId="357584A2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12" w:type="dxa"/>
            <w:tcBorders>
              <w:bottom w:val="double" w:sz="4" w:space="0" w:color="auto"/>
            </w:tcBorders>
            <w:vAlign w:val="bottom"/>
          </w:tcPr>
          <w:p w14:paraId="3286F730" w14:textId="57B4C143" w:rsidR="00DF285E" w:rsidRPr="0032674F" w:rsidRDefault="00DF285E" w:rsidP="007B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347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11,269</w:t>
            </w:r>
          </w:p>
        </w:tc>
        <w:tc>
          <w:tcPr>
            <w:tcW w:w="236" w:type="dxa"/>
            <w:vAlign w:val="bottom"/>
          </w:tcPr>
          <w:p w14:paraId="7EC5C6DF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</w:tcPr>
          <w:p w14:paraId="046B626F" w14:textId="2954147A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48,449 </w:t>
            </w:r>
          </w:p>
        </w:tc>
        <w:tc>
          <w:tcPr>
            <w:tcW w:w="236" w:type="dxa"/>
          </w:tcPr>
          <w:p w14:paraId="26ABF4E6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</w:tcPr>
          <w:p w14:paraId="2DDED45A" w14:textId="024511F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62,919 </w:t>
            </w:r>
          </w:p>
        </w:tc>
        <w:tc>
          <w:tcPr>
            <w:tcW w:w="236" w:type="dxa"/>
          </w:tcPr>
          <w:p w14:paraId="58854E65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0D1D6065" w14:textId="50524B3B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(72,458)</w:t>
            </w:r>
          </w:p>
        </w:tc>
        <w:tc>
          <w:tcPr>
            <w:tcW w:w="236" w:type="dxa"/>
          </w:tcPr>
          <w:p w14:paraId="3B07C527" w14:textId="77777777" w:rsidR="00DF285E" w:rsidRPr="0032674F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3423476E" w14:textId="73D56118" w:rsidR="00DF285E" w:rsidRPr="0032674F" w:rsidRDefault="00DF285E" w:rsidP="00FA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50,179 </w:t>
            </w:r>
          </w:p>
        </w:tc>
      </w:tr>
    </w:tbl>
    <w:p w14:paraId="128D5455" w14:textId="77777777" w:rsidR="005E1314" w:rsidRDefault="005E1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br/>
      </w:r>
    </w:p>
    <w:p w14:paraId="4E96F15C" w14:textId="77777777" w:rsidR="005E1314" w:rsidRDefault="005E1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br w:type="page"/>
      </w:r>
    </w:p>
    <w:tbl>
      <w:tblPr>
        <w:tblW w:w="9220" w:type="dxa"/>
        <w:tblInd w:w="599" w:type="dxa"/>
        <w:tblLayout w:type="fixed"/>
        <w:tblLook w:val="01E0" w:firstRow="1" w:lastRow="1" w:firstColumn="1" w:lastColumn="1" w:noHBand="0" w:noVBand="0"/>
      </w:tblPr>
      <w:tblGrid>
        <w:gridCol w:w="3001"/>
        <w:gridCol w:w="1012"/>
        <w:gridCol w:w="236"/>
        <w:gridCol w:w="1063"/>
        <w:gridCol w:w="236"/>
        <w:gridCol w:w="1056"/>
        <w:gridCol w:w="236"/>
        <w:gridCol w:w="1085"/>
        <w:gridCol w:w="236"/>
        <w:gridCol w:w="1059"/>
      </w:tblGrid>
      <w:tr w:rsidR="00A102C3" w:rsidRPr="00002312" w14:paraId="2388DCAD" w14:textId="77777777" w:rsidTr="00A102C3">
        <w:trPr>
          <w:trHeight w:val="394"/>
        </w:trPr>
        <w:tc>
          <w:tcPr>
            <w:tcW w:w="3001" w:type="dxa"/>
            <w:vAlign w:val="bottom"/>
          </w:tcPr>
          <w:p w14:paraId="3AAF12D4" w14:textId="77777777" w:rsidR="00A102C3" w:rsidRPr="0032674F" w:rsidRDefault="00A102C3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19" w:type="dxa"/>
            <w:gridSpan w:val="9"/>
          </w:tcPr>
          <w:p w14:paraId="593D6642" w14:textId="58098EC3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02C3" w:rsidRPr="00002312" w14:paraId="35A38D24" w14:textId="77777777" w:rsidTr="00A102C3">
        <w:trPr>
          <w:trHeight w:val="394"/>
        </w:trPr>
        <w:tc>
          <w:tcPr>
            <w:tcW w:w="3001" w:type="dxa"/>
            <w:vAlign w:val="bottom"/>
          </w:tcPr>
          <w:p w14:paraId="5486A580" w14:textId="77777777" w:rsidR="00A102C3" w:rsidRPr="0032674F" w:rsidRDefault="00A102C3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12" w:type="dxa"/>
          </w:tcPr>
          <w:p w14:paraId="1669FC4F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B011559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6" w:type="dxa"/>
            <w:gridSpan w:val="5"/>
          </w:tcPr>
          <w:p w14:paraId="739CEF70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669AA27B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55584031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102C3" w:rsidRPr="00002312" w14:paraId="65D4433F" w14:textId="77777777" w:rsidTr="00A102C3">
        <w:trPr>
          <w:trHeight w:val="1124"/>
        </w:trPr>
        <w:tc>
          <w:tcPr>
            <w:tcW w:w="3001" w:type="dxa"/>
            <w:vAlign w:val="bottom"/>
          </w:tcPr>
          <w:p w14:paraId="5E6A62C9" w14:textId="77777777" w:rsidR="00A102C3" w:rsidRPr="0032674F" w:rsidRDefault="00A102C3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325CA884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12" w:type="dxa"/>
          </w:tcPr>
          <w:p w14:paraId="1491D203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932847F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6211D9F2" w14:textId="4FE71935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F285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61E302A3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CE90C5E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38C543A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69882C5B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A7F7E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B99D5D9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7ADADD6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2674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สะสม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CF2D9EF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B9F94F1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421C9B3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7F43C472" w14:textId="0AE6B08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DF285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102C3" w:rsidRPr="00002312" w14:paraId="523418BB" w14:textId="77777777" w:rsidTr="00A102C3">
        <w:trPr>
          <w:trHeight w:val="394"/>
        </w:trPr>
        <w:tc>
          <w:tcPr>
            <w:tcW w:w="3001" w:type="dxa"/>
            <w:vAlign w:val="bottom"/>
          </w:tcPr>
          <w:p w14:paraId="1B24AF37" w14:textId="77777777" w:rsidR="00A102C3" w:rsidRPr="0032674F" w:rsidRDefault="00A102C3" w:rsidP="0075417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19" w:type="dxa"/>
            <w:gridSpan w:val="9"/>
          </w:tcPr>
          <w:p w14:paraId="06464E3C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102C3" w:rsidRPr="00002312" w14:paraId="48F65324" w14:textId="77777777" w:rsidTr="00A102C3">
        <w:trPr>
          <w:trHeight w:val="394"/>
        </w:trPr>
        <w:tc>
          <w:tcPr>
            <w:tcW w:w="3001" w:type="dxa"/>
          </w:tcPr>
          <w:p w14:paraId="33A59BF8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12" w:type="dxa"/>
            <w:vAlign w:val="bottom"/>
          </w:tcPr>
          <w:p w14:paraId="5E070F36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DF6DE6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987DDE1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57EBF5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5404136F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6A65DC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BD28F45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7CF4EEA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71342CB" w14:textId="77777777" w:rsidR="00A102C3" w:rsidRPr="0032674F" w:rsidRDefault="00A102C3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CFB" w:rsidRPr="00002312" w14:paraId="69AEEA69" w14:textId="77777777" w:rsidTr="006E5FE2">
        <w:trPr>
          <w:trHeight w:val="374"/>
        </w:trPr>
        <w:tc>
          <w:tcPr>
            <w:tcW w:w="3001" w:type="dxa"/>
          </w:tcPr>
          <w:p w14:paraId="2CE06D69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12" w:type="dxa"/>
            <w:vAlign w:val="bottom"/>
          </w:tcPr>
          <w:p w14:paraId="72196E73" w14:textId="6F84966E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72,097</w:t>
            </w:r>
          </w:p>
        </w:tc>
        <w:tc>
          <w:tcPr>
            <w:tcW w:w="236" w:type="dxa"/>
            <w:vAlign w:val="bottom"/>
          </w:tcPr>
          <w:p w14:paraId="54AF2577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5E3D3174" w14:textId="325EA764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4,738</w:t>
            </w:r>
          </w:p>
        </w:tc>
        <w:tc>
          <w:tcPr>
            <w:tcW w:w="236" w:type="dxa"/>
            <w:vAlign w:val="bottom"/>
          </w:tcPr>
          <w:p w14:paraId="6C9F0634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BBDFBA4" w14:textId="70EA722E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6B9B12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528C8DE" w14:textId="6D2B4E63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8AEE9DA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94E3E0B" w14:textId="280A9EE2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76,835</w:t>
            </w:r>
          </w:p>
        </w:tc>
      </w:tr>
      <w:tr w:rsidR="00360CFB" w:rsidRPr="00002312" w14:paraId="687CB45A" w14:textId="77777777" w:rsidTr="006E5FE2">
        <w:trPr>
          <w:trHeight w:val="374"/>
        </w:trPr>
        <w:tc>
          <w:tcPr>
            <w:tcW w:w="3001" w:type="dxa"/>
          </w:tcPr>
          <w:p w14:paraId="7663A3BF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12" w:type="dxa"/>
            <w:vAlign w:val="bottom"/>
          </w:tcPr>
          <w:p w14:paraId="436EDEA4" w14:textId="2FA75ED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2,537</w:t>
            </w:r>
          </w:p>
        </w:tc>
        <w:tc>
          <w:tcPr>
            <w:tcW w:w="236" w:type="dxa"/>
            <w:vAlign w:val="bottom"/>
          </w:tcPr>
          <w:p w14:paraId="0F60233B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6344641" w14:textId="39B1E9A0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(553)</w:t>
            </w:r>
          </w:p>
        </w:tc>
        <w:tc>
          <w:tcPr>
            <w:tcW w:w="236" w:type="dxa"/>
            <w:vAlign w:val="bottom"/>
          </w:tcPr>
          <w:p w14:paraId="4E7811D1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F504F79" w14:textId="74C15F70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05B8E9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193A879" w14:textId="3977449F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B2FE1B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55CB049C" w14:textId="3B067541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1,984</w:t>
            </w:r>
          </w:p>
        </w:tc>
      </w:tr>
      <w:tr w:rsidR="00360CFB" w:rsidRPr="00002312" w14:paraId="3C8F9EF9" w14:textId="77777777" w:rsidTr="006E5FE2">
        <w:trPr>
          <w:trHeight w:val="374"/>
        </w:trPr>
        <w:tc>
          <w:tcPr>
            <w:tcW w:w="3001" w:type="dxa"/>
          </w:tcPr>
          <w:p w14:paraId="2F7BA5E0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12" w:type="dxa"/>
            <w:vAlign w:val="bottom"/>
          </w:tcPr>
          <w:p w14:paraId="06C5A92E" w14:textId="70134065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46,397</w:t>
            </w:r>
          </w:p>
        </w:tc>
        <w:tc>
          <w:tcPr>
            <w:tcW w:w="236" w:type="dxa"/>
            <w:vAlign w:val="bottom"/>
          </w:tcPr>
          <w:p w14:paraId="67F7F58B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E93B94D" w14:textId="179ED23A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43896B6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9FAB8DB" w14:textId="700314FE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2,961</w:t>
            </w:r>
          </w:p>
        </w:tc>
        <w:tc>
          <w:tcPr>
            <w:tcW w:w="236" w:type="dxa"/>
          </w:tcPr>
          <w:p w14:paraId="62928365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9C7B1BA" w14:textId="41494411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(16,618)</w:t>
            </w:r>
          </w:p>
        </w:tc>
        <w:tc>
          <w:tcPr>
            <w:tcW w:w="236" w:type="dxa"/>
            <w:vAlign w:val="bottom"/>
          </w:tcPr>
          <w:p w14:paraId="6CFA05F5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4EC37C97" w14:textId="7124B2DD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32,740</w:t>
            </w:r>
          </w:p>
        </w:tc>
      </w:tr>
      <w:tr w:rsidR="00360CFB" w:rsidRPr="00002312" w14:paraId="72B7D3F9" w14:textId="77777777" w:rsidTr="006E5FE2">
        <w:trPr>
          <w:trHeight w:val="384"/>
        </w:trPr>
        <w:tc>
          <w:tcPr>
            <w:tcW w:w="3001" w:type="dxa"/>
          </w:tcPr>
          <w:p w14:paraId="1DF0ACC3" w14:textId="28685D59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12" w:type="dxa"/>
            <w:vAlign w:val="bottom"/>
          </w:tcPr>
          <w:p w14:paraId="352087C9" w14:textId="46D1F6A0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236" w:type="dxa"/>
            <w:vAlign w:val="bottom"/>
          </w:tcPr>
          <w:p w14:paraId="3C0606C8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E3EFB8D" w14:textId="42F3C254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1452258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44366CE" w14:textId="5C88BCF3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8CBC8B3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CDF4907" w14:textId="04C5A38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D016EC0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3B02BA74" w14:textId="5BEDE8EF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</w:tr>
      <w:tr w:rsidR="00360CFB" w:rsidRPr="00002312" w14:paraId="56305B1D" w14:textId="77777777" w:rsidTr="006E5FE2">
        <w:trPr>
          <w:trHeight w:val="384"/>
        </w:trPr>
        <w:tc>
          <w:tcPr>
            <w:tcW w:w="3001" w:type="dxa"/>
          </w:tcPr>
          <w:p w14:paraId="6CD2826F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12" w:type="dxa"/>
            <w:vAlign w:val="bottom"/>
          </w:tcPr>
          <w:p w14:paraId="2F816ED9" w14:textId="12169376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2,089</w:t>
            </w:r>
          </w:p>
        </w:tc>
        <w:tc>
          <w:tcPr>
            <w:tcW w:w="236" w:type="dxa"/>
            <w:vAlign w:val="bottom"/>
          </w:tcPr>
          <w:p w14:paraId="13865772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3D57760" w14:textId="1C72E064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3,441</w:t>
            </w:r>
          </w:p>
        </w:tc>
        <w:tc>
          <w:tcPr>
            <w:tcW w:w="236" w:type="dxa"/>
            <w:vAlign w:val="bottom"/>
          </w:tcPr>
          <w:p w14:paraId="4F5151E0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DBEDA75" w14:textId="51BB22B4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CFC3C6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69653C7" w14:textId="132F42BD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018D2C3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235A31AC" w14:textId="15D0A32C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5,530</w:t>
            </w:r>
          </w:p>
        </w:tc>
      </w:tr>
      <w:tr w:rsidR="00360CFB" w:rsidRPr="00002312" w14:paraId="7BDB4572" w14:textId="77777777" w:rsidTr="006E5FE2">
        <w:trPr>
          <w:trHeight w:val="374"/>
        </w:trPr>
        <w:tc>
          <w:tcPr>
            <w:tcW w:w="3001" w:type="dxa"/>
          </w:tcPr>
          <w:p w14:paraId="18245A41" w14:textId="13E4FBED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การรับประกันสินค้า</w:t>
            </w:r>
          </w:p>
        </w:tc>
        <w:tc>
          <w:tcPr>
            <w:tcW w:w="1012" w:type="dxa"/>
            <w:vAlign w:val="bottom"/>
          </w:tcPr>
          <w:p w14:paraId="388114F3" w14:textId="0640007E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1,820</w:t>
            </w:r>
          </w:p>
        </w:tc>
        <w:tc>
          <w:tcPr>
            <w:tcW w:w="236" w:type="dxa"/>
            <w:vAlign w:val="bottom"/>
          </w:tcPr>
          <w:p w14:paraId="4B0D85CB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7722BEA9" w14:textId="77777777" w:rsidR="00360CFB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D29C94" w14:textId="5E7E7A69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236" w:type="dxa"/>
            <w:vAlign w:val="bottom"/>
          </w:tcPr>
          <w:p w14:paraId="0ACDBFD2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DF7FC1D" w14:textId="77777777" w:rsidR="00360CFB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449DE7" w14:textId="2D1F1F14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6A6CC0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1A14EDC3" w14:textId="77777777" w:rsidR="00360CFB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DAE6AE" w14:textId="4D8FA0B4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6D06E77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31AF2C2" w14:textId="77777777" w:rsidR="00360CFB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2A891E" w14:textId="1D8504EE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</w:tr>
      <w:tr w:rsidR="00360CFB" w:rsidRPr="00002312" w14:paraId="64DAF2E9" w14:textId="77777777" w:rsidTr="006E5FE2">
        <w:trPr>
          <w:trHeight w:val="374"/>
        </w:trPr>
        <w:tc>
          <w:tcPr>
            <w:tcW w:w="3001" w:type="dxa"/>
          </w:tcPr>
          <w:p w14:paraId="260428DE" w14:textId="3CB7E07F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012" w:type="dxa"/>
            <w:vAlign w:val="bottom"/>
          </w:tcPr>
          <w:p w14:paraId="11BECD86" w14:textId="29738143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DF3CA8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226F4F7" w14:textId="34593CCE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906BD6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E85F536" w14:textId="75CAE32D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D1E37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C1CF8BA" w14:textId="2FF2198C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7EBBC1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6EF5C030" w14:textId="5C01690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CFB" w:rsidRPr="00002312" w14:paraId="1FDB6022" w14:textId="77777777" w:rsidTr="006E5FE2">
        <w:trPr>
          <w:trHeight w:val="374"/>
        </w:trPr>
        <w:tc>
          <w:tcPr>
            <w:tcW w:w="3001" w:type="dxa"/>
          </w:tcPr>
          <w:p w14:paraId="3EA5D00D" w14:textId="3A8A7824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012" w:type="dxa"/>
            <w:vAlign w:val="bottom"/>
          </w:tcPr>
          <w:p w14:paraId="6D79673F" w14:textId="4FA55622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2,918</w:t>
            </w:r>
          </w:p>
        </w:tc>
        <w:tc>
          <w:tcPr>
            <w:tcW w:w="236" w:type="dxa"/>
            <w:vAlign w:val="bottom"/>
          </w:tcPr>
          <w:p w14:paraId="657ADEEF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5C76B30" w14:textId="2A96DDA3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  <w:tc>
          <w:tcPr>
            <w:tcW w:w="236" w:type="dxa"/>
            <w:vAlign w:val="bottom"/>
          </w:tcPr>
          <w:p w14:paraId="3E67EDA6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414D1A5" w14:textId="037A34F4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DBB86B4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E2B601D" w14:textId="024E3502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112FF45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70D7BF86" w14:textId="3F73093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2,802</w:t>
            </w:r>
          </w:p>
        </w:tc>
      </w:tr>
      <w:tr w:rsidR="00360CFB" w:rsidRPr="00002312" w14:paraId="3425F11C" w14:textId="77777777" w:rsidTr="006E5FE2">
        <w:trPr>
          <w:trHeight w:val="384"/>
        </w:trPr>
        <w:tc>
          <w:tcPr>
            <w:tcW w:w="3001" w:type="dxa"/>
          </w:tcPr>
          <w:p w14:paraId="0D3D75D5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C67D7" w14:textId="3E121DF1" w:rsidR="00360CFB" w:rsidRPr="00722834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128,746</w:t>
            </w:r>
          </w:p>
        </w:tc>
        <w:tc>
          <w:tcPr>
            <w:tcW w:w="236" w:type="dxa"/>
            <w:vAlign w:val="bottom"/>
          </w:tcPr>
          <w:p w14:paraId="58C87321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CF59288" w14:textId="655D8FC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7,688</w:t>
            </w:r>
          </w:p>
        </w:tc>
        <w:tc>
          <w:tcPr>
            <w:tcW w:w="236" w:type="dxa"/>
            <w:vAlign w:val="bottom"/>
          </w:tcPr>
          <w:p w14:paraId="14032135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571DB1C3" w14:textId="409B1426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2,961</w:t>
            </w:r>
          </w:p>
        </w:tc>
        <w:tc>
          <w:tcPr>
            <w:tcW w:w="236" w:type="dxa"/>
          </w:tcPr>
          <w:p w14:paraId="293978EE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CE11C4D" w14:textId="75ADFCC2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(16,618)</w:t>
            </w:r>
          </w:p>
        </w:tc>
        <w:tc>
          <w:tcPr>
            <w:tcW w:w="236" w:type="dxa"/>
            <w:vAlign w:val="bottom"/>
          </w:tcPr>
          <w:p w14:paraId="030787A6" w14:textId="77777777" w:rsidR="00360CFB" w:rsidRPr="001E7CC8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52EB9E54" w14:textId="61831001" w:rsidR="00360CFB" w:rsidRPr="00360CFB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0C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122,777</w:t>
            </w:r>
          </w:p>
        </w:tc>
      </w:tr>
      <w:tr w:rsidR="00360CFB" w:rsidRPr="00002312" w14:paraId="2148E41A" w14:textId="77777777" w:rsidTr="00042791">
        <w:trPr>
          <w:trHeight w:val="384"/>
        </w:trPr>
        <w:tc>
          <w:tcPr>
            <w:tcW w:w="3001" w:type="dxa"/>
          </w:tcPr>
          <w:p w14:paraId="2E9F7B91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333F5833" w14:textId="67FEE0D5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02770F9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2425CF22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59881A8D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556F6CD6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AF30E0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1F2C0C4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D9EC4E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4B4B42A7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60CFB" w:rsidRPr="00002312" w14:paraId="74AA1E7C" w14:textId="77777777" w:rsidTr="00042791">
        <w:trPr>
          <w:trHeight w:val="394"/>
        </w:trPr>
        <w:tc>
          <w:tcPr>
            <w:tcW w:w="3001" w:type="dxa"/>
          </w:tcPr>
          <w:p w14:paraId="04636E59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12" w:type="dxa"/>
            <w:vAlign w:val="bottom"/>
          </w:tcPr>
          <w:p w14:paraId="3E9D2A18" w14:textId="38042B5D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64B010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7C32B61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56412B6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2B2EAE3B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DEC64E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56A7301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CAD0F1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2BE96C0" w14:textId="77777777" w:rsidR="00360CFB" w:rsidRPr="0032674F" w:rsidRDefault="00360CFB" w:rsidP="00360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314F" w:rsidRPr="00002312" w14:paraId="5CCCFE3F" w14:textId="77777777" w:rsidTr="00FC30A5">
        <w:trPr>
          <w:trHeight w:val="374"/>
        </w:trPr>
        <w:tc>
          <w:tcPr>
            <w:tcW w:w="3001" w:type="dxa"/>
          </w:tcPr>
          <w:p w14:paraId="3D6079FA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12" w:type="dxa"/>
            <w:vAlign w:val="bottom"/>
          </w:tcPr>
          <w:p w14:paraId="23AC49BA" w14:textId="7D34905A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236" w:type="dxa"/>
            <w:vAlign w:val="bottom"/>
          </w:tcPr>
          <w:p w14:paraId="23952430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B9A0115" w14:textId="5EDE7902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(927)</w:t>
            </w:r>
          </w:p>
        </w:tc>
        <w:tc>
          <w:tcPr>
            <w:tcW w:w="236" w:type="dxa"/>
          </w:tcPr>
          <w:p w14:paraId="4E284C95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7B0ED4AE" w14:textId="17D52DDA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020E47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0EA5F09" w14:textId="684CBBCA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4C9A50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27C8C8D3" w14:textId="62CD2C0B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(25,927)</w:t>
            </w:r>
          </w:p>
        </w:tc>
      </w:tr>
      <w:tr w:rsidR="0042314F" w:rsidRPr="00002312" w14:paraId="7E81923B" w14:textId="77777777" w:rsidTr="00FC30A5">
        <w:trPr>
          <w:trHeight w:val="374"/>
        </w:trPr>
        <w:tc>
          <w:tcPr>
            <w:tcW w:w="3001" w:type="dxa"/>
          </w:tcPr>
          <w:p w14:paraId="3F42AE8C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Pr="003267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12" w:type="dxa"/>
            <w:vAlign w:val="bottom"/>
          </w:tcPr>
          <w:p w14:paraId="34302166" w14:textId="6D9AB302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918">
              <w:rPr>
                <w:rFonts w:asciiTheme="majorBidi" w:hAnsiTheme="majorBidi" w:cstheme="majorBidi"/>
                <w:sz w:val="28"/>
                <w:szCs w:val="28"/>
              </w:rPr>
              <w:t>(69,123)</w:t>
            </w:r>
          </w:p>
        </w:tc>
        <w:tc>
          <w:tcPr>
            <w:tcW w:w="236" w:type="dxa"/>
            <w:vAlign w:val="bottom"/>
          </w:tcPr>
          <w:p w14:paraId="357E1003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0390148" w14:textId="03A4B96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236" w:type="dxa"/>
          </w:tcPr>
          <w:p w14:paraId="65F2F7DA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351B5816" w14:textId="5E1C7254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(4,028)</w:t>
            </w:r>
          </w:p>
        </w:tc>
        <w:tc>
          <w:tcPr>
            <w:tcW w:w="236" w:type="dxa"/>
          </w:tcPr>
          <w:p w14:paraId="750F216D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60823FD7" w14:textId="2C782179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D81503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FAB023D" w14:textId="777CDEC2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(72,207)</w:t>
            </w:r>
          </w:p>
        </w:tc>
      </w:tr>
      <w:tr w:rsidR="0042314F" w:rsidRPr="00002312" w14:paraId="32F0DCF2" w14:textId="77777777" w:rsidTr="00FC30A5">
        <w:trPr>
          <w:trHeight w:val="374"/>
        </w:trPr>
        <w:tc>
          <w:tcPr>
            <w:tcW w:w="3001" w:type="dxa"/>
          </w:tcPr>
          <w:p w14:paraId="4BD3EADA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12" w:type="dxa"/>
            <w:vAlign w:val="bottom"/>
          </w:tcPr>
          <w:p w14:paraId="503DAD26" w14:textId="375E207E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sz w:val="28"/>
                <w:szCs w:val="28"/>
              </w:rPr>
              <w:t>(2,140)</w:t>
            </w:r>
          </w:p>
        </w:tc>
        <w:tc>
          <w:tcPr>
            <w:tcW w:w="236" w:type="dxa"/>
            <w:vAlign w:val="bottom"/>
          </w:tcPr>
          <w:p w14:paraId="69285881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4BD83490" w14:textId="0CA74A61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(4,618)</w:t>
            </w:r>
          </w:p>
        </w:tc>
        <w:tc>
          <w:tcPr>
            <w:tcW w:w="236" w:type="dxa"/>
          </w:tcPr>
          <w:p w14:paraId="40656123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0C4C59FA" w14:textId="08DD1341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2492A0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E19F6EA" w14:textId="243857F1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225357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30E3EC66" w14:textId="20927C4A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(6,758)</w:t>
            </w:r>
          </w:p>
        </w:tc>
      </w:tr>
      <w:tr w:rsidR="0042314F" w:rsidRPr="00002312" w14:paraId="2F383ADE" w14:textId="77777777" w:rsidTr="00FC30A5">
        <w:trPr>
          <w:trHeight w:val="384"/>
        </w:trPr>
        <w:tc>
          <w:tcPr>
            <w:tcW w:w="3001" w:type="dxa"/>
          </w:tcPr>
          <w:p w14:paraId="5D590C39" w14:textId="4F98F6FE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30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200358CE" w14:textId="7E59B138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236" w:type="dxa"/>
            <w:vAlign w:val="bottom"/>
          </w:tcPr>
          <w:p w14:paraId="3B728B10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344DAF71" w14:textId="2EB6DE2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505898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14:paraId="5C639130" w14:textId="38754BA5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C5D3B3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A575E22" w14:textId="06E3CBBE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C30B9A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79A0F732" w14:textId="6C0BE07B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</w:tr>
      <w:tr w:rsidR="0042314F" w:rsidRPr="00002312" w14:paraId="33D7E688" w14:textId="77777777" w:rsidTr="00042791">
        <w:trPr>
          <w:trHeight w:val="384"/>
        </w:trPr>
        <w:tc>
          <w:tcPr>
            <w:tcW w:w="3001" w:type="dxa"/>
          </w:tcPr>
          <w:p w14:paraId="1B371A50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E7863" w14:textId="16CD1C95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(96,297)</w:t>
            </w:r>
          </w:p>
        </w:tc>
        <w:tc>
          <w:tcPr>
            <w:tcW w:w="236" w:type="dxa"/>
            <w:vAlign w:val="bottom"/>
          </w:tcPr>
          <w:p w14:paraId="7EED1A05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C2A86" w14:textId="2248DFDD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(4,601)</w:t>
            </w:r>
          </w:p>
        </w:tc>
        <w:tc>
          <w:tcPr>
            <w:tcW w:w="236" w:type="dxa"/>
            <w:vAlign w:val="bottom"/>
          </w:tcPr>
          <w:p w14:paraId="12C84880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2069B" w14:textId="74CA898F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(4,028)</w:t>
            </w:r>
          </w:p>
        </w:tc>
        <w:tc>
          <w:tcPr>
            <w:tcW w:w="236" w:type="dxa"/>
          </w:tcPr>
          <w:p w14:paraId="05143351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15715" w14:textId="419F111F" w:rsidR="0042314F" w:rsidRPr="00DE64D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576A45D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C2E46" w14:textId="4BC6A75D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(104,926)</w:t>
            </w:r>
          </w:p>
        </w:tc>
      </w:tr>
      <w:tr w:rsidR="0042314F" w:rsidRPr="00002312" w14:paraId="2AF774CA" w14:textId="77777777" w:rsidTr="00A102C3">
        <w:trPr>
          <w:trHeight w:val="384"/>
        </w:trPr>
        <w:tc>
          <w:tcPr>
            <w:tcW w:w="3001" w:type="dxa"/>
          </w:tcPr>
          <w:p w14:paraId="7CB3C499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26846D1F" w14:textId="7958F82C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5AF542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97FCB41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6A55422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5F9955D2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7E3F58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E50D595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1E7AF6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3260144C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2314F" w:rsidRPr="00002312" w14:paraId="5B250996" w14:textId="77777777" w:rsidTr="00A102C3">
        <w:trPr>
          <w:trHeight w:val="344"/>
        </w:trPr>
        <w:tc>
          <w:tcPr>
            <w:tcW w:w="3001" w:type="dxa"/>
          </w:tcPr>
          <w:p w14:paraId="7248204D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12" w:type="dxa"/>
            <w:tcBorders>
              <w:bottom w:val="double" w:sz="4" w:space="0" w:color="auto"/>
            </w:tcBorders>
            <w:vAlign w:val="bottom"/>
          </w:tcPr>
          <w:p w14:paraId="728CA893" w14:textId="63312C62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32,449</w:t>
            </w:r>
          </w:p>
        </w:tc>
        <w:tc>
          <w:tcPr>
            <w:tcW w:w="236" w:type="dxa"/>
            <w:vAlign w:val="bottom"/>
          </w:tcPr>
          <w:p w14:paraId="192C153A" w14:textId="77777777" w:rsidR="0042314F" w:rsidRPr="0032674F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4B37156E" w14:textId="61EEB136" w:rsidR="0042314F" w:rsidRPr="00FF1C6B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3,087</w:t>
            </w:r>
          </w:p>
        </w:tc>
        <w:tc>
          <w:tcPr>
            <w:tcW w:w="236" w:type="dxa"/>
            <w:vAlign w:val="bottom"/>
          </w:tcPr>
          <w:p w14:paraId="1B3E021E" w14:textId="77777777" w:rsidR="0042314F" w:rsidRPr="00FF1C6B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34E3F49E" w14:textId="4B9C2E0A" w:rsidR="0042314F" w:rsidRPr="00FF1C6B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(1,067)</w:t>
            </w:r>
          </w:p>
        </w:tc>
        <w:tc>
          <w:tcPr>
            <w:tcW w:w="236" w:type="dxa"/>
          </w:tcPr>
          <w:p w14:paraId="282C2253" w14:textId="77777777" w:rsidR="0042314F" w:rsidRPr="00FF1C6B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402D8439" w14:textId="47DC219A" w:rsidR="0042314F" w:rsidRPr="00FF1C6B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(16,618)</w:t>
            </w:r>
          </w:p>
        </w:tc>
        <w:tc>
          <w:tcPr>
            <w:tcW w:w="236" w:type="dxa"/>
            <w:vAlign w:val="bottom"/>
          </w:tcPr>
          <w:p w14:paraId="2D364FC8" w14:textId="77777777" w:rsidR="0042314F" w:rsidRPr="00FF1C6B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179F73AA" w14:textId="15926AC0" w:rsidR="0042314F" w:rsidRPr="00FF1C6B" w:rsidRDefault="0042314F" w:rsidP="00423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17,851</w:t>
            </w:r>
          </w:p>
        </w:tc>
      </w:tr>
    </w:tbl>
    <w:p w14:paraId="34FDABB1" w14:textId="27467D1A" w:rsidR="005E1314" w:rsidRDefault="005E1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6C31621" w14:textId="4435BE4F" w:rsidR="0032674F" w:rsidRPr="00DF285E" w:rsidRDefault="005E1314" w:rsidP="00DF2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  <w:r>
        <w:br w:type="page"/>
      </w:r>
      <w:bookmarkEnd w:id="9"/>
    </w:p>
    <w:tbl>
      <w:tblPr>
        <w:tblW w:w="9220" w:type="dxa"/>
        <w:tblInd w:w="599" w:type="dxa"/>
        <w:tblLayout w:type="fixed"/>
        <w:tblLook w:val="01E0" w:firstRow="1" w:lastRow="1" w:firstColumn="1" w:lastColumn="1" w:noHBand="0" w:noVBand="0"/>
      </w:tblPr>
      <w:tblGrid>
        <w:gridCol w:w="3001"/>
        <w:gridCol w:w="1012"/>
        <w:gridCol w:w="236"/>
        <w:gridCol w:w="1063"/>
        <w:gridCol w:w="236"/>
        <w:gridCol w:w="1056"/>
        <w:gridCol w:w="236"/>
        <w:gridCol w:w="1085"/>
        <w:gridCol w:w="236"/>
        <w:gridCol w:w="1059"/>
      </w:tblGrid>
      <w:tr w:rsidR="00DF285E" w:rsidRPr="00002312" w14:paraId="0FAC771F" w14:textId="77777777" w:rsidTr="00042791">
        <w:trPr>
          <w:trHeight w:val="394"/>
        </w:trPr>
        <w:tc>
          <w:tcPr>
            <w:tcW w:w="3001" w:type="dxa"/>
            <w:vAlign w:val="bottom"/>
          </w:tcPr>
          <w:p w14:paraId="4203500C" w14:textId="77777777" w:rsidR="00DF285E" w:rsidRPr="0032674F" w:rsidRDefault="00DF285E" w:rsidP="000427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19" w:type="dxa"/>
            <w:gridSpan w:val="9"/>
          </w:tcPr>
          <w:p w14:paraId="1422A1F9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85E" w:rsidRPr="00002312" w14:paraId="37A7554A" w14:textId="77777777" w:rsidTr="00042791">
        <w:trPr>
          <w:trHeight w:val="394"/>
        </w:trPr>
        <w:tc>
          <w:tcPr>
            <w:tcW w:w="3001" w:type="dxa"/>
            <w:vAlign w:val="bottom"/>
          </w:tcPr>
          <w:p w14:paraId="66629370" w14:textId="77777777" w:rsidR="00DF285E" w:rsidRPr="0032674F" w:rsidRDefault="00DF285E" w:rsidP="000427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12" w:type="dxa"/>
          </w:tcPr>
          <w:p w14:paraId="6EBF0BD9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366DB5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76" w:type="dxa"/>
            <w:gridSpan w:val="5"/>
          </w:tcPr>
          <w:p w14:paraId="6D1B858E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36" w:type="dxa"/>
            <w:vAlign w:val="bottom"/>
          </w:tcPr>
          <w:p w14:paraId="53DF7964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3F40E53E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F285E" w:rsidRPr="00002312" w14:paraId="1C623FDC" w14:textId="77777777" w:rsidTr="00042791">
        <w:trPr>
          <w:trHeight w:val="1124"/>
        </w:trPr>
        <w:tc>
          <w:tcPr>
            <w:tcW w:w="3001" w:type="dxa"/>
            <w:vAlign w:val="bottom"/>
          </w:tcPr>
          <w:p w14:paraId="297FC297" w14:textId="77777777" w:rsidR="00DF285E" w:rsidRPr="0032674F" w:rsidRDefault="00DF285E" w:rsidP="000427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  <w:p w14:paraId="2558D201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12" w:type="dxa"/>
          </w:tcPr>
          <w:p w14:paraId="5B7D3E36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EC89341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  <w:p w14:paraId="1FC60533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AC22E40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567513FB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48C7001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7AB1BECF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F21359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DCF275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B4E4407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2674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สะสม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4948BFF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1CB8C1B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8CAB2D0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233AA896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32674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F285E" w:rsidRPr="00002312" w14:paraId="6D036435" w14:textId="77777777" w:rsidTr="00042791">
        <w:trPr>
          <w:trHeight w:val="394"/>
        </w:trPr>
        <w:tc>
          <w:tcPr>
            <w:tcW w:w="3001" w:type="dxa"/>
            <w:vAlign w:val="bottom"/>
          </w:tcPr>
          <w:p w14:paraId="0038ABB3" w14:textId="77777777" w:rsidR="00DF285E" w:rsidRPr="0032674F" w:rsidRDefault="00DF285E" w:rsidP="0004279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19" w:type="dxa"/>
            <w:gridSpan w:val="9"/>
          </w:tcPr>
          <w:p w14:paraId="191F9E2A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285E" w:rsidRPr="00002312" w14:paraId="34941B60" w14:textId="77777777" w:rsidTr="00042791">
        <w:trPr>
          <w:trHeight w:val="394"/>
        </w:trPr>
        <w:tc>
          <w:tcPr>
            <w:tcW w:w="3001" w:type="dxa"/>
          </w:tcPr>
          <w:p w14:paraId="3628413E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12" w:type="dxa"/>
            <w:vAlign w:val="bottom"/>
          </w:tcPr>
          <w:p w14:paraId="415BBA78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70D6A5A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8B5F9F4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842D7D6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75F108D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0AA29A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40CBC51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A16F7B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773E857E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4"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285E" w:rsidRPr="00002312" w14:paraId="21FDA0C0" w14:textId="77777777" w:rsidTr="00042791">
        <w:trPr>
          <w:trHeight w:val="374"/>
        </w:trPr>
        <w:tc>
          <w:tcPr>
            <w:tcW w:w="3001" w:type="dxa"/>
          </w:tcPr>
          <w:p w14:paraId="30EAFB3B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12" w:type="dxa"/>
            <w:vAlign w:val="bottom"/>
          </w:tcPr>
          <w:p w14:paraId="41B4D99B" w14:textId="77777777" w:rsidR="00DF285E" w:rsidRPr="0032674F" w:rsidRDefault="00DF285E" w:rsidP="007B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11,107</w:t>
            </w:r>
          </w:p>
        </w:tc>
        <w:tc>
          <w:tcPr>
            <w:tcW w:w="236" w:type="dxa"/>
            <w:vAlign w:val="bottom"/>
          </w:tcPr>
          <w:p w14:paraId="520CDA9C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22B8191" w14:textId="77777777" w:rsidR="00DF285E" w:rsidRPr="001E7CC8" w:rsidRDefault="00DF285E" w:rsidP="007B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60,990</w:t>
            </w:r>
          </w:p>
        </w:tc>
        <w:tc>
          <w:tcPr>
            <w:tcW w:w="236" w:type="dxa"/>
            <w:vAlign w:val="bottom"/>
          </w:tcPr>
          <w:p w14:paraId="6A166AEB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910B201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89BB24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0EDD016A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F8BEEDD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6576655" w14:textId="77777777" w:rsidR="00DF285E" w:rsidRPr="001E7CC8" w:rsidRDefault="00DF285E" w:rsidP="007B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72,097</w:t>
            </w:r>
          </w:p>
        </w:tc>
      </w:tr>
      <w:tr w:rsidR="00DF285E" w:rsidRPr="00002312" w14:paraId="4B32610D" w14:textId="77777777" w:rsidTr="00042791">
        <w:trPr>
          <w:trHeight w:val="374"/>
        </w:trPr>
        <w:tc>
          <w:tcPr>
            <w:tcW w:w="3001" w:type="dxa"/>
          </w:tcPr>
          <w:p w14:paraId="1A0C9F5F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12" w:type="dxa"/>
            <w:vAlign w:val="bottom"/>
          </w:tcPr>
          <w:p w14:paraId="714ACD22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1,059</w:t>
            </w:r>
          </w:p>
        </w:tc>
        <w:tc>
          <w:tcPr>
            <w:tcW w:w="236" w:type="dxa"/>
            <w:vAlign w:val="bottom"/>
          </w:tcPr>
          <w:p w14:paraId="5DAC9872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1613A6F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1,478</w:t>
            </w:r>
          </w:p>
        </w:tc>
        <w:tc>
          <w:tcPr>
            <w:tcW w:w="236" w:type="dxa"/>
            <w:vAlign w:val="bottom"/>
          </w:tcPr>
          <w:p w14:paraId="4A0B992D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A003FEB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A0FBC7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58E7E03A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91F03A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3B9D522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2,537</w:t>
            </w:r>
          </w:p>
        </w:tc>
      </w:tr>
      <w:tr w:rsidR="00DF285E" w:rsidRPr="00002312" w14:paraId="73A3C6D6" w14:textId="77777777" w:rsidTr="00042791">
        <w:trPr>
          <w:trHeight w:val="374"/>
        </w:trPr>
        <w:tc>
          <w:tcPr>
            <w:tcW w:w="3001" w:type="dxa"/>
          </w:tcPr>
          <w:p w14:paraId="32DC6C9E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012" w:type="dxa"/>
            <w:vAlign w:val="bottom"/>
          </w:tcPr>
          <w:p w14:paraId="4D3FBFF1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64,593</w:t>
            </w:r>
          </w:p>
        </w:tc>
        <w:tc>
          <w:tcPr>
            <w:tcW w:w="236" w:type="dxa"/>
            <w:vAlign w:val="bottom"/>
          </w:tcPr>
          <w:p w14:paraId="21B35286" w14:textId="77777777" w:rsidR="00DF285E" w:rsidRPr="0032674F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7771AD93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236" w:type="dxa"/>
            <w:vAlign w:val="bottom"/>
          </w:tcPr>
          <w:p w14:paraId="5F1CEADE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736B3A43" w14:textId="77777777" w:rsidR="00DF285E" w:rsidRPr="001E7CC8" w:rsidRDefault="00DF285E" w:rsidP="007B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54,385</w:t>
            </w:r>
          </w:p>
        </w:tc>
        <w:tc>
          <w:tcPr>
            <w:tcW w:w="236" w:type="dxa"/>
          </w:tcPr>
          <w:p w14:paraId="73A70097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8CEA28E" w14:textId="77777777" w:rsidR="00DF285E" w:rsidRPr="001E7CC8" w:rsidRDefault="00DF285E" w:rsidP="007B3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(72,458)</w:t>
            </w:r>
          </w:p>
        </w:tc>
        <w:tc>
          <w:tcPr>
            <w:tcW w:w="236" w:type="dxa"/>
            <w:vAlign w:val="bottom"/>
          </w:tcPr>
          <w:p w14:paraId="5A3F0B9C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FAD3A56" w14:textId="77777777" w:rsidR="00DF285E" w:rsidRPr="001E7CC8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46,397</w:t>
            </w:r>
          </w:p>
        </w:tc>
      </w:tr>
      <w:tr w:rsidR="00906B18" w:rsidRPr="00002312" w14:paraId="30BCEA1B" w14:textId="77777777" w:rsidTr="00042791">
        <w:trPr>
          <w:trHeight w:val="384"/>
        </w:trPr>
        <w:tc>
          <w:tcPr>
            <w:tcW w:w="3001" w:type="dxa"/>
          </w:tcPr>
          <w:p w14:paraId="3D46F3B9" w14:textId="354B1705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12" w:type="dxa"/>
            <w:vAlign w:val="bottom"/>
          </w:tcPr>
          <w:p w14:paraId="6600C763" w14:textId="1CBEF9AE" w:rsidR="00906B18" w:rsidRPr="00A242AA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6EE103C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5F19D86" w14:textId="657D3A09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  <w:tc>
          <w:tcPr>
            <w:tcW w:w="236" w:type="dxa"/>
            <w:vAlign w:val="bottom"/>
          </w:tcPr>
          <w:p w14:paraId="1134DB59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3CFAB9E" w14:textId="10286375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F78E69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41F2CF4" w14:textId="787C40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B0C9289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C5E8263" w14:textId="51C20193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888</w:t>
            </w:r>
          </w:p>
        </w:tc>
      </w:tr>
      <w:tr w:rsidR="00906B18" w:rsidRPr="00002312" w14:paraId="14F63673" w14:textId="77777777" w:rsidTr="00042791">
        <w:trPr>
          <w:trHeight w:val="384"/>
        </w:trPr>
        <w:tc>
          <w:tcPr>
            <w:tcW w:w="3001" w:type="dxa"/>
          </w:tcPr>
          <w:p w14:paraId="6D0FF886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12" w:type="dxa"/>
            <w:vAlign w:val="bottom"/>
          </w:tcPr>
          <w:p w14:paraId="18BE2564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8,485</w:t>
            </w:r>
          </w:p>
        </w:tc>
        <w:tc>
          <w:tcPr>
            <w:tcW w:w="236" w:type="dxa"/>
            <w:vAlign w:val="bottom"/>
          </w:tcPr>
          <w:p w14:paraId="51AD38C8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7D68271F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(6,396)</w:t>
            </w:r>
          </w:p>
        </w:tc>
        <w:tc>
          <w:tcPr>
            <w:tcW w:w="236" w:type="dxa"/>
            <w:vAlign w:val="bottom"/>
          </w:tcPr>
          <w:p w14:paraId="1FB1C1A1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015E1097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AF0ED4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26D8A7AC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0A5297E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B35AB37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2,089</w:t>
            </w:r>
          </w:p>
        </w:tc>
      </w:tr>
      <w:tr w:rsidR="00906B18" w:rsidRPr="00002312" w14:paraId="2E750C0A" w14:textId="77777777" w:rsidTr="00042791">
        <w:trPr>
          <w:trHeight w:val="374"/>
        </w:trPr>
        <w:tc>
          <w:tcPr>
            <w:tcW w:w="3001" w:type="dxa"/>
          </w:tcPr>
          <w:p w14:paraId="4493889C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การรับประกันสินค้า</w:t>
            </w:r>
          </w:p>
        </w:tc>
        <w:tc>
          <w:tcPr>
            <w:tcW w:w="1012" w:type="dxa"/>
            <w:vAlign w:val="bottom"/>
          </w:tcPr>
          <w:p w14:paraId="6AEC904D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  <w:tc>
          <w:tcPr>
            <w:tcW w:w="236" w:type="dxa"/>
            <w:vAlign w:val="bottom"/>
          </w:tcPr>
          <w:p w14:paraId="1068CCB1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F815960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1,178</w:t>
            </w:r>
          </w:p>
        </w:tc>
        <w:tc>
          <w:tcPr>
            <w:tcW w:w="236" w:type="dxa"/>
            <w:vAlign w:val="bottom"/>
          </w:tcPr>
          <w:p w14:paraId="404E7EC2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E61ABE0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40B6A39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4F6C8DF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850DBE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D6D2019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1,820</w:t>
            </w:r>
          </w:p>
        </w:tc>
      </w:tr>
      <w:tr w:rsidR="00906B18" w:rsidRPr="00002312" w14:paraId="67BFCC6A" w14:textId="77777777" w:rsidTr="00042791">
        <w:trPr>
          <w:trHeight w:val="374"/>
        </w:trPr>
        <w:tc>
          <w:tcPr>
            <w:tcW w:w="3001" w:type="dxa"/>
          </w:tcPr>
          <w:p w14:paraId="5B5BB4DF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</w:p>
        </w:tc>
        <w:tc>
          <w:tcPr>
            <w:tcW w:w="1012" w:type="dxa"/>
            <w:vAlign w:val="bottom"/>
          </w:tcPr>
          <w:p w14:paraId="6836B5A9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5E40EC1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916CD57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D06A88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893BAC6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710FD3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A78FFF2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EFFCF24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76BA64F4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6B18" w:rsidRPr="00002312" w14:paraId="1DEAA338" w14:textId="77777777" w:rsidTr="00042791">
        <w:trPr>
          <w:trHeight w:val="374"/>
        </w:trPr>
        <w:tc>
          <w:tcPr>
            <w:tcW w:w="3001" w:type="dxa"/>
          </w:tcPr>
          <w:p w14:paraId="4411EE60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012" w:type="dxa"/>
          </w:tcPr>
          <w:p w14:paraId="7EF2B9FB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3,934</w:t>
            </w:r>
          </w:p>
        </w:tc>
        <w:tc>
          <w:tcPr>
            <w:tcW w:w="236" w:type="dxa"/>
            <w:vAlign w:val="bottom"/>
          </w:tcPr>
          <w:p w14:paraId="40D5BB9C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28B1906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(950)</w:t>
            </w:r>
          </w:p>
        </w:tc>
        <w:tc>
          <w:tcPr>
            <w:tcW w:w="236" w:type="dxa"/>
            <w:vAlign w:val="bottom"/>
          </w:tcPr>
          <w:p w14:paraId="0D4BF4B7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35F7DBC9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36" w:type="dxa"/>
          </w:tcPr>
          <w:p w14:paraId="00B7768E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194BD278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CD617DF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C5E6F90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2,918</w:t>
            </w:r>
          </w:p>
        </w:tc>
      </w:tr>
      <w:tr w:rsidR="00906B18" w:rsidRPr="00002312" w14:paraId="504D4294" w14:textId="77777777" w:rsidTr="00042791">
        <w:trPr>
          <w:trHeight w:val="374"/>
        </w:trPr>
        <w:tc>
          <w:tcPr>
            <w:tcW w:w="3001" w:type="dxa"/>
          </w:tcPr>
          <w:p w14:paraId="4D846A81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hint="cs"/>
                <w:sz w:val="28"/>
                <w:szCs w:val="28"/>
                <w:cs/>
              </w:rPr>
              <w:t>ยอดขาดทุนสะสมยกไป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6BF6C02C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18,916</w:t>
            </w:r>
          </w:p>
        </w:tc>
        <w:tc>
          <w:tcPr>
            <w:tcW w:w="236" w:type="dxa"/>
            <w:vAlign w:val="bottom"/>
          </w:tcPr>
          <w:p w14:paraId="74375051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091128D8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(18,916)</w:t>
            </w:r>
          </w:p>
        </w:tc>
        <w:tc>
          <w:tcPr>
            <w:tcW w:w="236" w:type="dxa"/>
            <w:vAlign w:val="bottom"/>
          </w:tcPr>
          <w:p w14:paraId="72588BDB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49FA42E6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0E55297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89E26F3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4905AF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3A6BB00A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6B18" w:rsidRPr="00002312" w14:paraId="5D4B0D8A" w14:textId="77777777" w:rsidTr="00042791">
        <w:trPr>
          <w:trHeight w:val="384"/>
        </w:trPr>
        <w:tc>
          <w:tcPr>
            <w:tcW w:w="3001" w:type="dxa"/>
          </w:tcPr>
          <w:p w14:paraId="3F000487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7EBA83EF" w14:textId="77777777" w:rsidR="00906B18" w:rsidRPr="00722834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2283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108,736</w:t>
            </w:r>
          </w:p>
        </w:tc>
        <w:tc>
          <w:tcPr>
            <w:tcW w:w="236" w:type="dxa"/>
            <w:vAlign w:val="bottom"/>
          </w:tcPr>
          <w:p w14:paraId="5464604F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F9389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38,149</w:t>
            </w:r>
          </w:p>
        </w:tc>
        <w:tc>
          <w:tcPr>
            <w:tcW w:w="236" w:type="dxa"/>
            <w:vAlign w:val="bottom"/>
          </w:tcPr>
          <w:p w14:paraId="1B5BCAA2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976DA" w14:textId="77777777" w:rsidR="00906B18" w:rsidRPr="007B31F0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31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54,319</w:t>
            </w:r>
          </w:p>
        </w:tc>
        <w:tc>
          <w:tcPr>
            <w:tcW w:w="236" w:type="dxa"/>
          </w:tcPr>
          <w:p w14:paraId="6DD16667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27C20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(72,458)</w:t>
            </w:r>
          </w:p>
        </w:tc>
        <w:tc>
          <w:tcPr>
            <w:tcW w:w="236" w:type="dxa"/>
            <w:vAlign w:val="bottom"/>
          </w:tcPr>
          <w:p w14:paraId="18709119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B2BC6" w14:textId="77777777" w:rsidR="00906B18" w:rsidRPr="001E7CC8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7C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128,746</w:t>
            </w:r>
          </w:p>
        </w:tc>
      </w:tr>
      <w:tr w:rsidR="00906B18" w:rsidRPr="00002312" w14:paraId="77717A8B" w14:textId="77777777" w:rsidTr="00042791">
        <w:trPr>
          <w:trHeight w:val="384"/>
        </w:trPr>
        <w:tc>
          <w:tcPr>
            <w:tcW w:w="3001" w:type="dxa"/>
          </w:tcPr>
          <w:p w14:paraId="23535355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4EB0A272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54BC97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72D3CA23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FEA663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</w:tcPr>
          <w:p w14:paraId="6141FF9A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F79668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451D6FE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B1A57D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242696BC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6B18" w:rsidRPr="00002312" w14:paraId="42B445C0" w14:textId="77777777" w:rsidTr="00042791">
        <w:trPr>
          <w:trHeight w:val="394"/>
        </w:trPr>
        <w:tc>
          <w:tcPr>
            <w:tcW w:w="3001" w:type="dxa"/>
          </w:tcPr>
          <w:p w14:paraId="577714F0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12" w:type="dxa"/>
          </w:tcPr>
          <w:p w14:paraId="0E6B3181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156CE12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A2C68D3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BE29CA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E55FAA2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7CE0EE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48CE009F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FABEC3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B750101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6B18" w:rsidRPr="00002312" w14:paraId="3BE81B82" w14:textId="77777777" w:rsidTr="00042791">
        <w:trPr>
          <w:trHeight w:val="374"/>
        </w:trPr>
        <w:tc>
          <w:tcPr>
            <w:tcW w:w="3001" w:type="dxa"/>
          </w:tcPr>
          <w:p w14:paraId="18E4AE0B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012" w:type="dxa"/>
          </w:tcPr>
          <w:p w14:paraId="17F5A6ED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  <w:tc>
          <w:tcPr>
            <w:tcW w:w="236" w:type="dxa"/>
            <w:vAlign w:val="bottom"/>
          </w:tcPr>
          <w:p w14:paraId="46119E26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2CECFFA8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18A06F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ACF71FB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35471BE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99C4B67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C05B642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22E0E52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(25,000)</w:t>
            </w:r>
          </w:p>
        </w:tc>
      </w:tr>
      <w:tr w:rsidR="00906B18" w:rsidRPr="00002312" w14:paraId="4554EEE6" w14:textId="77777777" w:rsidTr="00042791">
        <w:trPr>
          <w:trHeight w:val="374"/>
        </w:trPr>
        <w:tc>
          <w:tcPr>
            <w:tcW w:w="3001" w:type="dxa"/>
          </w:tcPr>
          <w:p w14:paraId="52741B27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  <w:r w:rsidRPr="0032674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12" w:type="dxa"/>
          </w:tcPr>
          <w:p w14:paraId="4B42783D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(70,177)</w:t>
            </w:r>
          </w:p>
        </w:tc>
        <w:tc>
          <w:tcPr>
            <w:tcW w:w="236" w:type="dxa"/>
            <w:vAlign w:val="bottom"/>
          </w:tcPr>
          <w:p w14:paraId="500BAA87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6A99EC3C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918">
              <w:rPr>
                <w:rFonts w:asciiTheme="majorBidi" w:hAnsiTheme="majorBidi" w:cstheme="majorBidi"/>
                <w:sz w:val="28"/>
                <w:szCs w:val="28"/>
              </w:rPr>
              <w:t>(7,596)</w:t>
            </w:r>
          </w:p>
        </w:tc>
        <w:tc>
          <w:tcPr>
            <w:tcW w:w="236" w:type="dxa"/>
            <w:vAlign w:val="bottom"/>
          </w:tcPr>
          <w:p w14:paraId="2E08A8EB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1D450129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F5205">
              <w:rPr>
                <w:rFonts w:asciiTheme="majorBidi" w:hAnsiTheme="majorBidi" w:cstheme="majorBidi"/>
                <w:sz w:val="28"/>
                <w:szCs w:val="28"/>
              </w:rPr>
              <w:t>8,650</w:t>
            </w:r>
          </w:p>
        </w:tc>
        <w:tc>
          <w:tcPr>
            <w:tcW w:w="236" w:type="dxa"/>
          </w:tcPr>
          <w:p w14:paraId="7B4A47CD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6BB16F5E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10A5892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4F49069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918">
              <w:rPr>
                <w:rFonts w:asciiTheme="majorBidi" w:hAnsiTheme="majorBidi" w:cstheme="majorBidi"/>
                <w:sz w:val="28"/>
                <w:szCs w:val="28"/>
              </w:rPr>
              <w:t>(69,123)</w:t>
            </w:r>
          </w:p>
        </w:tc>
      </w:tr>
      <w:tr w:rsidR="00906B18" w:rsidRPr="00002312" w14:paraId="791E6209" w14:textId="77777777" w:rsidTr="00042791">
        <w:trPr>
          <w:trHeight w:val="374"/>
        </w:trPr>
        <w:tc>
          <w:tcPr>
            <w:tcW w:w="3001" w:type="dxa"/>
          </w:tcPr>
          <w:p w14:paraId="665DD6D4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012" w:type="dxa"/>
          </w:tcPr>
          <w:p w14:paraId="390764B9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(8,141)</w:t>
            </w:r>
          </w:p>
        </w:tc>
        <w:tc>
          <w:tcPr>
            <w:tcW w:w="236" w:type="dxa"/>
            <w:vAlign w:val="bottom"/>
          </w:tcPr>
          <w:p w14:paraId="6BAFE1A6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5709257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64DF">
              <w:rPr>
                <w:rFonts w:asciiTheme="majorBidi" w:hAnsiTheme="majorBidi" w:cstheme="majorBidi"/>
                <w:sz w:val="28"/>
                <w:szCs w:val="28"/>
              </w:rPr>
              <w:t>6,001</w:t>
            </w:r>
          </w:p>
        </w:tc>
        <w:tc>
          <w:tcPr>
            <w:tcW w:w="236" w:type="dxa"/>
            <w:vAlign w:val="bottom"/>
          </w:tcPr>
          <w:p w14:paraId="5AAB0951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</w:tcPr>
          <w:p w14:paraId="6E914FF9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B604B5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vAlign w:val="bottom"/>
          </w:tcPr>
          <w:p w14:paraId="7CDF7A54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464DBE8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C5522A1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sz w:val="28"/>
                <w:szCs w:val="28"/>
              </w:rPr>
              <w:t>(2,140)</w:t>
            </w:r>
          </w:p>
        </w:tc>
      </w:tr>
      <w:tr w:rsidR="00906B18" w:rsidRPr="00002312" w14:paraId="0D4D32D8" w14:textId="77777777" w:rsidTr="00042791">
        <w:trPr>
          <w:trHeight w:val="384"/>
        </w:trPr>
        <w:tc>
          <w:tcPr>
            <w:tcW w:w="3001" w:type="dxa"/>
          </w:tcPr>
          <w:p w14:paraId="1DA3F486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30F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3267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5E878E5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sz w:val="28"/>
                <w:szCs w:val="28"/>
              </w:rPr>
              <w:t>(89)</w:t>
            </w:r>
          </w:p>
        </w:tc>
        <w:tc>
          <w:tcPr>
            <w:tcW w:w="236" w:type="dxa"/>
            <w:vAlign w:val="bottom"/>
          </w:tcPr>
          <w:p w14:paraId="3272B638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75C551B1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  <w:vAlign w:val="bottom"/>
          </w:tcPr>
          <w:p w14:paraId="2DDBDADA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6667B83B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13A3E0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0828630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A62DA05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1D52D1F4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</w:tr>
      <w:tr w:rsidR="00906B18" w:rsidRPr="00002312" w14:paraId="45FA54FC" w14:textId="77777777" w:rsidTr="00042791">
        <w:trPr>
          <w:trHeight w:val="384"/>
        </w:trPr>
        <w:tc>
          <w:tcPr>
            <w:tcW w:w="3001" w:type="dxa"/>
          </w:tcPr>
          <w:p w14:paraId="65A43A98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</w:tcPr>
          <w:p w14:paraId="6868C6E9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(103,407)</w:t>
            </w:r>
          </w:p>
        </w:tc>
        <w:tc>
          <w:tcPr>
            <w:tcW w:w="236" w:type="dxa"/>
            <w:vAlign w:val="bottom"/>
          </w:tcPr>
          <w:p w14:paraId="16A3D5DA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FD3AE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(1,540)</w:t>
            </w:r>
          </w:p>
        </w:tc>
        <w:tc>
          <w:tcPr>
            <w:tcW w:w="236" w:type="dxa"/>
            <w:vAlign w:val="bottom"/>
          </w:tcPr>
          <w:p w14:paraId="5F7878A0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877BB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8,650</w:t>
            </w:r>
          </w:p>
        </w:tc>
        <w:tc>
          <w:tcPr>
            <w:tcW w:w="236" w:type="dxa"/>
          </w:tcPr>
          <w:p w14:paraId="5ED60019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E9DA4" w14:textId="77777777" w:rsidR="00906B18" w:rsidRPr="00DE64D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B827F42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8E949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E64D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(96,297)</w:t>
            </w:r>
          </w:p>
        </w:tc>
      </w:tr>
      <w:tr w:rsidR="00906B18" w:rsidRPr="00002312" w14:paraId="6FD2686B" w14:textId="77777777" w:rsidTr="00042791">
        <w:trPr>
          <w:trHeight w:val="384"/>
        </w:trPr>
        <w:tc>
          <w:tcPr>
            <w:tcW w:w="3001" w:type="dxa"/>
          </w:tcPr>
          <w:p w14:paraId="2F9B1B9E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6C7F4E98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F70105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20EF1AEC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FE89E30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6A0951BB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9158EA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D0CC4A7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E104A1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0C7B4352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6B18" w:rsidRPr="00002312" w14:paraId="2EBAE1C8" w14:textId="77777777" w:rsidTr="00042791">
        <w:trPr>
          <w:trHeight w:val="344"/>
        </w:trPr>
        <w:tc>
          <w:tcPr>
            <w:tcW w:w="3001" w:type="dxa"/>
          </w:tcPr>
          <w:p w14:paraId="75FCC395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267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12" w:type="dxa"/>
            <w:tcBorders>
              <w:bottom w:val="double" w:sz="4" w:space="0" w:color="auto"/>
            </w:tcBorders>
            <w:vAlign w:val="bottom"/>
          </w:tcPr>
          <w:p w14:paraId="7CE82EED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4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5,329</w:t>
            </w:r>
          </w:p>
        </w:tc>
        <w:tc>
          <w:tcPr>
            <w:tcW w:w="236" w:type="dxa"/>
            <w:vAlign w:val="bottom"/>
          </w:tcPr>
          <w:p w14:paraId="725D276A" w14:textId="77777777" w:rsidR="00906B18" w:rsidRPr="0032674F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double" w:sz="4" w:space="0" w:color="auto"/>
            </w:tcBorders>
            <w:vAlign w:val="bottom"/>
          </w:tcPr>
          <w:p w14:paraId="7ABE0E4E" w14:textId="77777777" w:rsidR="00906B18" w:rsidRPr="00FF1C6B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36,609</w:t>
            </w:r>
          </w:p>
        </w:tc>
        <w:tc>
          <w:tcPr>
            <w:tcW w:w="236" w:type="dxa"/>
            <w:vAlign w:val="bottom"/>
          </w:tcPr>
          <w:p w14:paraId="6837CFD4" w14:textId="77777777" w:rsidR="00906B18" w:rsidRPr="00FF1C6B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vAlign w:val="bottom"/>
          </w:tcPr>
          <w:p w14:paraId="402CDDD8" w14:textId="77777777" w:rsidR="00906B18" w:rsidRPr="00FF1C6B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62,969</w:t>
            </w:r>
          </w:p>
        </w:tc>
        <w:tc>
          <w:tcPr>
            <w:tcW w:w="236" w:type="dxa"/>
          </w:tcPr>
          <w:p w14:paraId="14477B8B" w14:textId="77777777" w:rsidR="00906B18" w:rsidRPr="00FF1C6B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155B2F55" w14:textId="77777777" w:rsidR="00906B18" w:rsidRPr="00FF1C6B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1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(72,458)</w:t>
            </w:r>
          </w:p>
        </w:tc>
        <w:tc>
          <w:tcPr>
            <w:tcW w:w="236" w:type="dxa"/>
            <w:vAlign w:val="bottom"/>
          </w:tcPr>
          <w:p w14:paraId="66338D51" w14:textId="77777777" w:rsidR="00906B18" w:rsidRPr="00FF1C6B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2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62C15A87" w14:textId="77777777" w:rsidR="00906B18" w:rsidRPr="00FF1C6B" w:rsidRDefault="00906B18" w:rsidP="00906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08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1C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32,449</w:t>
            </w:r>
          </w:p>
        </w:tc>
      </w:tr>
    </w:tbl>
    <w:p w14:paraId="041F5B6E" w14:textId="77777777" w:rsidR="00DF285E" w:rsidRDefault="00DF285E" w:rsidP="00DF285E">
      <w:pPr>
        <w:jc w:val="thaiDistribute"/>
        <w:rPr>
          <w:rFonts w:asciiTheme="majorBidi" w:hAnsiTheme="majorBidi"/>
          <w:sz w:val="30"/>
          <w:szCs w:val="30"/>
        </w:rPr>
      </w:pPr>
    </w:p>
    <w:p w14:paraId="1710F5E9" w14:textId="63268C36" w:rsidR="00B50EB0" w:rsidRDefault="00675308" w:rsidP="00906B18">
      <w:pPr>
        <w:tabs>
          <w:tab w:val="clear" w:pos="680"/>
        </w:tabs>
        <w:ind w:left="720"/>
        <w:jc w:val="thaiDistribute"/>
        <w:rPr>
          <w:rFonts w:asciiTheme="majorBidi" w:hAnsiTheme="majorBidi"/>
          <w:sz w:val="30"/>
          <w:szCs w:val="30"/>
        </w:rPr>
      </w:pPr>
      <w:r w:rsidRPr="00054685"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 w:rsidRPr="00054685">
        <w:rPr>
          <w:rFonts w:asciiTheme="majorBidi" w:hAnsiTheme="majorBidi"/>
          <w:sz w:val="30"/>
          <w:szCs w:val="30"/>
        </w:rPr>
        <w:t xml:space="preserve">31 </w:t>
      </w:r>
      <w:r w:rsidRPr="00054685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054685">
        <w:rPr>
          <w:rFonts w:asciiTheme="majorBidi" w:hAnsiTheme="majorBidi"/>
          <w:sz w:val="30"/>
          <w:szCs w:val="30"/>
        </w:rPr>
        <w:t>256</w:t>
      </w:r>
      <w:r w:rsidR="007B31F0" w:rsidRPr="00054685">
        <w:rPr>
          <w:rFonts w:asciiTheme="majorBidi" w:hAnsiTheme="majorBidi"/>
          <w:sz w:val="30"/>
          <w:szCs w:val="30"/>
        </w:rPr>
        <w:t>8</w:t>
      </w:r>
      <w:r w:rsidRPr="00054685">
        <w:rPr>
          <w:rFonts w:asciiTheme="majorBidi" w:hAnsiTheme="majorBidi"/>
          <w:sz w:val="30"/>
          <w:szCs w:val="30"/>
        </w:rPr>
        <w:t xml:space="preserve"> </w:t>
      </w:r>
      <w:r w:rsidR="00B571F2" w:rsidRPr="00054685">
        <w:rPr>
          <w:rFonts w:asciiTheme="majorBidi" w:hAnsiTheme="majorBidi" w:hint="cs"/>
          <w:sz w:val="30"/>
          <w:szCs w:val="30"/>
          <w:cs/>
        </w:rPr>
        <w:t>กลุ่มบริษัทและ</w:t>
      </w:r>
      <w:r w:rsidRPr="00054685">
        <w:rPr>
          <w:rFonts w:asciiTheme="majorBidi" w:hAnsiTheme="majorBidi" w:hint="cs"/>
          <w:sz w:val="30"/>
          <w:szCs w:val="30"/>
          <w:cs/>
        </w:rPr>
        <w:t>บริษัทมี</w:t>
      </w:r>
      <w:r w:rsidR="009B3015" w:rsidRPr="00054685">
        <w:rPr>
          <w:rFonts w:asciiTheme="majorBidi" w:hAnsiTheme="majorBidi" w:hint="cs"/>
          <w:sz w:val="30"/>
          <w:szCs w:val="30"/>
          <w:cs/>
        </w:rPr>
        <w:t>ผลแตกต่างชั่วคราวของขาดทุนสะสมจากปีก่อนจำนวน</w:t>
      </w:r>
      <w:r w:rsidR="009B3015" w:rsidRPr="00054685">
        <w:rPr>
          <w:rFonts w:asciiTheme="majorBidi" w:hAnsiTheme="majorBidi"/>
          <w:sz w:val="30"/>
          <w:szCs w:val="30"/>
          <w:cs/>
        </w:rPr>
        <w:t xml:space="preserve"> </w:t>
      </w:r>
      <w:r w:rsidR="00A404AA" w:rsidRPr="00054685">
        <w:rPr>
          <w:rFonts w:asciiTheme="majorBidi" w:hAnsiTheme="majorBidi"/>
          <w:sz w:val="30"/>
          <w:szCs w:val="30"/>
        </w:rPr>
        <w:t>6</w:t>
      </w:r>
      <w:r w:rsidR="00054685" w:rsidRPr="00054685">
        <w:rPr>
          <w:rFonts w:asciiTheme="majorBidi" w:hAnsiTheme="majorBidi"/>
          <w:sz w:val="30"/>
          <w:szCs w:val="30"/>
        </w:rPr>
        <w:t>08.7</w:t>
      </w:r>
      <w:r w:rsidR="00C73335" w:rsidRPr="00054685">
        <w:rPr>
          <w:rFonts w:asciiTheme="majorBidi" w:hAnsiTheme="majorBidi"/>
          <w:sz w:val="30"/>
          <w:szCs w:val="30"/>
        </w:rPr>
        <w:t xml:space="preserve"> </w:t>
      </w:r>
      <w:r w:rsidR="00C73335" w:rsidRPr="00054685">
        <w:rPr>
          <w:rFonts w:asciiTheme="majorBidi" w:hAnsiTheme="majorBidi" w:hint="cs"/>
          <w:sz w:val="30"/>
          <w:szCs w:val="30"/>
          <w:cs/>
        </w:rPr>
        <w:t xml:space="preserve">ล้านบาท และ </w:t>
      </w:r>
      <w:r w:rsidR="00054685" w:rsidRPr="00054685">
        <w:rPr>
          <w:rFonts w:asciiTheme="majorBidi" w:hAnsiTheme="majorBidi"/>
          <w:sz w:val="30"/>
          <w:szCs w:val="30"/>
        </w:rPr>
        <w:t>519.7</w:t>
      </w:r>
      <w:r w:rsidR="002C0AF5" w:rsidRPr="00054685">
        <w:rPr>
          <w:rFonts w:asciiTheme="majorBidi" w:hAnsiTheme="majorBidi"/>
          <w:sz w:val="30"/>
          <w:szCs w:val="30"/>
        </w:rPr>
        <w:t xml:space="preserve"> </w:t>
      </w:r>
      <w:r w:rsidR="002C0AF5" w:rsidRPr="00054685">
        <w:rPr>
          <w:rFonts w:asciiTheme="majorBidi" w:hAnsiTheme="majorBidi" w:hint="cs"/>
          <w:sz w:val="30"/>
          <w:szCs w:val="30"/>
          <w:cs/>
        </w:rPr>
        <w:t>ล้านบาท</w:t>
      </w:r>
      <w:r w:rsidR="009B3015" w:rsidRPr="00054685">
        <w:rPr>
          <w:rFonts w:asciiTheme="majorBidi" w:hAnsiTheme="majorBidi" w:hint="cs"/>
          <w:sz w:val="30"/>
          <w:szCs w:val="30"/>
          <w:cs/>
        </w:rPr>
        <w:t xml:space="preserve"> </w:t>
      </w:r>
      <w:r w:rsidR="00D36E3D" w:rsidRPr="00054685">
        <w:rPr>
          <w:rFonts w:asciiTheme="majorBidi" w:hAnsiTheme="majorBidi" w:hint="cs"/>
          <w:sz w:val="30"/>
          <w:szCs w:val="30"/>
          <w:cs/>
        </w:rPr>
        <w:t>ตามลำดับ</w:t>
      </w:r>
      <w:r w:rsidR="009B3015" w:rsidRPr="00054685">
        <w:rPr>
          <w:rFonts w:asciiTheme="majorBidi" w:hAnsiTheme="majorBidi" w:hint="cs"/>
          <w:sz w:val="30"/>
          <w:szCs w:val="30"/>
          <w:cs/>
        </w:rPr>
        <w:t>ซึ่ง</w:t>
      </w:r>
      <w:r w:rsidR="00B50EB0" w:rsidRPr="00054685">
        <w:rPr>
          <w:rFonts w:asciiTheme="majorBidi" w:hAnsiTheme="majorBidi" w:hint="cs"/>
          <w:sz w:val="30"/>
          <w:szCs w:val="30"/>
          <w:cs/>
        </w:rPr>
        <w:t>จะสิ้นอายุในปี</w:t>
      </w:r>
      <w:r w:rsidR="00B50EB0" w:rsidRPr="00054685">
        <w:rPr>
          <w:rFonts w:asciiTheme="majorBidi" w:hAnsiTheme="majorBidi"/>
          <w:sz w:val="30"/>
          <w:szCs w:val="30"/>
          <w:cs/>
        </w:rPr>
        <w:t xml:space="preserve"> </w:t>
      </w:r>
      <w:r w:rsidR="00A404AA" w:rsidRPr="00054685">
        <w:rPr>
          <w:rFonts w:asciiTheme="majorBidi" w:hAnsiTheme="majorBidi"/>
          <w:sz w:val="30"/>
          <w:szCs w:val="30"/>
        </w:rPr>
        <w:t>2571</w:t>
      </w:r>
      <w:r w:rsidR="00B50EB0" w:rsidRPr="00054685">
        <w:rPr>
          <w:rFonts w:asciiTheme="majorBidi" w:hAnsiTheme="majorBidi"/>
          <w:sz w:val="30"/>
          <w:szCs w:val="30"/>
        </w:rPr>
        <w:t xml:space="preserve"> </w:t>
      </w:r>
      <w:r w:rsidR="00B50EB0" w:rsidRPr="00054685">
        <w:rPr>
          <w:rFonts w:asciiTheme="majorBidi" w:hAnsiTheme="majorBidi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="00B50EB0" w:rsidRPr="00054685">
        <w:rPr>
          <w:rFonts w:asciiTheme="majorBidi" w:hAnsiTheme="majorBidi"/>
          <w:sz w:val="30"/>
          <w:szCs w:val="30"/>
          <w:cs/>
        </w:rPr>
        <w:t xml:space="preserve"> </w:t>
      </w:r>
      <w:r w:rsidR="00B50EB0" w:rsidRPr="00054685">
        <w:rPr>
          <w:rFonts w:asciiTheme="majorBidi" w:hAnsiTheme="majorBidi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</w:t>
      </w:r>
      <w:r w:rsidR="00C04B05">
        <w:rPr>
          <w:rFonts w:asciiTheme="majorBidi" w:hAnsiTheme="majorBidi"/>
          <w:sz w:val="30"/>
          <w:szCs w:val="30"/>
        </w:rPr>
        <w:br/>
      </w:r>
      <w:r w:rsidR="00B50EB0" w:rsidRPr="00054685">
        <w:rPr>
          <w:rFonts w:asciiTheme="majorBidi" w:hAnsiTheme="majorBidi" w:hint="cs"/>
          <w:sz w:val="30"/>
          <w:szCs w:val="30"/>
          <w:cs/>
        </w:rPr>
        <w:t>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B50EB0" w:rsidRPr="00B50EB0">
        <w:rPr>
          <w:rFonts w:asciiTheme="majorBidi" w:hAnsiTheme="majorBidi"/>
          <w:sz w:val="30"/>
          <w:szCs w:val="30"/>
          <w:cs/>
        </w:rPr>
        <w:t xml:space="preserve">  </w:t>
      </w:r>
    </w:p>
    <w:p w14:paraId="31487B60" w14:textId="44B1E4AC" w:rsidR="00476FB9" w:rsidRPr="00002312" w:rsidRDefault="00476FB9">
      <w:pPr>
        <w:rPr>
          <w:sz w:val="2"/>
          <w:szCs w:val="2"/>
        </w:rPr>
      </w:pPr>
    </w:p>
    <w:p w14:paraId="2E7D1573" w14:textId="3547672B" w:rsidR="00F063C0" w:rsidRPr="00DE347B" w:rsidRDefault="00397CD1" w:rsidP="00741C63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ขาดทุน</w:t>
      </w:r>
      <w:r w:rsidR="007711E0"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ต่อหุ้น</w:t>
      </w:r>
      <w:r w:rsidR="00906B18">
        <w:rPr>
          <w:rFonts w:asciiTheme="majorBidi" w:eastAsia="Times New Roman" w:hAnsiTheme="majorBidi" w:cstheme="majorBidi" w:hint="cs"/>
          <w:sz w:val="30"/>
          <w:szCs w:val="30"/>
          <w:u w:val="none"/>
          <w:cs/>
          <w:lang w:val="x-none" w:eastAsia="x-none"/>
        </w:rPr>
        <w:t>ขั้นพื้นฐาน</w:t>
      </w:r>
    </w:p>
    <w:p w14:paraId="66EB3C19" w14:textId="77777777" w:rsidR="00F96261" w:rsidRDefault="00F96261" w:rsidP="00AE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65FEB05" w14:textId="7D7982D0" w:rsidR="00F82AA4" w:rsidRPr="00DE347B" w:rsidRDefault="00F82AA4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CA5FBF">
        <w:rPr>
          <w:rFonts w:asciiTheme="majorBidi" w:hAnsiTheme="majorBidi" w:cstheme="majorBidi" w:hint="cs"/>
          <w:spacing w:val="-2"/>
          <w:sz w:val="30"/>
          <w:szCs w:val="30"/>
          <w:cs/>
        </w:rPr>
        <w:t>การคำนวณขาดทุนต่อหุ้นขั้นพื้นฐานมาจากขาดทุนของผู้ถือหุ้นสามัญของบริษัทกับจำนวนหุ้นสามัญที่ออก</w:t>
      </w:r>
      <w:r w:rsidR="00CA5FBF">
        <w:rPr>
          <w:rFonts w:asciiTheme="majorBidi" w:hAnsiTheme="majorBidi" w:cstheme="majorBidi"/>
          <w:spacing w:val="-2"/>
          <w:sz w:val="30"/>
          <w:szCs w:val="30"/>
        </w:rPr>
        <w:br/>
      </w:r>
      <w:r w:rsidRPr="00DE347B">
        <w:rPr>
          <w:rFonts w:asciiTheme="majorBidi" w:hAnsiTheme="majorBidi" w:cstheme="majorBidi" w:hint="cs"/>
          <w:spacing w:val="2"/>
          <w:sz w:val="30"/>
          <w:szCs w:val="30"/>
          <w:cs/>
        </w:rPr>
        <w:t>จำหน่ายแล้ว</w:t>
      </w:r>
    </w:p>
    <w:p w14:paraId="08CC845E" w14:textId="77777777" w:rsidR="007410CB" w:rsidRPr="00002312" w:rsidRDefault="007410CB" w:rsidP="00AE0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1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084"/>
        <w:gridCol w:w="236"/>
        <w:gridCol w:w="1103"/>
        <w:gridCol w:w="342"/>
        <w:gridCol w:w="1080"/>
      </w:tblGrid>
      <w:tr w:rsidR="00FC6D71" w:rsidRPr="00002312" w14:paraId="3B92C07D" w14:textId="77777777" w:rsidTr="00C96A4B">
        <w:trPr>
          <w:trHeight w:val="353"/>
        </w:trPr>
        <w:tc>
          <w:tcPr>
            <w:tcW w:w="3870" w:type="dxa"/>
          </w:tcPr>
          <w:p w14:paraId="7F6C32FA" w14:textId="77777777" w:rsidR="00FC6D71" w:rsidRPr="00002312" w:rsidRDefault="00FC6D71" w:rsidP="005D111A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74EC8B97" w14:textId="77777777" w:rsidR="00FC6D71" w:rsidRPr="00002312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B419EA" w14:textId="77777777" w:rsidR="00FC6D71" w:rsidRPr="00002312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6552FBCC" w14:textId="77777777" w:rsidR="00FC6D71" w:rsidRPr="00002312" w:rsidRDefault="00FC6D71" w:rsidP="005D111A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85E" w:rsidRPr="00002312" w14:paraId="6A6EB5CA" w14:textId="77777777" w:rsidTr="00C96A4B">
        <w:tc>
          <w:tcPr>
            <w:tcW w:w="3870" w:type="dxa"/>
          </w:tcPr>
          <w:p w14:paraId="07EF4D29" w14:textId="06965FCF" w:rsidR="00DF285E" w:rsidRPr="00002312" w:rsidRDefault="00DF285E" w:rsidP="00DF285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6" w:type="dxa"/>
          </w:tcPr>
          <w:p w14:paraId="026FD7E5" w14:textId="55364AD3" w:rsidR="00DF285E" w:rsidRPr="00002312" w:rsidRDefault="00DF285E" w:rsidP="00DF285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BA0FEF" w14:textId="77777777" w:rsidR="00DF285E" w:rsidRPr="00002312" w:rsidRDefault="00DF285E" w:rsidP="00DF285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58020FF4" w14:textId="45A16DB9" w:rsidR="00DF285E" w:rsidRPr="00002312" w:rsidRDefault="00DF285E" w:rsidP="00DF285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22AE319" w14:textId="77777777" w:rsidR="00DF285E" w:rsidRPr="00002312" w:rsidRDefault="00DF285E" w:rsidP="00DF285E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</w:tcPr>
          <w:p w14:paraId="22571FA8" w14:textId="6D8D6953" w:rsidR="00DF285E" w:rsidRPr="00002312" w:rsidRDefault="00DF285E" w:rsidP="00DF285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42" w:type="dxa"/>
          </w:tcPr>
          <w:p w14:paraId="03664740" w14:textId="77777777" w:rsidR="00DF285E" w:rsidRPr="00002312" w:rsidRDefault="00DF285E" w:rsidP="00DF285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C82637" w14:textId="7C0BC6BA" w:rsidR="00DF285E" w:rsidRPr="00002312" w:rsidRDefault="00DF285E" w:rsidP="00DF285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476FB9" w:rsidRPr="00002312" w14:paraId="0FE4F6BB" w14:textId="77777777" w:rsidTr="00EE3FA9">
        <w:trPr>
          <w:trHeight w:val="389"/>
        </w:trPr>
        <w:tc>
          <w:tcPr>
            <w:tcW w:w="3870" w:type="dxa"/>
          </w:tcPr>
          <w:p w14:paraId="3440EDDC" w14:textId="77777777" w:rsidR="00476FB9" w:rsidRPr="00002312" w:rsidRDefault="00476FB9" w:rsidP="00476FB9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1" w:type="dxa"/>
            <w:gridSpan w:val="7"/>
          </w:tcPr>
          <w:p w14:paraId="39F1E4D8" w14:textId="77777777" w:rsidR="00476FB9" w:rsidRPr="00002312" w:rsidRDefault="00476FB9" w:rsidP="00476FB9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76FB9" w:rsidRPr="00002312" w14:paraId="72A33654" w14:textId="77777777" w:rsidTr="00C96A4B">
        <w:tc>
          <w:tcPr>
            <w:tcW w:w="3870" w:type="dxa"/>
          </w:tcPr>
          <w:p w14:paraId="5DDA299E" w14:textId="2C01AED5" w:rsidR="00476FB9" w:rsidRPr="00E9097B" w:rsidRDefault="00476FB9" w:rsidP="00476FB9">
            <w:pPr>
              <w:pStyle w:val="BodyText"/>
              <w:spacing w:after="0"/>
              <w:ind w:left="212" w:right="-131" w:hanging="2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097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</w:t>
            </w:r>
            <w:r w:rsidRPr="00E9097B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E9097B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</w:p>
        </w:tc>
        <w:tc>
          <w:tcPr>
            <w:tcW w:w="1166" w:type="dxa"/>
            <w:tcBorders>
              <w:bottom w:val="nil"/>
            </w:tcBorders>
          </w:tcPr>
          <w:p w14:paraId="157B6965" w14:textId="77777777" w:rsidR="00476FB9" w:rsidRPr="00E9097B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6F6BF" w14:textId="77777777" w:rsidR="00476FB9" w:rsidRPr="00E9097B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66B4D9EC" w14:textId="77777777" w:rsidR="00476FB9" w:rsidRPr="00E9097B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191916" w14:textId="77777777" w:rsidR="00476FB9" w:rsidRPr="00E9097B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nil"/>
            </w:tcBorders>
          </w:tcPr>
          <w:p w14:paraId="34E43F7A" w14:textId="77777777" w:rsidR="00476FB9" w:rsidRPr="00E9097B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dxa"/>
          </w:tcPr>
          <w:p w14:paraId="33640709" w14:textId="77777777" w:rsidR="00476FB9" w:rsidRPr="00E9097B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F6EA456" w14:textId="77777777" w:rsidR="00476FB9" w:rsidRPr="00E9097B" w:rsidRDefault="00476FB9" w:rsidP="00476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285E" w:rsidRPr="00002312" w14:paraId="5D48AB49" w14:textId="77777777" w:rsidTr="00C96A4B">
        <w:tc>
          <w:tcPr>
            <w:tcW w:w="3870" w:type="dxa"/>
          </w:tcPr>
          <w:p w14:paraId="7A683278" w14:textId="24F17E03" w:rsidR="00DF285E" w:rsidRPr="00E9097B" w:rsidRDefault="00DF285E" w:rsidP="00DF285E">
            <w:pPr>
              <w:pStyle w:val="BodyText"/>
              <w:spacing w:after="0"/>
              <w:ind w:left="212" w:right="-131" w:firstLine="34"/>
              <w:rPr>
                <w:rFonts w:asciiTheme="majorBidi" w:hAnsiTheme="majorBidi" w:cstheme="majorBidi"/>
                <w:sz w:val="30"/>
                <w:szCs w:val="30"/>
              </w:rPr>
            </w:pPr>
            <w:r w:rsidRPr="00E9097B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</w:t>
            </w:r>
            <w:r w:rsidR="00E9097B" w:rsidRPr="00E90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9097B" w:rsidRPr="00E909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9097B" w:rsidRPr="00E90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ขั้นพื้นฐาน</w:t>
            </w:r>
            <w:r w:rsidR="00E9097B" w:rsidRPr="00E909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A650C79" w14:textId="5640C51A" w:rsidR="00DF285E" w:rsidRPr="00C76B53" w:rsidRDefault="00D21C97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6B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D6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915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="00CD64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B2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</w:t>
            </w:r>
            <w:r w:rsidRPr="00C76B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9C4091" w14:textId="77777777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4265E6DF" w14:textId="125FA55D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6B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(715,169)</w:t>
            </w:r>
          </w:p>
        </w:tc>
        <w:tc>
          <w:tcPr>
            <w:tcW w:w="236" w:type="dxa"/>
          </w:tcPr>
          <w:p w14:paraId="5A56DDF0" w14:textId="77777777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  <w:vAlign w:val="bottom"/>
          </w:tcPr>
          <w:p w14:paraId="518D33BA" w14:textId="63BF9A60" w:rsidR="00DF285E" w:rsidRPr="00C76B53" w:rsidRDefault="00993CF2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76B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76B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DB2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C76B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B21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462</w:t>
            </w:r>
            <w:r w:rsidRPr="00C76B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2" w:type="dxa"/>
          </w:tcPr>
          <w:p w14:paraId="310643DB" w14:textId="77777777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6607DE" w14:textId="08113C6C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C76B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(685,214)</w:t>
            </w:r>
            <w:r w:rsidRPr="00C76B53" w:rsidDel="00A457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DF285E" w:rsidRPr="00002312" w14:paraId="6CAA504A" w14:textId="77777777" w:rsidTr="00E9097B">
        <w:tc>
          <w:tcPr>
            <w:tcW w:w="3870" w:type="dxa"/>
          </w:tcPr>
          <w:p w14:paraId="1C71BE4C" w14:textId="69865A02" w:rsidR="00DF285E" w:rsidRPr="00E9097B" w:rsidRDefault="00E9097B" w:rsidP="00DF285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9097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  <w:vAlign w:val="bottom"/>
          </w:tcPr>
          <w:p w14:paraId="1752E0B8" w14:textId="55562956" w:rsidR="00DF285E" w:rsidRPr="00C76B53" w:rsidRDefault="002471CC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C76B53">
              <w:rPr>
                <w:rFonts w:asciiTheme="majorBidi" w:hAnsiTheme="majorBidi" w:cstheme="majorBidi"/>
                <w:sz w:val="30"/>
                <w:szCs w:val="30"/>
              </w:rPr>
              <w:t>604,359</w:t>
            </w:r>
          </w:p>
        </w:tc>
        <w:tc>
          <w:tcPr>
            <w:tcW w:w="270" w:type="dxa"/>
            <w:vAlign w:val="bottom"/>
          </w:tcPr>
          <w:p w14:paraId="6183A81E" w14:textId="77777777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bottom w:val="double" w:sz="4" w:space="0" w:color="auto"/>
            </w:tcBorders>
            <w:vAlign w:val="bottom"/>
          </w:tcPr>
          <w:p w14:paraId="1FC49AA3" w14:textId="152E8B17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C76B53">
              <w:rPr>
                <w:rFonts w:asciiTheme="majorBidi" w:hAnsiTheme="majorBidi" w:cstheme="majorBidi"/>
                <w:sz w:val="30"/>
                <w:szCs w:val="30"/>
              </w:rPr>
              <w:t>604,359</w:t>
            </w:r>
          </w:p>
        </w:tc>
        <w:tc>
          <w:tcPr>
            <w:tcW w:w="236" w:type="dxa"/>
            <w:vAlign w:val="bottom"/>
          </w:tcPr>
          <w:p w14:paraId="546D1011" w14:textId="77777777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  <w:vAlign w:val="bottom"/>
          </w:tcPr>
          <w:p w14:paraId="79B36CAC" w14:textId="1C2C9E3D" w:rsidR="00DF285E" w:rsidRPr="00C76B53" w:rsidRDefault="002471CC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76B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604,359</w:t>
            </w:r>
          </w:p>
        </w:tc>
        <w:tc>
          <w:tcPr>
            <w:tcW w:w="342" w:type="dxa"/>
            <w:vAlign w:val="bottom"/>
          </w:tcPr>
          <w:p w14:paraId="735CEA1B" w14:textId="77777777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vAlign w:val="bottom"/>
          </w:tcPr>
          <w:p w14:paraId="3BF2CCDF" w14:textId="475D1BBF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C76B5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604,359</w:t>
            </w:r>
          </w:p>
        </w:tc>
      </w:tr>
      <w:tr w:rsidR="00DF285E" w:rsidRPr="00A87AF4" w14:paraId="3CE26359" w14:textId="77777777" w:rsidTr="00C96A4B">
        <w:tc>
          <w:tcPr>
            <w:tcW w:w="3870" w:type="dxa"/>
            <w:tcBorders>
              <w:bottom w:val="nil"/>
            </w:tcBorders>
          </w:tcPr>
          <w:p w14:paraId="40ED01B1" w14:textId="011E8F3D" w:rsidR="00DF285E" w:rsidRPr="00002312" w:rsidRDefault="00DF285E" w:rsidP="00DF285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ขาดทุน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</w:t>
            </w:r>
            <w:r w:rsidR="00C82B48"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</w:t>
            </w:r>
            <w:r w:rsidR="00C82B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41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B413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</w:tcPr>
          <w:p w14:paraId="5F66BA37" w14:textId="4E4AD846" w:rsidR="00DF285E" w:rsidRPr="00C76B53" w:rsidRDefault="00BE4B04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76B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(0.4</w:t>
            </w:r>
            <w:r w:rsidR="002217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C76B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02C4CC" w14:textId="77777777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bottom w:val="double" w:sz="4" w:space="0" w:color="auto"/>
            </w:tcBorders>
          </w:tcPr>
          <w:p w14:paraId="1C448068" w14:textId="0B41B391" w:rsidR="00DF285E" w:rsidRPr="00C76B53" w:rsidRDefault="00DF285E" w:rsidP="00DF285E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6B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(1.18)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FED567" w14:textId="77777777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nil"/>
              <w:bottom w:val="double" w:sz="4" w:space="0" w:color="auto"/>
            </w:tcBorders>
          </w:tcPr>
          <w:p w14:paraId="6D4D7CB3" w14:textId="411971A7" w:rsidR="00DF285E" w:rsidRPr="00C76B53" w:rsidRDefault="00BE4B04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6B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(0.4</w:t>
            </w:r>
            <w:r w:rsidR="00C76B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C76B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42" w:type="dxa"/>
            <w:tcBorders>
              <w:top w:val="nil"/>
              <w:bottom w:val="nil"/>
            </w:tcBorders>
          </w:tcPr>
          <w:p w14:paraId="50B5C647" w14:textId="77777777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68847752" w14:textId="0BF7814E" w:rsidR="00DF285E" w:rsidRPr="00C76B53" w:rsidRDefault="00DF285E" w:rsidP="00DF285E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left="-23" w:right="-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76B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(1.13)</w:t>
            </w:r>
          </w:p>
        </w:tc>
      </w:tr>
    </w:tbl>
    <w:p w14:paraId="0BC4B449" w14:textId="151711DB" w:rsidR="00861D9D" w:rsidRDefault="00861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4346D39C" w14:textId="16EC648F" w:rsidR="0030398F" w:rsidRPr="007D6533" w:rsidRDefault="007711E0" w:rsidP="00900C2C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7D6533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เครื่องมือทางการเงิน</w:t>
      </w:r>
    </w:p>
    <w:p w14:paraId="0F30DBAB" w14:textId="291F20A1" w:rsidR="0030398F" w:rsidRPr="00002312" w:rsidRDefault="0030398F" w:rsidP="00344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8A05EF" w14:textId="7F0EFAF3" w:rsidR="007108DE" w:rsidRPr="00002312" w:rsidRDefault="007108DE" w:rsidP="006F24D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1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CBE4851" w14:textId="214A72CF" w:rsidR="00D73ADA" w:rsidRPr="00002312" w:rsidRDefault="00D73ADA" w:rsidP="00D73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F5213D7" w14:textId="6B5E3BF0" w:rsidR="00986912" w:rsidRPr="00002312" w:rsidRDefault="00986912" w:rsidP="0098691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6D1498" w:rsidRPr="00002312">
        <w:rPr>
          <w:rFonts w:ascii="Angsana New" w:hAnsi="Angsana New" w:hint="cs"/>
          <w:sz w:val="30"/>
          <w:szCs w:val="30"/>
          <w:cs/>
        </w:rPr>
        <w:t>และหนี้สินทางการเงิน</w:t>
      </w:r>
      <w:r w:rsidRPr="00002312">
        <w:rPr>
          <w:rFonts w:ascii="Angsana New" w:hAnsi="Angsana New"/>
          <w:sz w:val="30"/>
          <w:szCs w:val="30"/>
          <w:cs/>
        </w:rPr>
        <w:t xml:space="preserve"> </w:t>
      </w:r>
      <w:r w:rsidRPr="00002312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</w:t>
      </w:r>
      <w:r w:rsidRPr="00002312">
        <w:rPr>
          <w:rFonts w:ascii="Angsana New" w:hAnsi="Angsana New"/>
          <w:sz w:val="30"/>
          <w:szCs w:val="30"/>
          <w:cs/>
        </w:rPr>
        <w:t xml:space="preserve"> </w:t>
      </w:r>
      <w:r w:rsidRPr="00002312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</w:t>
      </w:r>
      <w:r w:rsidR="00EA54CC">
        <w:rPr>
          <w:rFonts w:ascii="Angsana New" w:hAnsi="Angsana New"/>
          <w:sz w:val="30"/>
          <w:szCs w:val="30"/>
          <w:cs/>
        </w:rPr>
        <w:br/>
      </w:r>
      <w:r w:rsidRPr="00002312">
        <w:rPr>
          <w:rFonts w:ascii="Angsana New" w:hAnsi="Angsana New" w:hint="cs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AD001F0" w14:textId="3114CA16" w:rsidR="00E9097B" w:rsidRDefault="00E90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8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79"/>
        <w:gridCol w:w="236"/>
        <w:gridCol w:w="1205"/>
        <w:gridCol w:w="236"/>
        <w:gridCol w:w="1059"/>
        <w:gridCol w:w="236"/>
        <w:gridCol w:w="864"/>
        <w:gridCol w:w="236"/>
        <w:gridCol w:w="864"/>
        <w:gridCol w:w="236"/>
        <w:gridCol w:w="864"/>
        <w:gridCol w:w="236"/>
        <w:gridCol w:w="874"/>
      </w:tblGrid>
      <w:tr w:rsidR="00986912" w:rsidRPr="00002312" w14:paraId="69F5C0A8" w14:textId="77777777" w:rsidTr="00DE347B">
        <w:trPr>
          <w:trHeight w:val="261"/>
          <w:tblHeader/>
        </w:trPr>
        <w:tc>
          <w:tcPr>
            <w:tcW w:w="1616" w:type="dxa"/>
            <w:vAlign w:val="bottom"/>
          </w:tcPr>
          <w:p w14:paraId="38E71E11" w14:textId="77777777" w:rsidR="00986912" w:rsidRPr="00002312" w:rsidRDefault="009869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5" w:type="dxa"/>
            <w:gridSpan w:val="13"/>
          </w:tcPr>
          <w:p w14:paraId="15794FC4" w14:textId="43B47AAA" w:rsidR="00986912" w:rsidRPr="00002312" w:rsidRDefault="009869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 w:rsidR="003349D7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986912" w:rsidRPr="00002312" w14:paraId="23DB0A6A" w14:textId="77777777" w:rsidTr="00DE347B">
        <w:trPr>
          <w:trHeight w:val="261"/>
          <w:tblHeader/>
        </w:trPr>
        <w:tc>
          <w:tcPr>
            <w:tcW w:w="1616" w:type="dxa"/>
            <w:vAlign w:val="bottom"/>
          </w:tcPr>
          <w:p w14:paraId="13ECDE8D" w14:textId="77777777" w:rsidR="00986912" w:rsidRPr="00002312" w:rsidRDefault="009869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5" w:type="dxa"/>
            <w:gridSpan w:val="13"/>
          </w:tcPr>
          <w:p w14:paraId="012281D2" w14:textId="425550E9" w:rsidR="00986912" w:rsidRPr="00002312" w:rsidRDefault="009869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002312">
              <w:rPr>
                <w:rFonts w:asciiTheme="majorBidi" w:hAnsiTheme="majorBidi"/>
                <w:sz w:val="24"/>
                <w:szCs w:val="24"/>
                <w:lang w:val="en-US" w:bidi="th-TH"/>
              </w:rPr>
              <w:t>256</w:t>
            </w:r>
            <w:r w:rsidR="00DF285E">
              <w:rPr>
                <w:rFonts w:asciiTheme="majorBidi" w:hAnsiTheme="majorBidi"/>
                <w:sz w:val="24"/>
                <w:szCs w:val="24"/>
                <w:lang w:val="en-US" w:bidi="th-TH"/>
              </w:rPr>
              <w:t>8</w:t>
            </w:r>
          </w:p>
        </w:tc>
      </w:tr>
      <w:tr w:rsidR="00986912" w:rsidRPr="00002312" w14:paraId="15D6D991" w14:textId="77777777" w:rsidTr="00DE347B">
        <w:trPr>
          <w:trHeight w:val="261"/>
          <w:tblHeader/>
        </w:trPr>
        <w:tc>
          <w:tcPr>
            <w:tcW w:w="1616" w:type="dxa"/>
            <w:vAlign w:val="bottom"/>
          </w:tcPr>
          <w:p w14:paraId="252B5608" w14:textId="77777777" w:rsidR="00986912" w:rsidRPr="00002312" w:rsidRDefault="009869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5" w:type="dxa"/>
            <w:gridSpan w:val="5"/>
            <w:tcBorders>
              <w:bottom w:val="single" w:sz="4" w:space="0" w:color="auto"/>
            </w:tcBorders>
          </w:tcPr>
          <w:p w14:paraId="0A9047DD" w14:textId="77777777" w:rsidR="00986912" w:rsidRPr="00002312" w:rsidRDefault="009869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C21A809" w14:textId="77777777" w:rsidR="00986912" w:rsidRPr="00002312" w:rsidRDefault="00986912" w:rsidP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4" w:type="dxa"/>
            <w:gridSpan w:val="7"/>
            <w:tcBorders>
              <w:bottom w:val="single" w:sz="4" w:space="0" w:color="auto"/>
            </w:tcBorders>
            <w:vAlign w:val="bottom"/>
          </w:tcPr>
          <w:p w14:paraId="1238530D" w14:textId="77777777" w:rsidR="00986912" w:rsidRPr="00002312" w:rsidRDefault="0098691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833270" w:rsidRPr="00002312" w14:paraId="6C8A2D48" w14:textId="77777777" w:rsidTr="00DE347B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6E6539DC" w14:textId="77777777" w:rsidR="009D06A7" w:rsidRPr="00002312" w:rsidRDefault="009D06A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3C6990E0" w14:textId="2E622FD9" w:rsidR="009D06A7" w:rsidRPr="00002312" w:rsidRDefault="009D06A7" w:rsidP="009D06A7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</w:t>
            </w:r>
            <w:r w:rsidR="00221E3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</w:t>
            </w:r>
            <w:r w:rsidR="00116129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รือ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E7C734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  <w:hideMark/>
          </w:tcPr>
          <w:p w14:paraId="5FB0D677" w14:textId="5516337D" w:rsidR="009D06A7" w:rsidRPr="00002312" w:rsidRDefault="008C2D0D" w:rsidP="009D06A7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207E61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2ED1E9F6" w14:textId="58248873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6095490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6EFDFC1D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02312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20BDE2A4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FAC7C08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0231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071EF934" w14:textId="77777777" w:rsidR="009D06A7" w:rsidRPr="00002312" w:rsidRDefault="009D06A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4A4AFF81" w14:textId="77777777" w:rsidR="009D06A7" w:rsidRPr="00002312" w:rsidRDefault="009D06A7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0231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3A38D9DF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vAlign w:val="bottom"/>
            <w:hideMark/>
          </w:tcPr>
          <w:p w14:paraId="320B09F8" w14:textId="77777777" w:rsidR="009D06A7" w:rsidRPr="00002312" w:rsidRDefault="009D06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86912" w:rsidRPr="00002312" w14:paraId="0DDBA552" w14:textId="77777777" w:rsidTr="00DE347B">
        <w:trPr>
          <w:trHeight w:val="261"/>
          <w:tblHeader/>
        </w:trPr>
        <w:tc>
          <w:tcPr>
            <w:tcW w:w="1616" w:type="dxa"/>
            <w:vAlign w:val="bottom"/>
          </w:tcPr>
          <w:p w14:paraId="0BF81A39" w14:textId="77777777" w:rsidR="00986912" w:rsidRPr="00002312" w:rsidRDefault="009869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5" w:type="dxa"/>
            <w:gridSpan w:val="13"/>
          </w:tcPr>
          <w:p w14:paraId="4812A1F2" w14:textId="77777777" w:rsidR="00986912" w:rsidRPr="00002312" w:rsidRDefault="00986912" w:rsidP="00D73ADA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0023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833270" w:rsidRPr="00002312" w14:paraId="4E1B41DF" w14:textId="77777777" w:rsidTr="00DE347B">
        <w:trPr>
          <w:trHeight w:val="261"/>
        </w:trPr>
        <w:tc>
          <w:tcPr>
            <w:tcW w:w="1616" w:type="dxa"/>
            <w:hideMark/>
          </w:tcPr>
          <w:p w14:paraId="3E61FD8D" w14:textId="77777777" w:rsidR="009D06A7" w:rsidRPr="00002312" w:rsidRDefault="009D06A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79" w:type="dxa"/>
          </w:tcPr>
          <w:p w14:paraId="5048DDFE" w14:textId="77777777" w:rsidR="009D06A7" w:rsidRPr="00002312" w:rsidRDefault="009D0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935F6" w14:textId="77777777" w:rsidR="009D06A7" w:rsidRPr="00002312" w:rsidRDefault="009D06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</w:tcPr>
          <w:p w14:paraId="468EB690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FE7D63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</w:tcPr>
          <w:p w14:paraId="4317EC4B" w14:textId="22021FE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7D0CF7E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0B4CADE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D7AC65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6FD8160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58FBD1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5EC166C0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8FCE2F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73E5B345" w14:textId="77777777" w:rsidR="009D06A7" w:rsidRPr="00002312" w:rsidRDefault="009D06A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270" w:rsidRPr="00002312" w14:paraId="67BC8E12" w14:textId="77777777" w:rsidTr="00DE347B">
        <w:trPr>
          <w:trHeight w:val="261"/>
        </w:trPr>
        <w:tc>
          <w:tcPr>
            <w:tcW w:w="1616" w:type="dxa"/>
            <w:hideMark/>
          </w:tcPr>
          <w:p w14:paraId="06BADFC2" w14:textId="0226A2A9" w:rsidR="009D06A7" w:rsidRPr="00002312" w:rsidRDefault="009D06A7" w:rsidP="00A9357E">
            <w:pPr>
              <w:tabs>
                <w:tab w:val="clear" w:pos="1644"/>
              </w:tabs>
              <w:ind w:left="160" w:right="-106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79" w:type="dxa"/>
          </w:tcPr>
          <w:p w14:paraId="583D4130" w14:textId="77777777" w:rsidR="00D716F6" w:rsidRDefault="00D716F6" w:rsidP="00D716F6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E4F19F" w14:textId="77777777" w:rsidR="00D716F6" w:rsidRDefault="00D716F6" w:rsidP="00D716F6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A26BD7D" w14:textId="40FAC1AD" w:rsidR="00D716F6" w:rsidRPr="00A9357E" w:rsidRDefault="00D716F6" w:rsidP="00D716F6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236" w:type="dxa"/>
          </w:tcPr>
          <w:p w14:paraId="4B403E19" w14:textId="77777777" w:rsidR="009D06A7" w:rsidRPr="00932C7B" w:rsidRDefault="009D06A7" w:rsidP="00932C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5" w:type="dxa"/>
            <w:vAlign w:val="bottom"/>
          </w:tcPr>
          <w:p w14:paraId="77B9969C" w14:textId="3FFE1E4E" w:rsidR="009D06A7" w:rsidRPr="00932C7B" w:rsidRDefault="00D716F6" w:rsidP="00D716F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</w:t>
            </w:r>
            <w:r w:rsidR="006657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</w:p>
        </w:tc>
        <w:tc>
          <w:tcPr>
            <w:tcW w:w="236" w:type="dxa"/>
            <w:vAlign w:val="bottom"/>
          </w:tcPr>
          <w:p w14:paraId="25D3D4E9" w14:textId="77777777" w:rsidR="009D06A7" w:rsidRPr="00932C7B" w:rsidRDefault="009D06A7" w:rsidP="00932C7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59" w:type="dxa"/>
            <w:vAlign w:val="bottom"/>
          </w:tcPr>
          <w:p w14:paraId="7A9B2F2D" w14:textId="54927B1B" w:rsidR="009D06A7" w:rsidRPr="00932C7B" w:rsidRDefault="00D716F6" w:rsidP="002F3C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9,32</w:t>
            </w:r>
            <w:r w:rsidR="006657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2E6DD958" w14:textId="77777777" w:rsidR="009D06A7" w:rsidRPr="00932C7B" w:rsidRDefault="009D06A7" w:rsidP="00932C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4737D285" w14:textId="428E7C2F" w:rsidR="009D06A7" w:rsidRPr="00932C7B" w:rsidRDefault="00D716F6" w:rsidP="00D716F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9,32</w:t>
            </w:r>
            <w:r w:rsidR="006657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43941215" w14:textId="77777777" w:rsidR="009D06A7" w:rsidRPr="00932C7B" w:rsidRDefault="009D06A7" w:rsidP="00932C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4" w:type="dxa"/>
            <w:vAlign w:val="bottom"/>
          </w:tcPr>
          <w:p w14:paraId="22867A56" w14:textId="39E89CDC" w:rsidR="009D06A7" w:rsidRPr="00932C7B" w:rsidRDefault="00D716F6" w:rsidP="002F3CE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C0FEC64" w14:textId="77777777" w:rsidR="009D06A7" w:rsidRPr="00002312" w:rsidRDefault="009D06A7" w:rsidP="00932C7B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64" w:type="dxa"/>
            <w:vAlign w:val="bottom"/>
          </w:tcPr>
          <w:p w14:paraId="29EC862E" w14:textId="2BD6797E" w:rsidR="009D06A7" w:rsidRPr="00002312" w:rsidRDefault="00D716F6" w:rsidP="002F3CE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36" w:type="dxa"/>
          </w:tcPr>
          <w:p w14:paraId="71E461FB" w14:textId="77777777" w:rsidR="009D06A7" w:rsidRPr="00932C7B" w:rsidRDefault="009D06A7" w:rsidP="00932C7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4" w:type="dxa"/>
          </w:tcPr>
          <w:p w14:paraId="31E5AE36" w14:textId="77777777" w:rsidR="007903CC" w:rsidRDefault="007903CC" w:rsidP="00932C7B">
            <w:pPr>
              <w:pStyle w:val="acctfourfigures"/>
              <w:tabs>
                <w:tab w:val="clear" w:pos="765"/>
                <w:tab w:val="decimal" w:pos="521"/>
                <w:tab w:val="decimal" w:pos="650"/>
              </w:tabs>
              <w:spacing w:line="240" w:lineRule="atLeast"/>
              <w:ind w:left="-43"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F1A7BDE" w14:textId="77777777" w:rsidR="00D716F6" w:rsidRDefault="00D716F6" w:rsidP="00932C7B">
            <w:pPr>
              <w:pStyle w:val="acctfourfigures"/>
              <w:tabs>
                <w:tab w:val="clear" w:pos="765"/>
                <w:tab w:val="decimal" w:pos="521"/>
                <w:tab w:val="decimal" w:pos="650"/>
              </w:tabs>
              <w:spacing w:line="240" w:lineRule="atLeast"/>
              <w:ind w:left="-43" w:right="6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18FE121" w14:textId="5D81C91C" w:rsidR="00D716F6" w:rsidRPr="00932C7B" w:rsidRDefault="00D716F6" w:rsidP="00D716F6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9,32</w:t>
            </w:r>
            <w:r w:rsidR="006657F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</w:tr>
    </w:tbl>
    <w:p w14:paraId="7D5A4F2A" w14:textId="67E4E611" w:rsidR="00F41311" w:rsidRDefault="00F41311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16"/>
        <w:gridCol w:w="1079"/>
        <w:gridCol w:w="236"/>
        <w:gridCol w:w="1205"/>
        <w:gridCol w:w="236"/>
        <w:gridCol w:w="1059"/>
        <w:gridCol w:w="236"/>
        <w:gridCol w:w="864"/>
        <w:gridCol w:w="236"/>
        <w:gridCol w:w="864"/>
        <w:gridCol w:w="236"/>
        <w:gridCol w:w="864"/>
        <w:gridCol w:w="236"/>
        <w:gridCol w:w="874"/>
      </w:tblGrid>
      <w:tr w:rsidR="00606605" w:rsidRPr="00002312" w14:paraId="148F5664" w14:textId="77777777" w:rsidTr="00754172">
        <w:trPr>
          <w:trHeight w:val="261"/>
          <w:tblHeader/>
        </w:trPr>
        <w:tc>
          <w:tcPr>
            <w:tcW w:w="1616" w:type="dxa"/>
            <w:vAlign w:val="bottom"/>
          </w:tcPr>
          <w:p w14:paraId="7814792F" w14:textId="77777777" w:rsidR="00606605" w:rsidRPr="00002312" w:rsidRDefault="00606605" w:rsidP="007541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5" w:type="dxa"/>
            <w:gridSpan w:val="13"/>
          </w:tcPr>
          <w:p w14:paraId="4479ED3F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hint="cs"/>
                <w:b/>
                <w:bCs/>
                <w:sz w:val="24"/>
                <w:szCs w:val="24"/>
                <w:cs/>
                <w:lang w:bidi="th-TH"/>
              </w:rPr>
              <w:t>และงบการเงินเฉพาะกิจการ</w:t>
            </w:r>
          </w:p>
        </w:tc>
      </w:tr>
      <w:tr w:rsidR="00606605" w:rsidRPr="00002312" w14:paraId="6221BA24" w14:textId="77777777" w:rsidTr="00754172">
        <w:trPr>
          <w:trHeight w:val="261"/>
          <w:tblHeader/>
        </w:trPr>
        <w:tc>
          <w:tcPr>
            <w:tcW w:w="1616" w:type="dxa"/>
            <w:vAlign w:val="bottom"/>
          </w:tcPr>
          <w:p w14:paraId="59F1FF43" w14:textId="77777777" w:rsidR="00606605" w:rsidRPr="00002312" w:rsidRDefault="00606605" w:rsidP="007541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5" w:type="dxa"/>
            <w:gridSpan w:val="13"/>
          </w:tcPr>
          <w:p w14:paraId="33DA8B60" w14:textId="0AA39A65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002312">
              <w:rPr>
                <w:rFonts w:asciiTheme="majorBidi" w:hAnsiTheme="majorBidi"/>
                <w:sz w:val="24"/>
                <w:szCs w:val="24"/>
                <w:lang w:val="en-US" w:bidi="th-TH"/>
              </w:rPr>
              <w:t>256</w:t>
            </w:r>
            <w:r w:rsidR="00DF285E">
              <w:rPr>
                <w:rFonts w:asciiTheme="majorBidi" w:hAnsi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606605" w:rsidRPr="00002312" w14:paraId="196FA464" w14:textId="77777777" w:rsidTr="00754172">
        <w:trPr>
          <w:trHeight w:val="261"/>
          <w:tblHeader/>
        </w:trPr>
        <w:tc>
          <w:tcPr>
            <w:tcW w:w="1616" w:type="dxa"/>
            <w:vAlign w:val="bottom"/>
          </w:tcPr>
          <w:p w14:paraId="42EECFDE" w14:textId="77777777" w:rsidR="00606605" w:rsidRPr="00002312" w:rsidRDefault="00606605" w:rsidP="007541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15" w:type="dxa"/>
            <w:gridSpan w:val="5"/>
            <w:tcBorders>
              <w:bottom w:val="single" w:sz="4" w:space="0" w:color="auto"/>
            </w:tcBorders>
          </w:tcPr>
          <w:p w14:paraId="5EA95ADA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0F49EB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174" w:type="dxa"/>
            <w:gridSpan w:val="7"/>
            <w:tcBorders>
              <w:bottom w:val="single" w:sz="4" w:space="0" w:color="auto"/>
            </w:tcBorders>
            <w:vAlign w:val="bottom"/>
          </w:tcPr>
          <w:p w14:paraId="3F93855A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606605" w:rsidRPr="00002312" w14:paraId="51EBE40C" w14:textId="77777777" w:rsidTr="00754172">
        <w:trPr>
          <w:trHeight w:val="261"/>
          <w:tblHeader/>
        </w:trPr>
        <w:tc>
          <w:tcPr>
            <w:tcW w:w="1616" w:type="dxa"/>
            <w:vAlign w:val="bottom"/>
            <w:hideMark/>
          </w:tcPr>
          <w:p w14:paraId="6B0249DF" w14:textId="77777777" w:rsidR="00606605" w:rsidRPr="00002312" w:rsidRDefault="00606605" w:rsidP="007541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51D8DD08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197" w:right="-19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หรือ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A460D7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  <w:hideMark/>
          </w:tcPr>
          <w:p w14:paraId="4823BEEB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16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ทางการเงิน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ที่วัดมูลค่าด้วย</w:t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601AA9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67EB7E57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05AAB3E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416848FB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02312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236" w:type="dxa"/>
          </w:tcPr>
          <w:p w14:paraId="58C4AEC2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0C711FB2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002312">
              <w:rPr>
                <w:rFonts w:asciiTheme="majorBidi" w:hAnsiTheme="majorBidi" w:cstheme="majorBidi"/>
                <w:sz w:val="24"/>
                <w:szCs w:val="24"/>
              </w:rPr>
              <w:t xml:space="preserve"> 2</w:t>
            </w:r>
          </w:p>
        </w:tc>
        <w:tc>
          <w:tcPr>
            <w:tcW w:w="236" w:type="dxa"/>
          </w:tcPr>
          <w:p w14:paraId="6AD9B39F" w14:textId="77777777" w:rsidR="00606605" w:rsidRPr="00002312" w:rsidRDefault="00606605" w:rsidP="0075417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  <w:hideMark/>
          </w:tcPr>
          <w:p w14:paraId="3CCCD14C" w14:textId="77777777" w:rsidR="00606605" w:rsidRPr="00002312" w:rsidRDefault="00606605" w:rsidP="00754172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002312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1886383D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74" w:type="dxa"/>
            <w:vAlign w:val="bottom"/>
            <w:hideMark/>
          </w:tcPr>
          <w:p w14:paraId="702837A7" w14:textId="77777777" w:rsidR="00606605" w:rsidRPr="00002312" w:rsidRDefault="00606605" w:rsidP="0075417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606605" w:rsidRPr="00002312" w14:paraId="1DAE3626" w14:textId="77777777" w:rsidTr="00754172">
        <w:trPr>
          <w:trHeight w:val="261"/>
          <w:tblHeader/>
        </w:trPr>
        <w:tc>
          <w:tcPr>
            <w:tcW w:w="1616" w:type="dxa"/>
            <w:vAlign w:val="bottom"/>
          </w:tcPr>
          <w:p w14:paraId="61988D3A" w14:textId="77777777" w:rsidR="00606605" w:rsidRPr="00002312" w:rsidRDefault="00606605" w:rsidP="0075417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25" w:type="dxa"/>
            <w:gridSpan w:val="13"/>
          </w:tcPr>
          <w:p w14:paraId="346EE75A" w14:textId="77777777" w:rsidR="00606605" w:rsidRPr="00002312" w:rsidRDefault="00606605" w:rsidP="00754172">
            <w:pPr>
              <w:pStyle w:val="acctfourfigures"/>
              <w:tabs>
                <w:tab w:val="clear" w:pos="765"/>
              </w:tabs>
              <w:spacing w:line="240" w:lineRule="atLeast"/>
              <w:ind w:left="-137" w:right="-86" w:firstLine="9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002312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พันบาท</w:t>
            </w:r>
            <w:r w:rsidRPr="0000231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</w:tr>
      <w:tr w:rsidR="00606605" w:rsidRPr="00002312" w14:paraId="3D0A6BFC" w14:textId="77777777" w:rsidTr="00754172">
        <w:trPr>
          <w:trHeight w:val="261"/>
        </w:trPr>
        <w:tc>
          <w:tcPr>
            <w:tcW w:w="1616" w:type="dxa"/>
          </w:tcPr>
          <w:p w14:paraId="09D11268" w14:textId="77777777" w:rsidR="00606605" w:rsidRPr="00002312" w:rsidRDefault="00606605" w:rsidP="00754172">
            <w:pPr>
              <w:tabs>
                <w:tab w:val="clear" w:pos="1644"/>
              </w:tabs>
              <w:ind w:left="160" w:right="-10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79" w:type="dxa"/>
          </w:tcPr>
          <w:p w14:paraId="34BBDBA6" w14:textId="77777777" w:rsidR="00606605" w:rsidRPr="00A9357E" w:rsidRDefault="00606605" w:rsidP="00754172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5E64E2A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0F517974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AD0299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5F498EE8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3FC46A1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02E5AFE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658735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B00DA4A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C32126" w14:textId="77777777" w:rsidR="00606605" w:rsidRPr="00002312" w:rsidRDefault="00606605" w:rsidP="00754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ADB8799" w14:textId="77777777" w:rsidR="00606605" w:rsidRPr="00002312" w:rsidRDefault="00606605" w:rsidP="0075417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EDB56D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1455DCF5" w14:textId="77777777" w:rsidR="00606605" w:rsidRPr="00002312" w:rsidRDefault="00606605" w:rsidP="0075417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285E" w:rsidRPr="00002312" w14:paraId="7689618B" w14:textId="77777777" w:rsidTr="00754172">
        <w:trPr>
          <w:trHeight w:val="261"/>
        </w:trPr>
        <w:tc>
          <w:tcPr>
            <w:tcW w:w="1616" w:type="dxa"/>
          </w:tcPr>
          <w:p w14:paraId="53DD793D" w14:textId="77777777" w:rsidR="00DF285E" w:rsidRPr="00002312" w:rsidRDefault="00DF285E" w:rsidP="00DF285E">
            <w:pPr>
              <w:tabs>
                <w:tab w:val="clear" w:pos="1644"/>
              </w:tabs>
              <w:ind w:left="160" w:right="-106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231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00231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ที่อยู่ในความต้องการของตลาดในประเทศ</w:t>
            </w:r>
          </w:p>
        </w:tc>
        <w:tc>
          <w:tcPr>
            <w:tcW w:w="1079" w:type="dxa"/>
          </w:tcPr>
          <w:p w14:paraId="21C1D918" w14:textId="1F90E462" w:rsidR="00DF285E" w:rsidRPr="00A9357E" w:rsidRDefault="00DF285E" w:rsidP="00DF285E">
            <w:pPr>
              <w:pStyle w:val="acctfourfigures"/>
              <w:tabs>
                <w:tab w:val="clear" w:pos="765"/>
                <w:tab w:val="decimal" w:pos="610"/>
                <w:tab w:val="decimal" w:pos="700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15</w:t>
            </w:r>
          </w:p>
        </w:tc>
        <w:tc>
          <w:tcPr>
            <w:tcW w:w="236" w:type="dxa"/>
          </w:tcPr>
          <w:p w14:paraId="24B23AE6" w14:textId="77777777" w:rsidR="00DF285E" w:rsidRPr="00002312" w:rsidRDefault="00DF285E" w:rsidP="00DF285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5" w:type="dxa"/>
            <w:vAlign w:val="bottom"/>
          </w:tcPr>
          <w:p w14:paraId="648A407A" w14:textId="654CA396" w:rsidR="00DF285E" w:rsidRPr="00002312" w:rsidRDefault="00DF285E" w:rsidP="00DF28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49,561</w:t>
            </w:r>
          </w:p>
        </w:tc>
        <w:tc>
          <w:tcPr>
            <w:tcW w:w="236" w:type="dxa"/>
            <w:vAlign w:val="bottom"/>
          </w:tcPr>
          <w:p w14:paraId="26D867A2" w14:textId="77777777" w:rsidR="00DF285E" w:rsidRPr="00002312" w:rsidRDefault="00DF285E" w:rsidP="00DF28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9" w:type="dxa"/>
            <w:vAlign w:val="bottom"/>
          </w:tcPr>
          <w:p w14:paraId="570C6720" w14:textId="72A1AE40" w:rsidR="00DF285E" w:rsidRPr="00002312" w:rsidRDefault="00DF285E" w:rsidP="00DF285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  <w:tc>
          <w:tcPr>
            <w:tcW w:w="236" w:type="dxa"/>
            <w:vAlign w:val="bottom"/>
          </w:tcPr>
          <w:p w14:paraId="11DD1616" w14:textId="77777777" w:rsidR="00DF285E" w:rsidRPr="00002312" w:rsidRDefault="00DF285E" w:rsidP="00DF28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9A50D33" w14:textId="7D192D67" w:rsidR="00DF285E" w:rsidRPr="00002312" w:rsidRDefault="00DF285E" w:rsidP="00DF285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  <w:tc>
          <w:tcPr>
            <w:tcW w:w="236" w:type="dxa"/>
            <w:vAlign w:val="bottom"/>
          </w:tcPr>
          <w:p w14:paraId="7BF85B1B" w14:textId="77777777" w:rsidR="00DF285E" w:rsidRPr="00002312" w:rsidRDefault="00DF285E" w:rsidP="00DF28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1CC0523" w14:textId="0CA30819" w:rsidR="00DF285E" w:rsidRPr="00002312" w:rsidRDefault="00DF285E" w:rsidP="00DF28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AEDB99A" w14:textId="77777777" w:rsidR="00DF285E" w:rsidRPr="00002312" w:rsidRDefault="00DF285E" w:rsidP="00DF28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CF61107" w14:textId="2415F8EC" w:rsidR="00DF285E" w:rsidRPr="00002312" w:rsidRDefault="00DF285E" w:rsidP="00DF285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36" w:type="dxa"/>
          </w:tcPr>
          <w:p w14:paraId="66F82055" w14:textId="77777777" w:rsidR="00DF285E" w:rsidRPr="00002312" w:rsidRDefault="00DF285E" w:rsidP="00DF285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</w:tcPr>
          <w:p w14:paraId="7ABE6DDB" w14:textId="361D8F1F" w:rsidR="00DF285E" w:rsidRPr="00002312" w:rsidRDefault="00DF285E" w:rsidP="00DF285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932C7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49,576</w:t>
            </w:r>
          </w:p>
        </w:tc>
      </w:tr>
    </w:tbl>
    <w:p w14:paraId="4504AEBF" w14:textId="77777777" w:rsidR="00606605" w:rsidRDefault="00606605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B51B4CF" w14:textId="7754305C" w:rsidR="00902F03" w:rsidRPr="00762F79" w:rsidRDefault="00902F03" w:rsidP="00902F03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2F79">
        <w:rPr>
          <w:rFonts w:asciiTheme="majorBidi" w:hAnsiTheme="majorBidi" w:cstheme="majorBidi"/>
          <w:sz w:val="30"/>
          <w:szCs w:val="30"/>
        </w:rPr>
        <w:t>256</w:t>
      </w:r>
      <w:r w:rsidR="00DF285E">
        <w:rPr>
          <w:rFonts w:asciiTheme="majorBidi" w:hAnsiTheme="majorBidi" w:cstheme="majorBidi"/>
          <w:sz w:val="30"/>
          <w:szCs w:val="30"/>
        </w:rPr>
        <w:t>8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D716F6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มีเงินลงทุนในตราสารทุนที่อยู่ในความต้องการของตลาดในประเทศที่ใช้เป็นหลักประกันเงินกู้ยืมของกลุ่มบริษัท </w:t>
      </w:r>
      <w:r w:rsidRPr="00762F79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762F7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285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62F7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F285E">
        <w:rPr>
          <w:rFonts w:asciiTheme="majorBidi" w:hAnsiTheme="majorBidi" w:cstheme="majorBidi"/>
          <w:i/>
          <w:iCs/>
          <w:sz w:val="30"/>
          <w:szCs w:val="30"/>
        </w:rPr>
        <w:t>20.2</w:t>
      </w:r>
      <w:r w:rsidRPr="00762F7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ล้านบาท)</w:t>
      </w:r>
    </w:p>
    <w:p w14:paraId="78924608" w14:textId="77777777" w:rsidR="00902F03" w:rsidRPr="00762F79" w:rsidRDefault="00902F03" w:rsidP="00902F03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E95A322" w14:textId="72F52CB1" w:rsidR="00902F03" w:rsidRPr="00762F79" w:rsidRDefault="00902F03" w:rsidP="00902F03">
      <w:pPr>
        <w:tabs>
          <w:tab w:val="left" w:pos="540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62F79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62F79">
        <w:rPr>
          <w:rFonts w:asciiTheme="majorBidi" w:hAnsiTheme="majorBidi" w:cstheme="majorBidi"/>
          <w:sz w:val="30"/>
          <w:szCs w:val="30"/>
        </w:rPr>
        <w:t>256</w:t>
      </w:r>
      <w:r w:rsidR="00DF285E">
        <w:rPr>
          <w:rFonts w:asciiTheme="majorBidi" w:hAnsiTheme="majorBidi" w:cstheme="majorBidi"/>
          <w:sz w:val="30"/>
          <w:szCs w:val="30"/>
        </w:rPr>
        <w:t>8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มีเงินลงทุนในตราสารทุนที่อยู่ในความต้องการของตลาดในประเทศที่ใช้เป็นหลักประกันเงินกู้ยืมของบริษัทใหญ่เดิมและภาระผูกพันอื่นของกิจการอื่น</w:t>
      </w:r>
      <w:r w:rsidRPr="00762F79" w:rsidDel="007B02E5">
        <w:rPr>
          <w:rFonts w:asciiTheme="majorBidi" w:hAnsiTheme="majorBidi" w:cstheme="majorBidi" w:hint="cs"/>
          <w:sz w:val="30"/>
          <w:szCs w:val="30"/>
          <w:cs/>
        </w:rPr>
        <w:t>ที่เกี่ยวข้อง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กันจำนวน </w:t>
      </w:r>
      <w:r w:rsidR="00D716F6">
        <w:rPr>
          <w:rFonts w:asciiTheme="majorBidi" w:hAnsiTheme="majorBidi" w:cstheme="majorBidi"/>
          <w:sz w:val="30"/>
          <w:szCs w:val="30"/>
        </w:rPr>
        <w:t>5.6</w:t>
      </w:r>
      <w:r w:rsidRPr="00762F79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762F79">
        <w:rPr>
          <w:rFonts w:asciiTheme="majorBidi" w:hAnsiTheme="majorBidi" w:cstheme="majorBidi"/>
          <w:sz w:val="30"/>
          <w:szCs w:val="30"/>
          <w:cs/>
        </w:rPr>
        <w:br/>
      </w:r>
      <w:r w:rsidRPr="00762F79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762F7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285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762F7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F285E">
        <w:rPr>
          <w:rFonts w:asciiTheme="majorBidi" w:hAnsiTheme="majorBidi" w:cstheme="majorBidi"/>
          <w:i/>
          <w:iCs/>
          <w:sz w:val="30"/>
          <w:szCs w:val="30"/>
        </w:rPr>
        <w:t xml:space="preserve">12.9 </w:t>
      </w:r>
      <w:r w:rsidR="00DF285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762F79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</w:p>
    <w:p w14:paraId="093BA417" w14:textId="77777777" w:rsidR="0017250B" w:rsidRDefault="0017250B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F329CD4" w14:textId="21468DBF" w:rsidR="003C63E2" w:rsidRPr="00002312" w:rsidRDefault="00606605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73ADA" w:rsidRPr="00DE347B">
        <w:rPr>
          <w:rFonts w:asciiTheme="majorBidi" w:hAnsiTheme="majorBidi" w:cstheme="majorBidi"/>
          <w:sz w:val="30"/>
          <w:szCs w:val="30"/>
          <w:cs/>
          <w:lang w:val="th-TH"/>
        </w:rPr>
        <w:t>ไม่มีการโอนระหว่าง</w:t>
      </w:r>
      <w:r w:rsidR="003C63E2" w:rsidRPr="00DE347B">
        <w:rPr>
          <w:rFonts w:asciiTheme="majorBidi" w:hAnsiTheme="majorBidi" w:cstheme="majorBidi"/>
          <w:sz w:val="30"/>
          <w:szCs w:val="30"/>
          <w:cs/>
        </w:rPr>
        <w:t>ลำดับชั้น</w:t>
      </w:r>
      <w:r w:rsidR="0017250B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3C63E2" w:rsidRPr="00DE347B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  <w:r w:rsidR="0017250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3C63E2" w:rsidRPr="00DE347B">
        <w:rPr>
          <w:rFonts w:asciiTheme="majorBidi" w:hAnsiTheme="majorBidi" w:cstheme="majorBidi"/>
          <w:sz w:val="30"/>
          <w:szCs w:val="30"/>
          <w:cs/>
        </w:rPr>
        <w:t xml:space="preserve">ปีสิ้นสุดวันที่ </w:t>
      </w:r>
      <w:r w:rsidR="003C63E2" w:rsidRPr="00DE347B">
        <w:rPr>
          <w:rFonts w:asciiTheme="majorBidi" w:hAnsiTheme="majorBidi" w:cstheme="majorBidi"/>
          <w:sz w:val="30"/>
          <w:szCs w:val="30"/>
        </w:rPr>
        <w:t xml:space="preserve">31 </w:t>
      </w:r>
      <w:r w:rsidR="003C63E2" w:rsidRPr="00DE347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C63E2" w:rsidRPr="00DE347B">
        <w:rPr>
          <w:rFonts w:asciiTheme="majorBidi" w:hAnsiTheme="majorBidi" w:cstheme="majorBidi"/>
          <w:sz w:val="30"/>
          <w:szCs w:val="30"/>
        </w:rPr>
        <w:t>256</w:t>
      </w:r>
      <w:r w:rsidR="00DF285E">
        <w:rPr>
          <w:rFonts w:asciiTheme="majorBidi" w:hAnsiTheme="majorBidi" w:cstheme="majorBidi"/>
          <w:sz w:val="30"/>
          <w:szCs w:val="30"/>
        </w:rPr>
        <w:t>8</w:t>
      </w:r>
      <w:r w:rsidR="00097A9E" w:rsidRPr="00097A9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097A9E" w:rsidRPr="00097A9E">
        <w:rPr>
          <w:rFonts w:asciiTheme="majorBidi" w:hAnsiTheme="majorBidi" w:cstheme="majorBidi"/>
          <w:sz w:val="30"/>
          <w:szCs w:val="30"/>
        </w:rPr>
        <w:t xml:space="preserve"> 256</w:t>
      </w:r>
      <w:r w:rsidR="00DF285E">
        <w:rPr>
          <w:rFonts w:asciiTheme="majorBidi" w:hAnsiTheme="majorBidi" w:cstheme="majorBidi"/>
          <w:sz w:val="30"/>
          <w:szCs w:val="30"/>
        </w:rPr>
        <w:t>7</w:t>
      </w:r>
    </w:p>
    <w:p w14:paraId="63E8D465" w14:textId="77777777" w:rsidR="006D1498" w:rsidRPr="00002312" w:rsidRDefault="006D1498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59FAD" w14:textId="6D451929" w:rsidR="003C63E2" w:rsidRDefault="00902F03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</w:t>
      </w:r>
      <w:r w:rsidR="003C63E2" w:rsidRPr="00002312">
        <w:rPr>
          <w:rFonts w:asciiTheme="majorBidi" w:hAnsiTheme="majorBidi" w:cstheme="majorBidi" w:hint="cs"/>
          <w:sz w:val="30"/>
          <w:szCs w:val="30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เงินให้กู้ยืมระยะสั้นแก่กิจการที่เกี่ยวข้องกัน</w:t>
      </w:r>
      <w:r w:rsidR="00C96A4B">
        <w:rPr>
          <w:rFonts w:asciiTheme="majorBidi" w:hAnsiTheme="majorBidi" w:cstheme="majorBidi"/>
          <w:sz w:val="30"/>
          <w:szCs w:val="30"/>
        </w:rPr>
        <w:br/>
      </w:r>
      <w:r w:rsidR="003C63E2" w:rsidRPr="00002312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เงินเบิกเกินบัญชีและเงินกู้ยืมระยะสั้นจากสถาบันการเงิน เจ้าหนี้การค้าและเจ้าหนี้หมุนเวียนอื่น เงินกู้ยืมระยะสั้นจาก</w:t>
      </w:r>
      <w:r w:rsidR="00B80F41">
        <w:rPr>
          <w:rFonts w:asciiTheme="majorBidi" w:hAnsiTheme="majorBidi" w:cstheme="majorBidi" w:hint="cs"/>
          <w:sz w:val="30"/>
          <w:szCs w:val="30"/>
          <w:cs/>
        </w:rPr>
        <w:t>กิจการที่เกี่ยวข้องกัน</w:t>
      </w:r>
      <w:r w:rsidR="00E9097B">
        <w:rPr>
          <w:rFonts w:asciiTheme="majorBidi" w:hAnsiTheme="majorBidi" w:cstheme="majorBidi"/>
          <w:sz w:val="30"/>
          <w:szCs w:val="30"/>
        </w:rPr>
        <w:t xml:space="preserve"> </w:t>
      </w:r>
      <w:r w:rsidR="00E9097B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94AC9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เงินกู้ยืมระยะสั้นจากบุคคลอื่น</w:t>
      </w:r>
      <w:r w:rsidR="003C63E2" w:rsidRPr="00002312">
        <w:rPr>
          <w:rFonts w:asciiTheme="majorBidi" w:hAnsiTheme="majorBidi" w:cstheme="majorBidi" w:hint="cs"/>
          <w:sz w:val="30"/>
          <w:szCs w:val="30"/>
          <w:cs/>
        </w:rPr>
        <w:t>โดยประมาณ</w:t>
      </w:r>
      <w:r w:rsidR="004C78D2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="003C63E2" w:rsidRPr="00002312">
        <w:rPr>
          <w:rFonts w:asciiTheme="majorBidi" w:hAnsiTheme="majorBidi" w:cstheme="majorBidi" w:hint="cs"/>
          <w:sz w:val="30"/>
          <w:szCs w:val="30"/>
          <w:cs/>
        </w:rPr>
        <w:t>ตามมูลค่าตามบัญชี</w:t>
      </w:r>
      <w:r w:rsidR="005F6DEA">
        <w:rPr>
          <w:rFonts w:asciiTheme="majorBidi" w:hAnsiTheme="majorBidi" w:cstheme="majorBidi"/>
          <w:sz w:val="30"/>
          <w:szCs w:val="30"/>
        </w:rPr>
        <w:t xml:space="preserve"> </w:t>
      </w:r>
    </w:p>
    <w:p w14:paraId="217FF0E8" w14:textId="4449B83E" w:rsidR="003C63E2" w:rsidRPr="00002312" w:rsidRDefault="003C63E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2DF2B2" w14:textId="7E61097E" w:rsidR="003C63E2" w:rsidRPr="00002312" w:rsidRDefault="003C63E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t>มูล</w:t>
      </w:r>
      <w:r w:rsidR="0038462F" w:rsidRPr="00002312">
        <w:rPr>
          <w:rFonts w:asciiTheme="majorBidi" w:hAnsiTheme="majorBidi" w:cstheme="majorBidi" w:hint="cs"/>
          <w:sz w:val="30"/>
          <w:szCs w:val="30"/>
          <w:cs/>
        </w:rPr>
        <w:t>ค่ายุติธรรมของลูกหนี้เงินให้สินเชื่อประมาณการจากมูลค่าปัจจุบันของกระแสเงินสดคิดลดด้วยอัตราดอกเบี้ยตลาดปัจจุบันของตราสารที่มีลักษณะคล้ายกัน สุทธิ</w:t>
      </w:r>
      <w:r w:rsidR="004C78D2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38462F" w:rsidRPr="00002312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</w:t>
      </w:r>
      <w:r w:rsidR="006D1498" w:rsidRPr="00002312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="0038462F" w:rsidRPr="00002312">
        <w:rPr>
          <w:rFonts w:asciiTheme="majorBidi" w:hAnsiTheme="majorBidi" w:cstheme="majorBidi" w:hint="cs"/>
          <w:sz w:val="30"/>
          <w:szCs w:val="30"/>
          <w:cs/>
        </w:rPr>
        <w:t>เครดิตที่คาดว่าจะเกิดขึ้น</w:t>
      </w:r>
    </w:p>
    <w:p w14:paraId="1BD9FB0D" w14:textId="774FBF68" w:rsidR="004C78D2" w:rsidRPr="00322A9C" w:rsidRDefault="004C78D2" w:rsidP="00322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EA5DED" w14:textId="55B3D6EC" w:rsidR="0038462F" w:rsidRDefault="0038462F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t>มูลค่ายุติธรรมของเงินลงทุนในตราสาร</w:t>
      </w:r>
      <w:r w:rsidR="00C83341" w:rsidRPr="00002312">
        <w:rPr>
          <w:rFonts w:asciiTheme="majorBidi" w:hAnsiTheme="majorBidi" w:cstheme="majorBidi" w:hint="cs"/>
          <w:sz w:val="30"/>
          <w:szCs w:val="30"/>
          <w:cs/>
        </w:rPr>
        <w:t>ทุ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นท</w:t>
      </w:r>
      <w:r w:rsidR="00ED1B7A" w:rsidRPr="00002312">
        <w:rPr>
          <w:rFonts w:asciiTheme="majorBidi" w:hAnsiTheme="majorBidi" w:cstheme="majorBidi" w:hint="cs"/>
          <w:sz w:val="30"/>
          <w:szCs w:val="30"/>
          <w:cs/>
        </w:rPr>
        <w:t>ี่อยู่</w:t>
      </w:r>
      <w:r w:rsidRPr="00002312">
        <w:rPr>
          <w:rFonts w:asciiTheme="majorBidi" w:hAnsiTheme="majorBidi" w:cstheme="majorBidi" w:hint="cs"/>
          <w:sz w:val="30"/>
          <w:szCs w:val="30"/>
          <w:cs/>
        </w:rPr>
        <w:t>ในความต้องการของตลาดในประเทศวัดมูลค่าด้วยราคาเสนอซ</w:t>
      </w:r>
      <w:r w:rsidR="00C83341" w:rsidRPr="00002312">
        <w:rPr>
          <w:rFonts w:asciiTheme="majorBidi" w:hAnsiTheme="majorBidi" w:cstheme="majorBidi" w:hint="cs"/>
          <w:sz w:val="30"/>
          <w:szCs w:val="30"/>
          <w:cs/>
        </w:rPr>
        <w:t>ื้อ</w:t>
      </w:r>
      <w:r w:rsidR="00BD5FCC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 w:hint="cs"/>
          <w:sz w:val="30"/>
          <w:szCs w:val="30"/>
          <w:cs/>
        </w:rPr>
        <w:t>ครั้งล่าสุดในตลาดหลักทรัพย์แห่งประเทศไทย</w:t>
      </w:r>
      <w:r w:rsidR="004C78D2">
        <w:rPr>
          <w:rFonts w:asciiTheme="majorBidi" w:hAnsiTheme="majorBidi" w:cstheme="majorBidi" w:hint="cs"/>
          <w:sz w:val="30"/>
          <w:szCs w:val="30"/>
          <w:cs/>
        </w:rPr>
        <w:t xml:space="preserve"> ณ วันที่รายงาน</w:t>
      </w:r>
    </w:p>
    <w:p w14:paraId="78CE6DB1" w14:textId="77777777" w:rsidR="004C78D2" w:rsidRPr="00002312" w:rsidRDefault="004C78D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3C0131" w14:textId="1A2D1EBB" w:rsidR="0038462F" w:rsidRDefault="004C78D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 w:hint="cs"/>
          <w:sz w:val="30"/>
          <w:szCs w:val="30"/>
          <w:cs/>
        </w:rPr>
        <w:t>มูลค่ายุติธรรม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38462F" w:rsidRPr="00002312">
        <w:rPr>
          <w:rFonts w:asciiTheme="majorBidi" w:hAnsiTheme="majorBidi" w:cstheme="majorBidi" w:hint="cs"/>
          <w:sz w:val="30"/>
          <w:szCs w:val="30"/>
          <w:cs/>
        </w:rPr>
        <w:t>เงินกู้ยืมระยะยาวจากสถาบันการเงิน</w:t>
      </w:r>
      <w:r w:rsidR="00A24F94">
        <w:rPr>
          <w:rFonts w:asciiTheme="majorBidi" w:hAnsiTheme="majorBidi" w:cstheme="majorBidi" w:hint="cs"/>
          <w:sz w:val="30"/>
          <w:szCs w:val="30"/>
          <w:cs/>
        </w:rPr>
        <w:t xml:space="preserve"> และกิจการอื่น</w:t>
      </w:r>
      <w:r w:rsidR="0038462F" w:rsidRPr="00002312">
        <w:rPr>
          <w:rFonts w:asciiTheme="majorBidi" w:hAnsiTheme="majorBidi" w:cstheme="majorBidi" w:hint="cs"/>
          <w:sz w:val="30"/>
          <w:szCs w:val="30"/>
          <w:cs/>
        </w:rPr>
        <w:t>ที่</w:t>
      </w:r>
      <w:r>
        <w:rPr>
          <w:rFonts w:asciiTheme="majorBidi" w:hAnsiTheme="majorBidi" w:cstheme="majorBidi" w:hint="cs"/>
          <w:sz w:val="30"/>
          <w:szCs w:val="30"/>
          <w:cs/>
        </w:rPr>
        <w:t>มีอัตรา</w:t>
      </w:r>
      <w:r w:rsidR="0038462F" w:rsidRPr="00002312">
        <w:rPr>
          <w:rFonts w:asciiTheme="majorBidi" w:hAnsiTheme="majorBidi" w:cstheme="majorBidi" w:hint="cs"/>
          <w:sz w:val="30"/>
          <w:szCs w:val="30"/>
          <w:cs/>
        </w:rPr>
        <w:t>ดอกเบี้ยลอยตัว</w:t>
      </w:r>
      <w:r w:rsidR="00A73233" w:rsidRPr="00002312">
        <w:rPr>
          <w:rFonts w:asciiTheme="majorBidi" w:hAnsiTheme="majorBidi" w:cstheme="majorBidi" w:hint="cs"/>
          <w:sz w:val="30"/>
          <w:szCs w:val="30"/>
          <w:cs/>
        </w:rPr>
        <w:t>โดยประมาณ</w:t>
      </w:r>
      <w:r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="00A73233" w:rsidRPr="00002312">
        <w:rPr>
          <w:rFonts w:asciiTheme="majorBidi" w:hAnsiTheme="majorBidi" w:cstheme="majorBidi" w:hint="cs"/>
          <w:sz w:val="30"/>
          <w:szCs w:val="30"/>
          <w:cs/>
        </w:rPr>
        <w:t>ตามมูลค่าตามบัญชี</w:t>
      </w:r>
    </w:p>
    <w:p w14:paraId="1AEE798F" w14:textId="77777777" w:rsidR="004C78D2" w:rsidRPr="00002312" w:rsidRDefault="004C78D2" w:rsidP="009869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DED5AD" w14:textId="1C981ACD" w:rsidR="00A24F94" w:rsidRPr="00002312" w:rsidRDefault="00986912" w:rsidP="00DE347B">
      <w:pPr>
        <w:tabs>
          <w:tab w:val="left" w:pos="540"/>
          <w:tab w:val="left" w:pos="810"/>
          <w:tab w:val="left" w:pos="108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0231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รายการเคลื่อนไหวของเงินลงทุน</w:t>
      </w:r>
    </w:p>
    <w:p w14:paraId="6669461C" w14:textId="77777777" w:rsidR="00986912" w:rsidRPr="00DE347B" w:rsidRDefault="00986912" w:rsidP="00DE347B">
      <w:pPr>
        <w:tabs>
          <w:tab w:val="left" w:pos="540"/>
          <w:tab w:val="left" w:pos="810"/>
          <w:tab w:val="left" w:pos="108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Style w:val="TableGrid"/>
        <w:tblW w:w="9353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896"/>
        <w:gridCol w:w="246"/>
        <w:gridCol w:w="944"/>
        <w:gridCol w:w="248"/>
        <w:gridCol w:w="844"/>
        <w:gridCol w:w="270"/>
        <w:gridCol w:w="810"/>
        <w:gridCol w:w="256"/>
        <w:gridCol w:w="913"/>
        <w:gridCol w:w="6"/>
      </w:tblGrid>
      <w:tr w:rsidR="00401F6F" w:rsidRPr="00BC23A3" w14:paraId="665B13A4" w14:textId="77777777" w:rsidTr="00401F6F">
        <w:trPr>
          <w:gridAfter w:val="1"/>
          <w:wAfter w:w="6" w:type="dxa"/>
          <w:tblHeader/>
        </w:trPr>
        <w:tc>
          <w:tcPr>
            <w:tcW w:w="3922" w:type="dxa"/>
            <w:vAlign w:val="bottom"/>
          </w:tcPr>
          <w:p w14:paraId="567BCCE2" w14:textId="77777777" w:rsidR="00401F6F" w:rsidRPr="00BC23A3" w:rsidRDefault="00401F6F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425" w:type="dxa"/>
            <w:gridSpan w:val="9"/>
          </w:tcPr>
          <w:p w14:paraId="5BF1CD3A" w14:textId="6F1BA7A2" w:rsidR="00401F6F" w:rsidRPr="00BC23A3" w:rsidRDefault="00401F6F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23A3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401F6F" w:rsidRPr="00BC23A3" w14:paraId="64407C48" w14:textId="77777777" w:rsidTr="00401F6F">
        <w:trPr>
          <w:tblHeader/>
        </w:trPr>
        <w:tc>
          <w:tcPr>
            <w:tcW w:w="3922" w:type="dxa"/>
            <w:vAlign w:val="bottom"/>
            <w:hideMark/>
          </w:tcPr>
          <w:p w14:paraId="6FB396C8" w14:textId="77777777" w:rsidR="00401F6F" w:rsidRPr="00BC23A3" w:rsidRDefault="00401F6F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7AC6519" w14:textId="77777777" w:rsidR="00401F6F" w:rsidRPr="00BC23A3" w:rsidRDefault="00401F6F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</w:p>
          <w:p w14:paraId="0BAF6666" w14:textId="77777777" w:rsidR="00401F6F" w:rsidRPr="00BC23A3" w:rsidRDefault="00401F6F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</w:rPr>
              <w:t xml:space="preserve">1 </w:t>
            </w: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</w:p>
          <w:p w14:paraId="62F80343" w14:textId="4F3D5076" w:rsidR="00401F6F" w:rsidRPr="00BC23A3" w:rsidRDefault="00401F6F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23A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6" w:type="dxa"/>
            <w:vAlign w:val="bottom"/>
          </w:tcPr>
          <w:p w14:paraId="5FA2019F" w14:textId="77777777" w:rsidR="00401F6F" w:rsidRPr="00BC23A3" w:rsidRDefault="00401F6F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  <w:vAlign w:val="bottom"/>
          </w:tcPr>
          <w:p w14:paraId="0B2004F1" w14:textId="77777777" w:rsidR="00401F6F" w:rsidRPr="00BC23A3" w:rsidRDefault="00401F6F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6A3AFC" w14:textId="77777777" w:rsidR="00401F6F" w:rsidRPr="00BC23A3" w:rsidRDefault="00401F6F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65C08C" w14:textId="77777777" w:rsidR="00401F6F" w:rsidRPr="00BC23A3" w:rsidRDefault="00401F6F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248" w:type="dxa"/>
          </w:tcPr>
          <w:p w14:paraId="135455E0" w14:textId="77777777" w:rsidR="00401F6F" w:rsidRPr="00BC23A3" w:rsidRDefault="00401F6F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44" w:type="dxa"/>
          </w:tcPr>
          <w:p w14:paraId="62388D09" w14:textId="77777777" w:rsidR="00401F6F" w:rsidRPr="00BC23A3" w:rsidRDefault="00401F6F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09B0E2F" w14:textId="77777777" w:rsidR="00401F6F" w:rsidRPr="00BC23A3" w:rsidRDefault="00401F6F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C837F8" w14:textId="44234B68" w:rsidR="00401F6F" w:rsidRPr="00BC23A3" w:rsidRDefault="00401F6F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หักกลบ</w:t>
            </w:r>
            <w:r w:rsidRPr="0000231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(</w:t>
            </w:r>
            <w:r w:rsidRPr="0000231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00231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>)</w:t>
            </w:r>
          </w:p>
        </w:tc>
        <w:tc>
          <w:tcPr>
            <w:tcW w:w="270" w:type="dxa"/>
          </w:tcPr>
          <w:p w14:paraId="3B26A4E7" w14:textId="77777777" w:rsidR="00401F6F" w:rsidRPr="00BC23A3" w:rsidRDefault="00401F6F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2A39AFF" w14:textId="55AF24E1" w:rsidR="00401F6F" w:rsidRPr="00BC23A3" w:rsidRDefault="00401F6F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</w:t>
            </w:r>
          </w:p>
          <w:p w14:paraId="0BE329BA" w14:textId="77777777" w:rsidR="00401F6F" w:rsidRDefault="00401F6F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</w:t>
            </w:r>
          </w:p>
          <w:p w14:paraId="5B011191" w14:textId="247732C3" w:rsidR="00401F6F" w:rsidRPr="00BC23A3" w:rsidRDefault="00401F6F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256" w:type="dxa"/>
            <w:vAlign w:val="bottom"/>
          </w:tcPr>
          <w:p w14:paraId="530BBEF7" w14:textId="77777777" w:rsidR="00401F6F" w:rsidRPr="00BC23A3" w:rsidRDefault="00401F6F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7" w:type="dxa"/>
            <w:gridSpan w:val="2"/>
            <w:vAlign w:val="bottom"/>
            <w:hideMark/>
          </w:tcPr>
          <w:p w14:paraId="04A9FB07" w14:textId="77777777" w:rsidR="00401F6F" w:rsidRPr="00BC23A3" w:rsidRDefault="00401F6F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</w:p>
          <w:p w14:paraId="080FE13C" w14:textId="28866AB9" w:rsidR="00401F6F" w:rsidRPr="00BC23A3" w:rsidRDefault="00401F6F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C23A3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BC23A3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401F6F" w:rsidRPr="00BC23A3" w14:paraId="3606A8E3" w14:textId="77777777" w:rsidTr="00401F6F">
        <w:trPr>
          <w:gridAfter w:val="1"/>
          <w:wAfter w:w="4" w:type="dxa"/>
        </w:trPr>
        <w:tc>
          <w:tcPr>
            <w:tcW w:w="3922" w:type="dxa"/>
          </w:tcPr>
          <w:p w14:paraId="18ECCCEC" w14:textId="77777777" w:rsidR="00401F6F" w:rsidRPr="00BC23A3" w:rsidRDefault="00401F6F">
            <w:pPr>
              <w:tabs>
                <w:tab w:val="left" w:pos="615"/>
                <w:tab w:val="left" w:pos="1056"/>
              </w:tabs>
              <w:spacing w:line="240" w:lineRule="auto"/>
              <w:ind w:left="156" w:right="-103" w:hanging="156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27" w:type="dxa"/>
            <w:gridSpan w:val="9"/>
          </w:tcPr>
          <w:p w14:paraId="4F7E2963" w14:textId="0013F060" w:rsidR="00401F6F" w:rsidRPr="00BC23A3" w:rsidRDefault="00401F6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BC23A3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BC23A3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401F6F" w:rsidRPr="00BC23A3" w14:paraId="35DF850B" w14:textId="77777777" w:rsidTr="00401F6F">
        <w:tc>
          <w:tcPr>
            <w:tcW w:w="3922" w:type="dxa"/>
          </w:tcPr>
          <w:p w14:paraId="5D91939B" w14:textId="77777777" w:rsidR="00BD5FCC" w:rsidRDefault="00401F6F" w:rsidP="00B04360">
            <w:pPr>
              <w:tabs>
                <w:tab w:val="left" w:pos="615"/>
                <w:tab w:val="left" w:pos="1056"/>
              </w:tabs>
              <w:ind w:left="124" w:right="-200" w:hanging="124"/>
              <w:rPr>
                <w:rFonts w:asciiTheme="majorBidi" w:hAnsiTheme="majorBidi"/>
                <w:sz w:val="22"/>
                <w:szCs w:val="22"/>
              </w:rPr>
            </w:pPr>
            <w:r w:rsidRPr="00E9097B">
              <w:rPr>
                <w:rFonts w:asciiTheme="majorBidi" w:hAnsiTheme="majorBidi" w:hint="cs"/>
                <w:sz w:val="22"/>
                <w:szCs w:val="22"/>
                <w:cs/>
              </w:rPr>
              <w:t>เงินลงทุนในตราสารทุนที่วัดมูลค่าด้วยมูลค่ายุติธรรม</w:t>
            </w:r>
          </w:p>
          <w:p w14:paraId="04C7DB33" w14:textId="5922537D" w:rsidR="00401F6F" w:rsidRPr="00E9097B" w:rsidRDefault="00BD5FCC" w:rsidP="00B04360">
            <w:pPr>
              <w:tabs>
                <w:tab w:val="left" w:pos="615"/>
                <w:tab w:val="left" w:pos="1056"/>
              </w:tabs>
              <w:ind w:left="124" w:right="-200" w:hanging="124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/>
                <w:sz w:val="22"/>
                <w:szCs w:val="22"/>
              </w:rPr>
              <w:t xml:space="preserve">   </w:t>
            </w:r>
            <w:r w:rsidR="00401F6F" w:rsidRPr="00E9097B">
              <w:rPr>
                <w:rFonts w:asciiTheme="majorBidi" w:hAnsiTheme="majorBidi" w:hint="cs"/>
                <w:sz w:val="22"/>
                <w:szCs w:val="22"/>
                <w:cs/>
              </w:rPr>
              <w:t>ผ่านกำไรหรือขาดทุน</w:t>
            </w:r>
          </w:p>
        </w:tc>
        <w:tc>
          <w:tcPr>
            <w:tcW w:w="896" w:type="dxa"/>
            <w:vAlign w:val="bottom"/>
          </w:tcPr>
          <w:p w14:paraId="0230E91B" w14:textId="61EA320B" w:rsidR="00401F6F" w:rsidRPr="00E9097B" w:rsidRDefault="00401F6F" w:rsidP="00AA5EE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  <w:r w:rsidRPr="00E9097B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246" w:type="dxa"/>
          </w:tcPr>
          <w:p w14:paraId="296B5F6A" w14:textId="77777777" w:rsidR="00401F6F" w:rsidRPr="00BC23A3" w:rsidRDefault="00401F6F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4" w:type="dxa"/>
          </w:tcPr>
          <w:p w14:paraId="298ADCFF" w14:textId="77777777" w:rsidR="00401F6F" w:rsidRDefault="00401F6F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CDC5425" w14:textId="4F4CF309" w:rsidR="00370473" w:rsidRPr="00BC23A3" w:rsidRDefault="00370473" w:rsidP="00AA5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FC7A160" w14:textId="77777777" w:rsidR="00401F6F" w:rsidRPr="00BC23A3" w:rsidRDefault="00401F6F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</w:tcPr>
          <w:p w14:paraId="6A0ABC70" w14:textId="77777777" w:rsidR="00401F6F" w:rsidRDefault="00401F6F" w:rsidP="00AA5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right="2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8BC278" w14:textId="38EC006F" w:rsidR="00370473" w:rsidRPr="00BC23A3" w:rsidRDefault="00370473" w:rsidP="00AA5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4D652CD" w14:textId="77777777" w:rsidR="00401F6F" w:rsidRPr="00BC23A3" w:rsidRDefault="00401F6F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89899EB" w14:textId="43A25BBD" w:rsidR="00401F6F" w:rsidRPr="00BC23A3" w:rsidRDefault="00370473" w:rsidP="00857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256" w:type="dxa"/>
          </w:tcPr>
          <w:p w14:paraId="71559F9D" w14:textId="77777777" w:rsidR="00401F6F" w:rsidRPr="00BC23A3" w:rsidRDefault="00401F6F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gridSpan w:val="2"/>
            <w:tcBorders>
              <w:left w:val="nil"/>
              <w:right w:val="nil"/>
            </w:tcBorders>
            <w:vAlign w:val="bottom"/>
          </w:tcPr>
          <w:p w14:paraId="7CD942AB" w14:textId="72736D1A" w:rsidR="00401F6F" w:rsidRPr="00C071DC" w:rsidRDefault="00370473" w:rsidP="00C0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  <w:r w:rsidRPr="00C071DC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</w:tr>
      <w:tr w:rsidR="00401F6F" w:rsidRPr="00BC23A3" w14:paraId="2BFDB786" w14:textId="77777777" w:rsidTr="006657F2">
        <w:tc>
          <w:tcPr>
            <w:tcW w:w="3922" w:type="dxa"/>
          </w:tcPr>
          <w:p w14:paraId="3889D1D9" w14:textId="340A32EE" w:rsidR="00401F6F" w:rsidRPr="00E9097B" w:rsidRDefault="00401F6F" w:rsidP="00E9097B">
            <w:pPr>
              <w:tabs>
                <w:tab w:val="left" w:pos="615"/>
                <w:tab w:val="left" w:pos="1056"/>
              </w:tabs>
              <w:spacing w:line="240" w:lineRule="auto"/>
              <w:ind w:left="124" w:right="-103" w:hanging="124"/>
              <w:rPr>
                <w:rFonts w:asciiTheme="majorBidi" w:hAnsiTheme="majorBidi"/>
                <w:sz w:val="22"/>
                <w:szCs w:val="22"/>
                <w:cs/>
              </w:rPr>
            </w:pPr>
            <w:r w:rsidRPr="00E9097B">
              <w:rPr>
                <w:rFonts w:asciiTheme="majorBidi" w:hAnsiTheme="majorBidi" w:hint="cs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445351" w14:textId="2499EF9C" w:rsidR="00401F6F" w:rsidRPr="00BC23A3" w:rsidRDefault="00401F6F" w:rsidP="00AA5EE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49,561</w:t>
            </w:r>
          </w:p>
        </w:tc>
        <w:tc>
          <w:tcPr>
            <w:tcW w:w="246" w:type="dxa"/>
          </w:tcPr>
          <w:p w14:paraId="4A3D09F7" w14:textId="77777777" w:rsidR="00401F6F" w:rsidRPr="00BC23A3" w:rsidRDefault="00401F6F" w:rsidP="00E909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14:paraId="552D686B" w14:textId="77777777" w:rsidR="00401F6F" w:rsidRDefault="00401F6F" w:rsidP="00E9097B">
            <w:pPr>
              <w:tabs>
                <w:tab w:val="left" w:pos="0"/>
                <w:tab w:val="left" w:pos="7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1E19C3" w14:textId="7464AE65" w:rsidR="00370473" w:rsidRPr="00BC23A3" w:rsidRDefault="00370473" w:rsidP="00AA5EE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(14,848)</w:t>
            </w:r>
          </w:p>
        </w:tc>
        <w:tc>
          <w:tcPr>
            <w:tcW w:w="248" w:type="dxa"/>
          </w:tcPr>
          <w:p w14:paraId="0ECE7BD7" w14:textId="77777777" w:rsidR="00401F6F" w:rsidRPr="00BC23A3" w:rsidRDefault="00401F6F" w:rsidP="00E9097B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AD306F6" w14:textId="77777777" w:rsidR="00401F6F" w:rsidRDefault="00401F6F" w:rsidP="00E9097B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19843D0" w14:textId="4B3429F1" w:rsidR="00AA5EE3" w:rsidRPr="00BC23A3" w:rsidRDefault="00AA5EE3" w:rsidP="00AA5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(10,605)</w:t>
            </w:r>
          </w:p>
        </w:tc>
        <w:tc>
          <w:tcPr>
            <w:tcW w:w="270" w:type="dxa"/>
          </w:tcPr>
          <w:p w14:paraId="049E8051" w14:textId="77777777" w:rsidR="00401F6F" w:rsidRPr="00BC23A3" w:rsidRDefault="00401F6F" w:rsidP="00E9097B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9D9BAB" w14:textId="0E7CB381" w:rsidR="00401F6F" w:rsidRPr="00BC23A3" w:rsidRDefault="00AA5EE3" w:rsidP="00857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(14</w:t>
            </w:r>
            <w:r w:rsidR="00857AB6">
              <w:rPr>
                <w:rFonts w:asciiTheme="majorBidi" w:hAnsiTheme="majorBidi" w:cstheme="majorBidi"/>
                <w:sz w:val="22"/>
                <w:szCs w:val="22"/>
              </w:rPr>
              <w:t>,80</w:t>
            </w:r>
            <w:r w:rsidR="00B9235C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857AB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56" w:type="dxa"/>
          </w:tcPr>
          <w:p w14:paraId="4D69C690" w14:textId="77777777" w:rsidR="00401F6F" w:rsidRPr="00BC23A3" w:rsidRDefault="00401F6F" w:rsidP="00E9097B">
            <w:pPr>
              <w:spacing w:line="240" w:lineRule="auto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35B2D" w14:textId="07FA22EA" w:rsidR="00401F6F" w:rsidRPr="00C071DC" w:rsidRDefault="00C071DC" w:rsidP="00C0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85"/>
              <w:rPr>
                <w:rFonts w:asciiTheme="majorBidi" w:hAnsiTheme="majorBidi" w:cstheme="majorBidi"/>
                <w:sz w:val="22"/>
                <w:szCs w:val="22"/>
              </w:rPr>
            </w:pPr>
            <w:r w:rsidRPr="00C071DC">
              <w:rPr>
                <w:rFonts w:asciiTheme="majorBidi" w:hAnsiTheme="majorBidi" w:cstheme="majorBidi"/>
                <w:sz w:val="22"/>
                <w:szCs w:val="22"/>
              </w:rPr>
              <w:t>9,</w:t>
            </w:r>
            <w:r w:rsidR="006657F2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</w:tr>
      <w:tr w:rsidR="00401F6F" w:rsidRPr="00BC23A3" w14:paraId="5BB5C02A" w14:textId="77777777" w:rsidTr="006657F2">
        <w:tc>
          <w:tcPr>
            <w:tcW w:w="3922" w:type="dxa"/>
            <w:hideMark/>
          </w:tcPr>
          <w:p w14:paraId="038A64F5" w14:textId="77777777" w:rsidR="00401F6F" w:rsidRPr="00BC23A3" w:rsidRDefault="00401F6F" w:rsidP="00E9097B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F4FAA65" w14:textId="79D025C5" w:rsidR="00401F6F" w:rsidRPr="00AA5EE3" w:rsidRDefault="00401F6F" w:rsidP="00AA5EE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E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49,576</w:t>
            </w:r>
          </w:p>
        </w:tc>
        <w:tc>
          <w:tcPr>
            <w:tcW w:w="246" w:type="dxa"/>
            <w:vAlign w:val="bottom"/>
          </w:tcPr>
          <w:p w14:paraId="5E48E903" w14:textId="77777777" w:rsidR="00401F6F" w:rsidRPr="00BC23A3" w:rsidRDefault="00401F6F" w:rsidP="00E909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1DAB02" w14:textId="0E39DC92" w:rsidR="00401F6F" w:rsidRPr="00BC23A3" w:rsidRDefault="00711CC1" w:rsidP="00AA5EE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E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,848)</w:t>
            </w:r>
          </w:p>
        </w:tc>
        <w:tc>
          <w:tcPr>
            <w:tcW w:w="248" w:type="dxa"/>
          </w:tcPr>
          <w:p w14:paraId="0E261847" w14:textId="77777777" w:rsidR="00401F6F" w:rsidRPr="00BC23A3" w:rsidRDefault="00401F6F" w:rsidP="00E9097B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B8AA194" w14:textId="4CDF1B4B" w:rsidR="00401F6F" w:rsidRPr="00AA5EE3" w:rsidRDefault="00AA5EE3" w:rsidP="00AA5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A5EE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(10,605)</w:t>
            </w:r>
          </w:p>
        </w:tc>
        <w:tc>
          <w:tcPr>
            <w:tcW w:w="270" w:type="dxa"/>
          </w:tcPr>
          <w:p w14:paraId="6AE1EE04" w14:textId="77777777" w:rsidR="00401F6F" w:rsidRPr="00BC23A3" w:rsidRDefault="00401F6F" w:rsidP="00E9097B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2D0179B" w14:textId="355D907B" w:rsidR="00401F6F" w:rsidRPr="00857AB6" w:rsidRDefault="00857AB6" w:rsidP="00857A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57A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(14,79</w:t>
            </w:r>
            <w:r w:rsidR="00B9235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857AB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56" w:type="dxa"/>
            <w:vAlign w:val="center"/>
          </w:tcPr>
          <w:p w14:paraId="042640EC" w14:textId="77777777" w:rsidR="00401F6F" w:rsidRPr="00BC23A3" w:rsidRDefault="00401F6F" w:rsidP="00E9097B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954646" w14:textId="5FFC021D" w:rsidR="00401F6F" w:rsidRPr="00C071DC" w:rsidRDefault="00C071DC" w:rsidP="00C07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C071D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9,32</w:t>
            </w:r>
            <w:r w:rsidR="006657F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</w:p>
        </w:tc>
      </w:tr>
    </w:tbl>
    <w:p w14:paraId="7F1A7CC3" w14:textId="77777777" w:rsidR="002D2E9A" w:rsidRDefault="002D2E9A" w:rsidP="002D2E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</w:p>
    <w:p w14:paraId="4DCBD37F" w14:textId="763054CD" w:rsidR="00130AB9" w:rsidRPr="00DE347B" w:rsidRDefault="00130AB9" w:rsidP="00130A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45" w:hanging="270"/>
        <w:jc w:val="thaiDistribute"/>
        <w:rPr>
          <w:rFonts w:asciiTheme="majorBidi" w:hAnsiTheme="majorBidi" w:cstheme="majorBidi"/>
          <w:b/>
          <w:sz w:val="22"/>
          <w:szCs w:val="22"/>
        </w:rPr>
      </w:pP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002312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002312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="0002366C" w:rsidRPr="00DE347B">
        <w:rPr>
          <w:rFonts w:asciiTheme="majorBidi" w:hAnsiTheme="majorBidi" w:cstheme="majorBidi"/>
          <w:b/>
          <w:sz w:val="22"/>
          <w:szCs w:val="22"/>
          <w:cs/>
        </w:rPr>
        <w:t>รายการดังกล่าวเกิดจากการขายเงินลงทุนในตราสา</w:t>
      </w:r>
      <w:r w:rsidR="00620BEF">
        <w:rPr>
          <w:rFonts w:asciiTheme="majorBidi" w:hAnsiTheme="majorBidi" w:cstheme="majorBidi" w:hint="cs"/>
          <w:b/>
          <w:sz w:val="22"/>
          <w:szCs w:val="22"/>
          <w:cs/>
        </w:rPr>
        <w:t>ร</w:t>
      </w:r>
      <w:r w:rsidR="0002366C" w:rsidRPr="00DE347B">
        <w:rPr>
          <w:rFonts w:asciiTheme="majorBidi" w:hAnsiTheme="majorBidi" w:cstheme="majorBidi"/>
          <w:b/>
          <w:sz w:val="22"/>
          <w:szCs w:val="22"/>
          <w:cs/>
        </w:rPr>
        <w:t>ทุนเพื่อชำระเงินกู้ยืมกับสถาบันการเงิน</w:t>
      </w:r>
    </w:p>
    <w:p w14:paraId="4D5D6478" w14:textId="549D2322" w:rsidR="002306CB" w:rsidRDefault="002306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cs/>
        </w:rPr>
        <w:br w:type="page"/>
      </w:r>
    </w:p>
    <w:tbl>
      <w:tblPr>
        <w:tblStyle w:val="TableGrid"/>
        <w:tblW w:w="9322" w:type="dxa"/>
        <w:tblInd w:w="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900"/>
        <w:gridCol w:w="240"/>
        <w:gridCol w:w="840"/>
        <w:gridCol w:w="256"/>
        <w:gridCol w:w="914"/>
        <w:gridCol w:w="239"/>
        <w:gridCol w:w="841"/>
        <w:gridCol w:w="270"/>
        <w:gridCol w:w="810"/>
        <w:gridCol w:w="270"/>
        <w:gridCol w:w="810"/>
        <w:gridCol w:w="256"/>
        <w:gridCol w:w="914"/>
      </w:tblGrid>
      <w:tr w:rsidR="001B51DB" w:rsidRPr="00F91F14" w14:paraId="62050FE3" w14:textId="77777777" w:rsidTr="009252DD">
        <w:trPr>
          <w:tblHeader/>
        </w:trPr>
        <w:tc>
          <w:tcPr>
            <w:tcW w:w="1762" w:type="dxa"/>
            <w:vAlign w:val="bottom"/>
          </w:tcPr>
          <w:p w14:paraId="7A1F7948" w14:textId="77777777" w:rsidR="001B51DB" w:rsidRPr="00F91F14" w:rsidRDefault="001B51DB" w:rsidP="00754172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7560" w:type="dxa"/>
            <w:gridSpan w:val="13"/>
          </w:tcPr>
          <w:p w14:paraId="247CC7AD" w14:textId="77777777" w:rsidR="001B51DB" w:rsidRPr="00F91F14" w:rsidRDefault="001B51DB" w:rsidP="00754172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1B51DB" w:rsidRPr="00F91F14" w14:paraId="41BB442B" w14:textId="77777777" w:rsidTr="009252DD">
        <w:trPr>
          <w:tblHeader/>
        </w:trPr>
        <w:tc>
          <w:tcPr>
            <w:tcW w:w="1762" w:type="dxa"/>
            <w:vAlign w:val="bottom"/>
            <w:hideMark/>
          </w:tcPr>
          <w:p w14:paraId="773F61B6" w14:textId="77777777" w:rsidR="001B51DB" w:rsidRPr="00F91F14" w:rsidRDefault="001B51DB" w:rsidP="00754172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9472AF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</w:p>
          <w:p w14:paraId="3B008F3F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</w:rPr>
              <w:t xml:space="preserve">1 </w:t>
            </w: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</w:p>
          <w:p w14:paraId="1F843E67" w14:textId="2849AB93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F285E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240" w:type="dxa"/>
            <w:vAlign w:val="bottom"/>
          </w:tcPr>
          <w:p w14:paraId="2F5AB914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vAlign w:val="bottom"/>
            <w:hideMark/>
          </w:tcPr>
          <w:p w14:paraId="467B0EEE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</w:p>
        </w:tc>
        <w:tc>
          <w:tcPr>
            <w:tcW w:w="256" w:type="dxa"/>
            <w:vAlign w:val="bottom"/>
          </w:tcPr>
          <w:p w14:paraId="79F8920E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4" w:type="dxa"/>
            <w:vAlign w:val="bottom"/>
          </w:tcPr>
          <w:p w14:paraId="50081BDF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220C5B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40F0CD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ขาย</w:t>
            </w:r>
          </w:p>
        </w:tc>
        <w:tc>
          <w:tcPr>
            <w:tcW w:w="239" w:type="dxa"/>
            <w:vAlign w:val="bottom"/>
          </w:tcPr>
          <w:p w14:paraId="0962B7FA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841" w:type="dxa"/>
          </w:tcPr>
          <w:p w14:paraId="3C224111" w14:textId="77777777" w:rsidR="00401F6F" w:rsidRDefault="00401F6F" w:rsidP="00401F6F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808F93" w14:textId="77777777" w:rsidR="00401F6F" w:rsidRDefault="00401F6F" w:rsidP="00401F6F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B64B2E" w14:textId="4BB368BB" w:rsidR="00401F6F" w:rsidRPr="00F91F14" w:rsidRDefault="00401F6F" w:rsidP="00401F6F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รับโอน</w:t>
            </w:r>
          </w:p>
        </w:tc>
        <w:tc>
          <w:tcPr>
            <w:tcW w:w="270" w:type="dxa"/>
          </w:tcPr>
          <w:p w14:paraId="656F0916" w14:textId="77777777" w:rsidR="001B51DB" w:rsidRPr="00F91F14" w:rsidRDefault="001B51DB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FBC87FA" w14:textId="77777777" w:rsidR="001B51DB" w:rsidRPr="00F91F14" w:rsidRDefault="001B51DB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B96CBF" w14:textId="77777777" w:rsidR="001B51DB" w:rsidRPr="00F91F14" w:rsidRDefault="001B51DB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8D96A8" w14:textId="1B156BA4" w:rsidR="001B51DB" w:rsidRPr="00F91F14" w:rsidRDefault="00401F6F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หักกลบ</w:t>
            </w:r>
            <w:r w:rsidRPr="00401F6F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70" w:type="dxa"/>
          </w:tcPr>
          <w:p w14:paraId="44D97882" w14:textId="77777777" w:rsidR="001B51DB" w:rsidRPr="00F91F14" w:rsidRDefault="001B51DB" w:rsidP="00754172">
            <w:pPr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65F0E605" w14:textId="77777777" w:rsidR="001B51DB" w:rsidRPr="00F91F14" w:rsidRDefault="001B51DB" w:rsidP="00754172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ปรับปรุง</w:t>
            </w:r>
          </w:p>
          <w:p w14:paraId="65B54301" w14:textId="77777777" w:rsidR="001B51DB" w:rsidRPr="00F91F14" w:rsidRDefault="001B51DB" w:rsidP="00754172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</w:t>
            </w:r>
          </w:p>
          <w:p w14:paraId="75D85A7F" w14:textId="77777777" w:rsidR="001B51DB" w:rsidRPr="00F91F14" w:rsidRDefault="001B51DB" w:rsidP="00754172">
            <w:pPr>
              <w:spacing w:line="240" w:lineRule="auto"/>
              <w:ind w:left="-83" w:right="-127" w:hanging="3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ยุติธรรม</w:t>
            </w:r>
          </w:p>
        </w:tc>
        <w:tc>
          <w:tcPr>
            <w:tcW w:w="256" w:type="dxa"/>
            <w:vAlign w:val="bottom"/>
          </w:tcPr>
          <w:p w14:paraId="0814B1E0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4" w:type="dxa"/>
            <w:vAlign w:val="bottom"/>
            <w:hideMark/>
          </w:tcPr>
          <w:p w14:paraId="1CF89C0B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>ณ วันที่</w:t>
            </w:r>
          </w:p>
          <w:p w14:paraId="08871848" w14:textId="3E71D9DE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91F14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F91F14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DF285E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1B51DB" w:rsidRPr="00F91F14" w14:paraId="2D169F1A" w14:textId="77777777" w:rsidTr="009252DD">
        <w:tc>
          <w:tcPr>
            <w:tcW w:w="1762" w:type="dxa"/>
          </w:tcPr>
          <w:p w14:paraId="4833006F" w14:textId="77777777" w:rsidR="001B51DB" w:rsidRPr="00F91F14" w:rsidRDefault="001B51DB" w:rsidP="00754172">
            <w:pPr>
              <w:tabs>
                <w:tab w:val="left" w:pos="615"/>
                <w:tab w:val="left" w:pos="1056"/>
              </w:tabs>
              <w:spacing w:line="240" w:lineRule="auto"/>
              <w:ind w:left="156" w:right="-103" w:hanging="156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560" w:type="dxa"/>
            <w:gridSpan w:val="13"/>
          </w:tcPr>
          <w:p w14:paraId="67A481DB" w14:textId="77777777" w:rsidR="001B51DB" w:rsidRPr="00F91F14" w:rsidRDefault="001B51DB" w:rsidP="0075417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F91F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F91F14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DF285E" w:rsidRPr="00F91F14" w14:paraId="66E84E9C" w14:textId="77777777" w:rsidTr="009252DD">
        <w:tc>
          <w:tcPr>
            <w:tcW w:w="1762" w:type="dxa"/>
          </w:tcPr>
          <w:p w14:paraId="56C76763" w14:textId="77777777" w:rsidR="00401F6F" w:rsidRPr="00401F6F" w:rsidRDefault="00401F6F" w:rsidP="00401F6F">
            <w:pPr>
              <w:tabs>
                <w:tab w:val="left" w:pos="615"/>
                <w:tab w:val="left" w:pos="1056"/>
              </w:tabs>
              <w:ind w:left="124" w:right="-103" w:hanging="124"/>
              <w:rPr>
                <w:rFonts w:asciiTheme="majorBidi" w:hAnsiTheme="majorBidi"/>
                <w:sz w:val="22"/>
                <w:szCs w:val="22"/>
              </w:rPr>
            </w:pPr>
            <w:r w:rsidRPr="00401F6F">
              <w:rPr>
                <w:rFonts w:asciiTheme="majorBidi" w:hAnsiTheme="majorBidi" w:hint="cs"/>
                <w:sz w:val="22"/>
                <w:szCs w:val="22"/>
                <w:cs/>
              </w:rPr>
              <w:t>เงินลงทุนในตราสารทุนที่</w:t>
            </w:r>
          </w:p>
          <w:p w14:paraId="3AD61316" w14:textId="77777777" w:rsidR="00401F6F" w:rsidRPr="00401F6F" w:rsidRDefault="00401F6F" w:rsidP="0040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10" w:hanging="124"/>
              <w:rPr>
                <w:rFonts w:asciiTheme="majorBidi" w:hAnsiTheme="majorBidi"/>
                <w:sz w:val="22"/>
                <w:szCs w:val="22"/>
              </w:rPr>
            </w:pPr>
            <w:r w:rsidRPr="00401F6F">
              <w:rPr>
                <w:rFonts w:asciiTheme="majorBidi" w:hAnsiTheme="majorBidi" w:hint="cs"/>
                <w:sz w:val="22"/>
                <w:szCs w:val="22"/>
                <w:cs/>
              </w:rPr>
              <w:t>วัดมูลค่าด้วยมูลค่า</w:t>
            </w:r>
          </w:p>
          <w:p w14:paraId="41A70FD4" w14:textId="77777777" w:rsidR="00401F6F" w:rsidRPr="00401F6F" w:rsidRDefault="00401F6F" w:rsidP="0040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10" w:hanging="124"/>
              <w:rPr>
                <w:rFonts w:asciiTheme="majorBidi" w:hAnsiTheme="majorBidi"/>
                <w:sz w:val="22"/>
                <w:szCs w:val="22"/>
              </w:rPr>
            </w:pPr>
            <w:r w:rsidRPr="00401F6F">
              <w:rPr>
                <w:rFonts w:asciiTheme="majorBidi" w:hAnsiTheme="majorBidi" w:hint="cs"/>
                <w:sz w:val="22"/>
                <w:szCs w:val="22"/>
                <w:cs/>
              </w:rPr>
              <w:t>ยุติธรรมผ่านกำไรหรือ</w:t>
            </w:r>
          </w:p>
          <w:p w14:paraId="114B9EA8" w14:textId="411713E1" w:rsidR="00DF285E" w:rsidRPr="00F91F14" w:rsidRDefault="00401F6F" w:rsidP="00401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10" w:hanging="124"/>
              <w:rPr>
                <w:rFonts w:asciiTheme="majorBidi" w:hAnsiTheme="majorBidi"/>
                <w:sz w:val="22"/>
                <w:szCs w:val="22"/>
                <w:cs/>
              </w:rPr>
            </w:pPr>
            <w:r w:rsidRPr="00401F6F"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</w:p>
        </w:tc>
        <w:tc>
          <w:tcPr>
            <w:tcW w:w="900" w:type="dxa"/>
            <w:vAlign w:val="bottom"/>
          </w:tcPr>
          <w:p w14:paraId="1D1250C6" w14:textId="4ADF7A93" w:rsidR="00DF285E" w:rsidRPr="00F91F14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right="26"/>
              <w:rPr>
                <w:rFonts w:asciiTheme="majorBidi" w:hAnsiTheme="majorBidi" w:cstheme="majorBidi"/>
                <w:sz w:val="22"/>
                <w:szCs w:val="22"/>
              </w:rPr>
            </w:pPr>
            <w:r w:rsidRPr="00BC23A3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  <w:tc>
          <w:tcPr>
            <w:tcW w:w="240" w:type="dxa"/>
          </w:tcPr>
          <w:p w14:paraId="62B1892E" w14:textId="77777777" w:rsidR="00DF285E" w:rsidRPr="00F91F14" w:rsidRDefault="00DF285E" w:rsidP="00DF285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right w:val="nil"/>
            </w:tcBorders>
            <w:vAlign w:val="bottom"/>
          </w:tcPr>
          <w:p w14:paraId="4FE88DF7" w14:textId="724E9092" w:rsidR="00DF285E" w:rsidRPr="00EB7E78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right="26"/>
              <w:rPr>
                <w:rFonts w:asciiTheme="majorBidi" w:hAnsiTheme="majorBidi" w:cstheme="majorBidi"/>
                <w:sz w:val="22"/>
                <w:szCs w:val="22"/>
              </w:rPr>
            </w:pPr>
            <w:r w:rsidRPr="00EB7E78">
              <w:rPr>
                <w:rFonts w:asciiTheme="majorBidi" w:hAnsiTheme="majorBidi" w:cstheme="majorBidi"/>
                <w:sz w:val="22"/>
                <w:szCs w:val="22"/>
              </w:rPr>
              <w:t>214,625</w:t>
            </w:r>
          </w:p>
        </w:tc>
        <w:tc>
          <w:tcPr>
            <w:tcW w:w="256" w:type="dxa"/>
          </w:tcPr>
          <w:p w14:paraId="279B17EC" w14:textId="77777777" w:rsidR="00DF285E" w:rsidRPr="00F91F14" w:rsidRDefault="00DF285E" w:rsidP="00DF285E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</w:tcPr>
          <w:p w14:paraId="496E6B05" w14:textId="77777777" w:rsidR="00401F6F" w:rsidRDefault="00DF285E" w:rsidP="00DF285E">
            <w:pPr>
              <w:tabs>
                <w:tab w:val="left" w:pos="0"/>
                <w:tab w:val="left" w:pos="70"/>
              </w:tabs>
              <w:ind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</w:p>
          <w:p w14:paraId="738A6019" w14:textId="7DB2A4EF" w:rsidR="00DF285E" w:rsidRPr="00F91F14" w:rsidRDefault="00DF285E" w:rsidP="00DF285E">
            <w:pPr>
              <w:tabs>
                <w:tab w:val="left" w:pos="0"/>
                <w:tab w:val="left" w:pos="70"/>
              </w:tabs>
              <w:ind w:right="-1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  <w:t>(103,323)</w:t>
            </w:r>
          </w:p>
        </w:tc>
        <w:tc>
          <w:tcPr>
            <w:tcW w:w="239" w:type="dxa"/>
            <w:vAlign w:val="bottom"/>
          </w:tcPr>
          <w:p w14:paraId="1E959E8A" w14:textId="77777777" w:rsidR="00DF285E" w:rsidRPr="00F91F14" w:rsidRDefault="00DF285E" w:rsidP="00DF285E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1" w:type="dxa"/>
          </w:tcPr>
          <w:p w14:paraId="7755017E" w14:textId="77777777" w:rsidR="00401F6F" w:rsidRDefault="00DF285E" w:rsidP="00DF285E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</w:p>
          <w:p w14:paraId="5600A7E3" w14:textId="2C0C84F2" w:rsidR="00DF285E" w:rsidRPr="00F91F14" w:rsidRDefault="00DF285E" w:rsidP="00DF285E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  <w:t>-</w:t>
            </w:r>
          </w:p>
        </w:tc>
        <w:tc>
          <w:tcPr>
            <w:tcW w:w="270" w:type="dxa"/>
          </w:tcPr>
          <w:p w14:paraId="72359ECE" w14:textId="77777777" w:rsidR="00DF285E" w:rsidRPr="00F91F14" w:rsidRDefault="00DF285E" w:rsidP="00DF285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00A3835" w14:textId="77777777" w:rsidR="00401F6F" w:rsidRDefault="00DF285E" w:rsidP="00DF285E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</w:p>
          <w:p w14:paraId="6A58A430" w14:textId="132726DA" w:rsidR="00DF285E" w:rsidRPr="00F91F14" w:rsidRDefault="00DF285E" w:rsidP="00DF285E">
            <w:pPr>
              <w:tabs>
                <w:tab w:val="clear" w:pos="680"/>
                <w:tab w:val="clear" w:pos="907"/>
                <w:tab w:val="left" w:pos="0"/>
                <w:tab w:val="left" w:pos="70"/>
                <w:tab w:val="left" w:pos="370"/>
                <w:tab w:val="left" w:pos="820"/>
              </w:tabs>
              <w:ind w:right="-20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  <w:t>(22,914)</w:t>
            </w:r>
          </w:p>
        </w:tc>
        <w:tc>
          <w:tcPr>
            <w:tcW w:w="270" w:type="dxa"/>
          </w:tcPr>
          <w:p w14:paraId="659FA62B" w14:textId="77777777" w:rsidR="00DF285E" w:rsidRPr="00F91F14" w:rsidRDefault="00DF285E" w:rsidP="00DF285E">
            <w:pPr>
              <w:tabs>
                <w:tab w:val="left" w:pos="0"/>
                <w:tab w:val="left" w:pos="70"/>
              </w:tabs>
              <w:ind w:right="-3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B6AC91" w14:textId="115E2848" w:rsidR="00DF285E" w:rsidRPr="00F91F14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right="2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(88,579)</w:t>
            </w:r>
          </w:p>
        </w:tc>
        <w:tc>
          <w:tcPr>
            <w:tcW w:w="256" w:type="dxa"/>
          </w:tcPr>
          <w:p w14:paraId="5307148F" w14:textId="77777777" w:rsidR="00DF285E" w:rsidRPr="00F91F14" w:rsidRDefault="00DF285E" w:rsidP="00DF285E">
            <w:pPr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51ACA2A4" w14:textId="712081F2" w:rsidR="00DF285E" w:rsidRPr="00F91F14" w:rsidRDefault="00DF285E" w:rsidP="00DF285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</w:tr>
      <w:tr w:rsidR="00DF285E" w:rsidRPr="00F91F14" w14:paraId="75F2852B" w14:textId="77777777" w:rsidTr="009252DD">
        <w:tc>
          <w:tcPr>
            <w:tcW w:w="1762" w:type="dxa"/>
          </w:tcPr>
          <w:p w14:paraId="2849C4F7" w14:textId="5AAFB65D" w:rsidR="00DF285E" w:rsidRPr="00F91F14" w:rsidRDefault="00401F6F" w:rsidP="00401F6F">
            <w:pPr>
              <w:tabs>
                <w:tab w:val="left" w:pos="344"/>
              </w:tabs>
              <w:spacing w:line="240" w:lineRule="auto"/>
              <w:ind w:left="124" w:right="-110" w:hanging="124"/>
              <w:rPr>
                <w:rFonts w:asciiTheme="majorBidi" w:hAnsiTheme="majorBidi"/>
                <w:sz w:val="22"/>
                <w:szCs w:val="22"/>
                <w:cs/>
              </w:rPr>
            </w:pPr>
            <w:r w:rsidRPr="00401F6F">
              <w:rPr>
                <w:rFonts w:asciiTheme="majorBidi" w:hAnsiTheme="majorBidi" w:hint="cs"/>
                <w:sz w:val="22"/>
                <w:szCs w:val="22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15F240" w14:textId="5D7DC5E2" w:rsidR="00DF285E" w:rsidRPr="00F91F14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right="26"/>
              <w:rPr>
                <w:rFonts w:asciiTheme="majorBidi" w:hAnsiTheme="majorBidi" w:cstheme="majorBidi"/>
                <w:sz w:val="22"/>
                <w:szCs w:val="22"/>
              </w:rPr>
            </w:pPr>
            <w:r w:rsidRPr="00DD258B">
              <w:rPr>
                <w:rFonts w:asciiTheme="majorBidi" w:hAnsiTheme="majorBidi"/>
                <w:sz w:val="22"/>
                <w:szCs w:val="22"/>
                <w:cs/>
              </w:rPr>
              <w:t>327</w:t>
            </w:r>
            <w:r w:rsidRPr="00DD258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258B">
              <w:rPr>
                <w:rFonts w:asciiTheme="majorBidi" w:hAnsiTheme="majorBidi"/>
                <w:sz w:val="22"/>
                <w:szCs w:val="22"/>
                <w:cs/>
              </w:rPr>
              <w:t>723</w:t>
            </w:r>
          </w:p>
        </w:tc>
        <w:tc>
          <w:tcPr>
            <w:tcW w:w="240" w:type="dxa"/>
          </w:tcPr>
          <w:p w14:paraId="31FB55C5" w14:textId="77777777" w:rsidR="00DF285E" w:rsidRPr="00F91F14" w:rsidRDefault="00DF285E" w:rsidP="00DF285E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63C36" w14:textId="2BAE873F" w:rsidR="00DF285E" w:rsidRPr="00F91F14" w:rsidRDefault="00DF285E" w:rsidP="00DF285E">
            <w:pPr>
              <w:tabs>
                <w:tab w:val="clear" w:pos="454"/>
                <w:tab w:val="clear" w:pos="680"/>
                <w:tab w:val="left" w:pos="10"/>
                <w:tab w:val="left" w:pos="6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56" w:type="dxa"/>
            <w:vAlign w:val="bottom"/>
          </w:tcPr>
          <w:p w14:paraId="7A10AEB1" w14:textId="77777777" w:rsidR="00DF285E" w:rsidRPr="00F91F14" w:rsidRDefault="00DF285E" w:rsidP="00DF285E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6D0ABCA7" w14:textId="1AF72B89" w:rsidR="00DF285E" w:rsidRPr="00F91F14" w:rsidRDefault="00DF285E" w:rsidP="00DF285E">
            <w:pPr>
              <w:tabs>
                <w:tab w:val="left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(9,204)</w:t>
            </w:r>
          </w:p>
        </w:tc>
        <w:tc>
          <w:tcPr>
            <w:tcW w:w="239" w:type="dxa"/>
            <w:vAlign w:val="bottom"/>
          </w:tcPr>
          <w:p w14:paraId="4FF4325A" w14:textId="77777777" w:rsidR="00DF285E" w:rsidRPr="00F91F14" w:rsidRDefault="00DF285E" w:rsidP="00DF285E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</w:tcPr>
          <w:p w14:paraId="477C4F15" w14:textId="77777777" w:rsidR="00401F6F" w:rsidRDefault="00DF285E" w:rsidP="00DF285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</w:p>
          <w:p w14:paraId="5F6483D8" w14:textId="031B403E" w:rsidR="00DF285E" w:rsidRPr="00F91F14" w:rsidRDefault="00DF285E" w:rsidP="00DF285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66,667</w:t>
            </w:r>
          </w:p>
        </w:tc>
        <w:tc>
          <w:tcPr>
            <w:tcW w:w="270" w:type="dxa"/>
          </w:tcPr>
          <w:p w14:paraId="2E22E1D1" w14:textId="77777777" w:rsidR="00DF285E" w:rsidRPr="00F91F14" w:rsidRDefault="00DF285E" w:rsidP="00DF285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8DDA0F3" w14:textId="77777777" w:rsidR="00401F6F" w:rsidRDefault="00DF285E" w:rsidP="00DF285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  <w:r>
              <w:rPr>
                <w:rFonts w:asciiTheme="majorBidi" w:hAnsiTheme="majorBidi" w:cstheme="majorBidi"/>
                <w:sz w:val="22"/>
                <w:szCs w:val="22"/>
              </w:rPr>
              <w:br/>
            </w:r>
          </w:p>
          <w:p w14:paraId="2F8F623A" w14:textId="06F2BA31" w:rsidR="00DF285E" w:rsidRPr="00F91F14" w:rsidRDefault="00DF285E" w:rsidP="00DF285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(63,700)</w:t>
            </w:r>
          </w:p>
        </w:tc>
        <w:tc>
          <w:tcPr>
            <w:tcW w:w="270" w:type="dxa"/>
          </w:tcPr>
          <w:p w14:paraId="2AB82356" w14:textId="77777777" w:rsidR="00DF285E" w:rsidRPr="00F91F14" w:rsidRDefault="00DF285E" w:rsidP="00DF285E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307307" w14:textId="605E5EBA" w:rsidR="00DF285E" w:rsidRPr="00F91F14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right="2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(271,925)</w:t>
            </w:r>
          </w:p>
        </w:tc>
        <w:tc>
          <w:tcPr>
            <w:tcW w:w="256" w:type="dxa"/>
            <w:vAlign w:val="bottom"/>
          </w:tcPr>
          <w:p w14:paraId="5EB9DD1C" w14:textId="77777777" w:rsidR="00DF285E" w:rsidRPr="00F91F14" w:rsidRDefault="00DF285E" w:rsidP="00DF285E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6467E5" w14:textId="7F3FA9C2" w:rsidR="00DF285E" w:rsidRPr="00F91F14" w:rsidRDefault="00DF285E" w:rsidP="00DF285E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49,561</w:t>
            </w:r>
          </w:p>
        </w:tc>
      </w:tr>
      <w:tr w:rsidR="00DF285E" w:rsidRPr="00F91F14" w14:paraId="60676C9F" w14:textId="77777777" w:rsidTr="009252DD">
        <w:tc>
          <w:tcPr>
            <w:tcW w:w="1762" w:type="dxa"/>
            <w:hideMark/>
          </w:tcPr>
          <w:p w14:paraId="5D91DEB4" w14:textId="77777777" w:rsidR="00DF285E" w:rsidRPr="00F91F14" w:rsidRDefault="00DF285E" w:rsidP="00DF285E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F91F14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40197F4D" w14:textId="35413DF6" w:rsidR="00DF285E" w:rsidRPr="00F91F14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E176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327,929</w:t>
            </w:r>
          </w:p>
        </w:tc>
        <w:tc>
          <w:tcPr>
            <w:tcW w:w="240" w:type="dxa"/>
            <w:vAlign w:val="bottom"/>
          </w:tcPr>
          <w:p w14:paraId="2D3573A2" w14:textId="77777777" w:rsidR="00DF285E" w:rsidRPr="00F91F14" w:rsidRDefault="00DF285E" w:rsidP="00DF28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6A1CC57" w14:textId="5B173CD9" w:rsidR="00DF285E" w:rsidRPr="00EB7E78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B7E7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214,625</w:t>
            </w:r>
          </w:p>
        </w:tc>
        <w:tc>
          <w:tcPr>
            <w:tcW w:w="256" w:type="dxa"/>
            <w:vAlign w:val="center"/>
          </w:tcPr>
          <w:p w14:paraId="3829122D" w14:textId="77777777" w:rsidR="00DF285E" w:rsidRPr="00F91F14" w:rsidRDefault="00DF285E" w:rsidP="00DF28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vAlign w:val="center"/>
          </w:tcPr>
          <w:p w14:paraId="1AAB29D5" w14:textId="26C6BE2B" w:rsidR="00DF285E" w:rsidRPr="00F91F14" w:rsidRDefault="00DF285E" w:rsidP="00DF28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(112,527)</w:t>
            </w:r>
          </w:p>
        </w:tc>
        <w:tc>
          <w:tcPr>
            <w:tcW w:w="239" w:type="dxa"/>
            <w:vAlign w:val="center"/>
          </w:tcPr>
          <w:p w14:paraId="33708FEB" w14:textId="77777777" w:rsidR="00DF285E" w:rsidRPr="00F91F14" w:rsidRDefault="00DF285E" w:rsidP="00DF28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1" w:type="dxa"/>
            <w:tcBorders>
              <w:bottom w:val="double" w:sz="4" w:space="0" w:color="auto"/>
            </w:tcBorders>
          </w:tcPr>
          <w:p w14:paraId="004E056A" w14:textId="38A8BAAD" w:rsidR="00DF285E" w:rsidRPr="003B6309" w:rsidRDefault="00DF285E" w:rsidP="00DF285E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66,667</w:t>
            </w:r>
          </w:p>
        </w:tc>
        <w:tc>
          <w:tcPr>
            <w:tcW w:w="270" w:type="dxa"/>
          </w:tcPr>
          <w:p w14:paraId="4C325B38" w14:textId="77777777" w:rsidR="00DF285E" w:rsidRPr="00F91F14" w:rsidRDefault="00DF285E" w:rsidP="00DF285E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2E25786" w14:textId="0A6DAC25" w:rsidR="00DF285E" w:rsidRPr="003B6309" w:rsidRDefault="00DF285E" w:rsidP="00DF285E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C51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86,614</w:t>
            </w:r>
            <w:r w:rsidRPr="002C517C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</w:tcPr>
          <w:p w14:paraId="0044924A" w14:textId="77777777" w:rsidR="00DF285E" w:rsidRPr="00F91F14" w:rsidRDefault="00DF285E" w:rsidP="00DF285E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1ACD5DB" w14:textId="2036D0E7" w:rsidR="00DF285E" w:rsidRPr="00F91F14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(360,504)</w:t>
            </w:r>
          </w:p>
        </w:tc>
        <w:tc>
          <w:tcPr>
            <w:tcW w:w="256" w:type="dxa"/>
            <w:vAlign w:val="center"/>
          </w:tcPr>
          <w:p w14:paraId="3E951C82" w14:textId="77777777" w:rsidR="00DF285E" w:rsidRPr="00F91F14" w:rsidRDefault="00DF285E" w:rsidP="00DF28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973894E" w14:textId="74BD87EB" w:rsidR="00DF285E" w:rsidRPr="00F91F14" w:rsidRDefault="00DF285E" w:rsidP="00DF285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49,576</w:t>
            </w:r>
          </w:p>
        </w:tc>
      </w:tr>
    </w:tbl>
    <w:p w14:paraId="7E672EB2" w14:textId="77777777" w:rsidR="00130AB9" w:rsidRDefault="00130AB9" w:rsidP="002D2E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7D79A3FC" w14:textId="77777777" w:rsidR="00401F6F" w:rsidRPr="00DE347B" w:rsidRDefault="00401F6F" w:rsidP="00401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45" w:hanging="270"/>
        <w:jc w:val="thaiDistribute"/>
        <w:rPr>
          <w:rFonts w:asciiTheme="majorBidi" w:hAnsiTheme="majorBidi" w:cstheme="majorBidi"/>
          <w:b/>
          <w:sz w:val="22"/>
          <w:szCs w:val="22"/>
        </w:rPr>
      </w:pP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(</w:t>
      </w:r>
      <w:r w:rsidRPr="00002312">
        <w:rPr>
          <w:rFonts w:asciiTheme="majorBidi" w:hAnsiTheme="majorBidi" w:cstheme="majorBidi"/>
          <w:sz w:val="24"/>
          <w:szCs w:val="24"/>
          <w:vertAlign w:val="superscript"/>
        </w:rPr>
        <w:t>1</w:t>
      </w:r>
      <w:r w:rsidRPr="00002312">
        <w:rPr>
          <w:rFonts w:asciiTheme="majorBidi" w:hAnsiTheme="majorBidi" w:cstheme="majorBidi"/>
          <w:sz w:val="24"/>
          <w:szCs w:val="24"/>
          <w:vertAlign w:val="superscript"/>
          <w:cs/>
        </w:rPr>
        <w:t>)</w:t>
      </w:r>
      <w:r w:rsidRPr="00002312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DE347B">
        <w:rPr>
          <w:rFonts w:asciiTheme="majorBidi" w:hAnsiTheme="majorBidi" w:cstheme="majorBidi"/>
          <w:b/>
          <w:sz w:val="22"/>
          <w:szCs w:val="22"/>
          <w:cs/>
        </w:rPr>
        <w:t>รายการดังกล่าวเกิดจากการขายเงินลงทุนในตราสา</w:t>
      </w:r>
      <w:r>
        <w:rPr>
          <w:rFonts w:asciiTheme="majorBidi" w:hAnsiTheme="majorBidi" w:cstheme="majorBidi" w:hint="cs"/>
          <w:b/>
          <w:sz w:val="22"/>
          <w:szCs w:val="22"/>
          <w:cs/>
        </w:rPr>
        <w:t>ร</w:t>
      </w:r>
      <w:r w:rsidRPr="00DE347B">
        <w:rPr>
          <w:rFonts w:asciiTheme="majorBidi" w:hAnsiTheme="majorBidi" w:cstheme="majorBidi"/>
          <w:b/>
          <w:sz w:val="22"/>
          <w:szCs w:val="22"/>
          <w:cs/>
        </w:rPr>
        <w:t>ทุนเพื่อชำระเงินกู้ยืมกับสถาบันการเงิน บุคคลและกิจการอื่น</w:t>
      </w:r>
    </w:p>
    <w:p w14:paraId="0D186F7C" w14:textId="77777777" w:rsidR="00401F6F" w:rsidRPr="003B6309" w:rsidRDefault="00401F6F" w:rsidP="002D2E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6067FA59" w14:textId="3FE99589" w:rsidR="0030398F" w:rsidRPr="00002312" w:rsidRDefault="0030398F" w:rsidP="006F24D0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13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8DF9930" w14:textId="77777777" w:rsidR="00597B26" w:rsidRPr="003B6309" w:rsidRDefault="00597B26" w:rsidP="00D045AE">
      <w:pPr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5DE4CCD8" w14:textId="25B84298" w:rsidR="00D045AE" w:rsidRPr="00002312" w:rsidRDefault="00D045AE" w:rsidP="00D045AE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39300763" w14:textId="77777777" w:rsidR="00597B26" w:rsidRPr="003B6309" w:rsidRDefault="00597B26" w:rsidP="00D045AE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560068" w14:textId="3CB9A651" w:rsidR="00310FA3" w:rsidRDefault="00D045AE" w:rsidP="00ED1B7A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112BFD8" w14:textId="77777777" w:rsidR="00257138" w:rsidRPr="003B6309" w:rsidRDefault="00257138" w:rsidP="00ED1B7A">
      <w:pPr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0B0101A5" w14:textId="22E6D286" w:rsidR="006205D0" w:rsidRDefault="00D045AE" w:rsidP="00D045AE">
      <w:pPr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0A19BE8" w14:textId="66EEDA54" w:rsidR="00D045AE" w:rsidRPr="00002312" w:rsidRDefault="006205D0" w:rsidP="00620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A6031B" w14:textId="14E9DB33" w:rsidR="00D045AE" w:rsidRPr="00002312" w:rsidRDefault="00D045AE" w:rsidP="00B25859">
      <w:pPr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</w:t>
      </w:r>
      <w:r w:rsidR="00050F6F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3B6BEE" w:rsidRPr="00002312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56E59A6" w14:textId="77777777" w:rsidR="00866F6C" w:rsidRPr="00C82B48" w:rsidRDefault="00866F6C" w:rsidP="00B25859">
      <w:pPr>
        <w:ind w:left="540" w:right="-7"/>
        <w:jc w:val="thaiDistribute"/>
        <w:rPr>
          <w:rFonts w:asciiTheme="majorBidi" w:hAnsiTheme="majorBidi" w:cstheme="majorBidi"/>
          <w:sz w:val="26"/>
          <w:szCs w:val="26"/>
        </w:rPr>
      </w:pPr>
    </w:p>
    <w:p w14:paraId="71D9BC29" w14:textId="34A4DA64" w:rsidR="00D045AE" w:rsidRPr="00002312" w:rsidRDefault="00D045AE" w:rsidP="00064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DB12D73" w14:textId="21E55666" w:rsidR="00D045AE" w:rsidRPr="00C82B48" w:rsidRDefault="00D045AE" w:rsidP="00C82B48">
      <w:pPr>
        <w:ind w:left="540" w:right="-7"/>
        <w:jc w:val="thaiDistribute"/>
        <w:rPr>
          <w:rFonts w:asciiTheme="majorBidi" w:hAnsiTheme="majorBidi" w:cstheme="majorBidi"/>
          <w:sz w:val="26"/>
          <w:szCs w:val="26"/>
        </w:rPr>
      </w:pPr>
    </w:p>
    <w:p w14:paraId="76305221" w14:textId="6668D8D5" w:rsidR="005E6444" w:rsidRPr="00002312" w:rsidRDefault="005E6444" w:rsidP="009114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="00AF79D4" w:rsidRPr="00002312">
        <w:rPr>
          <w:rFonts w:asciiTheme="majorBidi" w:hAnsiTheme="majorBidi" w:cstheme="majorBidi" w:hint="cs"/>
          <w:sz w:val="30"/>
          <w:szCs w:val="30"/>
          <w:cs/>
        </w:rPr>
        <w:t>ซึ่งโดยส่วนใหญ่เกิดจากลูกหนี้ที่เป็นลูกค้า</w:t>
      </w:r>
    </w:p>
    <w:p w14:paraId="30FAD5B5" w14:textId="77777777" w:rsidR="005E6444" w:rsidRPr="00C82B48" w:rsidRDefault="005E6444" w:rsidP="00C82B48">
      <w:pPr>
        <w:ind w:left="540" w:right="-7"/>
        <w:jc w:val="thaiDistribute"/>
        <w:rPr>
          <w:rFonts w:asciiTheme="majorBidi" w:hAnsiTheme="majorBidi" w:cstheme="majorBidi"/>
          <w:sz w:val="26"/>
          <w:szCs w:val="26"/>
        </w:rPr>
      </w:pPr>
    </w:p>
    <w:p w14:paraId="7681CE83" w14:textId="430A098A" w:rsidR="0018632A" w:rsidRPr="00002312" w:rsidRDefault="0018632A" w:rsidP="00B31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หลักประกัน</w:t>
      </w: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2C69AFE5" w14:textId="77777777" w:rsidR="00597B26" w:rsidRPr="00C82B48" w:rsidRDefault="00597B26" w:rsidP="00C82B48">
      <w:pPr>
        <w:ind w:left="540" w:right="-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184D190" w14:textId="27CAE76B" w:rsidR="0018632A" w:rsidRPr="00002312" w:rsidRDefault="0018632A" w:rsidP="00B31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นอกจากการพิจารณาคุณภาพด้านเครดิตของคู่สัญญาแล้ว กลุ่มบริษัทยังใช้หลักประกันเป็นเครื่องมืออย่างหนึ่งในการปรับลดความเสี่ยงด้านเครดิตเพื่อลดความเสียหายที่อาจเกิดขึ้นกับกลุ่มบริษัท โดยกลุ่มบริษัทพิจารณาว่ามูลค่าหลักประกัน ณ วันเริ่มต้นสัญญาเพียงพอตามระดับความเสี่ยงที่กลุ่มบริษัทสามารถยอมรับได้ หลักประกัน</w:t>
      </w:r>
      <w:r w:rsidRPr="00C664B3">
        <w:rPr>
          <w:rFonts w:asciiTheme="majorBidi" w:hAnsiTheme="majorBidi" w:cstheme="majorBidi"/>
          <w:spacing w:val="-4"/>
          <w:sz w:val="30"/>
          <w:szCs w:val="30"/>
          <w:cs/>
        </w:rPr>
        <w:t>ประกอบด้วย</w:t>
      </w:r>
      <w:r w:rsidRPr="00B2114F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ที่ดิน รถยนต์ </w:t>
      </w:r>
      <w:r w:rsidR="002C69B6" w:rsidRPr="00B2114F">
        <w:rPr>
          <w:rFonts w:asciiTheme="majorBidi" w:hAnsiTheme="majorBidi" w:cstheme="majorBidi"/>
          <w:spacing w:val="-4"/>
          <w:sz w:val="30"/>
          <w:szCs w:val="30"/>
          <w:cs/>
        </w:rPr>
        <w:t>เครื่องใช้ไฟฟ้า</w:t>
      </w:r>
      <w:r w:rsidR="00382C45" w:rsidRPr="00B2114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2114F">
        <w:rPr>
          <w:rFonts w:asciiTheme="majorBidi" w:hAnsiTheme="majorBidi" w:cstheme="majorBidi"/>
          <w:spacing w:val="-4"/>
          <w:sz w:val="30"/>
          <w:szCs w:val="30"/>
          <w:cs/>
        </w:rPr>
        <w:t>และอื่น</w:t>
      </w:r>
      <w:r w:rsidR="002C69B6" w:rsidRPr="00B2114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B2114F">
        <w:rPr>
          <w:rFonts w:asciiTheme="majorBidi" w:hAnsiTheme="majorBidi" w:cstheme="majorBidi"/>
          <w:spacing w:val="-4"/>
          <w:sz w:val="30"/>
          <w:szCs w:val="30"/>
          <w:cs/>
        </w:rPr>
        <w:t>ๆ ซึ่งได้รับ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การประเมินมูลค่า ณ วัน</w:t>
      </w:r>
      <w:r w:rsidR="00050F6F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Pr="00002312">
        <w:rPr>
          <w:rFonts w:asciiTheme="majorBidi" w:hAnsiTheme="majorBidi" w:cstheme="majorBidi"/>
          <w:spacing w:val="-4"/>
          <w:sz w:val="30"/>
          <w:szCs w:val="30"/>
          <w:cs/>
        </w:rPr>
        <w:t>รับรู้รายการเมื่อเริ่มแรกของ</w:t>
      </w:r>
      <w:r w:rsidR="00E66A47" w:rsidRPr="00002312">
        <w:rPr>
          <w:rFonts w:asciiTheme="majorBidi" w:hAnsiTheme="majorBidi" w:cstheme="majorBidi" w:hint="cs"/>
          <w:spacing w:val="-4"/>
          <w:sz w:val="30"/>
          <w:szCs w:val="30"/>
          <w:cs/>
        </w:rPr>
        <w:t>ลูกหนี้ตามสัญญาเช่าซื้อ</w:t>
      </w:r>
      <w:r w:rsidR="002C69B6" w:rsidRPr="00002312">
        <w:rPr>
          <w:rFonts w:asciiTheme="majorBidi" w:hAnsiTheme="majorBidi" w:cstheme="majorBidi" w:hint="cs"/>
          <w:spacing w:val="-4"/>
          <w:sz w:val="30"/>
          <w:szCs w:val="30"/>
          <w:cs/>
        </w:rPr>
        <w:t>หรือ</w:t>
      </w:r>
      <w:r w:rsidR="00E66A47" w:rsidRPr="00002312">
        <w:rPr>
          <w:rFonts w:asciiTheme="majorBidi" w:hAnsiTheme="majorBidi" w:cstheme="majorBidi"/>
          <w:spacing w:val="-4"/>
          <w:sz w:val="30"/>
          <w:szCs w:val="30"/>
          <w:cs/>
        </w:rPr>
        <w:t>ลูกหนี้เงินให้สินเชื่อ</w:t>
      </w:r>
    </w:p>
    <w:p w14:paraId="17C8D2E4" w14:textId="4378B943" w:rsidR="00434C21" w:rsidRPr="00C82B48" w:rsidRDefault="00434C21" w:rsidP="00C82B48">
      <w:pPr>
        <w:ind w:left="540" w:right="-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5BBC64CC" w14:textId="24651302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การกระจุกตัวของความเสี่ยงด้านเครดิต</w:t>
      </w:r>
    </w:p>
    <w:p w14:paraId="6573C245" w14:textId="77777777" w:rsidR="00AA629E" w:rsidRPr="00C82B48" w:rsidRDefault="00AA629E" w:rsidP="00C82B48">
      <w:pPr>
        <w:ind w:left="540" w:right="-7"/>
        <w:jc w:val="thaiDistribute"/>
        <w:rPr>
          <w:rFonts w:asciiTheme="majorBidi" w:hAnsiTheme="majorBidi" w:cstheme="majorBidi"/>
          <w:sz w:val="26"/>
          <w:szCs w:val="26"/>
        </w:rPr>
      </w:pPr>
    </w:p>
    <w:p w14:paraId="24F0BAF1" w14:textId="25FAAECA" w:rsidR="00AA629E" w:rsidRDefault="00AA629E" w:rsidP="00D62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กลุ่มบริษัทมีการติดตามการกระจุกตัวของความเสี่ยงด้านเครดิตตามประเภทของการให้สินเชื่อ</w:t>
      </w:r>
      <w:r w:rsidR="00A64609">
        <w:rPr>
          <w:rFonts w:asciiTheme="majorBidi" w:hAnsiTheme="majorBidi" w:cstheme="majorBidi" w:hint="cs"/>
          <w:sz w:val="30"/>
          <w:szCs w:val="30"/>
          <w:cs/>
        </w:rPr>
        <w:t xml:space="preserve">ประกอบด้วย </w:t>
      </w:r>
      <w:r w:rsidR="003F75EA" w:rsidRPr="00002312">
        <w:rPr>
          <w:rFonts w:asciiTheme="majorBidi" w:hAnsiTheme="majorBidi" w:cstheme="majorBidi"/>
          <w:sz w:val="30"/>
          <w:szCs w:val="30"/>
          <w:cs/>
        </w:rPr>
        <w:t>ลูกหนี้การค้</w:t>
      </w:r>
      <w:r w:rsidR="00A64609">
        <w:rPr>
          <w:rFonts w:asciiTheme="majorBidi" w:hAnsiTheme="majorBidi" w:cstheme="majorBidi" w:hint="cs"/>
          <w:sz w:val="30"/>
          <w:szCs w:val="30"/>
          <w:cs/>
        </w:rPr>
        <w:t xml:space="preserve">า </w:t>
      </w:r>
      <w:r w:rsidR="003F75EA" w:rsidRPr="00002312">
        <w:rPr>
          <w:rFonts w:asciiTheme="majorBidi" w:hAnsiTheme="majorBidi" w:cstheme="majorBidi"/>
          <w:sz w:val="30"/>
          <w:szCs w:val="30"/>
          <w:cs/>
        </w:rPr>
        <w:t>ลูกหนี้หมุนเวียนอื่</w:t>
      </w:r>
      <w:r w:rsidR="00A64609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3F75EA" w:rsidRPr="00002312">
        <w:rPr>
          <w:rFonts w:asciiTheme="majorBidi" w:hAnsiTheme="majorBidi" w:cstheme="majorBidi"/>
          <w:sz w:val="30"/>
          <w:szCs w:val="30"/>
          <w:cs/>
        </w:rPr>
        <w:t xml:space="preserve"> ลูกหนี้ตามสัญญาเช่า</w:t>
      </w:r>
      <w:r w:rsidR="00E66A47" w:rsidRPr="00002312">
        <w:rPr>
          <w:rFonts w:asciiTheme="majorBidi" w:hAnsiTheme="majorBidi" w:cstheme="majorBidi" w:hint="cs"/>
          <w:sz w:val="30"/>
          <w:szCs w:val="30"/>
          <w:cs/>
        </w:rPr>
        <w:t>ซื้อ</w:t>
      </w:r>
      <w:r w:rsidR="00A646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71D6E" w:rsidRPr="00002312">
        <w:rPr>
          <w:rFonts w:asciiTheme="majorBidi" w:hAnsiTheme="majorBidi" w:cstheme="majorBidi"/>
          <w:sz w:val="30"/>
          <w:szCs w:val="30"/>
          <w:cs/>
        </w:rPr>
        <w:t>และลูกหนี้เงินให้สินเชื่อ</w:t>
      </w:r>
      <w:r w:rsidR="00A64609">
        <w:rPr>
          <w:rFonts w:asciiTheme="majorBidi" w:hAnsiTheme="majorBidi" w:cstheme="majorBidi" w:hint="cs"/>
          <w:sz w:val="30"/>
          <w:szCs w:val="30"/>
          <w:cs/>
        </w:rPr>
        <w:t xml:space="preserve"> ลูกหนี้ของบริษัทมีการกระจายตัวของกลุ่มลูกค้าจำนวนมาก ทั้งลูกค้าองค์กรและลูกค้ารายย่อย ทำให้กลุ่มบริษัทมีความเสี่ยงด้าน</w:t>
      </w:r>
      <w:r w:rsidR="00050F6F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A64609">
        <w:rPr>
          <w:rFonts w:asciiTheme="majorBidi" w:hAnsiTheme="majorBidi" w:cstheme="majorBidi" w:hint="cs"/>
          <w:sz w:val="30"/>
          <w:szCs w:val="30"/>
          <w:cs/>
        </w:rPr>
        <w:t>กระจุกตัวต่ำ</w:t>
      </w:r>
    </w:p>
    <w:p w14:paraId="69F16FA1" w14:textId="621E29D6" w:rsidR="00AA7D30" w:rsidRPr="00C82B48" w:rsidRDefault="00AA7D30" w:rsidP="00C82B48">
      <w:pPr>
        <w:ind w:left="540" w:right="-7"/>
        <w:jc w:val="thaiDistribute"/>
        <w:rPr>
          <w:rFonts w:asciiTheme="majorBidi" w:hAnsiTheme="majorBidi" w:cstheme="majorBidi"/>
          <w:sz w:val="26"/>
          <w:szCs w:val="26"/>
        </w:rPr>
      </w:pPr>
    </w:p>
    <w:p w14:paraId="3EEC89A2" w14:textId="024CB7F4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b/>
          <w:bCs/>
          <w:i/>
          <w:iCs/>
          <w:spacing w:val="-2"/>
          <w:sz w:val="30"/>
          <w:szCs w:val="30"/>
          <w:lang w:eastAsia="en-GB"/>
        </w:rPr>
      </w:pPr>
      <w:r w:rsidRPr="00002312">
        <w:rPr>
          <w:rFonts w:asciiTheme="majorBidi" w:eastAsia="AngsanaNew" w:hAnsiTheme="majorBidi" w:cstheme="majorBidi"/>
          <w:b/>
          <w:bCs/>
          <w:i/>
          <w:iCs/>
          <w:spacing w:val="-2"/>
          <w:sz w:val="30"/>
          <w:szCs w:val="30"/>
          <w:cs/>
          <w:lang w:eastAsia="en-GB"/>
        </w:rPr>
        <w:t>ข้อมูลเกี่ยวกับผลขาดทุนด้านเครดิตที่คาดว่าจะเกิดขึ้น</w:t>
      </w:r>
    </w:p>
    <w:p w14:paraId="1368DD87" w14:textId="77777777" w:rsidR="00AA629E" w:rsidRPr="00C82B48" w:rsidRDefault="00AA629E" w:rsidP="00C82B48">
      <w:pPr>
        <w:ind w:left="540" w:right="-7"/>
        <w:jc w:val="thaiDistribute"/>
        <w:rPr>
          <w:rFonts w:asciiTheme="majorBidi" w:hAnsiTheme="majorBidi" w:cstheme="majorBidi"/>
          <w:sz w:val="26"/>
          <w:szCs w:val="26"/>
        </w:rPr>
      </w:pPr>
    </w:p>
    <w:p w14:paraId="39073712" w14:textId="77777777" w:rsidR="00AA629E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eastAsia="AngsanaNew" w:hAnsiTheme="majorBidi" w:cstheme="majorBidi"/>
          <w:i/>
          <w:iCs/>
          <w:spacing w:val="-2"/>
          <w:sz w:val="30"/>
          <w:szCs w:val="30"/>
          <w:lang w:eastAsia="en-GB"/>
        </w:rPr>
      </w:pPr>
      <w:r w:rsidRPr="00002312">
        <w:rPr>
          <w:rFonts w:asciiTheme="majorBidi" w:eastAsia="AngsanaNew" w:hAnsiTheme="majorBidi" w:cstheme="majorBidi"/>
          <w:i/>
          <w:iCs/>
          <w:spacing w:val="-2"/>
          <w:sz w:val="30"/>
          <w:szCs w:val="30"/>
          <w:cs/>
          <w:lang w:eastAsia="en-GB"/>
        </w:rPr>
        <w:t>การเพิ่มขึ้นอย่างมีนัยสำคัญของความเสี่ยงด้านเครดิต (</w:t>
      </w:r>
      <w:r w:rsidRPr="00002312">
        <w:rPr>
          <w:rFonts w:asciiTheme="majorBidi" w:eastAsia="AngsanaNew" w:hAnsiTheme="majorBidi" w:cstheme="majorBidi"/>
          <w:i/>
          <w:iCs/>
          <w:spacing w:val="-2"/>
          <w:sz w:val="30"/>
          <w:szCs w:val="30"/>
          <w:lang w:eastAsia="en-GB"/>
        </w:rPr>
        <w:t>SICR</w:t>
      </w:r>
      <w:r w:rsidRPr="00002312">
        <w:rPr>
          <w:rFonts w:asciiTheme="majorBidi" w:eastAsia="AngsanaNew" w:hAnsiTheme="majorBidi" w:cstheme="majorBidi"/>
          <w:i/>
          <w:iCs/>
          <w:spacing w:val="-2"/>
          <w:sz w:val="30"/>
          <w:szCs w:val="30"/>
          <w:cs/>
          <w:lang w:eastAsia="en-GB"/>
        </w:rPr>
        <w:t>)</w:t>
      </w:r>
    </w:p>
    <w:p w14:paraId="0FAE6A75" w14:textId="77777777" w:rsidR="00AA7D30" w:rsidRPr="00C82B48" w:rsidRDefault="00AA7D30" w:rsidP="00C82B48">
      <w:pPr>
        <w:ind w:left="540" w:right="-7"/>
        <w:jc w:val="thaiDistribute"/>
        <w:rPr>
          <w:rFonts w:asciiTheme="majorBidi" w:hAnsiTheme="majorBidi" w:cstheme="majorBidi"/>
          <w:sz w:val="26"/>
          <w:szCs w:val="26"/>
        </w:rPr>
      </w:pPr>
    </w:p>
    <w:p w14:paraId="6010D9F4" w14:textId="033AA808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เมื่อพิจารณาว่าความเสี่ยงที่จะผิดนัดชำระหนี้ (</w:t>
      </w:r>
      <w:r w:rsidRPr="00002312">
        <w:rPr>
          <w:rFonts w:asciiTheme="majorBidi" w:hAnsiTheme="majorBidi" w:cstheme="majorBidi"/>
          <w:sz w:val="30"/>
          <w:szCs w:val="30"/>
        </w:rPr>
        <w:t>PD</w:t>
      </w:r>
      <w:r w:rsidRPr="00002312">
        <w:rPr>
          <w:rFonts w:asciiTheme="majorBidi" w:hAnsiTheme="majorBidi" w:cstheme="majorBidi"/>
          <w:sz w:val="30"/>
          <w:szCs w:val="30"/>
          <w:cs/>
        </w:rPr>
        <w:t>) ของเครื่องมือทางการเงินมีการเพิ่มขึ้นอย่างมีนัยสำคัญนับแต่วันที่รับรู้รายการเมื่อเริ่มแรกหรือไม่ กลุ่มบริษัทพิจารณาข้อมูลที่สมเหตุสมผลและสนับสนุนซึ่งเกี่ยวข้องและสามารถหาได้โดยไม่ต้องใช้ต้นทุนหรือความพยายามที่มาก</w:t>
      </w:r>
      <w:r w:rsidRPr="00D310F1">
        <w:rPr>
          <w:rFonts w:asciiTheme="majorBidi" w:hAnsiTheme="majorBidi" w:cstheme="majorBidi"/>
          <w:sz w:val="30"/>
          <w:szCs w:val="30"/>
          <w:cs/>
        </w:rPr>
        <w:t xml:space="preserve">เกินไป </w:t>
      </w:r>
      <w:r w:rsidRPr="00002312">
        <w:rPr>
          <w:rFonts w:asciiTheme="majorBidi" w:hAnsiTheme="majorBidi" w:cstheme="majorBidi"/>
          <w:sz w:val="30"/>
          <w:szCs w:val="30"/>
          <w:cs/>
        </w:rPr>
        <w:t>ตลอดจนการวิเคราะห์โดยใช้ประสบการณ์ในอดีตของกลุ่มบริษัทรวมถึงข้อมูลการคาดการณ์ไปในอนาคต</w:t>
      </w:r>
    </w:p>
    <w:p w14:paraId="19EA1912" w14:textId="61A8F3A5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คำนิยามของการผิดนัดชำระหนี้ (</w:t>
      </w:r>
      <w:r w:rsidRPr="00002312">
        <w:rPr>
          <w:rFonts w:asciiTheme="majorBidi" w:hAnsiTheme="majorBidi" w:cstheme="majorBidi"/>
          <w:i/>
          <w:iCs/>
          <w:sz w:val="30"/>
          <w:szCs w:val="30"/>
        </w:rPr>
        <w:t>Default</w:t>
      </w: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0231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44D075B2" w14:textId="77777777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00ED0" w14:textId="485E1850" w:rsidR="00AA629E" w:rsidRPr="007D6533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7D6533">
        <w:rPr>
          <w:rFonts w:asciiTheme="majorBidi" w:hAnsiTheme="majorBidi" w:cstheme="majorBidi"/>
          <w:sz w:val="30"/>
          <w:szCs w:val="30"/>
          <w:cs/>
        </w:rPr>
        <w:t>กลุ่มบริษัทพิจารณาว่าสินทรัพย์ทางการเงินเกิดการผิดนัดชำระหนี้เมื่อผู้กู้ไม่สามารถจ่ายภาระผูกพันด้านเครดิตให้แก่กลุ่มบริษัทได้เต็มจำนวนโดยปราศจากสิทธิในการไล่เบี้ยโดยกลุ่มบริษัทเพื่อดำเนินการ</w:t>
      </w:r>
    </w:p>
    <w:p w14:paraId="1F83C4BD" w14:textId="77777777" w:rsidR="009F4F6A" w:rsidRPr="007D6533" w:rsidRDefault="009F4F6A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78497" w14:textId="30961544" w:rsidR="00AA629E" w:rsidRPr="007D6533" w:rsidRDefault="00AA629E" w:rsidP="00FA7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7D6533">
        <w:rPr>
          <w:rFonts w:asciiTheme="majorBidi" w:hAnsiTheme="majorBidi" w:cstheme="majorBidi"/>
          <w:sz w:val="30"/>
          <w:szCs w:val="30"/>
          <w:cs/>
        </w:rPr>
        <w:t>ในการประเมินว่าผู้กู้ผิดนัด</w:t>
      </w:r>
      <w:r w:rsidRPr="00B2114F">
        <w:rPr>
          <w:rFonts w:asciiTheme="majorBidi" w:hAnsiTheme="majorBidi" w:cstheme="majorBidi"/>
          <w:sz w:val="30"/>
          <w:szCs w:val="30"/>
          <w:cs/>
        </w:rPr>
        <w:t xml:space="preserve">ชำระหนี้หรือไม่ กลุ่มบริษัทพิจารณาข้อบ่งชี้เชิงปริมาณ เช่น ผู้กู้ค้างชำระภาระผูกพันด้านเครดิตที่มีสาระสำคัญมากกว่า </w:t>
      </w:r>
      <w:r w:rsidRPr="00B2114F">
        <w:rPr>
          <w:rFonts w:asciiTheme="majorBidi" w:hAnsiTheme="majorBidi" w:cstheme="majorBidi"/>
          <w:sz w:val="30"/>
          <w:szCs w:val="30"/>
        </w:rPr>
        <w:t xml:space="preserve">90 </w:t>
      </w:r>
      <w:r w:rsidRPr="00B2114F">
        <w:rPr>
          <w:rFonts w:asciiTheme="majorBidi" w:hAnsiTheme="majorBidi" w:cstheme="majorBidi"/>
          <w:sz w:val="30"/>
          <w:szCs w:val="30"/>
          <w:cs/>
        </w:rPr>
        <w:t>วันกับกลุ่มบริษัท</w:t>
      </w:r>
      <w:r w:rsidR="00F42A4E" w:rsidRPr="007D653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653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B168A7F" w14:textId="77777777" w:rsidR="00AA629E" w:rsidRPr="007D6533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1ACBE482" w14:textId="77777777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D6533">
        <w:rPr>
          <w:rFonts w:asciiTheme="majorBidi" w:hAnsiTheme="majorBidi" w:cstheme="majorBidi"/>
          <w:sz w:val="30"/>
          <w:szCs w:val="30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</w:t>
      </w:r>
    </w:p>
    <w:p w14:paraId="11A6DFFE" w14:textId="77777777" w:rsidR="00A64609" w:rsidRDefault="00A64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CF38415" w14:textId="4FF13741" w:rsidR="00AA629E" w:rsidRPr="00002312" w:rsidRDefault="00AA629E" w:rsidP="00AA629E">
      <w:pPr>
        <w:tabs>
          <w:tab w:val="clear" w:pos="454"/>
          <w:tab w:val="clear" w:pos="680"/>
          <w:tab w:val="left" w:pos="0"/>
        </w:tabs>
        <w:ind w:left="562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  <w:cs/>
        </w:rPr>
      </w:pPr>
      <w:r w:rsidRPr="00002312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ค่าความน่าจะเป็นที่ลูกหนี้จะผิดนัดชำระหนี้</w:t>
      </w:r>
      <w:r w:rsidRPr="0000231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551F0A52" w14:textId="77777777" w:rsidR="00AA629E" w:rsidRPr="00002312" w:rsidRDefault="00AA629E" w:rsidP="00AA629E">
      <w:pPr>
        <w:tabs>
          <w:tab w:val="clear" w:pos="454"/>
          <w:tab w:val="clear" w:pos="680"/>
          <w:tab w:val="left" w:pos="0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BCCD3" w14:textId="674AD90C" w:rsidR="00AA629E" w:rsidRPr="00002312" w:rsidRDefault="00AA629E" w:rsidP="00AA6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ระดับของความเสี่ยงด้านเครดิตเป็นข้อมูลหลักในการพิจารณาค่าความน่าจะเป็นที่ลูกหนี้จะผิดนัดชำระหนี้โดย</w:t>
      </w:r>
      <w:r w:rsidR="00002312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กลุ่มบริษัทมีการจัดเก็บข้อมูลผลการชำระหนี้ของลูกหนี้แต่ละราย และนำแบบจำลองทางสถิติมาวิเคราะห์ข้อมูลดังกล่าว เพื่อสร้างเส้น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และใช้เส้นค่าความน่าจะเป็นที่ลูกหนี้จะผิดนัดชำระหนี้ในการประมาณการค่าผลขาดทุน</w:t>
      </w:r>
      <w:r w:rsidR="00002312">
        <w:rPr>
          <w:rFonts w:asciiTheme="majorBidi" w:hAnsiTheme="majorBidi" w:cstheme="majorBidi"/>
          <w:sz w:val="30"/>
          <w:szCs w:val="30"/>
          <w:cs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ด้านเครดิตที่คาดว่าจะเกิดขึ้น</w:t>
      </w:r>
    </w:p>
    <w:p w14:paraId="138B6730" w14:textId="5559025F" w:rsidR="007E41DE" w:rsidRPr="00002312" w:rsidRDefault="007E41DE" w:rsidP="0022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9C66B2E" w14:textId="548A9519" w:rsidR="00102575" w:rsidRPr="00102575" w:rsidRDefault="001877B5" w:rsidP="00244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2575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530DC9B" w14:textId="6250B101" w:rsidR="001877B5" w:rsidRPr="00002312" w:rsidRDefault="001877B5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</w:p>
    <w:p w14:paraId="14E813D8" w14:textId="21280430" w:rsidR="006A2748" w:rsidRPr="00002312" w:rsidRDefault="001877B5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10" w:name="_Hlk64389513"/>
      <w:r w:rsidRPr="00002312">
        <w:rPr>
          <w:rFonts w:ascii="Angsana New" w:hAnsi="Angsana New" w:hint="cs"/>
          <w:sz w:val="30"/>
          <w:szCs w:val="30"/>
          <w:cs/>
        </w:rPr>
        <w:t>ความเสี่ยงด้านเครดิต</w:t>
      </w:r>
      <w:r w:rsidR="00CC106D" w:rsidRPr="00002312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002312">
        <w:rPr>
          <w:rFonts w:ascii="Angsana New" w:hAnsi="Angsana New" w:hint="cs"/>
          <w:sz w:val="30"/>
          <w:szCs w:val="30"/>
          <w:cs/>
        </w:rPr>
        <w:t>ที่เกิดจากเงินสดและรายการเทียบเท่าเงินสด</w:t>
      </w:r>
      <w:r w:rsidR="00CC106D" w:rsidRPr="00002312">
        <w:rPr>
          <w:rFonts w:ascii="Angsana New" w:hAnsi="Angsana New" w:hint="cs"/>
          <w:sz w:val="30"/>
          <w:szCs w:val="30"/>
          <w:cs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1243DC97" w14:textId="50724E58" w:rsidR="002D5592" w:rsidRDefault="002D5592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D90C35F" w14:textId="77777777" w:rsidR="00025532" w:rsidRPr="00002312" w:rsidRDefault="00025532" w:rsidP="0013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0231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5A3DBD1" w14:textId="77777777" w:rsidR="00025532" w:rsidRPr="00C82B48" w:rsidRDefault="00025532" w:rsidP="00C82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A34C5A2" w14:textId="77777777" w:rsidR="00025532" w:rsidRDefault="00025532" w:rsidP="0002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59FEFD9E" w14:textId="2857DD95" w:rsidR="0078172E" w:rsidRDefault="0078172E" w:rsidP="00221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93BDEEA" w14:textId="5CE63E9E" w:rsidR="00025532" w:rsidRPr="00DE347B" w:rsidRDefault="00025532" w:rsidP="0002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E347B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</w:t>
      </w:r>
      <w:r w:rsidR="00137317">
        <w:rPr>
          <w:rFonts w:asciiTheme="majorBidi" w:hAnsiTheme="majorBidi" w:cstheme="majorBidi" w:hint="cs"/>
          <w:sz w:val="30"/>
          <w:szCs w:val="30"/>
          <w:cs/>
        </w:rPr>
        <w:t xml:space="preserve"> ณ วันที่รายงาน</w:t>
      </w:r>
      <w:r w:rsidRPr="00DE347B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</w:t>
      </w:r>
      <w:r w:rsidR="00DB06F4">
        <w:rPr>
          <w:rFonts w:asciiTheme="majorBidi" w:hAnsiTheme="majorBidi" w:cstheme="majorBidi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tbl>
      <w:tblPr>
        <w:tblStyle w:val="TableGrid"/>
        <w:tblW w:w="93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007"/>
        <w:gridCol w:w="984"/>
        <w:gridCol w:w="991"/>
        <w:gridCol w:w="876"/>
        <w:gridCol w:w="1140"/>
        <w:gridCol w:w="931"/>
      </w:tblGrid>
      <w:tr w:rsidR="00025532" w:rsidRPr="00002312" w14:paraId="114D5BC9" w14:textId="77777777" w:rsidTr="00754172">
        <w:trPr>
          <w:trHeight w:val="119"/>
          <w:tblHeader/>
        </w:trPr>
        <w:tc>
          <w:tcPr>
            <w:tcW w:w="3403" w:type="dxa"/>
            <w:vAlign w:val="bottom"/>
          </w:tcPr>
          <w:p w14:paraId="281FA138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29" w:type="dxa"/>
            <w:gridSpan w:val="6"/>
          </w:tcPr>
          <w:p w14:paraId="6078B1E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96A4B" w:rsidRPr="00002312" w14:paraId="1234BEAE" w14:textId="77777777" w:rsidTr="00C96A4B">
        <w:trPr>
          <w:trHeight w:val="137"/>
          <w:tblHeader/>
        </w:trPr>
        <w:tc>
          <w:tcPr>
            <w:tcW w:w="3403" w:type="dxa"/>
            <w:vAlign w:val="bottom"/>
          </w:tcPr>
          <w:p w14:paraId="4225B601" w14:textId="77777777" w:rsidR="00C96A4B" w:rsidRPr="00002312" w:rsidRDefault="00C96A4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29" w:type="dxa"/>
            <w:gridSpan w:val="6"/>
            <w:vAlign w:val="bottom"/>
          </w:tcPr>
          <w:p w14:paraId="30F716DC" w14:textId="554CABFC" w:rsidR="00C96A4B" w:rsidRPr="00002312" w:rsidRDefault="00C96A4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DF285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25532" w:rsidRPr="00002312" w14:paraId="623142D3" w14:textId="77777777" w:rsidTr="00754172">
        <w:trPr>
          <w:trHeight w:val="569"/>
          <w:tblHeader/>
        </w:trPr>
        <w:tc>
          <w:tcPr>
            <w:tcW w:w="3403" w:type="dxa"/>
            <w:vAlign w:val="bottom"/>
          </w:tcPr>
          <w:p w14:paraId="5FC6ED55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6D8BC25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84" w:type="dxa"/>
            <w:vAlign w:val="bottom"/>
          </w:tcPr>
          <w:p w14:paraId="25ACB751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1" w:type="dxa"/>
            <w:vAlign w:val="bottom"/>
          </w:tcPr>
          <w:p w14:paraId="6E015B31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76" w:type="dxa"/>
            <w:vAlign w:val="bottom"/>
          </w:tcPr>
          <w:p w14:paraId="45144C8E" w14:textId="07FD1063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="00DB06F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40" w:type="dxa"/>
          </w:tcPr>
          <w:p w14:paraId="36C9B0D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ไม่กำหนดระยะเวลา</w:t>
            </w:r>
          </w:p>
        </w:tc>
        <w:tc>
          <w:tcPr>
            <w:tcW w:w="931" w:type="dxa"/>
            <w:vAlign w:val="bottom"/>
          </w:tcPr>
          <w:p w14:paraId="7291E5F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25532" w:rsidRPr="00002312" w14:paraId="157CE087" w14:textId="77777777" w:rsidTr="00754172">
        <w:trPr>
          <w:trHeight w:val="376"/>
        </w:trPr>
        <w:tc>
          <w:tcPr>
            <w:tcW w:w="3403" w:type="dxa"/>
          </w:tcPr>
          <w:p w14:paraId="16DD74B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29" w:type="dxa"/>
            <w:gridSpan w:val="6"/>
          </w:tcPr>
          <w:p w14:paraId="48D45991" w14:textId="77777777" w:rsidR="00025532" w:rsidRPr="00DE347B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25532" w:rsidRPr="00002312" w14:paraId="48FEF711" w14:textId="77777777" w:rsidTr="00754172">
        <w:trPr>
          <w:trHeight w:val="365"/>
        </w:trPr>
        <w:tc>
          <w:tcPr>
            <w:tcW w:w="3403" w:type="dxa"/>
          </w:tcPr>
          <w:p w14:paraId="127BA13D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7" w:type="dxa"/>
          </w:tcPr>
          <w:p w14:paraId="2BE5522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14:paraId="178DE728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39E9B17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</w:tcPr>
          <w:p w14:paraId="5549E41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0EC0399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7F6E63F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23FCC" w:rsidRPr="00002312" w14:paraId="1D7B583E" w14:textId="77777777" w:rsidTr="00754172">
        <w:trPr>
          <w:trHeight w:val="353"/>
        </w:trPr>
        <w:tc>
          <w:tcPr>
            <w:tcW w:w="3403" w:type="dxa"/>
          </w:tcPr>
          <w:p w14:paraId="78592150" w14:textId="77777777" w:rsidR="00623FCC" w:rsidRPr="00002312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7" w:type="dxa"/>
          </w:tcPr>
          <w:p w14:paraId="0E5FE79C" w14:textId="1C45703E" w:rsidR="00623FCC" w:rsidRPr="007D6533" w:rsidRDefault="00040DAB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</w:tcPr>
          <w:p w14:paraId="104514BB" w14:textId="2EEFC993" w:rsidR="00623FCC" w:rsidRPr="007D6533" w:rsidRDefault="00040DAB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4539013B" w14:textId="4014D815" w:rsidR="00623FCC" w:rsidRPr="007D6533" w:rsidRDefault="00040DAB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</w:tcPr>
          <w:p w14:paraId="36F11039" w14:textId="7AB262A2" w:rsidR="00623FCC" w:rsidRPr="007D6533" w:rsidRDefault="00040DAB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</w:tcPr>
          <w:p w14:paraId="590821BD" w14:textId="758E8063" w:rsidR="00623FCC" w:rsidRPr="007D6533" w:rsidRDefault="00040DAB" w:rsidP="0004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30,934</w:t>
            </w:r>
          </w:p>
        </w:tc>
        <w:tc>
          <w:tcPr>
            <w:tcW w:w="931" w:type="dxa"/>
          </w:tcPr>
          <w:p w14:paraId="280330FE" w14:textId="27B64230" w:rsidR="00623FCC" w:rsidRPr="007D6533" w:rsidRDefault="00040DAB" w:rsidP="00C7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30,934</w:t>
            </w:r>
          </w:p>
        </w:tc>
      </w:tr>
      <w:tr w:rsidR="00623FCC" w:rsidRPr="00002312" w14:paraId="02A977B9" w14:textId="77777777" w:rsidTr="00313432">
        <w:trPr>
          <w:trHeight w:val="342"/>
        </w:trPr>
        <w:tc>
          <w:tcPr>
            <w:tcW w:w="3403" w:type="dxa"/>
          </w:tcPr>
          <w:p w14:paraId="1FF4FF71" w14:textId="77777777" w:rsidR="00623FCC" w:rsidRPr="00002312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7" w:type="dxa"/>
          </w:tcPr>
          <w:p w14:paraId="14F85F61" w14:textId="41D24004" w:rsidR="00623FCC" w:rsidRPr="007D6533" w:rsidRDefault="00351427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176FD11A" w14:textId="683DC68E" w:rsidR="00623FCC" w:rsidRPr="007D6533" w:rsidRDefault="001B7BDE" w:rsidP="00C7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72,872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37B58326" w14:textId="39EEB47E" w:rsidR="00623FCC" w:rsidRPr="007D6533" w:rsidRDefault="00351427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49752531" w14:textId="158F13DA" w:rsidR="00623FCC" w:rsidRPr="007D6533" w:rsidRDefault="00351427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2E20A138" w14:textId="2CF95003" w:rsidR="00623FCC" w:rsidRPr="007D6533" w:rsidRDefault="00351427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</w:tcPr>
          <w:p w14:paraId="34D5A1B5" w14:textId="7F9EC3F2" w:rsidR="00623FCC" w:rsidRPr="007D6533" w:rsidRDefault="00ED57C8" w:rsidP="00C7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1B7BDE">
              <w:rPr>
                <w:rFonts w:asciiTheme="majorBidi" w:hAnsiTheme="majorBidi" w:cstheme="majorBidi"/>
                <w:sz w:val="26"/>
                <w:szCs w:val="26"/>
              </w:rPr>
              <w:t>2,872</w:t>
            </w:r>
          </w:p>
        </w:tc>
      </w:tr>
      <w:tr w:rsidR="00623FCC" w:rsidRPr="00002312" w14:paraId="06DEDBE0" w14:textId="77777777" w:rsidTr="00754172">
        <w:trPr>
          <w:trHeight w:val="59"/>
        </w:trPr>
        <w:tc>
          <w:tcPr>
            <w:tcW w:w="3403" w:type="dxa"/>
          </w:tcPr>
          <w:p w14:paraId="3A6294F4" w14:textId="392C696F" w:rsidR="00623FCC" w:rsidRPr="00BE374E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BE374E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 w:rsidR="004C4E87" w:rsidRPr="00BE374E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07" w:type="dxa"/>
          </w:tcPr>
          <w:p w14:paraId="72F91694" w14:textId="0EFDCA2C" w:rsidR="00623FCC" w:rsidRPr="00BE374E" w:rsidRDefault="00555008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58E4169D" w14:textId="1B8BF062" w:rsidR="00623FCC" w:rsidRPr="00BE374E" w:rsidRDefault="00555008" w:rsidP="00C7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484,42</w:t>
            </w:r>
            <w:r w:rsidR="00F82490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1445FC6" w14:textId="1FA50E66" w:rsidR="00623FCC" w:rsidRPr="00BE374E" w:rsidRDefault="00555008" w:rsidP="00D6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69,8</w:t>
            </w:r>
            <w:r w:rsidR="002F0ED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151A5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71B077E" w14:textId="66D6F49E" w:rsidR="00623FCC" w:rsidRPr="00BE374E" w:rsidRDefault="002F0ED9" w:rsidP="002F0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62FB616F" w14:textId="4AD7BB59" w:rsidR="00623FCC" w:rsidRPr="00BE374E" w:rsidRDefault="002F0ED9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60D5D87B" w14:textId="3D0E3513" w:rsidR="00623FCC" w:rsidRPr="00BE374E" w:rsidRDefault="002F0ED9" w:rsidP="00C7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554,30</w:t>
            </w:r>
            <w:r w:rsidR="00E321D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623FCC" w:rsidRPr="00002312" w14:paraId="179C8CE8" w14:textId="77777777" w:rsidTr="00754172">
        <w:trPr>
          <w:trHeight w:val="353"/>
        </w:trPr>
        <w:tc>
          <w:tcPr>
            <w:tcW w:w="3403" w:type="dxa"/>
          </w:tcPr>
          <w:p w14:paraId="2EA5D726" w14:textId="52BFC1E8" w:rsidR="00623FCC" w:rsidRPr="001A3560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4E0A8C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ลูกหนี้เงินให้สินเชื่อ</w:t>
            </w:r>
            <w:r w:rsidR="001A3560">
              <w:rPr>
                <w:rFonts w:ascii="Angsana New" w:hAnsi="Angsana New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07" w:type="dxa"/>
          </w:tcPr>
          <w:p w14:paraId="2B3B9E2E" w14:textId="06B287A6" w:rsidR="00623FCC" w:rsidRPr="007D6533" w:rsidRDefault="00A05368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2930083B" w14:textId="02CF737C" w:rsidR="00623FCC" w:rsidRPr="007D6533" w:rsidRDefault="002F0ED9" w:rsidP="00C7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36,324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32B877C8" w14:textId="680F83C2" w:rsidR="00623FCC" w:rsidRPr="007D6533" w:rsidRDefault="002F0ED9" w:rsidP="00D671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3,118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69D7FDE8" w14:textId="363EA39C" w:rsidR="00623FCC" w:rsidRPr="007D6533" w:rsidRDefault="002F0ED9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1E34ADB6" w14:textId="1C17745C" w:rsidR="00623FCC" w:rsidRPr="007D6533" w:rsidRDefault="002F0ED9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65F8DF54" w14:textId="2CFFD823" w:rsidR="00623FCC" w:rsidRPr="007D6533" w:rsidRDefault="00463625" w:rsidP="00C7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39,442</w:t>
            </w:r>
          </w:p>
        </w:tc>
      </w:tr>
      <w:tr w:rsidR="00623FCC" w:rsidRPr="00002312" w14:paraId="6CF1B786" w14:textId="77777777" w:rsidTr="00754172">
        <w:trPr>
          <w:trHeight w:val="342"/>
        </w:trPr>
        <w:tc>
          <w:tcPr>
            <w:tcW w:w="3403" w:type="dxa"/>
          </w:tcPr>
          <w:p w14:paraId="6BD66FA1" w14:textId="77777777" w:rsidR="00623FCC" w:rsidRPr="00002312" w:rsidRDefault="00623FCC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7" w:type="dxa"/>
          </w:tcPr>
          <w:p w14:paraId="1C855B0B" w14:textId="4E72C4D4" w:rsidR="00623FCC" w:rsidRPr="007D6533" w:rsidRDefault="009F5592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1,150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430269AC" w14:textId="319B6093" w:rsidR="00623FCC" w:rsidRPr="007D6533" w:rsidRDefault="00C74998" w:rsidP="00C7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3,000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E9CB98F" w14:textId="224A6938" w:rsidR="00623FCC" w:rsidRPr="007D6533" w:rsidRDefault="00C74998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6D878720" w14:textId="1BB33E8C" w:rsidR="00623FCC" w:rsidRPr="007D6533" w:rsidRDefault="00C74998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357D136" w14:textId="467332FD" w:rsidR="00623FCC" w:rsidRPr="007D6533" w:rsidRDefault="00C74998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5B01BE63" w14:textId="01B5DC4F" w:rsidR="00623FCC" w:rsidRPr="007D6533" w:rsidRDefault="00C74998" w:rsidP="00C749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4,150</w:t>
            </w:r>
          </w:p>
        </w:tc>
      </w:tr>
      <w:tr w:rsidR="00623FCC" w:rsidRPr="002A216F" w14:paraId="6E09DDEE" w14:textId="77777777" w:rsidTr="00754172">
        <w:trPr>
          <w:trHeight w:val="387"/>
        </w:trPr>
        <w:tc>
          <w:tcPr>
            <w:tcW w:w="3403" w:type="dxa"/>
          </w:tcPr>
          <w:p w14:paraId="703F761E" w14:textId="5157E5B4" w:rsidR="00623FCC" w:rsidRPr="00DF0C4A" w:rsidRDefault="00DF0C4A" w:rsidP="00623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C4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สินทรัพย์ทางการเงินหมุนเวียนและ</w:t>
            </w:r>
            <w:r w:rsidR="001A3560">
              <w:rPr>
                <w:rFonts w:ascii="Angsana New" w:hAnsi="Angsana New"/>
                <w:sz w:val="26"/>
                <w:szCs w:val="26"/>
              </w:rPr>
              <w:br/>
            </w:r>
            <w:r w:rsidRPr="00DF0C4A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007" w:type="dxa"/>
          </w:tcPr>
          <w:p w14:paraId="2EB2A279" w14:textId="77777777" w:rsidR="00623FCC" w:rsidRDefault="00623FCC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A34B44" w14:textId="21EE2BB8" w:rsidR="00953132" w:rsidRPr="007D6533" w:rsidRDefault="00151A58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7498D22C" w14:textId="77777777" w:rsidR="00623FCC" w:rsidRDefault="00623FCC" w:rsidP="00EA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8B5EFA" w14:textId="1136BF17" w:rsidR="00953132" w:rsidRPr="007D6533" w:rsidRDefault="00151A58" w:rsidP="00EA4FB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6505D190" w14:textId="77777777" w:rsidR="00623FCC" w:rsidRDefault="00623FCC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C7462E" w14:textId="0083F194" w:rsidR="00953132" w:rsidRPr="007D6533" w:rsidRDefault="00151A58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2005CA7D" w14:textId="77777777" w:rsidR="00623FCC" w:rsidRDefault="00623FCC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DC36BD" w14:textId="1CBF95C1" w:rsidR="00953132" w:rsidRPr="007D6533" w:rsidRDefault="00151A58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40FA41DF" w14:textId="77777777" w:rsidR="00623FCC" w:rsidRDefault="00623FCC" w:rsidP="00071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72CDD4F" w14:textId="1CC57680" w:rsidR="00953132" w:rsidRPr="007D6533" w:rsidRDefault="00071FF1" w:rsidP="00071F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9,32</w:t>
            </w:r>
            <w:r w:rsidR="009D059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B5AFEBA" w14:textId="77777777" w:rsidR="00623FCC" w:rsidRDefault="00623FCC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32E1B6" w14:textId="698EFECF" w:rsidR="00953132" w:rsidRPr="007D6533" w:rsidRDefault="00071FF1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9,32</w:t>
            </w:r>
            <w:r w:rsidR="009D0593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25532" w:rsidRPr="002A216F" w14:paraId="2BF32E3D" w14:textId="77777777" w:rsidTr="00754172">
        <w:trPr>
          <w:trHeight w:val="387"/>
        </w:trPr>
        <w:tc>
          <w:tcPr>
            <w:tcW w:w="3403" w:type="dxa"/>
          </w:tcPr>
          <w:p w14:paraId="0B93D2FF" w14:textId="77777777" w:rsidR="00025532" w:rsidRPr="004E0A8C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0A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</w:tcPr>
          <w:p w14:paraId="41124AE4" w14:textId="24083151" w:rsidR="00025532" w:rsidRPr="007D6533" w:rsidRDefault="00071FF1" w:rsidP="004741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1,150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75CFE6E4" w14:textId="4A5CA778" w:rsidR="00025532" w:rsidRPr="007D6533" w:rsidRDefault="00D63D13" w:rsidP="00CC0BD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596,616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3D99F68" w14:textId="0285D06D" w:rsidR="00025532" w:rsidRPr="007D6533" w:rsidRDefault="006E6A4D" w:rsidP="00D671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654B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654B7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992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EC525E3" w14:textId="2D59A817" w:rsidR="00025532" w:rsidRPr="007D6533" w:rsidRDefault="006E6A4D" w:rsidP="00313D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3C4B256B" w14:textId="1B1B0292" w:rsidR="00025532" w:rsidRPr="007D6533" w:rsidRDefault="00313D1C" w:rsidP="00313D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40,26</w:t>
            </w:r>
            <w:r w:rsidR="009D05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9E75D4D" w14:textId="0E70602F" w:rsidR="00025532" w:rsidRPr="007D6533" w:rsidRDefault="006B511B" w:rsidP="00313D1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9D05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9D05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027</w:t>
            </w:r>
          </w:p>
        </w:tc>
      </w:tr>
      <w:tr w:rsidR="002217AA" w:rsidRPr="00002312" w14:paraId="68381E44" w14:textId="77777777" w:rsidTr="00754172">
        <w:trPr>
          <w:trHeight w:val="365"/>
        </w:trPr>
        <w:tc>
          <w:tcPr>
            <w:tcW w:w="3403" w:type="dxa"/>
          </w:tcPr>
          <w:p w14:paraId="6BEB84BD" w14:textId="77777777" w:rsidR="002217AA" w:rsidRPr="00002312" w:rsidRDefault="002217A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4550333B" w14:textId="77777777" w:rsidR="002217AA" w:rsidRPr="00002312" w:rsidRDefault="002217A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0CA3FEB" w14:textId="77777777" w:rsidR="002217AA" w:rsidRPr="00002312" w:rsidRDefault="002217A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5A02D9E9" w14:textId="77777777" w:rsidR="002217AA" w:rsidRPr="00002312" w:rsidRDefault="002217A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A6E9AAF" w14:textId="77777777" w:rsidR="002217AA" w:rsidRPr="00002312" w:rsidRDefault="002217A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4030F9A6" w14:textId="77777777" w:rsidR="002217AA" w:rsidRPr="00002312" w:rsidRDefault="002217A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31E6397C" w14:textId="77777777" w:rsidR="002217AA" w:rsidRPr="00002312" w:rsidRDefault="002217AA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002312" w14:paraId="76E24D99" w14:textId="77777777" w:rsidTr="00754172">
        <w:trPr>
          <w:trHeight w:val="365"/>
        </w:trPr>
        <w:tc>
          <w:tcPr>
            <w:tcW w:w="3403" w:type="dxa"/>
          </w:tcPr>
          <w:p w14:paraId="078E5B70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</w:tcPr>
          <w:p w14:paraId="7B56965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43D1E8A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66D774A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2A25180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581D95DB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020AE43B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002312" w14:paraId="069000F4" w14:textId="77777777" w:rsidTr="00754172">
        <w:trPr>
          <w:trHeight w:val="365"/>
        </w:trPr>
        <w:tc>
          <w:tcPr>
            <w:tcW w:w="3403" w:type="dxa"/>
          </w:tcPr>
          <w:p w14:paraId="62C7E031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07" w:type="dxa"/>
          </w:tcPr>
          <w:p w14:paraId="28F0A11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260379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3042301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63CBD9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13417F9B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52C910A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72703" w:rsidRPr="00F07AF5" w14:paraId="44EE45DF" w14:textId="77777777" w:rsidTr="00754172">
        <w:trPr>
          <w:trHeight w:val="353"/>
        </w:trPr>
        <w:tc>
          <w:tcPr>
            <w:tcW w:w="3403" w:type="dxa"/>
          </w:tcPr>
          <w:p w14:paraId="5D814BE8" w14:textId="77777777" w:rsidR="00572703" w:rsidRPr="00002312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07" w:type="dxa"/>
          </w:tcPr>
          <w:p w14:paraId="4449F71F" w14:textId="200EE301" w:rsidR="00572703" w:rsidRPr="007D6533" w:rsidRDefault="00E3591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A05368">
              <w:rPr>
                <w:rFonts w:asciiTheme="majorBidi" w:hAnsiTheme="majorBidi" w:cstheme="majorBidi"/>
                <w:sz w:val="26"/>
                <w:szCs w:val="26"/>
              </w:rPr>
              <w:t>337,494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649A330E" w14:textId="39D03072" w:rsidR="00572703" w:rsidRPr="007D6533" w:rsidRDefault="009C1132" w:rsidP="00650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0AA59547" w14:textId="6E324DE5" w:rsidR="00572703" w:rsidRPr="007D6533" w:rsidRDefault="00357A6F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D5C7B92" w14:textId="5E81A7C5" w:rsidR="00572703" w:rsidRPr="007D6533" w:rsidRDefault="007F0C8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2FFD3B0D" w14:textId="2F0E295A" w:rsidR="00572703" w:rsidRPr="007D6533" w:rsidRDefault="007F0C8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0CF1F3E" w14:textId="4BAD7CD7" w:rsidR="00572703" w:rsidRPr="007D6533" w:rsidRDefault="00752C55" w:rsidP="00E00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337,494</w:t>
            </w:r>
          </w:p>
        </w:tc>
      </w:tr>
      <w:tr w:rsidR="00572703" w:rsidRPr="00F07AF5" w14:paraId="174FFE4A" w14:textId="77777777" w:rsidTr="00754172">
        <w:trPr>
          <w:trHeight w:val="365"/>
        </w:trPr>
        <w:tc>
          <w:tcPr>
            <w:tcW w:w="3403" w:type="dxa"/>
          </w:tcPr>
          <w:p w14:paraId="03FB4645" w14:textId="77777777" w:rsidR="00572703" w:rsidRPr="00002312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7" w:type="dxa"/>
          </w:tcPr>
          <w:p w14:paraId="59C378C4" w14:textId="762765BE" w:rsidR="00572703" w:rsidRPr="007D6533" w:rsidRDefault="00E35913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AFCDDC8" w14:textId="30074D71" w:rsidR="00572703" w:rsidRPr="007D6533" w:rsidRDefault="002B00D6" w:rsidP="000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247,172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11D50EB0" w14:textId="1AE32947" w:rsidR="00572703" w:rsidRPr="007D6533" w:rsidRDefault="00357A6F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5A11EED" w14:textId="4042D211" w:rsidR="00572703" w:rsidRPr="007D6533" w:rsidRDefault="007F0C8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12C2B4A" w14:textId="4D55340B" w:rsidR="00572703" w:rsidRPr="007D6533" w:rsidRDefault="007F0C8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6856A69" w14:textId="16B3AB1F" w:rsidR="00572703" w:rsidRPr="007D6533" w:rsidRDefault="00752C55" w:rsidP="00E00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247,172</w:t>
            </w:r>
          </w:p>
        </w:tc>
      </w:tr>
      <w:tr w:rsidR="00953132" w:rsidRPr="00F07AF5" w14:paraId="3244E06C" w14:textId="77777777" w:rsidTr="00754172">
        <w:trPr>
          <w:trHeight w:val="353"/>
        </w:trPr>
        <w:tc>
          <w:tcPr>
            <w:tcW w:w="3403" w:type="dxa"/>
          </w:tcPr>
          <w:p w14:paraId="6DBC20B3" w14:textId="76D659A8" w:rsidR="00953132" w:rsidRPr="000C43CE" w:rsidRDefault="00953132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บริษัทใหญ่เดิม</w:t>
            </w:r>
          </w:p>
        </w:tc>
        <w:tc>
          <w:tcPr>
            <w:tcW w:w="1007" w:type="dxa"/>
          </w:tcPr>
          <w:p w14:paraId="653F65E4" w14:textId="16F7B67D" w:rsidR="00953132" w:rsidRPr="003C3D17" w:rsidRDefault="00A05368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872,869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4C34C733" w14:textId="2332A605" w:rsidR="00953132" w:rsidRPr="007D6533" w:rsidRDefault="002B00D6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1FCAD488" w14:textId="17B34F9A" w:rsidR="00953132" w:rsidRPr="007D6533" w:rsidRDefault="00357A6F" w:rsidP="00A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4348398D" w14:textId="09C0B094" w:rsidR="00953132" w:rsidRPr="007D6533" w:rsidRDefault="007F0C8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44D4AF63" w14:textId="58BA555F" w:rsidR="00953132" w:rsidRPr="007D6533" w:rsidRDefault="007F0C8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E5948A6" w14:textId="602C4667" w:rsidR="00953132" w:rsidRPr="007D6533" w:rsidRDefault="00752C55" w:rsidP="00E00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872,869</w:t>
            </w:r>
          </w:p>
        </w:tc>
      </w:tr>
      <w:tr w:rsidR="009D0593" w:rsidRPr="00F07AF5" w14:paraId="47E3E667" w14:textId="77777777" w:rsidTr="00754172">
        <w:trPr>
          <w:trHeight w:val="353"/>
        </w:trPr>
        <w:tc>
          <w:tcPr>
            <w:tcW w:w="3403" w:type="dxa"/>
          </w:tcPr>
          <w:p w14:paraId="72DB0814" w14:textId="20C0A71F" w:rsidR="009D0593" w:rsidRPr="00002312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กิจการที่เกี่ยวข้องกันกับบริษัทใหญ่เดิม</w:t>
            </w:r>
          </w:p>
        </w:tc>
        <w:tc>
          <w:tcPr>
            <w:tcW w:w="1007" w:type="dxa"/>
          </w:tcPr>
          <w:p w14:paraId="15357E81" w14:textId="77777777" w:rsidR="009D059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D1C962" w14:textId="1032D269" w:rsidR="009D0593" w:rsidRPr="003C3D17" w:rsidRDefault="00C82B48" w:rsidP="00C82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9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4BDBDC1B" w14:textId="77777777" w:rsidR="009D059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279C3B" w14:textId="7044886E" w:rsidR="009D0593" w:rsidRPr="007D6533" w:rsidRDefault="00C82B48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6821533B" w14:textId="77777777" w:rsidR="009D059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A13EED" w14:textId="7089B039" w:rsidR="009D0593" w:rsidRPr="007D653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51419E46" w14:textId="77777777" w:rsidR="009D059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F7EC7B" w14:textId="5D61BDF1" w:rsidR="009D0593" w:rsidRPr="007D653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23761900" w14:textId="77777777" w:rsidR="009D059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37F11F" w14:textId="04A9E7A6" w:rsidR="009D0593" w:rsidRPr="007D653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66750D6" w14:textId="77777777" w:rsidR="009D059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29DBDA" w14:textId="4ED5BEE7" w:rsidR="009D0593" w:rsidRPr="007D653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9D0593" w:rsidRPr="00F07AF5" w14:paraId="35262294" w14:textId="77777777" w:rsidTr="00754172">
        <w:trPr>
          <w:trHeight w:val="365"/>
        </w:trPr>
        <w:tc>
          <w:tcPr>
            <w:tcW w:w="3403" w:type="dxa"/>
          </w:tcPr>
          <w:p w14:paraId="0D0ADDB4" w14:textId="77777777" w:rsidR="009D0593" w:rsidRPr="000C43CE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007" w:type="dxa"/>
          </w:tcPr>
          <w:p w14:paraId="74E80586" w14:textId="6378FE03" w:rsidR="009D0593" w:rsidRPr="003C3D17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7,945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0428DC4C" w14:textId="01B1F2CA" w:rsidR="009D0593" w:rsidRPr="007D653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9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2E97F167" w14:textId="5C2C935E" w:rsidR="009D0593" w:rsidRPr="007D653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614D330" w14:textId="6D8FF005" w:rsidR="009D0593" w:rsidRPr="007D653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37F698F4" w14:textId="05288C32" w:rsidR="009D0593" w:rsidRPr="007D653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0A568B2E" w14:textId="34BB6310" w:rsidR="009D0593" w:rsidRPr="007D653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7,945</w:t>
            </w:r>
          </w:p>
        </w:tc>
      </w:tr>
      <w:tr w:rsidR="00572703" w:rsidRPr="00F07AF5" w14:paraId="58BA5AD3" w14:textId="77777777" w:rsidTr="00754172">
        <w:trPr>
          <w:trHeight w:val="365"/>
        </w:trPr>
        <w:tc>
          <w:tcPr>
            <w:tcW w:w="3403" w:type="dxa"/>
          </w:tcPr>
          <w:p w14:paraId="13094A74" w14:textId="0372F870" w:rsidR="00572703" w:rsidRPr="00740D6D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740D6D">
              <w:rPr>
                <w:rFonts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7" w:type="dxa"/>
          </w:tcPr>
          <w:p w14:paraId="667A10F1" w14:textId="382F7C66" w:rsidR="00572703" w:rsidRPr="00740D6D" w:rsidRDefault="00A05368" w:rsidP="00A0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305,701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73E8CE5B" w14:textId="72D6CA59" w:rsidR="00572703" w:rsidRPr="007D6533" w:rsidRDefault="009D0593" w:rsidP="009D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69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5416CF9" w14:textId="351E52F1" w:rsidR="00572703" w:rsidRPr="007D6533" w:rsidRDefault="00A9192F" w:rsidP="00A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9FE664B" w14:textId="5866747E" w:rsidR="00572703" w:rsidRPr="007D6533" w:rsidRDefault="007F0C8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2FA74348" w14:textId="7F97192D" w:rsidR="00572703" w:rsidRPr="007D6533" w:rsidRDefault="007F0C8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3ECCFAB2" w14:textId="43529735" w:rsidR="00572703" w:rsidRPr="007D6533" w:rsidRDefault="00B23AB5" w:rsidP="00E00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305,701</w:t>
            </w:r>
          </w:p>
        </w:tc>
      </w:tr>
      <w:tr w:rsidR="00572703" w:rsidRPr="00F07AF5" w14:paraId="4C447780" w14:textId="77777777" w:rsidTr="00754172">
        <w:trPr>
          <w:trHeight w:val="365"/>
        </w:trPr>
        <w:tc>
          <w:tcPr>
            <w:tcW w:w="3403" w:type="dxa"/>
          </w:tcPr>
          <w:p w14:paraId="003B3A88" w14:textId="77777777" w:rsidR="00572703" w:rsidRPr="001A4E1E" w:rsidRDefault="00572703" w:rsidP="00572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1A4E1E">
              <w:rPr>
                <w:rFonts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07" w:type="dxa"/>
          </w:tcPr>
          <w:p w14:paraId="7B4119C4" w14:textId="738481B2" w:rsidR="00572703" w:rsidRPr="007D6533" w:rsidRDefault="00A05368" w:rsidP="00A05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64,656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0B867469" w14:textId="0990221F" w:rsidR="00572703" w:rsidRPr="007D6533" w:rsidRDefault="000A070D" w:rsidP="000A0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7,063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02C99EA" w14:textId="598A6E7B" w:rsidR="00572703" w:rsidRPr="00A9192F" w:rsidRDefault="00A9192F" w:rsidP="00A91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A9192F">
              <w:rPr>
                <w:rFonts w:asciiTheme="majorBidi" w:hAnsiTheme="majorBidi" w:cstheme="majorBidi"/>
                <w:sz w:val="26"/>
                <w:szCs w:val="26"/>
              </w:rPr>
              <w:t>24,112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A198193" w14:textId="5DF6995D" w:rsidR="00572703" w:rsidRPr="007D6533" w:rsidRDefault="007F0C8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F8C9688" w14:textId="62ADCA55" w:rsidR="00572703" w:rsidRPr="007D6533" w:rsidRDefault="007F0C81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F77A6BE" w14:textId="454E5A3E" w:rsidR="00572703" w:rsidRPr="007D6533" w:rsidRDefault="00DF73D1" w:rsidP="00E003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95,831</w:t>
            </w:r>
          </w:p>
        </w:tc>
      </w:tr>
      <w:tr w:rsidR="003716E1" w:rsidRPr="00F07AF5" w14:paraId="0B4D0CA2" w14:textId="77777777" w:rsidTr="00754172">
        <w:trPr>
          <w:trHeight w:val="387"/>
        </w:trPr>
        <w:tc>
          <w:tcPr>
            <w:tcW w:w="3403" w:type="dxa"/>
          </w:tcPr>
          <w:p w14:paraId="4EA152EA" w14:textId="5B2519E1" w:rsidR="003716E1" w:rsidRPr="001B09EE" w:rsidRDefault="003716E1" w:rsidP="0037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highlight w:val="green"/>
                <w:cs/>
              </w:rPr>
            </w:pPr>
            <w:r w:rsidRPr="00053011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7" w:type="dxa"/>
          </w:tcPr>
          <w:p w14:paraId="1DF6C9D4" w14:textId="3D707A95" w:rsidR="003716E1" w:rsidRPr="00C95142" w:rsidRDefault="00A05368" w:rsidP="00A0536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1FA9964C" w14:textId="4A872C08" w:rsidR="003716E1" w:rsidRPr="00905C0F" w:rsidRDefault="00C44FD4" w:rsidP="000A07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7,617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7F791A3" w14:textId="151578C3" w:rsidR="003716E1" w:rsidRPr="00905C0F" w:rsidRDefault="00191342" w:rsidP="00A9192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16,621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F9B049C" w14:textId="043770FF" w:rsidR="003716E1" w:rsidRPr="00905C0F" w:rsidRDefault="007F0C81" w:rsidP="00371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790CD22C" w14:textId="403809CD" w:rsidR="003716E1" w:rsidRPr="00905C0F" w:rsidRDefault="007F0C81" w:rsidP="003716E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7BE7EBC6" w14:textId="635E2182" w:rsidR="003716E1" w:rsidRPr="00905C0F" w:rsidRDefault="00E7601E" w:rsidP="00E003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24,238</w:t>
            </w:r>
          </w:p>
        </w:tc>
      </w:tr>
      <w:tr w:rsidR="00025532" w:rsidRPr="003C1F0B" w14:paraId="7EF998FF" w14:textId="77777777" w:rsidTr="00754172">
        <w:trPr>
          <w:trHeight w:val="398"/>
        </w:trPr>
        <w:tc>
          <w:tcPr>
            <w:tcW w:w="3403" w:type="dxa"/>
          </w:tcPr>
          <w:p w14:paraId="6A8435E1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</w:tcPr>
          <w:p w14:paraId="6D13F08C" w14:textId="308A6C7A" w:rsidR="00025532" w:rsidRPr="00C95142" w:rsidRDefault="00080B16" w:rsidP="009C1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C82B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,665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10015B5" w14:textId="00647032" w:rsidR="00025532" w:rsidRPr="000A070D" w:rsidRDefault="00C82B48" w:rsidP="000A070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013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1913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,852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6B4D9B7D" w14:textId="6E065D8B" w:rsidR="00025532" w:rsidRPr="00D67111" w:rsidRDefault="00E7601E" w:rsidP="00D671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40,733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1B530957" w14:textId="01BE7FBF" w:rsidR="00025532" w:rsidRPr="00C95142" w:rsidRDefault="007F0C81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5B9A1D0E" w14:textId="40DCDF08" w:rsidR="00025532" w:rsidRPr="00C95142" w:rsidRDefault="007F0C81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425982BE" w14:textId="750EA1AF" w:rsidR="00025532" w:rsidRPr="00E00323" w:rsidRDefault="00E00323" w:rsidP="00E003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0032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D13A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</w:t>
            </w:r>
            <w:r w:rsidR="00013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D13A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,250</w:t>
            </w:r>
          </w:p>
        </w:tc>
      </w:tr>
      <w:tr w:rsidR="00025532" w:rsidRPr="00002312" w14:paraId="0BB6ED67" w14:textId="77777777" w:rsidTr="00754172">
        <w:trPr>
          <w:trHeight w:val="342"/>
        </w:trPr>
        <w:tc>
          <w:tcPr>
            <w:tcW w:w="3403" w:type="dxa"/>
          </w:tcPr>
          <w:p w14:paraId="486F770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773551A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538B64C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25A5840D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59C7C030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5F24C6A1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0E4FC7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532" w:rsidRPr="00002312" w14:paraId="44678194" w14:textId="77777777" w:rsidTr="00754172">
        <w:trPr>
          <w:trHeight w:val="409"/>
        </w:trPr>
        <w:tc>
          <w:tcPr>
            <w:tcW w:w="3403" w:type="dxa"/>
          </w:tcPr>
          <w:p w14:paraId="03BE3F6B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007" w:type="dxa"/>
          </w:tcPr>
          <w:p w14:paraId="3493ABC9" w14:textId="59728F9D" w:rsidR="00025532" w:rsidRPr="00AB7755" w:rsidRDefault="00080B16" w:rsidP="009C1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</w:t>
            </w:r>
            <w:r w:rsidR="00C82B4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,587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,515)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2032158A" w14:textId="5D889B07" w:rsidR="00025532" w:rsidRPr="00AB7755" w:rsidRDefault="00C82B48" w:rsidP="005707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289</w:t>
            </w:r>
            <w:r w:rsidR="001913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,764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3C71089A" w14:textId="0BBF7227" w:rsidR="00025532" w:rsidRPr="00AB7755" w:rsidRDefault="00E7601E" w:rsidP="007D653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C23C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C23C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259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5763E1FF" w14:textId="661110EA" w:rsidR="00025532" w:rsidRPr="00AB7755" w:rsidRDefault="007F0C81" w:rsidP="007F0C8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2DE1DC9D" w14:textId="4E18C278" w:rsidR="00025532" w:rsidRPr="00AB7755" w:rsidRDefault="007F0C81" w:rsidP="00752C5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40,26</w:t>
            </w:r>
            <w:r w:rsidR="00C23C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4CD938DE" w14:textId="0FA6C01B" w:rsidR="00025532" w:rsidRPr="00AB7755" w:rsidRDefault="007F0C81" w:rsidP="00E0032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(1,22</w:t>
            </w:r>
            <w:r w:rsidR="003920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5B63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3920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51E2D7F1" w14:textId="77777777" w:rsidR="00025532" w:rsidRDefault="00025532" w:rsidP="0002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068315D7" w14:textId="5CB04D82" w:rsidR="00025532" w:rsidRDefault="004C4E87" w:rsidP="007D6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  <w:r w:rsidRPr="001B09EE">
        <w:rPr>
          <w:rFonts w:asciiTheme="majorBidi" w:hAnsiTheme="majorBidi" w:cstheme="majorBidi"/>
          <w:sz w:val="24"/>
          <w:szCs w:val="24"/>
          <w:vertAlign w:val="superscript"/>
        </w:rPr>
        <w:t>*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Pr="001B09EE">
        <w:rPr>
          <w:rFonts w:asciiTheme="majorBidi" w:hAnsiTheme="majorBidi" w:cstheme="majorBidi" w:hint="cs"/>
          <w:sz w:val="24"/>
          <w:szCs w:val="24"/>
          <w:cs/>
        </w:rPr>
        <w:t>ก่อนหักรายได้ดอกเบี้ยที่ยังไม่ถือเป็นรายได้ ภาษีขายรอตัดบัญชีและค่าเผื่อผลขาดทุนด้านเครดิตที่คาดว่าจะเกิดขึ้น</w:t>
      </w:r>
    </w:p>
    <w:p w14:paraId="7BFC39F8" w14:textId="42756F37" w:rsidR="001A3560" w:rsidRDefault="001A3560" w:rsidP="001A3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1B09EE">
        <w:rPr>
          <w:rFonts w:asciiTheme="majorBidi" w:hAnsiTheme="majorBidi" w:cstheme="majorBidi"/>
          <w:sz w:val="24"/>
          <w:szCs w:val="24"/>
          <w:vertAlign w:val="superscript"/>
        </w:rPr>
        <w:t>*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="004A4214">
        <w:rPr>
          <w:rFonts w:asciiTheme="majorBidi" w:hAnsiTheme="majorBidi" w:cstheme="majorBidi" w:hint="cs"/>
          <w:sz w:val="24"/>
          <w:szCs w:val="24"/>
          <w:cs/>
        </w:rPr>
        <w:t>ไม่รวม</w:t>
      </w:r>
      <w:r>
        <w:rPr>
          <w:rFonts w:asciiTheme="majorBidi" w:hAnsiTheme="majorBidi" w:cstheme="majorBidi" w:hint="cs"/>
          <w:sz w:val="24"/>
          <w:szCs w:val="24"/>
          <w:cs/>
        </w:rPr>
        <w:t>ดอกเบี้ยค้างรับ</w:t>
      </w:r>
      <w:r w:rsidRPr="001B09EE">
        <w:rPr>
          <w:rFonts w:asciiTheme="majorBidi" w:hAnsiTheme="majorBidi" w:cstheme="majorBidi" w:hint="cs"/>
          <w:sz w:val="24"/>
          <w:szCs w:val="24"/>
          <w:cs/>
        </w:rPr>
        <w:t>และค่าเผื่อผลขาดทุนด้านเครดิตที่คาดว่าจะเกิดขึ้น</w:t>
      </w:r>
    </w:p>
    <w:p w14:paraId="7DD862C8" w14:textId="77777777" w:rsidR="004C4E87" w:rsidRDefault="004C4E87" w:rsidP="00025532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007"/>
        <w:gridCol w:w="984"/>
        <w:gridCol w:w="991"/>
        <w:gridCol w:w="876"/>
        <w:gridCol w:w="1140"/>
        <w:gridCol w:w="931"/>
      </w:tblGrid>
      <w:tr w:rsidR="00DF285E" w:rsidRPr="00002312" w14:paraId="0DAF8A63" w14:textId="77777777" w:rsidTr="00042791">
        <w:trPr>
          <w:trHeight w:val="119"/>
          <w:tblHeader/>
        </w:trPr>
        <w:tc>
          <w:tcPr>
            <w:tcW w:w="3403" w:type="dxa"/>
            <w:vAlign w:val="bottom"/>
          </w:tcPr>
          <w:p w14:paraId="64A28F85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29" w:type="dxa"/>
            <w:gridSpan w:val="6"/>
          </w:tcPr>
          <w:p w14:paraId="4B68C738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F285E" w:rsidRPr="00002312" w14:paraId="3849A4C3" w14:textId="77777777" w:rsidTr="00042791">
        <w:trPr>
          <w:trHeight w:val="137"/>
          <w:tblHeader/>
        </w:trPr>
        <w:tc>
          <w:tcPr>
            <w:tcW w:w="3403" w:type="dxa"/>
            <w:vAlign w:val="bottom"/>
          </w:tcPr>
          <w:p w14:paraId="225C9FAE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29" w:type="dxa"/>
            <w:gridSpan w:val="6"/>
            <w:vAlign w:val="bottom"/>
          </w:tcPr>
          <w:p w14:paraId="56669407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F285E" w:rsidRPr="00002312" w14:paraId="720F38EC" w14:textId="77777777" w:rsidTr="00042791">
        <w:trPr>
          <w:trHeight w:val="569"/>
          <w:tblHeader/>
        </w:trPr>
        <w:tc>
          <w:tcPr>
            <w:tcW w:w="3403" w:type="dxa"/>
            <w:vAlign w:val="bottom"/>
          </w:tcPr>
          <w:p w14:paraId="7C42ACF8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24F2A805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84" w:type="dxa"/>
            <w:vAlign w:val="bottom"/>
          </w:tcPr>
          <w:p w14:paraId="0C24A076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1" w:type="dxa"/>
            <w:vAlign w:val="bottom"/>
          </w:tcPr>
          <w:p w14:paraId="742C7DC5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76" w:type="dxa"/>
            <w:vAlign w:val="bottom"/>
          </w:tcPr>
          <w:p w14:paraId="69E1E387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40" w:type="dxa"/>
          </w:tcPr>
          <w:p w14:paraId="19E2A0B7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ไม่กำหนดระยะเวลา</w:t>
            </w:r>
          </w:p>
        </w:tc>
        <w:tc>
          <w:tcPr>
            <w:tcW w:w="931" w:type="dxa"/>
            <w:vAlign w:val="bottom"/>
          </w:tcPr>
          <w:p w14:paraId="263C4AD3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F285E" w:rsidRPr="00002312" w14:paraId="477FD4F7" w14:textId="77777777" w:rsidTr="00042791">
        <w:trPr>
          <w:trHeight w:val="376"/>
        </w:trPr>
        <w:tc>
          <w:tcPr>
            <w:tcW w:w="3403" w:type="dxa"/>
          </w:tcPr>
          <w:p w14:paraId="4D079F62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29" w:type="dxa"/>
            <w:gridSpan w:val="6"/>
          </w:tcPr>
          <w:p w14:paraId="387A50F0" w14:textId="77777777" w:rsidR="00DF285E" w:rsidRPr="00DE347B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DE347B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DE347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DF285E" w:rsidRPr="00002312" w14:paraId="0D57AC61" w14:textId="77777777" w:rsidTr="00042791">
        <w:trPr>
          <w:trHeight w:val="365"/>
        </w:trPr>
        <w:tc>
          <w:tcPr>
            <w:tcW w:w="3403" w:type="dxa"/>
          </w:tcPr>
          <w:p w14:paraId="0E19D00A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07" w:type="dxa"/>
          </w:tcPr>
          <w:p w14:paraId="0F4ECDFA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</w:tcPr>
          <w:p w14:paraId="5D40A817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</w:tcPr>
          <w:p w14:paraId="147D6402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</w:tcPr>
          <w:p w14:paraId="2972588D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2BBD910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</w:tcPr>
          <w:p w14:paraId="1B830B5D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85E" w:rsidRPr="00002312" w14:paraId="109EF129" w14:textId="77777777" w:rsidTr="00042791">
        <w:trPr>
          <w:trHeight w:val="353"/>
        </w:trPr>
        <w:tc>
          <w:tcPr>
            <w:tcW w:w="3403" w:type="dxa"/>
          </w:tcPr>
          <w:p w14:paraId="777CC48D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7" w:type="dxa"/>
          </w:tcPr>
          <w:p w14:paraId="088D41B9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</w:tcPr>
          <w:p w14:paraId="2E1F0A49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77DA4F35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0E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</w:tcPr>
          <w:p w14:paraId="0D1DA968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124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</w:tcPr>
          <w:p w14:paraId="45F8A5B7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35,486</w:t>
            </w:r>
          </w:p>
        </w:tc>
        <w:tc>
          <w:tcPr>
            <w:tcW w:w="931" w:type="dxa"/>
          </w:tcPr>
          <w:p w14:paraId="6EFA3A64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35,486</w:t>
            </w:r>
          </w:p>
        </w:tc>
      </w:tr>
      <w:tr w:rsidR="00DF285E" w:rsidRPr="00002312" w14:paraId="1F0E4B80" w14:textId="77777777" w:rsidTr="00042791">
        <w:trPr>
          <w:trHeight w:val="342"/>
        </w:trPr>
        <w:tc>
          <w:tcPr>
            <w:tcW w:w="3403" w:type="dxa"/>
          </w:tcPr>
          <w:p w14:paraId="3C967BD9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07" w:type="dxa"/>
          </w:tcPr>
          <w:p w14:paraId="741A1862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</w:tcPr>
          <w:p w14:paraId="28265EAA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89,996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</w:tcPr>
          <w:p w14:paraId="630A6B5C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0E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</w:tcPr>
          <w:p w14:paraId="21C58CD4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124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32B863C7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top w:val="nil"/>
              <w:left w:val="nil"/>
              <w:right w:val="nil"/>
            </w:tcBorders>
          </w:tcPr>
          <w:p w14:paraId="66D89D10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89,996</w:t>
            </w:r>
          </w:p>
        </w:tc>
      </w:tr>
      <w:tr w:rsidR="00DF285E" w:rsidRPr="00002312" w14:paraId="0F0EC00E" w14:textId="77777777" w:rsidTr="00042791">
        <w:trPr>
          <w:trHeight w:val="59"/>
        </w:trPr>
        <w:tc>
          <w:tcPr>
            <w:tcW w:w="3403" w:type="dxa"/>
          </w:tcPr>
          <w:p w14:paraId="02733B6E" w14:textId="77777777" w:rsidR="00DF285E" w:rsidRPr="00BE374E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BE374E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 w:rsidRPr="00BE374E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07" w:type="dxa"/>
          </w:tcPr>
          <w:p w14:paraId="19BB9AD8" w14:textId="77777777" w:rsidR="00DF285E" w:rsidRPr="00BE374E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7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4D300692" w14:textId="77777777" w:rsidR="00DF285E" w:rsidRPr="00BE374E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BE374E">
              <w:rPr>
                <w:rFonts w:asciiTheme="majorBidi" w:hAnsiTheme="majorBidi" w:cstheme="majorBidi"/>
                <w:sz w:val="26"/>
                <w:szCs w:val="26"/>
              </w:rPr>
              <w:t xml:space="preserve"> 607,934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678DF10" w14:textId="4250B14D" w:rsidR="00DF285E" w:rsidRPr="00BE374E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BE374E">
              <w:rPr>
                <w:rFonts w:asciiTheme="majorBidi" w:hAnsiTheme="majorBidi" w:cstheme="majorBidi"/>
                <w:sz w:val="26"/>
                <w:szCs w:val="26"/>
              </w:rPr>
              <w:t>130,962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2612425B" w14:textId="77777777" w:rsidR="00DF285E" w:rsidRPr="00BE374E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BE374E">
              <w:rPr>
                <w:rFonts w:asciiTheme="majorBidi" w:hAnsiTheme="majorBidi" w:cstheme="majorBidi"/>
                <w:sz w:val="26"/>
                <w:szCs w:val="26"/>
              </w:rPr>
              <w:t xml:space="preserve"> 74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258852DC" w14:textId="77777777" w:rsidR="00DF285E" w:rsidRPr="00BE374E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E374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79DF856E" w14:textId="77777777" w:rsidR="00DF285E" w:rsidRPr="00BE374E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374E">
              <w:rPr>
                <w:rFonts w:asciiTheme="majorBidi" w:hAnsiTheme="majorBidi" w:cstheme="majorBidi"/>
                <w:sz w:val="26"/>
                <w:szCs w:val="26"/>
              </w:rPr>
              <w:t>738,970</w:t>
            </w:r>
          </w:p>
        </w:tc>
      </w:tr>
      <w:tr w:rsidR="00DF285E" w:rsidRPr="00002312" w14:paraId="5D1A310E" w14:textId="77777777" w:rsidTr="00042791">
        <w:trPr>
          <w:trHeight w:val="353"/>
        </w:trPr>
        <w:tc>
          <w:tcPr>
            <w:tcW w:w="3403" w:type="dxa"/>
          </w:tcPr>
          <w:p w14:paraId="43EA8C90" w14:textId="77777777" w:rsidR="00DF285E" w:rsidRPr="001A3560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4E0A8C">
              <w:rPr>
                <w:rFonts w:ascii="Angsana New" w:hAnsi="Angsana New" w:hint="cs"/>
                <w:sz w:val="26"/>
                <w:szCs w:val="26"/>
                <w:cs/>
              </w:rPr>
              <w:t>ลูกหนี้เงินให้สินเชื่อ</w:t>
            </w:r>
            <w:r>
              <w:rPr>
                <w:rFonts w:ascii="Angsana New" w:hAnsi="Angsana New"/>
                <w:sz w:val="26"/>
                <w:szCs w:val="26"/>
                <w:vertAlign w:val="superscript"/>
              </w:rPr>
              <w:t>**</w:t>
            </w:r>
          </w:p>
        </w:tc>
        <w:tc>
          <w:tcPr>
            <w:tcW w:w="1007" w:type="dxa"/>
          </w:tcPr>
          <w:p w14:paraId="181F41FD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023339F1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74,226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02427A6B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4E0A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D6533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4B5F0043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4E0A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1699ED51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E0A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A320C9A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81,877</w:t>
            </w:r>
          </w:p>
        </w:tc>
      </w:tr>
      <w:tr w:rsidR="00DF285E" w:rsidRPr="00002312" w14:paraId="3FF58AB4" w14:textId="77777777" w:rsidTr="00042791">
        <w:trPr>
          <w:trHeight w:val="342"/>
        </w:trPr>
        <w:tc>
          <w:tcPr>
            <w:tcW w:w="3403" w:type="dxa"/>
          </w:tcPr>
          <w:p w14:paraId="50D8E05E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7" w:type="dxa"/>
          </w:tcPr>
          <w:p w14:paraId="2B2460C6" w14:textId="45A05228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1,150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2DA1519D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3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20C4CB07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520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8ADA0F6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B12DE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7804D9E7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235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6D285945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1,150</w:t>
            </w:r>
          </w:p>
        </w:tc>
      </w:tr>
      <w:tr w:rsidR="00DF285E" w:rsidRPr="002A216F" w14:paraId="596BED2D" w14:textId="77777777" w:rsidTr="00042791">
        <w:trPr>
          <w:trHeight w:val="387"/>
        </w:trPr>
        <w:tc>
          <w:tcPr>
            <w:tcW w:w="3403" w:type="dxa"/>
          </w:tcPr>
          <w:p w14:paraId="49D6DEC0" w14:textId="77777777" w:rsidR="00DF285E" w:rsidRPr="00DF0C4A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C4A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สินทรัพย์ทางการเงินหมุนเวียนและ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DF0C4A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007" w:type="dxa"/>
          </w:tcPr>
          <w:p w14:paraId="532C50E7" w14:textId="77777777" w:rsidR="00DF285E" w:rsidRPr="007D6533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288FFF" w14:textId="77777777" w:rsidR="00DF285E" w:rsidRPr="007D6533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0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D2920EC" w14:textId="77777777" w:rsidR="00DF285E" w:rsidRPr="007D6533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E0DE2A" w14:textId="77777777" w:rsidR="00DF285E" w:rsidRPr="007D6533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350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66B7E8B1" w14:textId="77777777" w:rsidR="00DF285E" w:rsidRPr="007D6533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66BCD2" w14:textId="77777777" w:rsidR="00DF285E" w:rsidRPr="007D6533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F0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58669B0E" w14:textId="77777777" w:rsidR="00DF285E" w:rsidRPr="007D6533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574EF6" w14:textId="77777777" w:rsidR="00DF285E" w:rsidRPr="007D6533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DF0C4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777D1C44" w14:textId="77777777" w:rsidR="00DF285E" w:rsidRPr="00DF0C4A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B241EF" w14:textId="77777777" w:rsidR="00DF285E" w:rsidRPr="007D6533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DF0C4A">
              <w:rPr>
                <w:rFonts w:asciiTheme="majorBidi" w:hAnsiTheme="majorBidi" w:cstheme="majorBidi"/>
                <w:sz w:val="26"/>
                <w:szCs w:val="26"/>
              </w:rPr>
              <w:t>49,576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72983095" w14:textId="77777777" w:rsidR="00DF285E" w:rsidRPr="00DF0C4A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8CBE43" w14:textId="77777777" w:rsidR="00DF285E" w:rsidRPr="007D6533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DF0C4A">
              <w:rPr>
                <w:rFonts w:asciiTheme="majorBidi" w:hAnsiTheme="majorBidi" w:cstheme="majorBidi"/>
                <w:sz w:val="26"/>
                <w:szCs w:val="26"/>
              </w:rPr>
              <w:t>49,576</w:t>
            </w:r>
          </w:p>
        </w:tc>
      </w:tr>
      <w:tr w:rsidR="00DF285E" w:rsidRPr="002A216F" w14:paraId="0301C345" w14:textId="77777777" w:rsidTr="00042791">
        <w:trPr>
          <w:trHeight w:val="387"/>
        </w:trPr>
        <w:tc>
          <w:tcPr>
            <w:tcW w:w="3403" w:type="dxa"/>
          </w:tcPr>
          <w:p w14:paraId="1C76B336" w14:textId="77777777" w:rsidR="00DF285E" w:rsidRPr="004E0A8C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E0A8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</w:tcPr>
          <w:p w14:paraId="10C5EC9F" w14:textId="6441A693" w:rsidR="00DF285E" w:rsidRPr="007D6533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1,150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1413469D" w14:textId="77777777" w:rsidR="00DF285E" w:rsidRPr="007D6533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772,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156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288A703" w14:textId="77777777" w:rsidR="00DF285E" w:rsidRPr="007D6533" w:rsidRDefault="00DF285E" w:rsidP="00D671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8,613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F7BFDDA" w14:textId="77777777" w:rsidR="00DF285E" w:rsidRPr="00EB7E78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7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74 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22C64CEB" w14:textId="77777777" w:rsidR="00DF285E" w:rsidRPr="00EB7E78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7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85,062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C819A1B" w14:textId="77777777" w:rsidR="00DF285E" w:rsidRPr="00EB7E78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7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997,055</w:t>
            </w:r>
          </w:p>
        </w:tc>
      </w:tr>
      <w:tr w:rsidR="00DF285E" w:rsidRPr="00002312" w14:paraId="62CB872A" w14:textId="77777777" w:rsidTr="00042791">
        <w:trPr>
          <w:trHeight w:val="365"/>
        </w:trPr>
        <w:tc>
          <w:tcPr>
            <w:tcW w:w="3403" w:type="dxa"/>
          </w:tcPr>
          <w:p w14:paraId="75ACF026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7" w:type="dxa"/>
          </w:tcPr>
          <w:p w14:paraId="0685E9F5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5A6D01B1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22E6CB27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B0C6792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75EDFBB1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45DDA338" w14:textId="77777777" w:rsidR="00DF285E" w:rsidRPr="00002312" w:rsidRDefault="00DF285E" w:rsidP="0004279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F285E" w:rsidRPr="00002312" w14:paraId="0206CA94" w14:textId="77777777" w:rsidTr="00042791">
        <w:trPr>
          <w:trHeight w:val="365"/>
        </w:trPr>
        <w:tc>
          <w:tcPr>
            <w:tcW w:w="3403" w:type="dxa"/>
          </w:tcPr>
          <w:p w14:paraId="350D3EB5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07" w:type="dxa"/>
          </w:tcPr>
          <w:p w14:paraId="582B8789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18FB6E2F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00BECBA2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296AF10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59C6CEE8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3AFC744F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F285E" w:rsidRPr="00002312" w14:paraId="4945671E" w14:textId="77777777" w:rsidTr="00042791">
        <w:trPr>
          <w:trHeight w:val="365"/>
        </w:trPr>
        <w:tc>
          <w:tcPr>
            <w:tcW w:w="3403" w:type="dxa"/>
          </w:tcPr>
          <w:p w14:paraId="59963501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07" w:type="dxa"/>
          </w:tcPr>
          <w:p w14:paraId="727C4BC4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25739E55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5F8DEDBB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62E60A61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2E291736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796C42A3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F285E" w:rsidRPr="00F07AF5" w14:paraId="53089657" w14:textId="77777777" w:rsidTr="00042791">
        <w:trPr>
          <w:trHeight w:val="353"/>
        </w:trPr>
        <w:tc>
          <w:tcPr>
            <w:tcW w:w="3403" w:type="dxa"/>
          </w:tcPr>
          <w:p w14:paraId="0691C624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07" w:type="dxa"/>
          </w:tcPr>
          <w:p w14:paraId="216AF732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477,314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1F9A01C6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7D6533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7242BCC7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55112CF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E43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124B5410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3ED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6EE49A83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524,314 </w:t>
            </w:r>
          </w:p>
        </w:tc>
      </w:tr>
      <w:tr w:rsidR="00DF285E" w:rsidRPr="00F07AF5" w14:paraId="611C3137" w14:textId="77777777" w:rsidTr="00042791">
        <w:trPr>
          <w:trHeight w:val="365"/>
        </w:trPr>
        <w:tc>
          <w:tcPr>
            <w:tcW w:w="3403" w:type="dxa"/>
          </w:tcPr>
          <w:p w14:paraId="0B7C6019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07" w:type="dxa"/>
          </w:tcPr>
          <w:p w14:paraId="3D7F666A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0E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5B88C759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>196,320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29548F2E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2C059621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6D5D2F3A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AE9A99A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196,320 </w:t>
            </w:r>
          </w:p>
        </w:tc>
      </w:tr>
      <w:tr w:rsidR="00953132" w:rsidRPr="00F07AF5" w14:paraId="300BFC64" w14:textId="77777777" w:rsidTr="00042791">
        <w:trPr>
          <w:trHeight w:val="353"/>
        </w:trPr>
        <w:tc>
          <w:tcPr>
            <w:tcW w:w="3403" w:type="dxa"/>
          </w:tcPr>
          <w:p w14:paraId="277A9D7F" w14:textId="1A6A1731" w:rsidR="00953132" w:rsidRPr="000C43CE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บริษัทใหญ่เดิม</w:t>
            </w:r>
          </w:p>
        </w:tc>
        <w:tc>
          <w:tcPr>
            <w:tcW w:w="1007" w:type="dxa"/>
          </w:tcPr>
          <w:p w14:paraId="25F8DC4B" w14:textId="4658D87A" w:rsidR="00953132" w:rsidRPr="007D6533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872,869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5727E3D7" w14:textId="124E4A0C" w:rsidR="00953132" w:rsidRPr="008E14F3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305C8A98" w14:textId="607B7A43" w:rsidR="00953132" w:rsidRPr="00AC0389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693DBABD" w14:textId="7C0E3640" w:rsidR="00953132" w:rsidRPr="00AC0389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031D67B" w14:textId="48443441" w:rsidR="00953132" w:rsidRPr="00AC0389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12FDDCCA" w14:textId="7B9576F4" w:rsidR="00953132" w:rsidRPr="007D6533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872,869</w:t>
            </w:r>
          </w:p>
        </w:tc>
      </w:tr>
      <w:tr w:rsidR="00953132" w:rsidRPr="00F07AF5" w14:paraId="63034768" w14:textId="77777777" w:rsidTr="00042791">
        <w:trPr>
          <w:trHeight w:val="353"/>
        </w:trPr>
        <w:tc>
          <w:tcPr>
            <w:tcW w:w="3403" w:type="dxa"/>
          </w:tcPr>
          <w:p w14:paraId="1198F4A2" w14:textId="28677401" w:rsidR="00953132" w:rsidRPr="0000231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กิจการที่เกี่ยวข้องกันกับบริษัทใหญ่เดิม</w:t>
            </w:r>
          </w:p>
        </w:tc>
        <w:tc>
          <w:tcPr>
            <w:tcW w:w="1007" w:type="dxa"/>
          </w:tcPr>
          <w:p w14:paraId="002D8D47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EDA2AD" w14:textId="1371C0D9" w:rsidR="00953132" w:rsidRPr="003C3D17" w:rsidRDefault="002F787A" w:rsidP="002F7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90E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6067039A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8686B0" w14:textId="5ADD1440" w:rsidR="00953132" w:rsidRPr="007D6533" w:rsidRDefault="002F787A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7D65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9B78B16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E9DE7C" w14:textId="6B02139E" w:rsidR="00953132" w:rsidRPr="007D6533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DCD4CCA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091F01" w14:textId="47114D3F" w:rsidR="00953132" w:rsidRPr="007D6533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700D18C1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F728AD" w14:textId="4807D898" w:rsidR="00953132" w:rsidRPr="007D6533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3FB4A53D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8E06158" w14:textId="1E682210" w:rsidR="00953132" w:rsidRPr="007D6533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  <w:r w:rsidRPr="007D65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</w:t>
            </w: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F285E" w:rsidRPr="00F07AF5" w14:paraId="6C037331" w14:textId="77777777" w:rsidTr="00042791">
        <w:trPr>
          <w:trHeight w:val="365"/>
        </w:trPr>
        <w:tc>
          <w:tcPr>
            <w:tcW w:w="3403" w:type="dxa"/>
          </w:tcPr>
          <w:p w14:paraId="0FD743D7" w14:textId="77777777" w:rsidR="00DF285E" w:rsidRPr="000C43CE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บุคคลอื่น</w:t>
            </w:r>
          </w:p>
        </w:tc>
        <w:tc>
          <w:tcPr>
            <w:tcW w:w="1007" w:type="dxa"/>
          </w:tcPr>
          <w:p w14:paraId="50524787" w14:textId="77777777" w:rsidR="00DF285E" w:rsidRPr="003C3D17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7,945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7F8ED743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4F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25E521A6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62489DF7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16E10392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03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5152AEA9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7,945</w:t>
            </w:r>
          </w:p>
        </w:tc>
      </w:tr>
      <w:tr w:rsidR="00DF285E" w:rsidRPr="00F07AF5" w14:paraId="3F6F1074" w14:textId="77777777" w:rsidTr="00042791">
        <w:trPr>
          <w:trHeight w:val="365"/>
        </w:trPr>
        <w:tc>
          <w:tcPr>
            <w:tcW w:w="3403" w:type="dxa"/>
          </w:tcPr>
          <w:p w14:paraId="5B670AEC" w14:textId="77777777" w:rsidR="00DF285E" w:rsidRPr="00740D6D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740D6D">
              <w:rPr>
                <w:rFonts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7" w:type="dxa"/>
          </w:tcPr>
          <w:p w14:paraId="1B1ADDC6" w14:textId="77777777" w:rsidR="00DF285E" w:rsidRPr="00740D6D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D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70BAA6D4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32,963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439F122B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116,263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4888DEE7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40D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45DC113E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40D6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268E62BF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149,226 </w:t>
            </w:r>
          </w:p>
        </w:tc>
      </w:tr>
      <w:tr w:rsidR="00DF285E" w:rsidRPr="00F07AF5" w14:paraId="4179F587" w14:textId="77777777" w:rsidTr="00042791">
        <w:trPr>
          <w:trHeight w:val="365"/>
        </w:trPr>
        <w:tc>
          <w:tcPr>
            <w:tcW w:w="3403" w:type="dxa"/>
          </w:tcPr>
          <w:p w14:paraId="22D70E88" w14:textId="77777777" w:rsidR="00DF285E" w:rsidRPr="001A4E1E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1A4E1E">
              <w:rPr>
                <w:rFonts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07" w:type="dxa"/>
          </w:tcPr>
          <w:p w14:paraId="2F552976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A4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7124543A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25,715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19C03666" w14:textId="7C9A329D" w:rsidR="00DF285E" w:rsidRPr="00EB7E78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83,180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DF3AE4F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DD15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087302F1" w14:textId="77777777" w:rsidR="00DF285E" w:rsidRPr="007D6533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15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3F447CF1" w14:textId="77777777" w:rsidR="00DF285E" w:rsidRPr="007D6533" w:rsidRDefault="00DF285E" w:rsidP="00EB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D6533">
              <w:rPr>
                <w:rFonts w:asciiTheme="majorBidi" w:hAnsiTheme="majorBidi" w:cstheme="majorBidi"/>
                <w:sz w:val="26"/>
                <w:szCs w:val="26"/>
              </w:rPr>
              <w:t xml:space="preserve"> 108,895 </w:t>
            </w:r>
          </w:p>
        </w:tc>
      </w:tr>
      <w:tr w:rsidR="00DF285E" w:rsidRPr="00F07AF5" w14:paraId="3D4535B8" w14:textId="77777777" w:rsidTr="00042791">
        <w:trPr>
          <w:trHeight w:val="387"/>
        </w:trPr>
        <w:tc>
          <w:tcPr>
            <w:tcW w:w="3403" w:type="dxa"/>
          </w:tcPr>
          <w:p w14:paraId="7ECD1CEC" w14:textId="77777777" w:rsidR="00DF285E" w:rsidRPr="001B09EE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highlight w:val="green"/>
                <w:cs/>
              </w:rPr>
            </w:pPr>
            <w:r w:rsidRPr="00053011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07" w:type="dxa"/>
          </w:tcPr>
          <w:p w14:paraId="1DDB849F" w14:textId="77777777" w:rsidR="00DF285E" w:rsidRPr="00C95142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9514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097B770C" w14:textId="77777777" w:rsidR="00DF285E" w:rsidRPr="00905C0F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905C0F">
              <w:rPr>
                <w:rFonts w:asciiTheme="majorBidi" w:hAnsiTheme="majorBidi" w:cstheme="majorBidi"/>
                <w:sz w:val="26"/>
                <w:szCs w:val="26"/>
              </w:rPr>
              <w:t>3,886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6092AC13" w14:textId="77777777" w:rsidR="00DF285E" w:rsidRPr="00905C0F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905C0F">
              <w:rPr>
                <w:rFonts w:asciiTheme="majorBidi" w:hAnsiTheme="majorBidi" w:cstheme="majorBidi"/>
                <w:sz w:val="26"/>
                <w:szCs w:val="26"/>
              </w:rPr>
              <w:t>2,230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75E02EE3" w14:textId="77777777" w:rsidR="00DF285E" w:rsidRPr="00905C0F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905C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3473C070" w14:textId="77777777" w:rsidR="00DF285E" w:rsidRPr="00905C0F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5C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57AA59D5" w14:textId="77777777" w:rsidR="00DF285E" w:rsidRPr="00905C0F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905C0F">
              <w:rPr>
                <w:rFonts w:asciiTheme="majorBidi" w:hAnsiTheme="majorBidi" w:cstheme="majorBidi"/>
                <w:sz w:val="26"/>
                <w:szCs w:val="26"/>
              </w:rPr>
              <w:t>6,116</w:t>
            </w:r>
          </w:p>
        </w:tc>
      </w:tr>
      <w:tr w:rsidR="00DF285E" w:rsidRPr="003C1F0B" w14:paraId="1DDD91EE" w14:textId="77777777" w:rsidTr="00042791">
        <w:trPr>
          <w:trHeight w:val="398"/>
        </w:trPr>
        <w:tc>
          <w:tcPr>
            <w:tcW w:w="3403" w:type="dxa"/>
          </w:tcPr>
          <w:p w14:paraId="232A988E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07" w:type="dxa"/>
          </w:tcPr>
          <w:p w14:paraId="342B48B8" w14:textId="0E19D83E" w:rsidR="00DF285E" w:rsidRPr="00EB7E78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7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BD274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358</w:t>
            </w:r>
            <w:r w:rsidRPr="00EB7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,128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7B91791B" w14:textId="47DA4C15" w:rsidR="00DF285E" w:rsidRPr="007D6533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  <w:r w:rsidRPr="009353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A64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500E9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  <w:r w:rsidRPr="006A64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,884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16DFFED7" w14:textId="2CAEACB1" w:rsidR="00DF285E" w:rsidRPr="007D6533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</w:rPr>
            </w:pPr>
            <w:r w:rsidRPr="003C2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C2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,673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2A4045AA" w14:textId="77777777" w:rsidR="00DF285E" w:rsidRPr="00C95142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5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7EBD5023" w14:textId="77777777" w:rsidR="00DF285E" w:rsidRPr="00C95142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9514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3FB8568F" w14:textId="77777777" w:rsidR="00DF285E" w:rsidRPr="00EB7E78" w:rsidRDefault="00DF285E" w:rsidP="00EB7E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22C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1,910,685</w:t>
            </w:r>
          </w:p>
        </w:tc>
      </w:tr>
      <w:tr w:rsidR="00DF285E" w:rsidRPr="00002312" w14:paraId="0341C3DE" w14:textId="77777777" w:rsidTr="00042791">
        <w:trPr>
          <w:trHeight w:val="342"/>
        </w:trPr>
        <w:tc>
          <w:tcPr>
            <w:tcW w:w="3403" w:type="dxa"/>
          </w:tcPr>
          <w:p w14:paraId="5834131A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</w:tcPr>
          <w:p w14:paraId="60CDBCC3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4FCF6965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630B1863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BB37FDB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703CD1FE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6850EA84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85E" w:rsidRPr="00002312" w14:paraId="258263CA" w14:textId="77777777" w:rsidTr="00042791">
        <w:trPr>
          <w:trHeight w:val="409"/>
        </w:trPr>
        <w:tc>
          <w:tcPr>
            <w:tcW w:w="3403" w:type="dxa"/>
          </w:tcPr>
          <w:p w14:paraId="0D03BD12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007" w:type="dxa"/>
          </w:tcPr>
          <w:p w14:paraId="63790F77" w14:textId="0B4B545A" w:rsidR="00DF285E" w:rsidRPr="00AB7755" w:rsidRDefault="00DF285E" w:rsidP="00EB7E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04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EB7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FB29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</w:t>
            </w:r>
            <w:r w:rsidR="00037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EB7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03714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EB7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</w:t>
            </w:r>
            <w:r w:rsidRPr="006504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84" w:type="dxa"/>
            <w:tcBorders>
              <w:left w:val="nil"/>
              <w:right w:val="nil"/>
            </w:tcBorders>
          </w:tcPr>
          <w:p w14:paraId="36533458" w14:textId="1BE57A8D" w:rsidR="00DF285E" w:rsidRPr="00AB7755" w:rsidRDefault="00DF285E" w:rsidP="00EB7E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504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F7472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  <w:r w:rsidRPr="006504F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,272</w:t>
            </w:r>
          </w:p>
        </w:tc>
        <w:tc>
          <w:tcPr>
            <w:tcW w:w="991" w:type="dxa"/>
            <w:tcBorders>
              <w:left w:val="nil"/>
              <w:right w:val="nil"/>
            </w:tcBorders>
          </w:tcPr>
          <w:p w14:paraId="310BE2A5" w14:textId="77777777" w:rsidR="00DF285E" w:rsidRPr="00AB7755" w:rsidRDefault="00DF285E" w:rsidP="00EB7E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,060)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3002A324" w14:textId="77777777" w:rsidR="00DF285E" w:rsidRPr="00AB7755" w:rsidRDefault="00DF285E" w:rsidP="00EB7E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74 </w:t>
            </w:r>
          </w:p>
        </w:tc>
        <w:tc>
          <w:tcPr>
            <w:tcW w:w="1140" w:type="dxa"/>
            <w:tcBorders>
              <w:left w:val="nil"/>
              <w:right w:val="nil"/>
            </w:tcBorders>
          </w:tcPr>
          <w:p w14:paraId="703975B1" w14:textId="77777777" w:rsidR="00DF285E" w:rsidRPr="00AB7755" w:rsidRDefault="00DF285E" w:rsidP="00EB7E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B775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85,062</w:t>
            </w:r>
          </w:p>
        </w:tc>
        <w:tc>
          <w:tcPr>
            <w:tcW w:w="931" w:type="dxa"/>
            <w:tcBorders>
              <w:left w:val="nil"/>
              <w:right w:val="nil"/>
            </w:tcBorders>
          </w:tcPr>
          <w:p w14:paraId="6764EA6E" w14:textId="77777777" w:rsidR="00DF285E" w:rsidRPr="00EB7E78" w:rsidRDefault="00DF285E" w:rsidP="00EB7E7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7E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(913,630)</w:t>
            </w:r>
          </w:p>
        </w:tc>
      </w:tr>
    </w:tbl>
    <w:p w14:paraId="58483192" w14:textId="77777777" w:rsidR="00DF285E" w:rsidRDefault="00DF285E" w:rsidP="00025532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A67527" w14:textId="36692518" w:rsidR="004C4E87" w:rsidRDefault="004C4E87" w:rsidP="004C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  <w:r w:rsidRPr="001B09EE">
        <w:rPr>
          <w:rFonts w:asciiTheme="majorBidi" w:hAnsiTheme="majorBidi" w:cstheme="majorBidi"/>
          <w:sz w:val="24"/>
          <w:szCs w:val="24"/>
          <w:vertAlign w:val="superscript"/>
        </w:rPr>
        <w:t>*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Pr="001B09EE">
        <w:rPr>
          <w:rFonts w:asciiTheme="majorBidi" w:hAnsiTheme="majorBidi" w:cstheme="majorBidi" w:hint="cs"/>
          <w:sz w:val="24"/>
          <w:szCs w:val="24"/>
          <w:cs/>
        </w:rPr>
        <w:t>ก่อนหักรายได้ดอกเบี้ยที่ยังไม่ถือเป็นรายได้ ภาษีขายรอตัดบัญชีและค่าเผื่อผลขาดทุนด้านเครดิตที่คาดว่าจะเกิดขึ้น</w:t>
      </w:r>
    </w:p>
    <w:p w14:paraId="003363D4" w14:textId="5AB11FF8" w:rsidR="0019717F" w:rsidRDefault="0019717F" w:rsidP="00197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1B09EE">
        <w:rPr>
          <w:rFonts w:asciiTheme="majorBidi" w:hAnsiTheme="majorBidi" w:cstheme="majorBidi"/>
          <w:sz w:val="24"/>
          <w:szCs w:val="24"/>
          <w:vertAlign w:val="superscript"/>
        </w:rPr>
        <w:t>*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="004A4214">
        <w:rPr>
          <w:rFonts w:asciiTheme="majorBidi" w:hAnsiTheme="majorBidi" w:cstheme="majorBidi" w:hint="cs"/>
          <w:sz w:val="24"/>
          <w:szCs w:val="24"/>
          <w:cs/>
        </w:rPr>
        <w:t>ไม่รวม</w:t>
      </w:r>
      <w:r>
        <w:rPr>
          <w:rFonts w:asciiTheme="majorBidi" w:hAnsiTheme="majorBidi" w:cstheme="majorBidi" w:hint="cs"/>
          <w:sz w:val="24"/>
          <w:szCs w:val="24"/>
          <w:cs/>
        </w:rPr>
        <w:t>ดอกเบี้ยค้างรับ</w:t>
      </w:r>
      <w:r w:rsidRPr="001B09EE">
        <w:rPr>
          <w:rFonts w:asciiTheme="majorBidi" w:hAnsiTheme="majorBidi" w:cstheme="majorBidi" w:hint="cs"/>
          <w:sz w:val="24"/>
          <w:szCs w:val="24"/>
          <w:cs/>
        </w:rPr>
        <w:t>และค่าเผื่อผลขาดทุนด้านเครดิตที่คาดว่าจะเกิดขึ้น</w:t>
      </w:r>
    </w:p>
    <w:p w14:paraId="30620A6B" w14:textId="77777777" w:rsidR="0019717F" w:rsidRPr="001B09EE" w:rsidRDefault="0019717F" w:rsidP="004C4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375719BB" w14:textId="77777777" w:rsidR="004C4E87" w:rsidRDefault="004C4E87" w:rsidP="00025532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966"/>
        <w:gridCol w:w="887"/>
        <w:gridCol w:w="997"/>
        <w:gridCol w:w="973"/>
        <w:gridCol w:w="1056"/>
      </w:tblGrid>
      <w:tr w:rsidR="00025532" w:rsidRPr="00002312" w14:paraId="6661F515" w14:textId="77777777" w:rsidTr="009B5558">
        <w:trPr>
          <w:trHeight w:val="110"/>
          <w:tblHeader/>
        </w:trPr>
        <w:tc>
          <w:tcPr>
            <w:tcW w:w="3330" w:type="dxa"/>
            <w:vAlign w:val="bottom"/>
          </w:tcPr>
          <w:p w14:paraId="50E3F4F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9" w:type="dxa"/>
            <w:gridSpan w:val="6"/>
          </w:tcPr>
          <w:p w14:paraId="543A948E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A4B" w:rsidRPr="00002312" w14:paraId="41648036" w14:textId="77777777" w:rsidTr="009B5558">
        <w:trPr>
          <w:trHeight w:val="101"/>
          <w:tblHeader/>
        </w:trPr>
        <w:tc>
          <w:tcPr>
            <w:tcW w:w="3330" w:type="dxa"/>
            <w:vAlign w:val="bottom"/>
          </w:tcPr>
          <w:p w14:paraId="65586710" w14:textId="77777777" w:rsidR="00C96A4B" w:rsidRPr="00002312" w:rsidRDefault="00C96A4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9" w:type="dxa"/>
            <w:gridSpan w:val="6"/>
          </w:tcPr>
          <w:p w14:paraId="50BEC3A5" w14:textId="62B51F3B" w:rsidR="00C96A4B" w:rsidRPr="00002312" w:rsidRDefault="00C96A4B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DF285E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025532" w:rsidRPr="00002312" w14:paraId="44ECA1B9" w14:textId="77777777" w:rsidTr="00361F58">
        <w:trPr>
          <w:trHeight w:val="560"/>
          <w:tblHeader/>
        </w:trPr>
        <w:tc>
          <w:tcPr>
            <w:tcW w:w="3330" w:type="dxa"/>
            <w:vAlign w:val="bottom"/>
          </w:tcPr>
          <w:p w14:paraId="57041D3D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DE80521" w14:textId="77777777" w:rsidR="009E29C6" w:rsidRDefault="009E29C6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E29B9B" w14:textId="4D9951E8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66" w:type="dxa"/>
            <w:vAlign w:val="bottom"/>
          </w:tcPr>
          <w:p w14:paraId="3778591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87" w:type="dxa"/>
            <w:vAlign w:val="bottom"/>
          </w:tcPr>
          <w:p w14:paraId="1EFF4BCF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7" w:type="dxa"/>
            <w:vAlign w:val="bottom"/>
          </w:tcPr>
          <w:p w14:paraId="430C065C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73" w:type="dxa"/>
          </w:tcPr>
          <w:p w14:paraId="3F5CE02C" w14:textId="77777777" w:rsidR="0002553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ไม่กำหนดระยะเวลา</w:t>
            </w:r>
          </w:p>
        </w:tc>
        <w:tc>
          <w:tcPr>
            <w:tcW w:w="1056" w:type="dxa"/>
            <w:vAlign w:val="bottom"/>
          </w:tcPr>
          <w:p w14:paraId="6910CF46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025532" w:rsidRPr="00002312" w14:paraId="35FEE66A" w14:textId="77777777" w:rsidTr="009B5558">
        <w:trPr>
          <w:trHeight w:val="218"/>
          <w:tblHeader/>
        </w:trPr>
        <w:tc>
          <w:tcPr>
            <w:tcW w:w="3330" w:type="dxa"/>
            <w:vAlign w:val="bottom"/>
          </w:tcPr>
          <w:p w14:paraId="45050242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9" w:type="dxa"/>
            <w:gridSpan w:val="6"/>
          </w:tcPr>
          <w:p w14:paraId="6C3485D3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25532" w:rsidRPr="00002312" w14:paraId="50972A09" w14:textId="77777777" w:rsidTr="00361F58">
        <w:tc>
          <w:tcPr>
            <w:tcW w:w="3330" w:type="dxa"/>
          </w:tcPr>
          <w:p w14:paraId="55270CC8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622419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7B3B8ED4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36E34BB5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48DC3FC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4487E47A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2C54E9B9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5532" w:rsidRPr="00002312" w14:paraId="58BF47C7" w14:textId="77777777" w:rsidTr="00361F58">
        <w:tc>
          <w:tcPr>
            <w:tcW w:w="3330" w:type="dxa"/>
          </w:tcPr>
          <w:p w14:paraId="52346E37" w14:textId="77777777" w:rsidR="00025532" w:rsidRPr="00002312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07510BE" w14:textId="48529563" w:rsidR="00025532" w:rsidRPr="003B3A70" w:rsidRDefault="00C66AB7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</w:tcPr>
          <w:p w14:paraId="66101DEA" w14:textId="16FAFF4A" w:rsidR="00025532" w:rsidRPr="00E1277E" w:rsidRDefault="009F1B06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</w:tcPr>
          <w:p w14:paraId="1358927F" w14:textId="07439DC0" w:rsidR="00025532" w:rsidRPr="00002312" w:rsidRDefault="00B667D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47F8C89C" w14:textId="41525C16" w:rsidR="00025532" w:rsidRPr="00E1277E" w:rsidRDefault="00B667D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</w:tcPr>
          <w:p w14:paraId="2E34E489" w14:textId="6C03FB7D" w:rsidR="00025532" w:rsidRPr="00157CA1" w:rsidRDefault="00B667D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13,170</w:t>
            </w:r>
          </w:p>
        </w:tc>
        <w:tc>
          <w:tcPr>
            <w:tcW w:w="1056" w:type="dxa"/>
          </w:tcPr>
          <w:p w14:paraId="3E3029C5" w14:textId="21B670C8" w:rsidR="00025532" w:rsidRPr="00002312" w:rsidRDefault="00B94C1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13,170</w:t>
            </w:r>
          </w:p>
        </w:tc>
      </w:tr>
      <w:tr w:rsidR="00025532" w:rsidRPr="00212E31" w14:paraId="4888EEBC" w14:textId="77777777" w:rsidTr="00361F58">
        <w:tc>
          <w:tcPr>
            <w:tcW w:w="3330" w:type="dxa"/>
          </w:tcPr>
          <w:p w14:paraId="3D3175A2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2D7AA79D" w14:textId="2339D500" w:rsidR="00025532" w:rsidRPr="00212E31" w:rsidRDefault="00C66AB7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557CEAC1" w14:textId="66A6052A" w:rsidR="00025532" w:rsidRPr="00212E31" w:rsidRDefault="00E134B0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105,311</w:t>
            </w: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</w:tcPr>
          <w:p w14:paraId="3446DB36" w14:textId="48077BA2" w:rsidR="00025532" w:rsidRPr="00212E31" w:rsidRDefault="00B667D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1D546C14" w14:textId="0FA37F1A" w:rsidR="00025532" w:rsidRPr="00212E31" w:rsidRDefault="00B667D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4AC2FD5A" w14:textId="7312D25F" w:rsidR="00025532" w:rsidRPr="00212E31" w:rsidRDefault="00B94C1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</w:tcPr>
          <w:p w14:paraId="357E477A" w14:textId="08D709E0" w:rsidR="00025532" w:rsidRPr="00212E31" w:rsidRDefault="00B1227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105,311</w:t>
            </w:r>
          </w:p>
        </w:tc>
      </w:tr>
      <w:tr w:rsidR="00025532" w:rsidRPr="00212E31" w14:paraId="7E225D09" w14:textId="77777777" w:rsidTr="00361F58">
        <w:trPr>
          <w:trHeight w:val="60"/>
        </w:trPr>
        <w:tc>
          <w:tcPr>
            <w:tcW w:w="3330" w:type="dxa"/>
          </w:tcPr>
          <w:p w14:paraId="483B6CDA" w14:textId="42B319EF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 w:rsidR="009B5558" w:rsidRPr="00212E31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</w:tcPr>
          <w:p w14:paraId="2ACBB6C5" w14:textId="7CAD3943" w:rsidR="00025532" w:rsidRPr="00212E31" w:rsidRDefault="00C66AB7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42F79A8" w14:textId="5B39FB4F" w:rsidR="00025532" w:rsidRPr="00212E31" w:rsidRDefault="009F1B06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298,658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C5B16EC" w14:textId="5F5DD251" w:rsidR="00025532" w:rsidRPr="00212E31" w:rsidRDefault="00B667D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42,957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1D8B1D00" w14:textId="0E4FCA63" w:rsidR="00025532" w:rsidRPr="00212E31" w:rsidRDefault="00B667D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7CE4447D" w14:textId="74E761F2" w:rsidR="00025532" w:rsidRPr="00212E31" w:rsidRDefault="00B94C1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5C247827" w14:textId="739C9BAF" w:rsidR="00025532" w:rsidRPr="00212E31" w:rsidRDefault="00B94C11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341,615</w:t>
            </w:r>
          </w:p>
        </w:tc>
      </w:tr>
      <w:tr w:rsidR="009B5558" w:rsidRPr="00212E31" w14:paraId="32522F72" w14:textId="77777777" w:rsidTr="00361F58">
        <w:tc>
          <w:tcPr>
            <w:tcW w:w="3330" w:type="dxa"/>
          </w:tcPr>
          <w:p w14:paraId="04BB6DDA" w14:textId="40CB3B27" w:rsidR="009B5558" w:rsidRPr="00212E31" w:rsidRDefault="009B5558" w:rsidP="009B5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สินทรัพย์ทางการเงินหมุนเวียนและ</w:t>
            </w:r>
            <w:r w:rsidRPr="00212E31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080" w:type="dxa"/>
          </w:tcPr>
          <w:p w14:paraId="5E0EC340" w14:textId="77777777" w:rsidR="009B5558" w:rsidRDefault="009B5558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71E40B" w14:textId="776553C6" w:rsidR="009B5558" w:rsidRPr="00212E31" w:rsidRDefault="00644C96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9A4A907" w14:textId="77777777" w:rsidR="009B5558" w:rsidRDefault="009B5558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46350B" w14:textId="507069EB" w:rsidR="009B5558" w:rsidRPr="00212E31" w:rsidRDefault="009F1B06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76F57BD1" w14:textId="77777777" w:rsidR="009B5558" w:rsidRDefault="009B5558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6D9F92" w14:textId="7E9768E7" w:rsidR="009B5558" w:rsidRPr="00212E31" w:rsidRDefault="00B667DE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5238952" w14:textId="77777777" w:rsidR="009B5558" w:rsidRDefault="009B5558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8F5CD5" w14:textId="76CB0C95" w:rsidR="009B5558" w:rsidRPr="00212E31" w:rsidRDefault="00B667DE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1550BD0" w14:textId="77777777" w:rsidR="009B5558" w:rsidRPr="00311CD4" w:rsidRDefault="009B5558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E94B72" w14:textId="43E83259" w:rsidR="009B5558" w:rsidRPr="00311CD4" w:rsidRDefault="00B94C11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1CD4">
              <w:rPr>
                <w:rFonts w:asciiTheme="majorBidi" w:hAnsiTheme="majorBidi" w:cstheme="majorBidi"/>
                <w:sz w:val="26"/>
                <w:szCs w:val="26"/>
              </w:rPr>
              <w:t>9,32</w:t>
            </w:r>
            <w:r w:rsidR="00B1227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27D76D7A" w14:textId="77777777" w:rsidR="009B5558" w:rsidRPr="00311CD4" w:rsidRDefault="009B5558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40015D4" w14:textId="637FD530" w:rsidR="009B5558" w:rsidRPr="00311CD4" w:rsidRDefault="00311CD4" w:rsidP="009B555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1CD4">
              <w:rPr>
                <w:rFonts w:ascii="Angsana New" w:hAnsi="Angsana New"/>
                <w:sz w:val="26"/>
                <w:szCs w:val="26"/>
              </w:rPr>
              <w:t>9,32</w:t>
            </w:r>
            <w:r w:rsidR="00B1227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25532" w:rsidRPr="00212E31" w14:paraId="6008DF99" w14:textId="77777777" w:rsidTr="00361F58">
        <w:tc>
          <w:tcPr>
            <w:tcW w:w="3330" w:type="dxa"/>
          </w:tcPr>
          <w:p w14:paraId="3F9EF649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505B1254" w14:textId="0E8FB46B" w:rsidR="00025532" w:rsidRPr="00644C96" w:rsidRDefault="00644C96" w:rsidP="00644C9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44C9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0DB091D" w14:textId="7637A613" w:rsidR="00025532" w:rsidRPr="00212E31" w:rsidRDefault="00B1227C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  <w:r w:rsidR="00F1690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,969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7DF98D40" w14:textId="2A3B55AB" w:rsidR="00025532" w:rsidRPr="00212E31" w:rsidRDefault="00B667DE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42,957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9ACC9C8" w14:textId="66AEAF6E" w:rsidR="00025532" w:rsidRPr="00212E31" w:rsidRDefault="00B667DE" w:rsidP="007D65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spacing w:line="240" w:lineRule="auto"/>
              <w:ind w:right="-35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4C5EF79" w14:textId="0228D111" w:rsidR="00025532" w:rsidRPr="00212E31" w:rsidRDefault="00B94C11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22,49</w:t>
            </w:r>
            <w:r w:rsidR="00B1227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5880CB6C" w14:textId="2B76C4F9" w:rsidR="00025532" w:rsidRPr="00212E31" w:rsidRDefault="00F24538" w:rsidP="007541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251149">
              <w:rPr>
                <w:rFonts w:ascii="Angsana New" w:hAnsi="Angsana New"/>
                <w:b/>
                <w:bCs/>
                <w:sz w:val="26"/>
                <w:szCs w:val="26"/>
              </w:rPr>
              <w:t>69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,4</w:t>
            </w:r>
            <w:r w:rsidR="00251149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</w:p>
        </w:tc>
      </w:tr>
      <w:tr w:rsidR="00025532" w:rsidRPr="00212E31" w14:paraId="79ED7CE3" w14:textId="77777777" w:rsidTr="00361F58">
        <w:tc>
          <w:tcPr>
            <w:tcW w:w="3330" w:type="dxa"/>
          </w:tcPr>
          <w:p w14:paraId="4F76E9F7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FA8C76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9EB5BA3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5277514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5C33337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3C90B29A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16208DD2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212E31" w14:paraId="52598E97" w14:textId="77777777" w:rsidTr="00361F58">
        <w:tc>
          <w:tcPr>
            <w:tcW w:w="3330" w:type="dxa"/>
          </w:tcPr>
          <w:p w14:paraId="26DD1B3C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B6A8F90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21234B9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5F7D5387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5FA5654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4FCED11F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4C396EB9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212E31" w14:paraId="7547109E" w14:textId="77777777" w:rsidTr="00361F58">
        <w:tc>
          <w:tcPr>
            <w:tcW w:w="3330" w:type="dxa"/>
          </w:tcPr>
          <w:p w14:paraId="50C01976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14:paraId="749D9F34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DF177D6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138F46F4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AA1BBEE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9B389A1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67B3BC2E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25532" w:rsidRPr="00212E31" w14:paraId="126A3379" w14:textId="77777777" w:rsidTr="00361F58">
        <w:tc>
          <w:tcPr>
            <w:tcW w:w="3330" w:type="dxa"/>
          </w:tcPr>
          <w:p w14:paraId="42556A6B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</w:tcPr>
          <w:p w14:paraId="61E06FCC" w14:textId="1AFFADEC" w:rsidR="00025532" w:rsidRPr="00212E31" w:rsidRDefault="00732F6E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230,989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A2DD8A5" w14:textId="120BEA95" w:rsidR="00025532" w:rsidRPr="00212E31" w:rsidRDefault="00455A01" w:rsidP="00744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4BDD3597" w14:textId="05B57521" w:rsidR="00025532" w:rsidRPr="00212E31" w:rsidRDefault="0074419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005DC13E" w14:textId="57D7883F" w:rsidR="00025532" w:rsidRPr="00212E31" w:rsidRDefault="00AE76D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7CB23C5" w14:textId="66178FCC" w:rsidR="00025532" w:rsidRPr="00212E31" w:rsidRDefault="00AE76D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3727F18B" w14:textId="3D6E3CE6" w:rsidR="00025532" w:rsidRPr="00212E31" w:rsidRDefault="00F24538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230,989</w:t>
            </w:r>
          </w:p>
        </w:tc>
      </w:tr>
      <w:tr w:rsidR="00025532" w:rsidRPr="00212E31" w14:paraId="38573C1C" w14:textId="77777777" w:rsidTr="00361F58">
        <w:tc>
          <w:tcPr>
            <w:tcW w:w="3330" w:type="dxa"/>
          </w:tcPr>
          <w:p w14:paraId="0F45517F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715432E0" w14:textId="29747924" w:rsidR="00025532" w:rsidRPr="00212E31" w:rsidRDefault="005B7C84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630AEFD" w14:textId="58737425" w:rsidR="00025532" w:rsidRPr="00212E31" w:rsidRDefault="00EC3D3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248,449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54B6043D" w14:textId="1D5B195B" w:rsidR="00025532" w:rsidRPr="00212E31" w:rsidRDefault="0074419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5CD7A50" w14:textId="0292C862" w:rsidR="00025532" w:rsidRPr="00212E31" w:rsidRDefault="00AE76D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6DA4D52" w14:textId="30F47E45" w:rsidR="00025532" w:rsidRPr="00212E31" w:rsidRDefault="00AE76D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4FD4F8BD" w14:textId="7E24A522" w:rsidR="00025532" w:rsidRPr="00212E31" w:rsidRDefault="00147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248,449</w:t>
            </w:r>
          </w:p>
        </w:tc>
      </w:tr>
      <w:tr w:rsidR="00025532" w:rsidRPr="00212E31" w14:paraId="26972F71" w14:textId="77777777" w:rsidTr="00361F58">
        <w:tc>
          <w:tcPr>
            <w:tcW w:w="3330" w:type="dxa"/>
          </w:tcPr>
          <w:p w14:paraId="05A9C2A9" w14:textId="77777777" w:rsidR="00025532" w:rsidRPr="00212E31" w:rsidRDefault="00025532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5C9D819E" w14:textId="08BA945D" w:rsidR="00025532" w:rsidRPr="00212E31" w:rsidRDefault="005B7C84" w:rsidP="003D4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199,900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1827B64" w14:textId="603B83E2" w:rsidR="00025532" w:rsidRPr="00212E31" w:rsidRDefault="00EC3D3E" w:rsidP="00457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25C481DF" w14:textId="4AE86B89" w:rsidR="00025532" w:rsidRPr="00212E31" w:rsidRDefault="0074419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EB719FB" w14:textId="541E15DE" w:rsidR="00025532" w:rsidRPr="00212E31" w:rsidRDefault="00AE76DE" w:rsidP="0075417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516CA772" w14:textId="2E9CEBE4" w:rsidR="00025532" w:rsidRPr="00212E31" w:rsidRDefault="00AE76DE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5060A498" w14:textId="3655308B" w:rsidR="00025532" w:rsidRPr="00212E31" w:rsidRDefault="001479FC" w:rsidP="00754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199,900</w:t>
            </w:r>
          </w:p>
        </w:tc>
      </w:tr>
      <w:tr w:rsidR="00953132" w:rsidRPr="00212E31" w14:paraId="671FF10A" w14:textId="77777777" w:rsidTr="00361F58">
        <w:tc>
          <w:tcPr>
            <w:tcW w:w="3330" w:type="dxa"/>
          </w:tcPr>
          <w:p w14:paraId="03F5E92F" w14:textId="3111E655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บริษัทใหญ่เดิม</w:t>
            </w:r>
          </w:p>
        </w:tc>
        <w:tc>
          <w:tcPr>
            <w:tcW w:w="1080" w:type="dxa"/>
          </w:tcPr>
          <w:p w14:paraId="0BFF540B" w14:textId="365E8850" w:rsidR="00953132" w:rsidRPr="00212E31" w:rsidRDefault="005B7C84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872,869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D47E4AA" w14:textId="663F6A23" w:rsidR="00953132" w:rsidRPr="00212E31" w:rsidRDefault="00EC3D3E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2A1C3037" w14:textId="51723871" w:rsidR="00953132" w:rsidRPr="00212E31" w:rsidRDefault="0074419E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16727B62" w14:textId="2139BD52" w:rsidR="00953132" w:rsidRPr="00212E31" w:rsidRDefault="00AE76DE" w:rsidP="009531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40F42A6E" w14:textId="551266F7" w:rsidR="00953132" w:rsidRPr="00212E31" w:rsidRDefault="00AE76DE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720C90E7" w14:textId="4D764463" w:rsidR="00953132" w:rsidRPr="00212E31" w:rsidRDefault="001479FC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872,869</w:t>
            </w:r>
          </w:p>
        </w:tc>
      </w:tr>
      <w:tr w:rsidR="00953132" w:rsidRPr="00212E31" w14:paraId="16B7E141" w14:textId="77777777" w:rsidTr="00361F58">
        <w:tc>
          <w:tcPr>
            <w:tcW w:w="3330" w:type="dxa"/>
          </w:tcPr>
          <w:p w14:paraId="4F6F080A" w14:textId="16BE2997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กิจการที่เกี่ยวข้องกันกับบริษัทใหญ่เดิม</w:t>
            </w:r>
          </w:p>
        </w:tc>
        <w:tc>
          <w:tcPr>
            <w:tcW w:w="1080" w:type="dxa"/>
          </w:tcPr>
          <w:p w14:paraId="2C203247" w14:textId="77777777" w:rsidR="00E8428B" w:rsidRDefault="00E8428B" w:rsidP="0057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9447B0" w14:textId="27B80521" w:rsidR="00953132" w:rsidRPr="00212E31" w:rsidRDefault="00570A20" w:rsidP="00570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3789B68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8F25E5" w14:textId="605A24AB" w:rsidR="00953132" w:rsidRPr="00212E31" w:rsidRDefault="00570A20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6EA55D46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AD9EE0" w14:textId="58F8388B" w:rsidR="00953132" w:rsidRPr="00212E31" w:rsidRDefault="0074419E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346A87C" w14:textId="77777777" w:rsidR="00953132" w:rsidRDefault="00953132" w:rsidP="009531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B4EBAB" w14:textId="28BA8799" w:rsidR="00953132" w:rsidRPr="00212E31" w:rsidRDefault="00AE76DE" w:rsidP="009531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5C894053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C1AF00" w14:textId="18758EDD" w:rsidR="00953132" w:rsidRPr="00212E31" w:rsidRDefault="00AE76DE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6DA2AEBF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636F77" w14:textId="436CD2DA" w:rsidR="00953132" w:rsidRPr="00212E31" w:rsidRDefault="001479FC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953132" w:rsidRPr="00212E31" w14:paraId="67E77805" w14:textId="77777777" w:rsidTr="00361F58">
        <w:tc>
          <w:tcPr>
            <w:tcW w:w="3330" w:type="dxa"/>
          </w:tcPr>
          <w:p w14:paraId="1103BBD3" w14:textId="77777777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</w:tcPr>
          <w:p w14:paraId="574942DA" w14:textId="4F9C859B" w:rsidR="00953132" w:rsidRPr="00212E31" w:rsidRDefault="00E8428B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7,945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0967DB0" w14:textId="67781B65" w:rsidR="00953132" w:rsidRPr="00212E31" w:rsidRDefault="00EC3D3E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18609046" w14:textId="459E1EE9" w:rsidR="00953132" w:rsidRPr="00212E31" w:rsidRDefault="0074419E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B8B7DE8" w14:textId="16F0B74D" w:rsidR="00953132" w:rsidRPr="00212E31" w:rsidRDefault="00AE76DE" w:rsidP="009531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416A1B20" w14:textId="70F67E89" w:rsidR="00953132" w:rsidRPr="00212E31" w:rsidRDefault="00AE76DE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1E9F7F68" w14:textId="4A62F770" w:rsidR="00953132" w:rsidRPr="00212E31" w:rsidRDefault="00CF5C1C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7,945</w:t>
            </w:r>
          </w:p>
        </w:tc>
      </w:tr>
      <w:tr w:rsidR="00953132" w:rsidRPr="00212E31" w14:paraId="4F30B5E2" w14:textId="77777777" w:rsidTr="00361F58">
        <w:tc>
          <w:tcPr>
            <w:tcW w:w="3330" w:type="dxa"/>
          </w:tcPr>
          <w:p w14:paraId="35F43D58" w14:textId="58B22F20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right="-24" w:hanging="167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75E23786" w14:textId="6C03E9C3" w:rsidR="00953132" w:rsidRPr="00212E31" w:rsidRDefault="00E8428B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305,701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27918BA" w14:textId="05BFE529" w:rsidR="00953132" w:rsidRPr="00212E31" w:rsidRDefault="00EC3D3E" w:rsidP="0089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7AB65396" w14:textId="5E14B87E" w:rsidR="00953132" w:rsidRPr="00212E31" w:rsidRDefault="0074419E" w:rsidP="00AE7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FB18E4A" w14:textId="2BB4B9B9" w:rsidR="00953132" w:rsidRPr="00212E31" w:rsidRDefault="00AE76DE" w:rsidP="009531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9AC93E9" w14:textId="3B614E32" w:rsidR="00953132" w:rsidRPr="00212E31" w:rsidRDefault="00AE76DE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0CB3221F" w14:textId="3BB3C537" w:rsidR="00953132" w:rsidRPr="00212E31" w:rsidRDefault="00CF5C1C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305,701</w:t>
            </w:r>
          </w:p>
        </w:tc>
      </w:tr>
      <w:tr w:rsidR="00953132" w:rsidRPr="00212E31" w14:paraId="586D58CC" w14:textId="77777777" w:rsidTr="00361F58">
        <w:tc>
          <w:tcPr>
            <w:tcW w:w="3330" w:type="dxa"/>
          </w:tcPr>
          <w:p w14:paraId="1ABE88E7" w14:textId="77777777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80" w:type="dxa"/>
          </w:tcPr>
          <w:p w14:paraId="1A96CBAE" w14:textId="074CE9CE" w:rsidR="00953132" w:rsidRPr="00212E31" w:rsidRDefault="00E8428B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57,500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61089CF" w14:textId="61A8E396" w:rsidR="00953132" w:rsidRPr="00212E31" w:rsidRDefault="008962A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7,063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63839B7F" w14:textId="70F0CB3C" w:rsidR="00953132" w:rsidRPr="00996AD6" w:rsidRDefault="0074419E" w:rsidP="00996A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6AD6">
              <w:rPr>
                <w:rFonts w:ascii="Angsana New" w:hAnsi="Angsana New"/>
                <w:sz w:val="26"/>
                <w:szCs w:val="26"/>
              </w:rPr>
              <w:t>24,112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AF1340C" w14:textId="4F45C340" w:rsidR="00953132" w:rsidRPr="00212E31" w:rsidRDefault="00AE76DE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2669331" w14:textId="1F01BAE5" w:rsidR="00953132" w:rsidRPr="00212E31" w:rsidRDefault="00AE76DE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542988AE" w14:textId="05025AB5" w:rsidR="00953132" w:rsidRPr="00212E31" w:rsidRDefault="00CF5C1C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88,675</w:t>
            </w:r>
          </w:p>
        </w:tc>
      </w:tr>
      <w:tr w:rsidR="00953132" w:rsidRPr="00212E31" w14:paraId="29D79746" w14:textId="77777777" w:rsidTr="00361F58">
        <w:tc>
          <w:tcPr>
            <w:tcW w:w="3330" w:type="dxa"/>
          </w:tcPr>
          <w:p w14:paraId="1B9E9427" w14:textId="516DFDF3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DA66AC5" w14:textId="2CB22F5F" w:rsidR="00953132" w:rsidRPr="00212E31" w:rsidRDefault="00E8428B" w:rsidP="00953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45ACFCC" w14:textId="6E411439" w:rsidR="00953132" w:rsidRPr="00212E31" w:rsidRDefault="008351D7" w:rsidP="00953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8,938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AE2A2D9" w14:textId="4CEAAC7C" w:rsidR="00953132" w:rsidRPr="00996AD6" w:rsidRDefault="008351D7" w:rsidP="00996A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18,939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38E1B3A" w14:textId="42604E4F" w:rsidR="00953132" w:rsidRPr="00212E31" w:rsidRDefault="00AE76DE" w:rsidP="00953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6DB742FB" w14:textId="206B97CB" w:rsidR="00953132" w:rsidRPr="00212E31" w:rsidRDefault="00AE76DE" w:rsidP="00953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2A9178E4" w14:textId="14998BA7" w:rsidR="00953132" w:rsidRPr="00212E31" w:rsidRDefault="008351D7" w:rsidP="00953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27,87</w:t>
            </w:r>
            <w:r w:rsidR="006F0050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953132" w:rsidRPr="00212E31" w14:paraId="7D29D277" w14:textId="77777777" w:rsidTr="00361F58">
        <w:tc>
          <w:tcPr>
            <w:tcW w:w="3330" w:type="dxa"/>
          </w:tcPr>
          <w:p w14:paraId="4ED3271B" w14:textId="77777777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15900603" w14:textId="176A6B37" w:rsidR="00953132" w:rsidRPr="00212E31" w:rsidRDefault="00E8428B" w:rsidP="00953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="009E0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,904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1435457" w14:textId="77D6D292" w:rsidR="00953132" w:rsidRPr="00212E31" w:rsidRDefault="00DA3288" w:rsidP="00953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309</w:t>
            </w:r>
            <w:r w:rsidR="00D242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,450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1F0770BD" w14:textId="7037E226" w:rsidR="00953132" w:rsidRPr="0074419E" w:rsidRDefault="009034BA" w:rsidP="00953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43,051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B7CC20C" w14:textId="5AAB0DDA" w:rsidR="00953132" w:rsidRPr="00212E31" w:rsidRDefault="00AE76DE" w:rsidP="00953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7C2D39D2" w14:textId="6F3F4C7E" w:rsidR="00953132" w:rsidRPr="00212E31" w:rsidRDefault="00AE76DE" w:rsidP="00953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6E102A0B" w14:textId="1544975A" w:rsidR="00953132" w:rsidRPr="00212E31" w:rsidRDefault="00CF5C1C" w:rsidP="0095313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</w:t>
            </w:r>
            <w:r w:rsidR="007D7C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27,405</w:t>
            </w:r>
          </w:p>
        </w:tc>
      </w:tr>
      <w:tr w:rsidR="00953132" w:rsidRPr="00212E31" w14:paraId="1BB2B8B5" w14:textId="77777777" w:rsidTr="00361F58">
        <w:tc>
          <w:tcPr>
            <w:tcW w:w="3330" w:type="dxa"/>
          </w:tcPr>
          <w:p w14:paraId="487C23C7" w14:textId="77777777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756F92" w14:textId="77777777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D460B8D" w14:textId="77777777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336266C" w14:textId="77777777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F6CBCFF" w14:textId="77777777" w:rsidR="00953132" w:rsidRPr="00212E31" w:rsidRDefault="00953132" w:rsidP="009531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99B7296" w14:textId="77777777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7B8796D7" w14:textId="77777777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3132" w:rsidRPr="00212E31" w14:paraId="6C657A8F" w14:textId="77777777" w:rsidTr="00361F58">
        <w:tc>
          <w:tcPr>
            <w:tcW w:w="3330" w:type="dxa"/>
          </w:tcPr>
          <w:p w14:paraId="3264C24F" w14:textId="77777777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080" w:type="dxa"/>
          </w:tcPr>
          <w:p w14:paraId="5E7F2046" w14:textId="28516819" w:rsidR="00953132" w:rsidRPr="00212E31" w:rsidRDefault="00E8428B" w:rsidP="00953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(1,</w:t>
            </w:r>
            <w:r w:rsidR="009E0CA8">
              <w:rPr>
                <w:rFonts w:ascii="Angsana New" w:hAnsi="Angsana New"/>
                <w:b/>
                <w:bCs/>
                <w:sz w:val="26"/>
                <w:szCs w:val="26"/>
              </w:rPr>
              <w:t>674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,904)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E05F386" w14:textId="41BAE031" w:rsidR="00953132" w:rsidRPr="0074419E" w:rsidRDefault="00DA3288" w:rsidP="00744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2511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D242C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,519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555C2A34" w14:textId="25F71AA1" w:rsidR="00953132" w:rsidRPr="00212E31" w:rsidRDefault="00C3468D" w:rsidP="00953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right="-29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9034BA">
              <w:rPr>
                <w:rFonts w:ascii="Angsana New" w:hAnsi="Angsana New"/>
                <w:b/>
                <w:bCs/>
                <w:sz w:val="26"/>
                <w:szCs w:val="26"/>
              </w:rPr>
              <w:t>94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BCBF484" w14:textId="6A6677FB" w:rsidR="00953132" w:rsidRPr="00212E31" w:rsidRDefault="00AE76DE" w:rsidP="00953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6A704DCF" w14:textId="14DE65F8" w:rsidR="00953132" w:rsidRPr="00212E31" w:rsidRDefault="00AE76DE" w:rsidP="00953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22,49</w:t>
            </w:r>
            <w:r w:rsidR="009034BA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7165E094" w14:textId="3404FD64" w:rsidR="00953132" w:rsidRPr="00212E31" w:rsidRDefault="00CF5C1C" w:rsidP="0095313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(1,5</w:t>
            </w:r>
            <w:r w:rsidR="0083307E">
              <w:rPr>
                <w:rFonts w:ascii="Angsana New" w:hAnsi="Angsana New"/>
                <w:b/>
                <w:bCs/>
                <w:sz w:val="26"/>
                <w:szCs w:val="26"/>
              </w:rPr>
              <w:t>57</w:t>
            </w:r>
            <w:r w:rsidR="007D7C9F">
              <w:rPr>
                <w:rFonts w:ascii="Angsana New" w:hAnsi="Angsana New"/>
                <w:b/>
                <w:bCs/>
                <w:sz w:val="26"/>
                <w:szCs w:val="26"/>
              </w:rPr>
              <w:t>,98</w:t>
            </w:r>
            <w:r w:rsidR="0083307E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58B9D128" w14:textId="77777777" w:rsidR="00426418" w:rsidRPr="00212E31" w:rsidRDefault="00426418" w:rsidP="00426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  <w:vertAlign w:val="superscript"/>
        </w:rPr>
      </w:pPr>
    </w:p>
    <w:p w14:paraId="39B1A349" w14:textId="53A1E53C" w:rsidR="00426418" w:rsidRPr="007D6533" w:rsidRDefault="00426418" w:rsidP="007D65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  <w:r w:rsidRPr="00212E31">
        <w:rPr>
          <w:rFonts w:asciiTheme="majorBidi" w:hAnsiTheme="majorBidi" w:cstheme="majorBidi"/>
          <w:sz w:val="24"/>
          <w:szCs w:val="24"/>
          <w:vertAlign w:val="superscript"/>
        </w:rPr>
        <w:t>*</w:t>
      </w:r>
      <w:r w:rsidRPr="00212E31">
        <w:rPr>
          <w:rFonts w:asciiTheme="majorBidi" w:hAnsiTheme="majorBidi" w:cstheme="majorBidi"/>
          <w:sz w:val="24"/>
          <w:szCs w:val="24"/>
          <w:cs/>
        </w:rPr>
        <w:tab/>
      </w:r>
      <w:r w:rsidRPr="00212E31">
        <w:rPr>
          <w:rFonts w:asciiTheme="majorBidi" w:hAnsiTheme="majorBidi" w:cstheme="majorBidi" w:hint="cs"/>
          <w:sz w:val="24"/>
          <w:szCs w:val="24"/>
          <w:cs/>
        </w:rPr>
        <w:t>ก่อนหักรายได้ดอกเบี้ยที่ยังไม่ถือเป็นรายได้ ภาษีขายรอตัดบัญชีและค่าเผื่อผลขาดทุนด้านเครดิตที่คาดว่าจะเกิดขึ้น</w:t>
      </w:r>
    </w:p>
    <w:p w14:paraId="60DBDCAA" w14:textId="2A338218" w:rsidR="00025532" w:rsidRDefault="00025532" w:rsidP="0002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Style w:val="TableGrid"/>
        <w:tblW w:w="92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966"/>
        <w:gridCol w:w="887"/>
        <w:gridCol w:w="997"/>
        <w:gridCol w:w="973"/>
        <w:gridCol w:w="1056"/>
      </w:tblGrid>
      <w:tr w:rsidR="00DF285E" w:rsidRPr="00002312" w14:paraId="6389EF9A" w14:textId="77777777" w:rsidTr="00042791">
        <w:trPr>
          <w:trHeight w:val="110"/>
          <w:tblHeader/>
        </w:trPr>
        <w:tc>
          <w:tcPr>
            <w:tcW w:w="3330" w:type="dxa"/>
            <w:vAlign w:val="bottom"/>
          </w:tcPr>
          <w:p w14:paraId="10AF71E5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9" w:type="dxa"/>
            <w:gridSpan w:val="6"/>
          </w:tcPr>
          <w:p w14:paraId="35B107ED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85E" w:rsidRPr="00002312" w14:paraId="69322A55" w14:textId="77777777" w:rsidTr="00042791">
        <w:trPr>
          <w:trHeight w:val="101"/>
          <w:tblHeader/>
        </w:trPr>
        <w:tc>
          <w:tcPr>
            <w:tcW w:w="3330" w:type="dxa"/>
            <w:vAlign w:val="bottom"/>
          </w:tcPr>
          <w:p w14:paraId="3DB9E55A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9" w:type="dxa"/>
            <w:gridSpan w:val="6"/>
          </w:tcPr>
          <w:p w14:paraId="1FA07195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DF285E" w:rsidRPr="00002312" w14:paraId="321A5A4D" w14:textId="77777777" w:rsidTr="00042791">
        <w:trPr>
          <w:trHeight w:val="560"/>
          <w:tblHeader/>
        </w:trPr>
        <w:tc>
          <w:tcPr>
            <w:tcW w:w="3330" w:type="dxa"/>
            <w:vAlign w:val="bottom"/>
          </w:tcPr>
          <w:p w14:paraId="448EEA7A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9C61DDE" w14:textId="77777777" w:rsidR="00DF285E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074956F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966" w:type="dxa"/>
            <w:vAlign w:val="bottom"/>
          </w:tcPr>
          <w:p w14:paraId="13957741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3" w:right="-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887" w:type="dxa"/>
            <w:vAlign w:val="bottom"/>
          </w:tcPr>
          <w:p w14:paraId="680CA75E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97" w:type="dxa"/>
            <w:vAlign w:val="bottom"/>
          </w:tcPr>
          <w:p w14:paraId="487DB3AD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1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0231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73" w:type="dxa"/>
          </w:tcPr>
          <w:p w14:paraId="1962D302" w14:textId="77777777" w:rsidR="00DF285E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ไม่กำหนดระยะเวลา</w:t>
            </w:r>
          </w:p>
        </w:tc>
        <w:tc>
          <w:tcPr>
            <w:tcW w:w="1056" w:type="dxa"/>
            <w:vAlign w:val="bottom"/>
          </w:tcPr>
          <w:p w14:paraId="7F45C16C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DF285E" w:rsidRPr="00002312" w14:paraId="7EDE2F4C" w14:textId="77777777" w:rsidTr="00042791">
        <w:trPr>
          <w:trHeight w:val="218"/>
          <w:tblHeader/>
        </w:trPr>
        <w:tc>
          <w:tcPr>
            <w:tcW w:w="3330" w:type="dxa"/>
            <w:vAlign w:val="bottom"/>
          </w:tcPr>
          <w:p w14:paraId="3806FE6F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59" w:type="dxa"/>
            <w:gridSpan w:val="6"/>
          </w:tcPr>
          <w:p w14:paraId="7F5BC695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F285E" w:rsidRPr="00002312" w14:paraId="10DC7418" w14:textId="77777777" w:rsidTr="00042791">
        <w:tc>
          <w:tcPr>
            <w:tcW w:w="3330" w:type="dxa"/>
          </w:tcPr>
          <w:p w14:paraId="2CC9697A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5E03254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</w:tcPr>
          <w:p w14:paraId="44F7A585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</w:tcPr>
          <w:p w14:paraId="6B95B375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</w:tcPr>
          <w:p w14:paraId="69128F08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3" w:type="dxa"/>
          </w:tcPr>
          <w:p w14:paraId="080605BE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</w:tcPr>
          <w:p w14:paraId="6A1709B6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85E" w:rsidRPr="00002312" w14:paraId="43B59093" w14:textId="77777777" w:rsidTr="00042791">
        <w:tc>
          <w:tcPr>
            <w:tcW w:w="3330" w:type="dxa"/>
          </w:tcPr>
          <w:p w14:paraId="745E828D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002312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8C34026" w14:textId="77777777" w:rsidR="00DF285E" w:rsidRPr="003B3A70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</w:tcPr>
          <w:p w14:paraId="2580E56C" w14:textId="77777777" w:rsidR="00DF285E" w:rsidRPr="00E1277E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</w:tcPr>
          <w:p w14:paraId="5CEE1E20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7" w:type="dxa"/>
          </w:tcPr>
          <w:p w14:paraId="36068CD0" w14:textId="77777777" w:rsidR="00DF285E" w:rsidRPr="00E1277E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</w:tcPr>
          <w:p w14:paraId="3454E393" w14:textId="77777777" w:rsidR="00DF285E" w:rsidRPr="00157CA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A24664">
              <w:rPr>
                <w:rFonts w:asciiTheme="majorBidi" w:hAnsiTheme="majorBidi" w:cstheme="majorBidi"/>
                <w:sz w:val="26"/>
                <w:szCs w:val="26"/>
              </w:rPr>
              <w:t>11,386</w:t>
            </w:r>
          </w:p>
        </w:tc>
        <w:tc>
          <w:tcPr>
            <w:tcW w:w="1056" w:type="dxa"/>
          </w:tcPr>
          <w:p w14:paraId="37AB5A57" w14:textId="77777777" w:rsidR="00DF285E" w:rsidRPr="00002312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24664">
              <w:rPr>
                <w:rFonts w:ascii="Angsana New" w:hAnsi="Angsana New"/>
                <w:sz w:val="26"/>
                <w:szCs w:val="26"/>
              </w:rPr>
              <w:t>11,386</w:t>
            </w:r>
          </w:p>
        </w:tc>
      </w:tr>
      <w:tr w:rsidR="00DF285E" w:rsidRPr="00212E31" w14:paraId="4C619843" w14:textId="77777777" w:rsidTr="00042791">
        <w:tc>
          <w:tcPr>
            <w:tcW w:w="3330" w:type="dxa"/>
          </w:tcPr>
          <w:p w14:paraId="2778307E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48E92A7D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right w:val="nil"/>
            </w:tcBorders>
          </w:tcPr>
          <w:p w14:paraId="340FD9A6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155,591</w:t>
            </w:r>
          </w:p>
        </w:tc>
        <w:tc>
          <w:tcPr>
            <w:tcW w:w="887" w:type="dxa"/>
            <w:tcBorders>
              <w:top w:val="nil"/>
              <w:left w:val="nil"/>
              <w:right w:val="nil"/>
            </w:tcBorders>
          </w:tcPr>
          <w:p w14:paraId="5F1D7FC8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09BC0AA1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</w:tcPr>
          <w:p w14:paraId="0DF07658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</w:tcPr>
          <w:p w14:paraId="5CF8B5C1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155,591</w:t>
            </w:r>
          </w:p>
        </w:tc>
      </w:tr>
      <w:tr w:rsidR="00DF285E" w:rsidRPr="00212E31" w14:paraId="222C4912" w14:textId="77777777" w:rsidTr="00042791">
        <w:trPr>
          <w:trHeight w:val="60"/>
        </w:trPr>
        <w:tc>
          <w:tcPr>
            <w:tcW w:w="3330" w:type="dxa"/>
          </w:tcPr>
          <w:p w14:paraId="571B1270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ลูกหนี้ตามสัญญาเช่าซื้อ</w:t>
            </w:r>
            <w:r w:rsidRPr="00212E31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080" w:type="dxa"/>
          </w:tcPr>
          <w:p w14:paraId="449F3332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A7BDD35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412,850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6CE1FE23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35,316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4DF7449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7B7CD9D3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7FBD7487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448,166</w:t>
            </w:r>
          </w:p>
        </w:tc>
      </w:tr>
      <w:tr w:rsidR="00DF285E" w:rsidRPr="00212E31" w14:paraId="39DCCBD0" w14:textId="77777777" w:rsidTr="00042791">
        <w:tc>
          <w:tcPr>
            <w:tcW w:w="3330" w:type="dxa"/>
          </w:tcPr>
          <w:p w14:paraId="17FBEBEB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</w:t>
            </w:r>
          </w:p>
        </w:tc>
        <w:tc>
          <w:tcPr>
            <w:tcW w:w="1080" w:type="dxa"/>
          </w:tcPr>
          <w:p w14:paraId="36964893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E6AFDB4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2993B51D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297E165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37AE9A96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406D3D7D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F285E" w:rsidRPr="00212E31" w14:paraId="3052E415" w14:textId="77777777" w:rsidTr="00042791">
        <w:tc>
          <w:tcPr>
            <w:tcW w:w="3330" w:type="dxa"/>
          </w:tcPr>
          <w:p w14:paraId="6683B783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 xml:space="preserve">   เกี่ยวข้องกัน</w:t>
            </w:r>
          </w:p>
        </w:tc>
        <w:tc>
          <w:tcPr>
            <w:tcW w:w="1080" w:type="dxa"/>
          </w:tcPr>
          <w:p w14:paraId="66240B55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FD3A78E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45CFA6BC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A3C6452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0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09E17875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29D6CBBD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DF285E" w:rsidRPr="00212E31" w14:paraId="5F2D2E87" w14:textId="77777777" w:rsidTr="00042791">
        <w:tc>
          <w:tcPr>
            <w:tcW w:w="3330" w:type="dxa"/>
          </w:tcPr>
          <w:p w14:paraId="7704CBF9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สินทรัพย์ทางการเงินหมุนเวียนและ</w:t>
            </w:r>
            <w:r w:rsidRPr="00212E31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080" w:type="dxa"/>
          </w:tcPr>
          <w:p w14:paraId="0E120134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C4D12D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0998869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12EE8C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A5658DD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9BCE42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D4487C0" w14:textId="77777777" w:rsidR="00DF285E" w:rsidRPr="00212E31" w:rsidRDefault="00DF285E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18BF6B" w14:textId="77777777" w:rsidR="00DF285E" w:rsidRPr="00212E31" w:rsidRDefault="00DF285E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7A43F609" w14:textId="466C5ADF" w:rsidR="00DF285E" w:rsidRPr="00212E31" w:rsidRDefault="009B31B8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DF285E" w:rsidRPr="00212E31">
              <w:rPr>
                <w:rFonts w:asciiTheme="majorBidi" w:hAnsiTheme="majorBidi" w:cstheme="majorBidi"/>
                <w:sz w:val="26"/>
                <w:szCs w:val="26"/>
              </w:rPr>
              <w:t>49,576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432435B5" w14:textId="027C3151" w:rsidR="00DF285E" w:rsidRPr="009B31B8" w:rsidRDefault="009B31B8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90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DF285E" w:rsidRPr="009B31B8">
              <w:rPr>
                <w:rFonts w:asciiTheme="majorBidi" w:hAnsiTheme="majorBidi" w:cstheme="majorBidi"/>
                <w:sz w:val="26"/>
                <w:szCs w:val="26"/>
              </w:rPr>
              <w:t>49,</w:t>
            </w:r>
            <w:r w:rsidR="00DF285E" w:rsidRPr="009B31B8">
              <w:rPr>
                <w:rFonts w:ascii="Angsana New" w:hAnsi="Angsana New"/>
                <w:sz w:val="26"/>
                <w:szCs w:val="26"/>
              </w:rPr>
              <w:t>576</w:t>
            </w:r>
          </w:p>
        </w:tc>
      </w:tr>
      <w:tr w:rsidR="00DF285E" w:rsidRPr="00212E31" w14:paraId="67585891" w14:textId="77777777" w:rsidTr="00042791">
        <w:tc>
          <w:tcPr>
            <w:tcW w:w="3330" w:type="dxa"/>
          </w:tcPr>
          <w:p w14:paraId="635EDFB6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49B92DD2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6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120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01FAFEC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568,441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3AACDA62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35,316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1442BFCA" w14:textId="77777777" w:rsidR="00DF285E" w:rsidRPr="00212E31" w:rsidRDefault="00DF285E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5FC46838" w14:textId="77777777" w:rsidR="00DF285E" w:rsidRPr="00212E31" w:rsidRDefault="00DF285E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</w:t>
            </w:r>
            <w:r w:rsidRPr="009B31B8">
              <w:rPr>
                <w:rFonts w:ascii="Angsana New" w:hAnsi="Angsana New"/>
                <w:b/>
                <w:bCs/>
                <w:sz w:val="26"/>
                <w:szCs w:val="26"/>
              </w:rPr>
              <w:t>962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0CDF2342" w14:textId="77777777" w:rsidR="00DF285E" w:rsidRPr="00212E31" w:rsidRDefault="00DF285E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664,839</w:t>
            </w:r>
          </w:p>
        </w:tc>
      </w:tr>
      <w:tr w:rsidR="00DF285E" w:rsidRPr="00212E31" w14:paraId="085D93FB" w14:textId="77777777" w:rsidTr="00042791">
        <w:tc>
          <w:tcPr>
            <w:tcW w:w="3330" w:type="dxa"/>
          </w:tcPr>
          <w:p w14:paraId="434A985B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C3A132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F0BAF3E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6E4E9A36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87F0EC3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D664681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77AB7968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F285E" w:rsidRPr="00212E31" w14:paraId="2A5B31A6" w14:textId="77777777" w:rsidTr="00042791">
        <w:tc>
          <w:tcPr>
            <w:tcW w:w="3330" w:type="dxa"/>
          </w:tcPr>
          <w:p w14:paraId="0902A7C7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5EB3B7C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C55D4BE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33CF6EEA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7DEE472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7CEEB04B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6BEE2701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F285E" w:rsidRPr="00212E31" w14:paraId="5180FC27" w14:textId="77777777" w:rsidTr="00042791">
        <w:tc>
          <w:tcPr>
            <w:tcW w:w="3330" w:type="dxa"/>
          </w:tcPr>
          <w:p w14:paraId="078C7085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14:paraId="31C54F2C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97B0EF1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0F92A17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1D0759E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653D1041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72A57B88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F285E" w:rsidRPr="00212E31" w14:paraId="6224F8F1" w14:textId="77777777" w:rsidTr="00042791">
        <w:tc>
          <w:tcPr>
            <w:tcW w:w="3330" w:type="dxa"/>
          </w:tcPr>
          <w:p w14:paraId="5C5645CC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080" w:type="dxa"/>
          </w:tcPr>
          <w:p w14:paraId="74C096F2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369,831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B6BBB13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212E31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EF496CE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84A1A93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DEA6D05" w14:textId="77777777" w:rsidR="00DF285E" w:rsidRPr="009B31B8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B31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156516B6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416,831</w:t>
            </w:r>
          </w:p>
        </w:tc>
      </w:tr>
      <w:tr w:rsidR="00DF285E" w:rsidRPr="00212E31" w14:paraId="0A92E362" w14:textId="77777777" w:rsidTr="00042791">
        <w:tc>
          <w:tcPr>
            <w:tcW w:w="3330" w:type="dxa"/>
          </w:tcPr>
          <w:p w14:paraId="3F6F1190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23019D40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FFA7539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 xml:space="preserve"> 180,687 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166FBE70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7E9810A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340838DF" w14:textId="77777777" w:rsidR="00DF285E" w:rsidRPr="009B31B8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B31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3A7A8D7E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180,687</w:t>
            </w:r>
          </w:p>
        </w:tc>
      </w:tr>
      <w:tr w:rsidR="00DF285E" w:rsidRPr="00212E31" w14:paraId="3CF99DAA" w14:textId="77777777" w:rsidTr="00042791">
        <w:tc>
          <w:tcPr>
            <w:tcW w:w="3330" w:type="dxa"/>
          </w:tcPr>
          <w:p w14:paraId="4029DA74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20AE624B" w14:textId="6A563B1B" w:rsidR="00DF285E" w:rsidRPr="00212E31" w:rsidRDefault="00953132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21405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,400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CFD9C07" w14:textId="568D7CA4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857AF02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6E199DF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37D8D80E" w14:textId="77777777" w:rsidR="00DF285E" w:rsidRPr="009B31B8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B31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14E554F9" w14:textId="401EDE37" w:rsidR="00DF285E" w:rsidRPr="00212E31" w:rsidRDefault="00A21405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149,400</w:t>
            </w:r>
          </w:p>
        </w:tc>
      </w:tr>
      <w:tr w:rsidR="00953132" w:rsidRPr="00212E31" w14:paraId="719FF1AC" w14:textId="77777777" w:rsidTr="00042791">
        <w:tc>
          <w:tcPr>
            <w:tcW w:w="3330" w:type="dxa"/>
          </w:tcPr>
          <w:p w14:paraId="63099EE7" w14:textId="312D4D70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บริษัทใหญ่เดิม</w:t>
            </w:r>
          </w:p>
        </w:tc>
        <w:tc>
          <w:tcPr>
            <w:tcW w:w="1080" w:type="dxa"/>
          </w:tcPr>
          <w:p w14:paraId="0321FF55" w14:textId="48BE8C57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872,869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A4D0199" w14:textId="090177AB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07431A63" w14:textId="185898DD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457FD3D" w14:textId="19ED238A" w:rsidR="00953132" w:rsidRPr="00212E31" w:rsidRDefault="00953132" w:rsidP="009531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2E9AEC9F" w14:textId="39792306" w:rsidR="00953132" w:rsidRPr="009B31B8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087452FA" w14:textId="7741785D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872,869</w:t>
            </w:r>
          </w:p>
        </w:tc>
      </w:tr>
      <w:tr w:rsidR="00953132" w:rsidRPr="00212E31" w14:paraId="1BF75783" w14:textId="77777777" w:rsidTr="00042791">
        <w:tc>
          <w:tcPr>
            <w:tcW w:w="3330" w:type="dxa"/>
          </w:tcPr>
          <w:p w14:paraId="66297500" w14:textId="32009F80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0C43CE">
              <w:rPr>
                <w:rFonts w:hint="cs"/>
                <w:sz w:val="26"/>
                <w:szCs w:val="26"/>
                <w:cs/>
              </w:rPr>
              <w:t>เงินกู้ยืมระยะสั้นจาก</w:t>
            </w:r>
            <w:r>
              <w:rPr>
                <w:rFonts w:hint="cs"/>
                <w:sz w:val="26"/>
                <w:szCs w:val="26"/>
                <w:cs/>
              </w:rPr>
              <w:t>กิจการที่เกี่ยวข้องกันกับบริษัทใหญ่เดิม</w:t>
            </w:r>
          </w:p>
        </w:tc>
        <w:tc>
          <w:tcPr>
            <w:tcW w:w="1080" w:type="dxa"/>
          </w:tcPr>
          <w:p w14:paraId="256ABCF5" w14:textId="77777777" w:rsidR="00953132" w:rsidRDefault="00953132" w:rsidP="00A2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7A6D6B" w14:textId="73F34FF8" w:rsidR="00953132" w:rsidRPr="00212E31" w:rsidRDefault="00A21405" w:rsidP="00A2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84856AD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C49BB4" w14:textId="6C7B6983" w:rsidR="00953132" w:rsidRPr="00212E31" w:rsidRDefault="00A21405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128130DD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962F90" w14:textId="013C5240" w:rsidR="00953132" w:rsidRPr="00212E31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EB125ED" w14:textId="77777777" w:rsidR="00953132" w:rsidRDefault="00953132" w:rsidP="009531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ABAC28" w14:textId="1D08D485" w:rsidR="00953132" w:rsidRPr="00212E31" w:rsidRDefault="00953132" w:rsidP="00953132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4BA5DFAD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F87CAF" w14:textId="3582BFCC" w:rsidR="00953132" w:rsidRPr="009B31B8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766D3E7E" w14:textId="77777777" w:rsidR="00953132" w:rsidRDefault="00953132" w:rsidP="009531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D40CAF" w14:textId="2068906F" w:rsidR="00953132" w:rsidRPr="00212E31" w:rsidRDefault="008C5560" w:rsidP="008C5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45,000</w:t>
            </w:r>
          </w:p>
        </w:tc>
      </w:tr>
      <w:tr w:rsidR="00DF285E" w:rsidRPr="00212E31" w14:paraId="2E8C3A0C" w14:textId="77777777" w:rsidTr="00042791">
        <w:tc>
          <w:tcPr>
            <w:tcW w:w="3330" w:type="dxa"/>
          </w:tcPr>
          <w:p w14:paraId="4F2247FE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sz w:val="26"/>
                <w:szCs w:val="26"/>
                <w:cs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เงินกู้ยืมระยะสั้นจากบุคคลอื่น</w:t>
            </w:r>
          </w:p>
        </w:tc>
        <w:tc>
          <w:tcPr>
            <w:tcW w:w="1080" w:type="dxa"/>
          </w:tcPr>
          <w:p w14:paraId="7130AED1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7,945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3AF7611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2D516AFB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781DBF4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3BDFDF08" w14:textId="77777777" w:rsidR="00DF285E" w:rsidRPr="009B31B8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B31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167C0303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7,945</w:t>
            </w:r>
          </w:p>
        </w:tc>
      </w:tr>
      <w:tr w:rsidR="00DF285E" w:rsidRPr="00212E31" w14:paraId="0C2B7B7D" w14:textId="77777777" w:rsidTr="00042791">
        <w:tc>
          <w:tcPr>
            <w:tcW w:w="3330" w:type="dxa"/>
          </w:tcPr>
          <w:p w14:paraId="549B9B6D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7" w:right="-24" w:hanging="167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70A67FDC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E83FDE7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 xml:space="preserve"> 32,963 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68B05ECF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116,263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1320783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0756FE0A" w14:textId="77777777" w:rsidR="00DF285E" w:rsidRPr="009B31B8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B31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2F5C8A1E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149,226</w:t>
            </w:r>
          </w:p>
        </w:tc>
      </w:tr>
      <w:tr w:rsidR="00DF285E" w:rsidRPr="00212E31" w14:paraId="0FAEAA2D" w14:textId="77777777" w:rsidTr="00042791">
        <w:tc>
          <w:tcPr>
            <w:tcW w:w="3330" w:type="dxa"/>
          </w:tcPr>
          <w:p w14:paraId="7B2D3509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  <w:cs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080" w:type="dxa"/>
          </w:tcPr>
          <w:p w14:paraId="1058972E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1AC6B65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 xml:space="preserve"> 18,288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3EA0D78F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78,696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B7A68EF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62186673" w14:textId="77777777" w:rsidR="00DF285E" w:rsidRPr="009B31B8" w:rsidRDefault="00DF285E" w:rsidP="009B31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B31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5D1F2A82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96,984</w:t>
            </w:r>
          </w:p>
        </w:tc>
      </w:tr>
      <w:tr w:rsidR="00DF285E" w:rsidRPr="00212E31" w14:paraId="7960DBEE" w14:textId="77777777" w:rsidTr="00042791">
        <w:tc>
          <w:tcPr>
            <w:tcW w:w="3330" w:type="dxa"/>
          </w:tcPr>
          <w:p w14:paraId="3AC337DF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  <w:r w:rsidRPr="00212E31"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E433057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2A25AA4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 xml:space="preserve"> 6,434 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497C01BF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4,284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55BD0C2" w14:textId="77777777" w:rsidR="00DF285E" w:rsidRPr="00212E31" w:rsidRDefault="00DF285E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1E646A2F" w14:textId="77777777" w:rsidR="00DF285E" w:rsidRPr="009B31B8" w:rsidRDefault="00DF285E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9B31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0D4A6066" w14:textId="77777777" w:rsidR="00DF285E" w:rsidRPr="00212E31" w:rsidRDefault="00DF285E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sz w:val="26"/>
                <w:szCs w:val="26"/>
              </w:rPr>
              <w:t>10,718</w:t>
            </w:r>
          </w:p>
        </w:tc>
      </w:tr>
      <w:tr w:rsidR="00DF285E" w:rsidRPr="00212E31" w14:paraId="462541FA" w14:textId="77777777" w:rsidTr="00042791">
        <w:tc>
          <w:tcPr>
            <w:tcW w:w="3330" w:type="dxa"/>
          </w:tcPr>
          <w:p w14:paraId="13E2201E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64F6CCAD" w14:textId="4721D916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1B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</w:t>
            </w:r>
            <w:r w:rsidR="00297F6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  <w:r w:rsidRPr="00451B8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,045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B170860" w14:textId="07A1F6FD" w:rsidR="00DF285E" w:rsidRPr="00212E31" w:rsidRDefault="00BA08B7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330</w:t>
            </w:r>
            <w:r w:rsidR="00DF285E" w:rsidRPr="00E1342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,372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6DA92A8E" w14:textId="77777777" w:rsidR="00DF285E" w:rsidRPr="00212E31" w:rsidRDefault="00DF285E" w:rsidP="000427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199,243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0DD28825" w14:textId="77777777" w:rsidR="00DF285E" w:rsidRPr="00212E31" w:rsidRDefault="00DF285E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60BD9EF9" w14:textId="77777777" w:rsidR="00DF285E" w:rsidRPr="00212E31" w:rsidRDefault="00DF285E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ind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6588A4C0" w14:textId="77777777" w:rsidR="00DF285E" w:rsidRPr="00212E31" w:rsidRDefault="00DF285E" w:rsidP="009B31B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 w:rsidRPr="009B31B8">
              <w:rPr>
                <w:rFonts w:ascii="Angsana New" w:hAnsi="Angsana New"/>
                <w:b/>
                <w:bCs/>
                <w:sz w:val="26"/>
                <w:szCs w:val="26"/>
              </w:rPr>
              <w:t>929</w:t>
            </w: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,660</w:t>
            </w:r>
          </w:p>
        </w:tc>
      </w:tr>
      <w:tr w:rsidR="00DF285E" w:rsidRPr="00212E31" w14:paraId="6D22F792" w14:textId="77777777" w:rsidTr="00042791">
        <w:tc>
          <w:tcPr>
            <w:tcW w:w="3330" w:type="dxa"/>
          </w:tcPr>
          <w:p w14:paraId="1E60E0B3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98F472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7E65C7B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3B76B4D3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403C9D5" w14:textId="77777777" w:rsidR="00DF285E" w:rsidRPr="00212E31" w:rsidRDefault="00DF285E" w:rsidP="009B31B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3062DFA6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5C2AB307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285E" w:rsidRPr="00212E31" w14:paraId="24E96E27" w14:textId="77777777" w:rsidTr="00042791">
        <w:tc>
          <w:tcPr>
            <w:tcW w:w="3330" w:type="dxa"/>
          </w:tcPr>
          <w:p w14:paraId="718088AF" w14:textId="77777777" w:rsidR="00DF285E" w:rsidRPr="00212E31" w:rsidRDefault="00DF285E" w:rsidP="00042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24" w:hanging="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ส่วนต่างสภาพคล่องสุทธิ</w:t>
            </w:r>
          </w:p>
        </w:tc>
        <w:tc>
          <w:tcPr>
            <w:tcW w:w="1080" w:type="dxa"/>
          </w:tcPr>
          <w:p w14:paraId="6B088A19" w14:textId="1C7DE489" w:rsidR="00DF285E" w:rsidRPr="00212E31" w:rsidRDefault="00DF285E" w:rsidP="000427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75745">
              <w:rPr>
                <w:rFonts w:ascii="Angsana New" w:hAnsi="Angsana New"/>
                <w:b/>
                <w:bCs/>
                <w:sz w:val="26"/>
                <w:szCs w:val="26"/>
              </w:rPr>
              <w:t>(1,</w:t>
            </w:r>
            <w:r w:rsidR="00BA08B7">
              <w:rPr>
                <w:rFonts w:ascii="Angsana New" w:hAnsi="Angsana New"/>
                <w:b/>
                <w:bCs/>
                <w:sz w:val="26"/>
                <w:szCs w:val="26"/>
              </w:rPr>
              <w:t>399</w:t>
            </w:r>
            <w:r w:rsidRPr="00B75745">
              <w:rPr>
                <w:rFonts w:ascii="Angsana New" w:hAnsi="Angsana New"/>
                <w:b/>
                <w:bCs/>
                <w:sz w:val="26"/>
                <w:szCs w:val="26"/>
              </w:rPr>
              <w:t>,925)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1A6C9E8" w14:textId="0CD6B092" w:rsidR="00DF285E" w:rsidRPr="00212E31" w:rsidRDefault="00DF285E" w:rsidP="000427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4D34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  <w:r w:rsidR="00386B39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Pr="001D4D34">
              <w:rPr>
                <w:rFonts w:ascii="Angsana New" w:hAnsi="Angsana New"/>
                <w:b/>
                <w:bCs/>
                <w:sz w:val="26"/>
                <w:szCs w:val="26"/>
              </w:rPr>
              <w:t>,069</w:t>
            </w:r>
          </w:p>
        </w:tc>
        <w:tc>
          <w:tcPr>
            <w:tcW w:w="887" w:type="dxa"/>
            <w:tcBorders>
              <w:left w:val="nil"/>
              <w:right w:val="nil"/>
            </w:tcBorders>
          </w:tcPr>
          <w:p w14:paraId="369CA79E" w14:textId="77777777" w:rsidR="00DF285E" w:rsidRPr="00212E31" w:rsidRDefault="00DF285E" w:rsidP="000427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right="-29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(163,927)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2D7262D" w14:textId="77777777" w:rsidR="00DF285E" w:rsidRPr="00212E31" w:rsidRDefault="00DF285E" w:rsidP="009B31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12E3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3" w:type="dxa"/>
            <w:tcBorders>
              <w:left w:val="nil"/>
              <w:right w:val="nil"/>
            </w:tcBorders>
          </w:tcPr>
          <w:p w14:paraId="02E054A8" w14:textId="77777777" w:rsidR="00DF285E" w:rsidRPr="00212E31" w:rsidRDefault="00DF285E" w:rsidP="009B31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ind w:right="-6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60,962</w:t>
            </w:r>
          </w:p>
        </w:tc>
        <w:tc>
          <w:tcPr>
            <w:tcW w:w="1056" w:type="dxa"/>
            <w:tcBorders>
              <w:left w:val="nil"/>
              <w:right w:val="nil"/>
            </w:tcBorders>
          </w:tcPr>
          <w:p w14:paraId="731C6F5E" w14:textId="77777777" w:rsidR="00DF285E" w:rsidRPr="00212E31" w:rsidRDefault="00DF285E" w:rsidP="009B31B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2E31">
              <w:rPr>
                <w:rFonts w:ascii="Angsana New" w:hAnsi="Angsana New"/>
                <w:b/>
                <w:bCs/>
                <w:sz w:val="26"/>
                <w:szCs w:val="26"/>
              </w:rPr>
              <w:t>(1,264,821)</w:t>
            </w:r>
          </w:p>
        </w:tc>
      </w:tr>
    </w:tbl>
    <w:p w14:paraId="69DAF9D6" w14:textId="77777777" w:rsidR="00DF285E" w:rsidRDefault="00DF285E" w:rsidP="000255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6C52838" w14:textId="04E40D96" w:rsidR="00633124" w:rsidRPr="001B09EE" w:rsidRDefault="00633124" w:rsidP="00633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  <w:cs/>
        </w:rPr>
      </w:pPr>
      <w:r w:rsidRPr="001B09EE">
        <w:rPr>
          <w:rFonts w:asciiTheme="majorBidi" w:hAnsiTheme="majorBidi" w:cstheme="majorBidi"/>
          <w:sz w:val="24"/>
          <w:szCs w:val="24"/>
          <w:vertAlign w:val="superscript"/>
        </w:rPr>
        <w:t>*</w:t>
      </w:r>
      <w:r>
        <w:rPr>
          <w:rFonts w:asciiTheme="majorBidi" w:hAnsiTheme="majorBidi" w:cstheme="majorBidi"/>
          <w:sz w:val="24"/>
          <w:szCs w:val="24"/>
          <w:cs/>
        </w:rPr>
        <w:tab/>
      </w:r>
      <w:r w:rsidRPr="001B09EE">
        <w:rPr>
          <w:rFonts w:asciiTheme="majorBidi" w:hAnsiTheme="majorBidi" w:cstheme="majorBidi" w:hint="cs"/>
          <w:sz w:val="24"/>
          <w:szCs w:val="24"/>
          <w:cs/>
        </w:rPr>
        <w:t>ก่อนหักรายได้ดอกเบี้ยที่ยังไม่ถือเป็นรายได้ ภาษีขายรอตัดบัญชีและค่าเผื่อผลขาดทุนด้านเครดิตที่คาดว่าจะเกิดขึ้น</w:t>
      </w:r>
    </w:p>
    <w:p w14:paraId="212BC1D0" w14:textId="58F7CEE0" w:rsidR="00210773" w:rsidRDefault="00210773" w:rsidP="00C33F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787B2E" w14:textId="7B56125F" w:rsidR="002D5592" w:rsidRPr="00002312" w:rsidRDefault="00F42A4E" w:rsidP="008E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02312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2D5592" w:rsidRPr="0000231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C34565E" w14:textId="3235D46D" w:rsidR="002D5592" w:rsidRPr="00002312" w:rsidRDefault="002D5592" w:rsidP="008E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8106221" w14:textId="69DCE8E2" w:rsidR="00310FA3" w:rsidRPr="00002312" w:rsidRDefault="005762CF" w:rsidP="008E7493">
      <w:pPr>
        <w:ind w:left="540"/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  <w:r w:rsidRPr="00002312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="00025532">
        <w:rPr>
          <w:rFonts w:ascii="Angsana New" w:eastAsia="AngsanaNew" w:hAnsi="Angsana New"/>
          <w:spacing w:val="-2"/>
          <w:sz w:val="30"/>
          <w:szCs w:val="30"/>
          <w:lang w:eastAsia="en-GB"/>
        </w:rPr>
        <w:br/>
      </w:r>
      <w:r w:rsidRPr="00002312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32E5A8E6" w14:textId="77777777" w:rsidR="0084201E" w:rsidRPr="00DE347B" w:rsidRDefault="0084201E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3AA483E" w14:textId="06290753" w:rsidR="00AC7C5E" w:rsidRPr="00025532" w:rsidRDefault="005762CF" w:rsidP="00DE347B">
      <w:pPr>
        <w:tabs>
          <w:tab w:val="clear" w:pos="454"/>
          <w:tab w:val="left" w:pos="540"/>
        </w:tabs>
        <w:ind w:left="540"/>
        <w:rPr>
          <w:b/>
          <w:bCs/>
          <w:cs/>
        </w:rPr>
      </w:pPr>
      <w:r w:rsidRPr="0002553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="002B5E4B" w:rsidRPr="00025532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02553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025532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  <w:t>ความเสี่ยงด้านอัตราแลกเปลี่ยน</w:t>
      </w:r>
    </w:p>
    <w:p w14:paraId="769D868A" w14:textId="1C98226F" w:rsidR="005762CF" w:rsidRPr="00DE347B" w:rsidRDefault="005762CF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3F63AE" w14:textId="521A2DF7" w:rsidR="005762CF" w:rsidRDefault="00F42A4E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  <w:r w:rsidRPr="00002312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กลุ่มบริษัทไม่มี</w:t>
      </w:r>
      <w:r w:rsidR="005762CF" w:rsidRPr="00002312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ความเสี่ยงด้านอัตราแลกเปลี่ยน</w:t>
      </w:r>
      <w:r w:rsidRPr="00002312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เนื่องจากไม่มีรายการที่เป็นเงินตราต่างประเทศที่มี</w:t>
      </w:r>
      <w:r w:rsidR="00806DC1" w:rsidRPr="00002312">
        <w:rPr>
          <w:rFonts w:ascii="Angsana New" w:eastAsia="AngsanaNew" w:hAnsi="Angsana New" w:hint="cs"/>
          <w:spacing w:val="-2"/>
          <w:sz w:val="30"/>
          <w:szCs w:val="30"/>
          <w:cs/>
          <w:lang w:eastAsia="en-GB"/>
        </w:rPr>
        <w:t>สาระสำคัญ</w:t>
      </w:r>
    </w:p>
    <w:p w14:paraId="14BFBB38" w14:textId="77777777" w:rsidR="00025532" w:rsidRPr="00002312" w:rsidRDefault="00025532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</w:p>
    <w:p w14:paraId="58C81DAF" w14:textId="18EAE39E" w:rsidR="002B5E4B" w:rsidRPr="00DE347B" w:rsidRDefault="002B5E4B" w:rsidP="00DE347B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2B5E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(</w:t>
      </w:r>
      <w:r w:rsidRPr="002B5E4B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Pr="002B5E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)</w:t>
      </w:r>
      <w:r w:rsidRPr="002B5E4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ab/>
      </w:r>
      <w:r w:rsidRPr="00DE347B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ความเสี่ยงด้านอัตราดอกเบี้ย</w:t>
      </w:r>
    </w:p>
    <w:p w14:paraId="1324E6AF" w14:textId="2464E0F5" w:rsidR="00BC0427" w:rsidRPr="00002312" w:rsidRDefault="00BC0427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AngsanaNew" w:hAnsi="Angsana New"/>
          <w:spacing w:val="-2"/>
          <w:sz w:val="30"/>
          <w:szCs w:val="30"/>
          <w:lang w:eastAsia="en-GB"/>
        </w:rPr>
      </w:pPr>
    </w:p>
    <w:p w14:paraId="634178B0" w14:textId="1A7E08D8" w:rsidR="00326DAB" w:rsidRDefault="00326DAB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DE347B">
        <w:rPr>
          <w:rFonts w:ascii="Angsana New" w:eastAsia="AngsanaNew" w:hAnsi="Angsana New"/>
          <w:spacing w:val="-2"/>
          <w:sz w:val="30"/>
          <w:szCs w:val="30"/>
          <w:cs/>
          <w:lang w:eastAsia="en-GB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="00F42A4E" w:rsidRPr="00DE347B">
        <w:rPr>
          <w:rFonts w:ascii="Angsana New" w:eastAsia="AngsanaNew" w:hAnsi="Angsana New"/>
          <w:spacing w:val="-2"/>
          <w:sz w:val="30"/>
          <w:szCs w:val="30"/>
          <w:cs/>
          <w:lang w:eastAsia="en-GB"/>
        </w:rPr>
        <w:t>ตลาด</w:t>
      </w:r>
      <w:r w:rsidRPr="00DE347B">
        <w:rPr>
          <w:rFonts w:ascii="Angsana New" w:eastAsia="AngsanaNew" w:hAnsi="Angsana New"/>
          <w:spacing w:val="-2"/>
          <w:sz w:val="30"/>
          <w:szCs w:val="30"/>
          <w:cs/>
          <w:lang w:eastAsia="en-GB"/>
        </w:rPr>
        <w:t>ซึ่งส่ง</w:t>
      </w:r>
      <w:r w:rsidR="00025532">
        <w:rPr>
          <w:rFonts w:ascii="Angsana New" w:eastAsia="AngsanaNew" w:hAnsi="Angsana New"/>
          <w:spacing w:val="-2"/>
          <w:sz w:val="30"/>
          <w:szCs w:val="30"/>
          <w:lang w:eastAsia="en-GB"/>
        </w:rPr>
        <w:br/>
      </w:r>
      <w:r w:rsidRPr="00DE347B">
        <w:rPr>
          <w:rFonts w:ascii="Angsana New" w:eastAsia="AngsanaNew" w:hAnsi="Angsana New"/>
          <w:spacing w:val="-2"/>
          <w:sz w:val="30"/>
          <w:szCs w:val="30"/>
          <w:cs/>
          <w:lang w:eastAsia="en-GB"/>
        </w:rPr>
        <w:t>ผลกระทบต่อผลการดำเนินงานและกระแสเงินสดของกลุ่มบริษัท กลุ่มบริษัทมีฐานะเปิดต่อความเสี่ยงด้านอัตราดอกเบี้ย</w:t>
      </w:r>
      <w:r w:rsidRPr="00356724">
        <w:rPr>
          <w:rFonts w:ascii="Angsana New" w:eastAsia="AngsanaNew" w:hAnsi="Angsana New"/>
          <w:spacing w:val="-2"/>
          <w:sz w:val="30"/>
          <w:szCs w:val="30"/>
          <w:cs/>
          <w:lang w:eastAsia="en-GB"/>
        </w:rPr>
        <w:t>โดยหลักมาจากเงินกู้ยืม</w:t>
      </w:r>
      <w:r w:rsidRPr="00002312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74D4FD52" w14:textId="77777777" w:rsidR="00A24F94" w:rsidRPr="00002312" w:rsidRDefault="00A24F94" w:rsidP="00F42A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17" w:hanging="47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36" w:type="dxa"/>
        <w:tblInd w:w="81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9"/>
        <w:gridCol w:w="1080"/>
        <w:gridCol w:w="269"/>
        <w:gridCol w:w="1090"/>
        <w:gridCol w:w="276"/>
        <w:gridCol w:w="1080"/>
        <w:gridCol w:w="270"/>
        <w:gridCol w:w="1172"/>
      </w:tblGrid>
      <w:tr w:rsidR="00326DAB" w:rsidRPr="00002312" w14:paraId="52AC47B9" w14:textId="77777777" w:rsidTr="00DF285E">
        <w:trPr>
          <w:tblHeader/>
        </w:trPr>
        <w:tc>
          <w:tcPr>
            <w:tcW w:w="2037" w:type="pct"/>
            <w:tcBorders>
              <w:top w:val="nil"/>
              <w:bottom w:val="nil"/>
            </w:tcBorders>
          </w:tcPr>
          <w:p w14:paraId="08B7C10A" w14:textId="77777777" w:rsidR="00326DAB" w:rsidRPr="00002312" w:rsidRDefault="00326DAB">
            <w:pP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80" w:type="pct"/>
            <w:gridSpan w:val="3"/>
            <w:tcBorders>
              <w:top w:val="nil"/>
              <w:bottom w:val="nil"/>
            </w:tcBorders>
          </w:tcPr>
          <w:p w14:paraId="0C755A4D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023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0D160242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7" w:type="pct"/>
            <w:gridSpan w:val="3"/>
            <w:tcBorders>
              <w:top w:val="nil"/>
              <w:bottom w:val="nil"/>
            </w:tcBorders>
          </w:tcPr>
          <w:p w14:paraId="20615FFE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F285E" w:rsidRPr="00002312" w14:paraId="743AFCB2" w14:textId="77777777" w:rsidTr="00DF285E">
        <w:trPr>
          <w:tblHeader/>
        </w:trPr>
        <w:tc>
          <w:tcPr>
            <w:tcW w:w="2037" w:type="pct"/>
            <w:tcBorders>
              <w:top w:val="nil"/>
            </w:tcBorders>
          </w:tcPr>
          <w:p w14:paraId="364863BE" w14:textId="77777777" w:rsidR="00DF285E" w:rsidRPr="00002312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</w:tcBorders>
          </w:tcPr>
          <w:p w14:paraId="12273A35" w14:textId="4060D416" w:rsidR="00DF285E" w:rsidRPr="00002312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2" w:type="pct"/>
            <w:tcBorders>
              <w:top w:val="nil"/>
            </w:tcBorders>
          </w:tcPr>
          <w:p w14:paraId="05F0AFFD" w14:textId="77777777" w:rsidR="00DF285E" w:rsidRPr="00002312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</w:tcBorders>
          </w:tcPr>
          <w:p w14:paraId="7D9C413E" w14:textId="08F8EEBA" w:rsidR="00DF285E" w:rsidRPr="00002312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6" w:type="pct"/>
            <w:tcBorders>
              <w:top w:val="nil"/>
            </w:tcBorders>
          </w:tcPr>
          <w:p w14:paraId="6E7FDA89" w14:textId="77777777" w:rsidR="00DF285E" w:rsidRPr="00002312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</w:tcBorders>
          </w:tcPr>
          <w:p w14:paraId="39EFB314" w14:textId="6EF369F7" w:rsidR="00DF285E" w:rsidRPr="00002312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" w:type="pct"/>
            <w:tcBorders>
              <w:top w:val="nil"/>
            </w:tcBorders>
          </w:tcPr>
          <w:p w14:paraId="3BB5E31A" w14:textId="77777777" w:rsidR="00DF285E" w:rsidRPr="00002312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nil"/>
            </w:tcBorders>
          </w:tcPr>
          <w:p w14:paraId="4BD6384F" w14:textId="0D039D87" w:rsidR="00DF285E" w:rsidRPr="00002312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 w:hint="cs"/>
                <w:sz w:val="28"/>
                <w:szCs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26DAB" w:rsidRPr="00002312" w14:paraId="32A4B642" w14:textId="77777777" w:rsidTr="00DE347B">
        <w:trPr>
          <w:tblHeader/>
        </w:trPr>
        <w:tc>
          <w:tcPr>
            <w:tcW w:w="2037" w:type="pct"/>
          </w:tcPr>
          <w:p w14:paraId="15FD3C3E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63" w:type="pct"/>
            <w:gridSpan w:val="7"/>
          </w:tcPr>
          <w:p w14:paraId="2EFCC881" w14:textId="77777777" w:rsidR="00326DAB" w:rsidRPr="00002312" w:rsidRDefault="00326D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64609" w:rsidRPr="00002312" w14:paraId="03BAEF60" w14:textId="77777777" w:rsidTr="00DF285E">
        <w:tc>
          <w:tcPr>
            <w:tcW w:w="2037" w:type="pct"/>
            <w:tcBorders>
              <w:top w:val="nil"/>
            </w:tcBorders>
          </w:tcPr>
          <w:p w14:paraId="3A9C98A9" w14:textId="77777777" w:rsidR="00A64609" w:rsidRPr="00002312" w:rsidRDefault="00A64609" w:rsidP="00A6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เครื่องมือทาง</w:t>
            </w:r>
            <w:r w:rsidRPr="003567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การเงินที่มีอัตราดอกเบี้ยผันแปร</w:t>
            </w:r>
          </w:p>
        </w:tc>
        <w:tc>
          <w:tcPr>
            <w:tcW w:w="611" w:type="pct"/>
            <w:tcBorders>
              <w:top w:val="nil"/>
              <w:bottom w:val="nil"/>
            </w:tcBorders>
          </w:tcPr>
          <w:p w14:paraId="24996130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2B324774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7" w:type="pct"/>
            <w:tcBorders>
              <w:top w:val="nil"/>
              <w:bottom w:val="nil"/>
            </w:tcBorders>
          </w:tcPr>
          <w:p w14:paraId="42EBFEE3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729E2AD2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nil"/>
              <w:bottom w:val="nil"/>
            </w:tcBorders>
          </w:tcPr>
          <w:p w14:paraId="38DDAAC2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AECA0AE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nil"/>
              <w:bottom w:val="nil"/>
            </w:tcBorders>
          </w:tcPr>
          <w:p w14:paraId="52DD02A2" w14:textId="77777777" w:rsidR="00A64609" w:rsidRPr="000F3B29" w:rsidRDefault="00A64609" w:rsidP="00A646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F285E" w:rsidRPr="00002312" w14:paraId="75287FAE" w14:textId="77777777" w:rsidTr="00DF285E">
        <w:tc>
          <w:tcPr>
            <w:tcW w:w="2037" w:type="pct"/>
            <w:tcBorders>
              <w:bottom w:val="nil"/>
            </w:tcBorders>
          </w:tcPr>
          <w:p w14:paraId="357DE648" w14:textId="77777777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611" w:type="pct"/>
            <w:tcBorders>
              <w:top w:val="nil"/>
              <w:bottom w:val="single" w:sz="4" w:space="0" w:color="auto"/>
            </w:tcBorders>
          </w:tcPr>
          <w:p w14:paraId="39F818AC" w14:textId="7A69AB07" w:rsidR="00DF285E" w:rsidRPr="00D33141" w:rsidRDefault="00927290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206,193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7DD74104" w14:textId="77777777" w:rsidR="00DF285E" w:rsidRPr="00D33141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bottom w:val="single" w:sz="4" w:space="0" w:color="auto"/>
            </w:tcBorders>
          </w:tcPr>
          <w:p w14:paraId="45E6420B" w14:textId="4478E200" w:rsidR="00DF285E" w:rsidRPr="00D33141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221,183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2D80891F" w14:textId="77777777" w:rsidR="00DF285E" w:rsidRPr="00D33141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nil"/>
              <w:bottom w:val="single" w:sz="4" w:space="0" w:color="auto"/>
            </w:tcBorders>
          </w:tcPr>
          <w:p w14:paraId="37193E08" w14:textId="7E688E94" w:rsidR="00DF285E" w:rsidRPr="00D33141" w:rsidRDefault="006A7014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206,193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E6D9597" w14:textId="77777777" w:rsidR="00DF285E" w:rsidRPr="00D33141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nil"/>
              <w:bottom w:val="single" w:sz="4" w:space="0" w:color="auto"/>
            </w:tcBorders>
          </w:tcPr>
          <w:p w14:paraId="2D10B625" w14:textId="187D72D8" w:rsidR="00DF285E" w:rsidRPr="00D33141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221,183</w:t>
            </w:r>
          </w:p>
        </w:tc>
      </w:tr>
      <w:tr w:rsidR="00DF285E" w:rsidRPr="00002312" w14:paraId="6FDA31DB" w14:textId="77777777" w:rsidTr="00DF285E">
        <w:tc>
          <w:tcPr>
            <w:tcW w:w="2037" w:type="pct"/>
            <w:tcBorders>
              <w:top w:val="nil"/>
              <w:bottom w:val="nil"/>
            </w:tcBorders>
          </w:tcPr>
          <w:p w14:paraId="2DB7390A" w14:textId="78BFF8EF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6913EDCD" w14:textId="5DD1119D" w:rsidR="00DF285E" w:rsidRPr="007634F8" w:rsidRDefault="00927290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206,193</w:t>
            </w:r>
          </w:p>
        </w:tc>
        <w:tc>
          <w:tcPr>
            <w:tcW w:w="152" w:type="pct"/>
            <w:tcBorders>
              <w:top w:val="nil"/>
              <w:bottom w:val="nil"/>
            </w:tcBorders>
          </w:tcPr>
          <w:p w14:paraId="3C96C204" w14:textId="77777777" w:rsidR="00DF285E" w:rsidRPr="007634F8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E9DE68C" w14:textId="74674C94" w:rsidR="00DF285E" w:rsidRPr="007634F8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221,183</w:t>
            </w:r>
          </w:p>
        </w:tc>
        <w:tc>
          <w:tcPr>
            <w:tcW w:w="156" w:type="pct"/>
            <w:tcBorders>
              <w:top w:val="nil"/>
              <w:bottom w:val="nil"/>
            </w:tcBorders>
          </w:tcPr>
          <w:p w14:paraId="0AA27390" w14:textId="77777777" w:rsidR="00DF285E" w:rsidRPr="007634F8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26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538019B" w14:textId="564EDBA9" w:rsidR="00DF285E" w:rsidRPr="007634F8" w:rsidRDefault="006A7014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206,193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0A243D1" w14:textId="77777777" w:rsidR="00DF285E" w:rsidRPr="00D33141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0C107EB9" w14:textId="115CDD7A" w:rsidR="00DF285E" w:rsidRPr="00D33141" w:rsidRDefault="00DF285E" w:rsidP="00DF28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D65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221,183</w:t>
            </w:r>
          </w:p>
        </w:tc>
      </w:tr>
    </w:tbl>
    <w:p w14:paraId="4B278301" w14:textId="77777777" w:rsidR="00326DAB" w:rsidRPr="00002312" w:rsidRDefault="00326DAB" w:rsidP="0032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D993FB" w14:textId="07E05A4B" w:rsidR="00326DAB" w:rsidRPr="00002312" w:rsidRDefault="00326DAB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002312">
        <w:rPr>
          <w:rFonts w:ascii="Angsana New" w:hAnsi="Angsana New" w:hint="cs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1E232E" w:rsidRPr="00002312">
        <w:rPr>
          <w:rFonts w:ascii="Angsana New" w:hAnsi="Angsana New" w:hint="cs"/>
          <w:i/>
          <w:iCs/>
          <w:sz w:val="30"/>
          <w:szCs w:val="30"/>
          <w:cs/>
        </w:rPr>
        <w:t>ทางการเงิน</w:t>
      </w:r>
      <w:r w:rsidRPr="00002312">
        <w:rPr>
          <w:rFonts w:ascii="Angsana New" w:hAnsi="Angsana New" w:hint="cs"/>
          <w:i/>
          <w:iCs/>
          <w:sz w:val="30"/>
          <w:szCs w:val="30"/>
          <w:cs/>
        </w:rPr>
        <w:t>ที่มีอัตราดอกเบี้ยผันแปร</w:t>
      </w:r>
    </w:p>
    <w:p w14:paraId="470EDD20" w14:textId="77777777" w:rsidR="00326DAB" w:rsidRPr="00002312" w:rsidRDefault="00326DAB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045DF68" w14:textId="15717A38" w:rsidR="00326DAB" w:rsidRPr="00002312" w:rsidRDefault="00326DAB" w:rsidP="00DE3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002312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8A1AAD" w:rsidRPr="008A1AAD">
        <w:rPr>
          <w:rFonts w:ascii="Angsana New" w:hAnsi="Angsana New" w:hint="cs"/>
          <w:sz w:val="30"/>
          <w:szCs w:val="30"/>
          <w:cs/>
        </w:rPr>
        <w:t>อัตราดอกเบี้ยที่</w:t>
      </w:r>
      <w:r w:rsidR="00986326">
        <w:rPr>
          <w:rFonts w:ascii="Angsana New" w:hAnsi="Angsana New" w:hint="cs"/>
          <w:sz w:val="30"/>
          <w:szCs w:val="30"/>
          <w:cs/>
        </w:rPr>
        <w:t>ร้อยละ</w:t>
      </w:r>
      <w:r w:rsidR="008A1AAD" w:rsidRPr="008A1AAD">
        <w:rPr>
          <w:rFonts w:ascii="Angsana New" w:hAnsi="Angsana New"/>
          <w:sz w:val="30"/>
          <w:szCs w:val="30"/>
          <w:cs/>
        </w:rPr>
        <w:t xml:space="preserve"> </w:t>
      </w:r>
      <w:r w:rsidR="008E7493">
        <w:rPr>
          <w:rFonts w:ascii="Angsana New" w:hAnsi="Angsana New"/>
          <w:sz w:val="30"/>
          <w:szCs w:val="30"/>
        </w:rPr>
        <w:t>1</w:t>
      </w:r>
      <w:r w:rsidR="008A1AAD" w:rsidRPr="008A1AAD">
        <w:rPr>
          <w:rFonts w:ascii="Angsana New" w:hAnsi="Angsana New"/>
          <w:sz w:val="30"/>
          <w:szCs w:val="30"/>
          <w:cs/>
        </w:rPr>
        <w:t xml:space="preserve"> </w:t>
      </w:r>
      <w:r w:rsidRPr="00002312">
        <w:rPr>
          <w:rFonts w:ascii="Angsana New" w:hAnsi="Angsana New" w:hint="cs"/>
          <w:sz w:val="30"/>
          <w:szCs w:val="30"/>
          <w:cs/>
        </w:rPr>
        <w:t>ซึ่งเป็นไปได้อย่างสมเหตุสมผล ณ วันที่รายงาน โดยตั้งอยู่บน</w:t>
      </w:r>
      <w:r w:rsidR="001E232E" w:rsidRPr="00002312">
        <w:rPr>
          <w:rFonts w:ascii="Angsana New" w:hAnsi="Angsana New"/>
          <w:sz w:val="30"/>
          <w:szCs w:val="30"/>
        </w:rPr>
        <w:br/>
      </w:r>
      <w:r w:rsidRPr="00002312">
        <w:rPr>
          <w:rFonts w:ascii="Angsana New" w:hAnsi="Angsana New" w:hint="cs"/>
          <w:sz w:val="30"/>
          <w:szCs w:val="30"/>
          <w:cs/>
        </w:rPr>
        <w:t>ข้อสมมติที่ว่าตัวแปรอื่นมีค่าคงที่</w:t>
      </w:r>
    </w:p>
    <w:p w14:paraId="339856E6" w14:textId="25B38A2A" w:rsidR="00953132" w:rsidRDefault="0095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4625" w:type="pct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683"/>
        <w:gridCol w:w="387"/>
        <w:gridCol w:w="1685"/>
      </w:tblGrid>
      <w:tr w:rsidR="00A971D0" w:rsidRPr="00002312" w14:paraId="1A74C5C2" w14:textId="77777777" w:rsidTr="00DE347B">
        <w:trPr>
          <w:trHeight w:val="256"/>
          <w:tblHeader/>
        </w:trPr>
        <w:tc>
          <w:tcPr>
            <w:tcW w:w="2887" w:type="pct"/>
          </w:tcPr>
          <w:p w14:paraId="764A7F48" w14:textId="77777777" w:rsidR="00326DAB" w:rsidRPr="00002312" w:rsidRDefault="00326DA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13" w:type="pct"/>
            <w:gridSpan w:val="3"/>
          </w:tcPr>
          <w:p w14:paraId="2301E32C" w14:textId="77777777" w:rsidR="00326DAB" w:rsidRPr="00002312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A971D0" w:rsidRPr="00002312" w14:paraId="2E0A2435" w14:textId="77777777" w:rsidTr="00DF285E">
        <w:trPr>
          <w:trHeight w:val="256"/>
          <w:tblHeader/>
        </w:trPr>
        <w:tc>
          <w:tcPr>
            <w:tcW w:w="2887" w:type="pct"/>
            <w:vAlign w:val="bottom"/>
          </w:tcPr>
          <w:p w14:paraId="0CD374DA" w14:textId="77777777" w:rsidR="00326DAB" w:rsidRPr="00002312" w:rsidRDefault="00326D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947" w:type="pct"/>
          </w:tcPr>
          <w:p w14:paraId="27368CB7" w14:textId="77777777" w:rsidR="00326DAB" w:rsidRPr="00002312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br/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18" w:type="pct"/>
          </w:tcPr>
          <w:p w14:paraId="72C100D3" w14:textId="77777777" w:rsidR="00326DAB" w:rsidRPr="00002312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pct"/>
          </w:tcPr>
          <w:p w14:paraId="71498F44" w14:textId="77777777" w:rsidR="00326DAB" w:rsidRPr="00002312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อัตราดอกเบี้ยลดลง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br/>
            </w: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002312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A971D0" w:rsidRPr="00002312" w14:paraId="1C1CD9D6" w14:textId="77777777" w:rsidTr="00DE347B">
        <w:trPr>
          <w:trHeight w:val="256"/>
          <w:tblHeader/>
        </w:trPr>
        <w:tc>
          <w:tcPr>
            <w:tcW w:w="2887" w:type="pct"/>
          </w:tcPr>
          <w:p w14:paraId="561BCC82" w14:textId="77777777" w:rsidR="00326DAB" w:rsidRPr="00002312" w:rsidRDefault="00326DA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3" w:type="pct"/>
            <w:gridSpan w:val="3"/>
          </w:tcPr>
          <w:p w14:paraId="03818D78" w14:textId="77777777" w:rsidR="00326DAB" w:rsidRPr="00002312" w:rsidRDefault="00326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492" w:rsidRPr="00002312" w14:paraId="30E25D72" w14:textId="77777777" w:rsidTr="00DF285E">
        <w:trPr>
          <w:trHeight w:val="256"/>
        </w:trPr>
        <w:tc>
          <w:tcPr>
            <w:tcW w:w="2887" w:type="pct"/>
          </w:tcPr>
          <w:p w14:paraId="19DDA4C9" w14:textId="2554CBAE" w:rsidR="001E232E" w:rsidRPr="00002312" w:rsidRDefault="001E232E" w:rsidP="001E232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DF28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47" w:type="pct"/>
          </w:tcPr>
          <w:p w14:paraId="670775C7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" w:type="pct"/>
          </w:tcPr>
          <w:p w14:paraId="243E4D6E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pct"/>
          </w:tcPr>
          <w:p w14:paraId="052D2B4A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0492" w:rsidRPr="001F7134" w14:paraId="5DD3C588" w14:textId="77777777" w:rsidTr="00DF285E">
        <w:trPr>
          <w:trHeight w:val="256"/>
        </w:trPr>
        <w:tc>
          <w:tcPr>
            <w:tcW w:w="2887" w:type="pct"/>
          </w:tcPr>
          <w:p w14:paraId="7A716E45" w14:textId="47C2D757" w:rsidR="001E232E" w:rsidRPr="00002312" w:rsidRDefault="001E232E" w:rsidP="001E232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02312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47" w:type="pct"/>
          </w:tcPr>
          <w:p w14:paraId="6CA03DAE" w14:textId="23FB5603" w:rsidR="001E232E" w:rsidRPr="00002312" w:rsidRDefault="009B7574" w:rsidP="001F71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(2,112)</w:t>
            </w:r>
          </w:p>
        </w:tc>
        <w:tc>
          <w:tcPr>
            <w:tcW w:w="218" w:type="pct"/>
          </w:tcPr>
          <w:p w14:paraId="5A6B3CB6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pct"/>
          </w:tcPr>
          <w:p w14:paraId="5F04FFBC" w14:textId="18435BA2" w:rsidR="001E232E" w:rsidRPr="00002312" w:rsidRDefault="009B7574" w:rsidP="007D6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2,112</w:t>
            </w:r>
          </w:p>
        </w:tc>
      </w:tr>
      <w:tr w:rsidR="002A0492" w:rsidRPr="00002312" w14:paraId="788ACCF9" w14:textId="77777777" w:rsidTr="00DF285E">
        <w:trPr>
          <w:trHeight w:val="256"/>
        </w:trPr>
        <w:tc>
          <w:tcPr>
            <w:tcW w:w="2887" w:type="pct"/>
          </w:tcPr>
          <w:p w14:paraId="7291B408" w14:textId="77777777" w:rsidR="001E232E" w:rsidRPr="00002312" w:rsidRDefault="001E232E" w:rsidP="001E232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7" w:type="pct"/>
          </w:tcPr>
          <w:p w14:paraId="5AB47D42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" w:type="pct"/>
          </w:tcPr>
          <w:p w14:paraId="59362B9C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pct"/>
          </w:tcPr>
          <w:p w14:paraId="0E33E953" w14:textId="77777777" w:rsidR="001E232E" w:rsidRPr="00002312" w:rsidRDefault="001E232E" w:rsidP="001E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0492" w:rsidRPr="00002312" w14:paraId="24582EFC" w14:textId="77777777" w:rsidTr="00DF285E">
        <w:trPr>
          <w:trHeight w:val="256"/>
        </w:trPr>
        <w:tc>
          <w:tcPr>
            <w:tcW w:w="2887" w:type="pct"/>
          </w:tcPr>
          <w:p w14:paraId="725AF18C" w14:textId="7DFF3C1D" w:rsidR="00055AEC" w:rsidRPr="00002312" w:rsidRDefault="00055AEC" w:rsidP="00055A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DF28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47" w:type="pct"/>
          </w:tcPr>
          <w:p w14:paraId="25F17CAD" w14:textId="77777777" w:rsidR="00055AEC" w:rsidRPr="00002312" w:rsidRDefault="00055AEC" w:rsidP="0005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" w:type="pct"/>
          </w:tcPr>
          <w:p w14:paraId="3C48B338" w14:textId="77777777" w:rsidR="00055AEC" w:rsidRPr="00002312" w:rsidRDefault="00055AEC" w:rsidP="0005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pct"/>
          </w:tcPr>
          <w:p w14:paraId="4C1031ED" w14:textId="77777777" w:rsidR="00055AEC" w:rsidRPr="00002312" w:rsidRDefault="00055AEC" w:rsidP="00055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0492" w:rsidRPr="00002312" w14:paraId="58868FA2" w14:textId="77777777" w:rsidTr="00DF285E">
        <w:trPr>
          <w:trHeight w:val="256"/>
        </w:trPr>
        <w:tc>
          <w:tcPr>
            <w:tcW w:w="2887" w:type="pct"/>
          </w:tcPr>
          <w:p w14:paraId="38BA6956" w14:textId="52B54785" w:rsidR="00DF285E" w:rsidRPr="00002312" w:rsidRDefault="00DF285E" w:rsidP="00DF285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91F14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47" w:type="pct"/>
          </w:tcPr>
          <w:p w14:paraId="6267E2AE" w14:textId="69ED277D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(2,204)</w:t>
            </w:r>
          </w:p>
        </w:tc>
        <w:tc>
          <w:tcPr>
            <w:tcW w:w="218" w:type="pct"/>
          </w:tcPr>
          <w:p w14:paraId="46701044" w14:textId="77777777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pct"/>
          </w:tcPr>
          <w:p w14:paraId="542CDF7D" w14:textId="012797DB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2,204</w:t>
            </w:r>
          </w:p>
        </w:tc>
      </w:tr>
    </w:tbl>
    <w:p w14:paraId="6055B6DC" w14:textId="10AC69E8" w:rsidR="00A02C74" w:rsidRDefault="00A02C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bookmarkEnd w:id="10"/>
    <w:p w14:paraId="1D2E1252" w14:textId="65D6F92A" w:rsidR="00133FBC" w:rsidRPr="00DE347B" w:rsidRDefault="00133FBC" w:rsidP="00D31F04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cs/>
          <w:lang w:val="x-none" w:eastAsia="x-none"/>
        </w:rPr>
      </w:pPr>
      <w:r w:rsidRPr="00DE347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การบริหารจัดการทุน</w:t>
      </w:r>
    </w:p>
    <w:p w14:paraId="07DDB773" w14:textId="637C9452" w:rsidR="00133FBC" w:rsidRPr="00D7421F" w:rsidRDefault="00133FBC" w:rsidP="00D7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3D53078C" w14:textId="4A03BED6" w:rsidR="00133FBC" w:rsidRPr="00002312" w:rsidRDefault="00133FBC" w:rsidP="0071775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02312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</w:t>
      </w:r>
      <w:r w:rsidR="001C54E5" w:rsidRPr="00002312">
        <w:rPr>
          <w:rFonts w:asciiTheme="majorBidi" w:hAnsiTheme="majorBidi" w:cstheme="majorBidi"/>
          <w:sz w:val="30"/>
          <w:szCs w:val="30"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และก่อให้เกิดการพัฒนาของธุรกิจในอนาคต คณะกรรมการได้มีการกำกับดูแลผลตอบแทนจาก</w:t>
      </w:r>
      <w:r w:rsidR="001C54E5" w:rsidRPr="00002312">
        <w:rPr>
          <w:rFonts w:asciiTheme="majorBidi" w:hAnsiTheme="majorBidi" w:cstheme="majorBidi"/>
          <w:sz w:val="30"/>
          <w:szCs w:val="30"/>
        </w:rPr>
        <w:br/>
      </w:r>
      <w:r w:rsidRPr="00002312">
        <w:rPr>
          <w:rFonts w:asciiTheme="majorBidi" w:hAnsiTheme="majorBidi" w:cstheme="majorBidi"/>
          <w:sz w:val="30"/>
          <w:szCs w:val="30"/>
          <w:cs/>
        </w:rPr>
        <w:t>การลงทุน</w:t>
      </w:r>
      <w:r w:rsidR="00773EDC" w:rsidRPr="00002312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  <w:r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9CA" w:rsidRPr="00002312">
        <w:rPr>
          <w:rFonts w:asciiTheme="majorBidi" w:hAnsiTheme="majorBidi" w:cstheme="majorBidi" w:hint="cs"/>
          <w:sz w:val="30"/>
          <w:szCs w:val="30"/>
          <w:cs/>
        </w:rPr>
        <w:t>โดยพิจารณาจากสัดส่วนของผลตอบแทนจากกิจการดำเนินงานต่อส่วนของผู้ถือหุ้นรวม</w:t>
      </w:r>
      <w:r w:rsidR="00F039CA" w:rsidRPr="00002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2312">
        <w:rPr>
          <w:rFonts w:asciiTheme="majorBidi" w:hAnsiTheme="majorBidi" w:cstheme="majorBidi"/>
          <w:sz w:val="30"/>
          <w:szCs w:val="30"/>
          <w:cs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D25ECBA" w14:textId="30243433" w:rsidR="00C76B53" w:rsidRDefault="00C7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52F02A8" w14:textId="0AA6D859" w:rsidR="00866F6C" w:rsidRPr="00451C2B" w:rsidRDefault="00866F6C" w:rsidP="00D31F04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r w:rsidRPr="00451C2B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ภาระผูกพันกับบุคคลหรือกิจการที่ไม่เกี่ยวข้องกัน</w:t>
      </w:r>
    </w:p>
    <w:p w14:paraId="1DB03689" w14:textId="77777777" w:rsidR="00866F6C" w:rsidRPr="00D7421F" w:rsidRDefault="00866F6C" w:rsidP="00D7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303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866F6C" w:rsidRPr="00002312" w14:paraId="6E00CC09" w14:textId="77777777" w:rsidTr="00C96A4B">
        <w:trPr>
          <w:trHeight w:val="353"/>
          <w:tblHeader/>
        </w:trPr>
        <w:tc>
          <w:tcPr>
            <w:tcW w:w="3870" w:type="dxa"/>
          </w:tcPr>
          <w:p w14:paraId="0C28E876" w14:textId="77777777" w:rsidR="00866F6C" w:rsidRPr="00002312" w:rsidRDefault="00866F6C" w:rsidP="00584172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vAlign w:val="center"/>
          </w:tcPr>
          <w:p w14:paraId="186A9D4F" w14:textId="77777777" w:rsidR="00866F6C" w:rsidRPr="00002312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219A25" w14:textId="77777777" w:rsidR="00866F6C" w:rsidRPr="00002312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1D234AFF" w14:textId="77777777" w:rsidR="00866F6C" w:rsidRPr="00002312" w:rsidRDefault="00866F6C" w:rsidP="00584172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285E" w:rsidRPr="00002312" w14:paraId="5B7EB7B0" w14:textId="77777777" w:rsidTr="00C96A4B">
        <w:trPr>
          <w:tblHeader/>
        </w:trPr>
        <w:tc>
          <w:tcPr>
            <w:tcW w:w="3870" w:type="dxa"/>
          </w:tcPr>
          <w:p w14:paraId="2FA06656" w14:textId="77777777" w:rsidR="00DF285E" w:rsidRPr="00002312" w:rsidRDefault="00DF285E" w:rsidP="00DF285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vAlign w:val="bottom"/>
          </w:tcPr>
          <w:p w14:paraId="3782CED4" w14:textId="1C327326" w:rsidR="00DF285E" w:rsidRPr="00002312" w:rsidRDefault="00DF285E" w:rsidP="00DF285E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0456FD6" w14:textId="77777777" w:rsidR="00DF285E" w:rsidRPr="00002312" w:rsidRDefault="00DF285E" w:rsidP="00DF285E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3" w:type="dxa"/>
            <w:vAlign w:val="bottom"/>
          </w:tcPr>
          <w:p w14:paraId="72E02FE4" w14:textId="5E865274" w:rsidR="00DF285E" w:rsidRPr="00002312" w:rsidRDefault="00DF285E" w:rsidP="00DF285E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D9A4527" w14:textId="77777777" w:rsidR="00DF285E" w:rsidRPr="00002312" w:rsidRDefault="00DF285E" w:rsidP="00DF285E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vAlign w:val="bottom"/>
          </w:tcPr>
          <w:p w14:paraId="425B9E71" w14:textId="116C92D4" w:rsidR="00DF285E" w:rsidRPr="00002312" w:rsidRDefault="00DF285E" w:rsidP="00DF285E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FDA3482" w14:textId="77777777" w:rsidR="00DF285E" w:rsidRPr="00002312" w:rsidRDefault="00DF285E" w:rsidP="00DF285E">
            <w:pPr>
              <w:spacing w:line="240" w:lineRule="atLeas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011D48CE" w14:textId="5B058C14" w:rsidR="00DF285E" w:rsidRPr="00002312" w:rsidRDefault="00DF285E" w:rsidP="00DF285E">
            <w:pPr>
              <w:spacing w:line="240" w:lineRule="atLeas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97B26" w:rsidRPr="00002312" w14:paraId="7F6E3447" w14:textId="77777777" w:rsidTr="00C96A4B">
        <w:trPr>
          <w:trHeight w:val="389"/>
          <w:tblHeader/>
        </w:trPr>
        <w:tc>
          <w:tcPr>
            <w:tcW w:w="3870" w:type="dxa"/>
          </w:tcPr>
          <w:p w14:paraId="2759C544" w14:textId="77777777" w:rsidR="00597B26" w:rsidRPr="00002312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</w:tcPr>
          <w:p w14:paraId="39F176FA" w14:textId="77777777" w:rsidR="00597B26" w:rsidRPr="00002312" w:rsidRDefault="00597B26" w:rsidP="00597B26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7B26" w:rsidRPr="00002312" w14:paraId="401709D9" w14:textId="77777777" w:rsidTr="00584172">
        <w:tc>
          <w:tcPr>
            <w:tcW w:w="3870" w:type="dxa"/>
          </w:tcPr>
          <w:p w14:paraId="41D8715E" w14:textId="77777777" w:rsidR="00597B26" w:rsidRPr="00002312" w:rsidRDefault="00597B26" w:rsidP="00597B26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</w:tcPr>
          <w:p w14:paraId="2781FA71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718BFB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F13E83C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C12DA6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30109B4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DE1468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7C1C7B3" w14:textId="77777777" w:rsidR="00597B26" w:rsidRPr="00002312" w:rsidRDefault="00597B26" w:rsidP="00597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285E" w:rsidRPr="00002312" w14:paraId="359ADE2C" w14:textId="77777777" w:rsidTr="00584172">
        <w:tc>
          <w:tcPr>
            <w:tcW w:w="3870" w:type="dxa"/>
          </w:tcPr>
          <w:p w14:paraId="4EE1B248" w14:textId="7BD8BB05" w:rsidR="00DF285E" w:rsidRPr="00002312" w:rsidRDefault="00DF285E" w:rsidP="00DF285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66" w:type="dxa"/>
          </w:tcPr>
          <w:p w14:paraId="438155F0" w14:textId="0F182318" w:rsidR="00DF285E" w:rsidRPr="00002312" w:rsidRDefault="001E0483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53CAB399" w14:textId="77777777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258E580" w14:textId="4210D6C6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236" w:type="dxa"/>
          </w:tcPr>
          <w:p w14:paraId="47692F13" w14:textId="77777777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93FC1FF" w14:textId="7A9BADF2" w:rsidR="00DF285E" w:rsidRPr="00002312" w:rsidRDefault="008067E9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0E02222A" w14:textId="77777777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2E56686" w14:textId="488DD9D3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</w:tr>
      <w:tr w:rsidR="00DF285E" w:rsidRPr="00002312" w14:paraId="04437C79" w14:textId="77777777" w:rsidTr="00584172">
        <w:tc>
          <w:tcPr>
            <w:tcW w:w="3870" w:type="dxa"/>
          </w:tcPr>
          <w:p w14:paraId="114A205F" w14:textId="0CBCFF12" w:rsidR="00DF285E" w:rsidRPr="00002312" w:rsidRDefault="00DF285E" w:rsidP="00DF285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เครื่องมือเครื่องใช้และอุปกรณ์</w:t>
            </w:r>
          </w:p>
        </w:tc>
        <w:tc>
          <w:tcPr>
            <w:tcW w:w="1166" w:type="dxa"/>
          </w:tcPr>
          <w:p w14:paraId="63C89395" w14:textId="62A85186" w:rsidR="00DF285E" w:rsidRPr="00002312" w:rsidRDefault="0070196C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0D2A860" w14:textId="77777777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C923E45" w14:textId="404031DC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216BBD47" w14:textId="77777777" w:rsidR="00DF285E" w:rsidRPr="00002312" w:rsidRDefault="00DF285E" w:rsidP="00DF285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D4908F6" w14:textId="144088E9" w:rsidR="00DF285E" w:rsidRPr="00002312" w:rsidRDefault="0070196C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5E999BD" w14:textId="77777777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DBBAF5D" w14:textId="2A38DD21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DF285E" w:rsidRPr="00002312" w14:paraId="5CC804D9" w14:textId="77777777" w:rsidTr="00584172">
        <w:tc>
          <w:tcPr>
            <w:tcW w:w="3870" w:type="dxa"/>
          </w:tcPr>
          <w:p w14:paraId="2C0AE0D6" w14:textId="77777777" w:rsidR="00DF285E" w:rsidRPr="00002312" w:rsidRDefault="00DF285E" w:rsidP="00DF285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1166" w:type="dxa"/>
          </w:tcPr>
          <w:p w14:paraId="38603208" w14:textId="78F8E0B4" w:rsidR="00DF285E" w:rsidRPr="00002312" w:rsidRDefault="001E0483" w:rsidP="001E0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6C30E6" w14:textId="77777777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1A9CD926" w14:textId="2D62B0C6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0E43485F" w14:textId="77777777" w:rsidR="00DF285E" w:rsidRPr="00002312" w:rsidRDefault="00DF285E" w:rsidP="00DF285E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</w:tcPr>
          <w:p w14:paraId="463C1584" w14:textId="6771F00F" w:rsidR="00DF285E" w:rsidRPr="00002312" w:rsidRDefault="008067E9" w:rsidP="00806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123ADA" w14:textId="77777777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8688520" w14:textId="18B0C4E8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DF285E" w:rsidRPr="00002312" w14:paraId="7691D480" w14:textId="77777777" w:rsidTr="00584172">
        <w:tc>
          <w:tcPr>
            <w:tcW w:w="3870" w:type="dxa"/>
          </w:tcPr>
          <w:p w14:paraId="77F22D16" w14:textId="77777777" w:rsidR="00DF285E" w:rsidRPr="00002312" w:rsidRDefault="00DF285E" w:rsidP="00DF285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0B88D25" w14:textId="37F5AA82" w:rsidR="00DF285E" w:rsidRPr="00002312" w:rsidRDefault="007D51EF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630B8A7F" w14:textId="77777777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4CCD23F8" w14:textId="13320D02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  <w:tc>
          <w:tcPr>
            <w:tcW w:w="236" w:type="dxa"/>
          </w:tcPr>
          <w:p w14:paraId="74E9C844" w14:textId="77777777" w:rsidR="00DF285E" w:rsidRPr="00002312" w:rsidRDefault="00DF285E" w:rsidP="00DF285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47B4DD7A" w14:textId="444C25F0" w:rsidR="00DF285E" w:rsidRPr="00002312" w:rsidRDefault="007D51EF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  <w:tc>
          <w:tcPr>
            <w:tcW w:w="270" w:type="dxa"/>
          </w:tcPr>
          <w:p w14:paraId="00A16612" w14:textId="77777777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4AD55E5C" w14:textId="294A83B9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</w:t>
            </w:r>
          </w:p>
        </w:tc>
      </w:tr>
      <w:tr w:rsidR="00641A20" w:rsidRPr="00002312" w14:paraId="09E5D61A" w14:textId="77777777" w:rsidTr="00584172">
        <w:tc>
          <w:tcPr>
            <w:tcW w:w="3870" w:type="dxa"/>
          </w:tcPr>
          <w:p w14:paraId="53921913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26D8E15E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AA977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70541DA8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602B7A8" w14:textId="77777777" w:rsidR="00641A20" w:rsidRPr="00002312" w:rsidRDefault="00641A20" w:rsidP="00641A2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double" w:sz="4" w:space="0" w:color="auto"/>
            </w:tcBorders>
          </w:tcPr>
          <w:p w14:paraId="114C8B2A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389A6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1447269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91" w:right="-113" w:hanging="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41A20" w:rsidRPr="00002312" w14:paraId="5F4A74F7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1536083" w14:textId="58B116C8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0023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0231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6AA5CDB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8FA2D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3626829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42E89A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0EE23184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925911" w14:textId="77777777" w:rsidR="00641A20" w:rsidRPr="00002312" w:rsidRDefault="00641A20" w:rsidP="00641A20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076F98ED" w14:textId="77777777" w:rsidR="00641A20" w:rsidRPr="00002312" w:rsidRDefault="00641A20" w:rsidP="00641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firstLine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F285E" w:rsidRPr="00002312" w14:paraId="321899AF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7622C3" w14:textId="77777777" w:rsidR="00DF285E" w:rsidRPr="00002312" w:rsidRDefault="00DF285E" w:rsidP="00DF285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3D20766C" w14:textId="440F03C6" w:rsidR="00DF285E" w:rsidRPr="00002312" w:rsidRDefault="008067E9" w:rsidP="00DF285E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91087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6BD013" w14:textId="77777777" w:rsidR="00DF285E" w:rsidRPr="00002312" w:rsidRDefault="00DF285E" w:rsidP="00DF285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01A1D47" w14:textId="24DB3A83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E2055C" w14:textId="77777777" w:rsidR="00DF285E" w:rsidRPr="00002312" w:rsidRDefault="00DF285E" w:rsidP="00DF285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2DF468B9" w14:textId="529D9098" w:rsidR="00DF285E" w:rsidRPr="00002312" w:rsidRDefault="00300FA8" w:rsidP="00DF285E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6253EE" w14:textId="77777777" w:rsidR="00DF285E" w:rsidRPr="00002312" w:rsidRDefault="00DF285E" w:rsidP="00DF285E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1B3A9952" w14:textId="1B67217E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27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</w:tr>
      <w:tr w:rsidR="00DF285E" w:rsidRPr="00002312" w14:paraId="2590496B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60EDE0D" w14:textId="07B969D1" w:rsidR="00DF285E" w:rsidRPr="00002312" w:rsidRDefault="00DF285E" w:rsidP="00DF285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3697436" w14:textId="50B9A278" w:rsidR="00DF285E" w:rsidRPr="00002312" w:rsidRDefault="00591087" w:rsidP="00DF285E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9C0D24" w14:textId="77777777" w:rsidR="00DF285E" w:rsidRPr="00002312" w:rsidRDefault="00DF285E" w:rsidP="00DF285E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60B0E987" w14:textId="55304863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FBDCDF" w14:textId="77777777" w:rsidR="00DF285E" w:rsidRPr="00002312" w:rsidRDefault="00DF285E" w:rsidP="00DF285E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2554861" w14:textId="3FB4F0E9" w:rsidR="00DF285E" w:rsidRPr="00002312" w:rsidRDefault="00735EFA" w:rsidP="00DF285E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68455" w14:textId="77777777" w:rsidR="00DF285E" w:rsidRPr="00002312" w:rsidRDefault="00DF285E" w:rsidP="00DF285E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6CF9B94" w14:textId="6B70D984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</w:tr>
      <w:tr w:rsidR="00DF285E" w:rsidRPr="00002312" w14:paraId="38E232F2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4CC9F92" w14:textId="77777777" w:rsidR="00DF285E" w:rsidRPr="00002312" w:rsidRDefault="00DF285E" w:rsidP="00DF285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231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69128B70" w14:textId="55CA612D" w:rsidR="00DF285E" w:rsidRPr="00002312" w:rsidRDefault="00596B7F" w:rsidP="00DF285E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7C3B02" w14:textId="77777777" w:rsidR="00DF285E" w:rsidRPr="00002312" w:rsidRDefault="00DF285E" w:rsidP="00DF285E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43F05DBE" w14:textId="506A29D3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492DB1" w14:textId="77777777" w:rsidR="00DF285E" w:rsidRPr="00002312" w:rsidRDefault="00DF285E" w:rsidP="00DF285E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4D6AE02D" w14:textId="3C990890" w:rsidR="00DF285E" w:rsidRPr="00002312" w:rsidRDefault="00B769AC" w:rsidP="00DF285E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70860" w14:textId="77777777" w:rsidR="00DF285E" w:rsidRPr="00002312" w:rsidRDefault="00DF285E" w:rsidP="00DF285E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2C78FF2D" w14:textId="636A1CA8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7,047</w:t>
            </w:r>
          </w:p>
        </w:tc>
      </w:tr>
      <w:tr w:rsidR="00DF285E" w:rsidRPr="00002312" w14:paraId="77757169" w14:textId="77777777" w:rsidTr="00D374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6F4A3B" w14:textId="472C288F" w:rsidR="00DF285E" w:rsidRPr="00431321" w:rsidRDefault="00DF285E" w:rsidP="00DF285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132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7F8EED" w14:textId="4C5EB1CD" w:rsidR="00DF285E" w:rsidRPr="00431321" w:rsidRDefault="001F7D6D" w:rsidP="00DF285E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</w:t>
            </w:r>
            <w:r w:rsidR="006D440E"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9AFD9B" w14:textId="77777777" w:rsidR="00DF285E" w:rsidRPr="00431321" w:rsidRDefault="00DF285E" w:rsidP="00DF285E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FDF2D" w14:textId="321D7543" w:rsidR="00DF285E" w:rsidRPr="00431321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21A034" w14:textId="77777777" w:rsidR="00DF285E" w:rsidRPr="00431321" w:rsidRDefault="00DF285E" w:rsidP="00DF285E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BF4E8" w14:textId="3C536C6C" w:rsidR="00DF285E" w:rsidRPr="00431321" w:rsidRDefault="00305920" w:rsidP="00DF285E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BF5899" w14:textId="77777777" w:rsidR="00DF285E" w:rsidRPr="00431321" w:rsidRDefault="00DF285E" w:rsidP="00DF285E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6CA22" w14:textId="69C3D9CE" w:rsidR="00DF285E" w:rsidRPr="00431321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13,009</w:t>
            </w:r>
          </w:p>
        </w:tc>
      </w:tr>
      <w:tr w:rsidR="00DF285E" w:rsidRPr="00002312" w14:paraId="0211584F" w14:textId="77777777" w:rsidTr="005841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F58330F" w14:textId="77777777" w:rsidR="00DF285E" w:rsidRPr="00002312" w:rsidRDefault="00DF285E" w:rsidP="00DF285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2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B6ED6" w14:textId="0AF919A5" w:rsidR="00DF285E" w:rsidRPr="00002312" w:rsidRDefault="001E2660" w:rsidP="00DF285E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7DDE9" w14:textId="77777777" w:rsidR="00DF285E" w:rsidRPr="00002312" w:rsidRDefault="00DF285E" w:rsidP="00DF285E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90922" w14:textId="38856C80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23,729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006738" w14:textId="77777777" w:rsidR="00DF285E" w:rsidRPr="00002312" w:rsidRDefault="00DF285E" w:rsidP="00DF285E">
            <w:pPr>
              <w:pStyle w:val="acctfourfigures"/>
              <w:tabs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4B194" w14:textId="7E318315" w:rsidR="00DF285E" w:rsidRPr="00002312" w:rsidRDefault="00865571" w:rsidP="00DF285E">
            <w:pPr>
              <w:tabs>
                <w:tab w:val="clear" w:pos="907"/>
                <w:tab w:val="decimal" w:pos="916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</w:t>
            </w:r>
            <w:r w:rsidR="00300F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D3342" w14:textId="77777777" w:rsidR="00DF285E" w:rsidRPr="00002312" w:rsidRDefault="00DF285E" w:rsidP="00DF285E">
            <w:pPr>
              <w:tabs>
                <w:tab w:val="clear" w:pos="907"/>
                <w:tab w:val="decimal" w:pos="916"/>
                <w:tab w:val="decimal" w:pos="963"/>
              </w:tabs>
              <w:spacing w:line="240" w:lineRule="atLeast"/>
              <w:ind w:left="-108" w:right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C46987" w14:textId="429B2E03" w:rsidR="00DF285E" w:rsidRPr="00002312" w:rsidRDefault="00DF285E" w:rsidP="00DF2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tLeast"/>
              <w:ind w:left="-108" w:righ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</w:t>
            </w:r>
            <w:r w:rsidR="001E26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</w:tbl>
    <w:p w14:paraId="29B52205" w14:textId="468A31E6" w:rsidR="003E761E" w:rsidRPr="00D7421F" w:rsidRDefault="003E761E" w:rsidP="00D74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</w:pPr>
    </w:p>
    <w:p w14:paraId="32AEDC12" w14:textId="58BDA425" w:rsidR="00756C53" w:rsidRPr="00C43B75" w:rsidRDefault="00A229B1" w:rsidP="00697F4B">
      <w:pPr>
        <w:pStyle w:val="Heading1"/>
        <w:numPr>
          <w:ilvl w:val="0"/>
          <w:numId w:val="2"/>
        </w:numPr>
        <w:shd w:val="clear" w:color="auto" w:fill="auto"/>
        <w:tabs>
          <w:tab w:val="left" w:pos="1530"/>
        </w:tabs>
        <w:ind w:left="540" w:hanging="540"/>
        <w:jc w:val="both"/>
        <w:rPr>
          <w:rFonts w:asciiTheme="majorBidi" w:eastAsia="Times New Roman" w:hAnsiTheme="majorBidi" w:cstheme="majorBidi"/>
          <w:b w:val="0"/>
          <w:bCs w:val="0"/>
          <w:sz w:val="30"/>
          <w:szCs w:val="30"/>
          <w:lang w:val="x-none" w:eastAsia="x-none"/>
        </w:rPr>
      </w:pPr>
      <w:bookmarkStart w:id="11" w:name="_Hlk128160799"/>
      <w:r w:rsidRPr="00C43B75">
        <w:rPr>
          <w:rFonts w:asciiTheme="majorBidi" w:eastAsia="Times New Roman" w:hAnsiTheme="majorBidi" w:cstheme="majorBidi"/>
          <w:sz w:val="30"/>
          <w:szCs w:val="30"/>
          <w:u w:val="none"/>
          <w:cs/>
          <w:lang w:val="x-none" w:eastAsia="x-none"/>
        </w:rPr>
        <w:t>เหตุการณ์ภายหลังรอบระยะเวลารายงาน</w:t>
      </w:r>
    </w:p>
    <w:bookmarkEnd w:id="11"/>
    <w:p w14:paraId="4FFF712D" w14:textId="77777777" w:rsidR="00741BBE" w:rsidRPr="00C43B75" w:rsidRDefault="00741BBE" w:rsidP="00A13F12">
      <w:pPr>
        <w:jc w:val="thaiDistribute"/>
        <w:rPr>
          <w:rFonts w:asciiTheme="majorBidi" w:hAnsiTheme="majorBidi"/>
          <w:sz w:val="30"/>
          <w:szCs w:val="30"/>
        </w:rPr>
      </w:pPr>
    </w:p>
    <w:p w14:paraId="61D3C439" w14:textId="51733391" w:rsidR="00B34F0D" w:rsidRPr="004E5C24" w:rsidRDefault="004E5C24" w:rsidP="004E5C24">
      <w:pPr>
        <w:tabs>
          <w:tab w:val="clear" w:pos="227"/>
          <w:tab w:val="clear" w:pos="454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31.1</w:t>
      </w:r>
      <w:r>
        <w:rPr>
          <w:rFonts w:asciiTheme="majorBidi" w:hAnsiTheme="majorBidi" w:cstheme="majorBidi"/>
          <w:sz w:val="30"/>
          <w:szCs w:val="30"/>
        </w:rPr>
        <w:tab/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34F0D" w:rsidRPr="004E5C24">
        <w:rPr>
          <w:rFonts w:asciiTheme="majorBidi" w:hAnsiTheme="majorBidi" w:cstheme="majorBidi"/>
          <w:sz w:val="30"/>
          <w:szCs w:val="30"/>
        </w:rPr>
        <w:t>9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34F0D" w:rsidRPr="004E5C24">
        <w:rPr>
          <w:rFonts w:asciiTheme="majorBidi" w:hAnsiTheme="majorBidi" w:cstheme="majorBidi"/>
          <w:sz w:val="30"/>
          <w:szCs w:val="30"/>
        </w:rPr>
        <w:t>2569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การประชุมคณะกรรมการบริษัท แอดวานซ์ เวนดิ้ง จำกัด ซึ่งเป็นบริษัทร่วมค้าระหว่างบริษัท เธียรสุรัตน์ ลีซซิ่ง จำกัด (บริษัทย่อย) และ บริษัท แอดวานซ์ เว็บ เซอร์วิส จำกัด (มหาชน) มีมติให้จดจัดตั้งบริษัท โดยมีทุนจดทะเบียน</w:t>
      </w:r>
      <w:r w:rsidR="00B34F0D" w:rsidRPr="004E5C24">
        <w:rPr>
          <w:rFonts w:asciiTheme="majorBidi" w:hAnsiTheme="majorBidi" w:cstheme="majorBidi"/>
          <w:sz w:val="30"/>
          <w:szCs w:val="30"/>
        </w:rPr>
        <w:t xml:space="preserve"> 8.0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ล้านบาท แบ่งเป็นหุ้นสามัญจำนวน </w:t>
      </w:r>
      <w:r w:rsidR="00B34F0D" w:rsidRPr="004E5C24">
        <w:rPr>
          <w:rFonts w:asciiTheme="majorBidi" w:hAnsiTheme="majorBidi" w:cstheme="majorBidi"/>
          <w:sz w:val="30"/>
          <w:szCs w:val="30"/>
        </w:rPr>
        <w:t>800,000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B34F0D" w:rsidRPr="004E5C24">
        <w:rPr>
          <w:rFonts w:asciiTheme="majorBidi" w:hAnsiTheme="majorBidi" w:cstheme="majorBidi"/>
          <w:sz w:val="30"/>
          <w:szCs w:val="30"/>
        </w:rPr>
        <w:t>10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บาท โดยบริษัทย่อยถือหุ้นจำนวน </w:t>
      </w:r>
      <w:r w:rsidR="00B34F0D" w:rsidRPr="004E5C24">
        <w:rPr>
          <w:rFonts w:asciiTheme="majorBidi" w:hAnsiTheme="majorBidi" w:cstheme="majorBidi"/>
          <w:sz w:val="30"/>
          <w:szCs w:val="30"/>
        </w:rPr>
        <w:t>384,000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หุ้น คิดเป็นร้อยละ </w:t>
      </w:r>
      <w:r w:rsidR="00B34F0D" w:rsidRPr="004E5C24">
        <w:rPr>
          <w:rFonts w:asciiTheme="majorBidi" w:hAnsiTheme="majorBidi" w:cstheme="majorBidi"/>
          <w:sz w:val="30"/>
          <w:szCs w:val="30"/>
        </w:rPr>
        <w:t>48.0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ของจำนวนหุ้นทั้งหมด ชำระค่าหุ้นครั้งแรกในอัตราร้อยละ </w:t>
      </w:r>
      <w:r w:rsidR="00B34F0D" w:rsidRPr="004E5C24">
        <w:rPr>
          <w:rFonts w:asciiTheme="majorBidi" w:hAnsiTheme="majorBidi" w:cstheme="majorBidi"/>
          <w:sz w:val="30"/>
          <w:szCs w:val="30"/>
        </w:rPr>
        <w:t>50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ของมูลค่าหุ้นที่แต่ละฝ่ายถือครอง ซึ่งได้จดทะเบียนบริษัทร่วมค้ากับกรมพัฒนาธุรกิจการค้า</w:t>
      </w:r>
      <w:r w:rsidR="00B34F0D" w:rsidRPr="004E5C24">
        <w:rPr>
          <w:rFonts w:asciiTheme="majorBidi" w:hAnsiTheme="majorBidi" w:cstheme="majorBidi"/>
          <w:sz w:val="30"/>
          <w:szCs w:val="30"/>
        </w:rPr>
        <w:t xml:space="preserve"> </w:t>
      </w:r>
      <w:r w:rsidR="00B34F0D" w:rsidRPr="004E5C24">
        <w:rPr>
          <w:rFonts w:asciiTheme="majorBidi" w:hAnsiTheme="majorBidi" w:cstheme="majorBidi" w:hint="cs"/>
          <w:sz w:val="30"/>
          <w:szCs w:val="30"/>
          <w:cs/>
        </w:rPr>
        <w:t>กระทรวงพาณิชย์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="00B34F0D" w:rsidRPr="004E5C24">
        <w:rPr>
          <w:rFonts w:asciiTheme="majorBidi" w:hAnsiTheme="majorBidi" w:cstheme="majorBidi"/>
          <w:sz w:val="30"/>
          <w:szCs w:val="30"/>
        </w:rPr>
        <w:t>30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B34F0D" w:rsidRPr="004E5C24">
        <w:rPr>
          <w:rFonts w:asciiTheme="majorBidi" w:hAnsiTheme="majorBidi" w:cstheme="majorBidi"/>
          <w:sz w:val="30"/>
          <w:szCs w:val="30"/>
        </w:rPr>
        <w:t>2569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41BB7DE" w14:textId="77777777" w:rsidR="00B34F0D" w:rsidRPr="00B34F0D" w:rsidRDefault="00B34F0D" w:rsidP="00B34F0D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698E7A" w14:textId="3421D8E9" w:rsidR="00B34F0D" w:rsidRPr="004E5C24" w:rsidRDefault="004E5C24" w:rsidP="004E5C24">
      <w:pPr>
        <w:tabs>
          <w:tab w:val="clear" w:pos="454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31.2</w:t>
      </w:r>
      <w:r>
        <w:rPr>
          <w:rFonts w:asciiTheme="majorBidi" w:hAnsiTheme="majorBidi" w:cstheme="majorBidi"/>
          <w:sz w:val="30"/>
          <w:szCs w:val="30"/>
        </w:rPr>
        <w:tab/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34F0D" w:rsidRPr="004E5C24">
        <w:rPr>
          <w:rFonts w:asciiTheme="majorBidi" w:hAnsiTheme="majorBidi" w:cstheme="majorBidi"/>
          <w:sz w:val="30"/>
          <w:szCs w:val="30"/>
        </w:rPr>
        <w:t>11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B34F0D" w:rsidRPr="004E5C24">
        <w:rPr>
          <w:rFonts w:asciiTheme="majorBidi" w:hAnsiTheme="majorBidi" w:cstheme="majorBidi"/>
          <w:sz w:val="30"/>
          <w:szCs w:val="30"/>
        </w:rPr>
        <w:t>2569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บริษัท เธียรสุรัตน์ ลีซซิ่ง จำกัด (บริษัทย่อย) ได้จำหน่ายเงินลงทุนในบริษัทร่วม จำนวน </w:t>
      </w:r>
      <w:r w:rsidR="00B34F0D" w:rsidRPr="004E5C24">
        <w:rPr>
          <w:rFonts w:asciiTheme="majorBidi" w:hAnsiTheme="majorBidi" w:cstheme="majorBidi"/>
          <w:sz w:val="30"/>
          <w:szCs w:val="30"/>
        </w:rPr>
        <w:t>4.3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ล้านบาท แบ่งเป็นหุ้นสามัญจำนวน </w:t>
      </w:r>
      <w:r w:rsidR="00B34F0D" w:rsidRPr="004E5C24">
        <w:rPr>
          <w:rFonts w:asciiTheme="majorBidi" w:hAnsiTheme="majorBidi" w:cstheme="majorBidi"/>
          <w:sz w:val="30"/>
          <w:szCs w:val="30"/>
        </w:rPr>
        <w:t>86,000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</w:t>
      </w:r>
      <w:r w:rsidR="00B34F0D" w:rsidRPr="004E5C24">
        <w:rPr>
          <w:rFonts w:asciiTheme="majorBidi" w:hAnsiTheme="majorBidi" w:cstheme="majorBidi"/>
          <w:sz w:val="30"/>
          <w:szCs w:val="30"/>
        </w:rPr>
        <w:t xml:space="preserve"> 50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บาท ส่งผลให้บริษัทย่อยมีสัดส่วนการถือหุ้นคงเหลือจำนวน </w:t>
      </w:r>
      <w:r w:rsidR="00B34F0D" w:rsidRPr="004E5C24">
        <w:rPr>
          <w:rFonts w:asciiTheme="majorBidi" w:hAnsiTheme="majorBidi" w:cstheme="majorBidi"/>
          <w:sz w:val="30"/>
          <w:szCs w:val="30"/>
        </w:rPr>
        <w:t xml:space="preserve">114,000 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หุ้น คิดเป็นร้อยละ </w:t>
      </w:r>
      <w:r w:rsidR="00B34F0D" w:rsidRPr="004E5C24">
        <w:rPr>
          <w:rFonts w:asciiTheme="majorBidi" w:hAnsiTheme="majorBidi" w:cstheme="majorBidi"/>
          <w:sz w:val="30"/>
          <w:szCs w:val="30"/>
        </w:rPr>
        <w:t>19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ของจำนวนหุ้นทั้งหมด </w:t>
      </w:r>
    </w:p>
    <w:p w14:paraId="1A8B9518" w14:textId="77777777" w:rsidR="00B34F0D" w:rsidRPr="00B34F0D" w:rsidRDefault="00B34F0D" w:rsidP="00B34F0D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E38B16" w14:textId="66CE0A83" w:rsidR="00B34F0D" w:rsidRPr="004E5C24" w:rsidRDefault="004E5C24" w:rsidP="004E5C24">
      <w:pPr>
        <w:tabs>
          <w:tab w:val="clear" w:pos="454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31.3</w:t>
      </w:r>
      <w:r>
        <w:rPr>
          <w:rFonts w:asciiTheme="majorBidi" w:hAnsiTheme="majorBidi" w:cstheme="majorBidi"/>
          <w:sz w:val="30"/>
          <w:szCs w:val="30"/>
        </w:rPr>
        <w:tab/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34A63" w:rsidRPr="004E5C24">
        <w:rPr>
          <w:rFonts w:asciiTheme="majorBidi" w:hAnsiTheme="majorBidi" w:cstheme="majorBidi"/>
          <w:sz w:val="30"/>
          <w:szCs w:val="30"/>
        </w:rPr>
        <w:t>26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C34A63" w:rsidRPr="004E5C24">
        <w:rPr>
          <w:rFonts w:asciiTheme="majorBidi" w:hAnsiTheme="majorBidi" w:cstheme="majorBidi"/>
          <w:sz w:val="30"/>
          <w:szCs w:val="30"/>
        </w:rPr>
        <w:t>2569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การประชุมคณะกรรมการ</w:t>
      </w:r>
      <w:r w:rsidR="00C34A63" w:rsidRPr="004E5C2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มีมติอนุมัติลดทุนจดทะเบียนของบริษัทจำนวน </w:t>
      </w:r>
      <w:r w:rsidR="00C34A63" w:rsidRPr="004E5C24">
        <w:rPr>
          <w:rFonts w:asciiTheme="majorBidi" w:hAnsiTheme="majorBidi" w:cstheme="majorBidi"/>
          <w:sz w:val="30"/>
          <w:szCs w:val="30"/>
        </w:rPr>
        <w:t>302,169,507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บาท จากทุนจดทะเบียนจำนวน</w:t>
      </w:r>
      <w:r w:rsidR="00C34A63" w:rsidRPr="004E5C24">
        <w:rPr>
          <w:rFonts w:asciiTheme="majorBidi" w:hAnsiTheme="majorBidi" w:cstheme="majorBidi"/>
          <w:sz w:val="30"/>
          <w:szCs w:val="30"/>
        </w:rPr>
        <w:t xml:space="preserve"> 923,028,207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</w:t>
      </w:r>
      <w:r w:rsidR="00C34A63" w:rsidRPr="004E5C24">
        <w:rPr>
          <w:rFonts w:asciiTheme="majorBidi" w:hAnsiTheme="majorBidi" w:cstheme="majorBidi"/>
          <w:sz w:val="30"/>
          <w:szCs w:val="30"/>
        </w:rPr>
        <w:t xml:space="preserve"> 604,358,700 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บาท โดยการตัดหุ้นที่ยังไม่ได้ออกจำหน่ายจำนวน </w:t>
      </w:r>
      <w:r w:rsidR="00C34A63" w:rsidRPr="004E5C24">
        <w:rPr>
          <w:rFonts w:asciiTheme="majorBidi" w:hAnsiTheme="majorBidi" w:cstheme="majorBidi"/>
          <w:sz w:val="30"/>
          <w:szCs w:val="30"/>
        </w:rPr>
        <w:t>302,169,507</w:t>
      </w:r>
      <w:r w:rsidR="00C34A63" w:rsidRPr="004E5C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="00C34A63" w:rsidRPr="004E5C24">
        <w:rPr>
          <w:rFonts w:asciiTheme="majorBidi" w:hAnsiTheme="majorBidi" w:cstheme="majorBidi"/>
          <w:sz w:val="30"/>
          <w:szCs w:val="30"/>
        </w:rPr>
        <w:t>1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บาท ที่เตรียมไว้รองรับใบสำคัญแสดงสิทธิ</w:t>
      </w:r>
      <w:r w:rsidR="00C34A63" w:rsidRPr="004E5C24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>จะซื้อหุ้น (</w:t>
      </w:r>
      <w:r w:rsidR="00B34F0D" w:rsidRPr="004E5C24">
        <w:rPr>
          <w:rFonts w:asciiTheme="majorBidi" w:hAnsiTheme="majorBidi" w:cstheme="majorBidi"/>
          <w:sz w:val="30"/>
          <w:szCs w:val="30"/>
        </w:rPr>
        <w:t>TSR-W2)</w:t>
      </w:r>
      <w:r w:rsidR="00B34F0D" w:rsidRPr="004E5C24">
        <w:rPr>
          <w:rFonts w:asciiTheme="majorBidi" w:hAnsiTheme="majorBidi" w:cstheme="majorBidi"/>
          <w:sz w:val="30"/>
          <w:szCs w:val="30"/>
          <w:cs/>
        </w:rPr>
        <w:t xml:space="preserve"> ที่ยังไม่ออกจำหน่าย และให้นำเสนอต่อที่ประชุมสามัญผู้ถือหุ้นเพื่อพิจารณาอนุมัติต่อไป</w:t>
      </w:r>
    </w:p>
    <w:p w14:paraId="0E61ABD9" w14:textId="1E2DE5C0" w:rsidR="008464E9" w:rsidRPr="00A25916" w:rsidRDefault="008464E9" w:rsidP="00B34F0D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8464E9" w:rsidRPr="00A25916" w:rsidSect="0011619C">
      <w:headerReference w:type="default" r:id="rId22"/>
      <w:footerReference w:type="default" r:id="rId2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60C6F" w14:textId="77777777" w:rsidR="00FC59A4" w:rsidRDefault="00FC59A4">
      <w:r>
        <w:separator/>
      </w:r>
    </w:p>
  </w:endnote>
  <w:endnote w:type="continuationSeparator" w:id="0">
    <w:p w14:paraId="63ED114F" w14:textId="77777777" w:rsidR="00FC59A4" w:rsidRDefault="00FC59A4">
      <w:r>
        <w:continuationSeparator/>
      </w:r>
    </w:p>
  </w:endnote>
  <w:endnote w:type="continuationNotice" w:id="1">
    <w:p w14:paraId="46CC0A19" w14:textId="77777777" w:rsidR="00FC59A4" w:rsidRDefault="00FC59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Tesc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F5355" w14:textId="77777777" w:rsidR="00A10193" w:rsidRDefault="00A101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56314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22D9529" w14:textId="77777777" w:rsidR="00860B9C" w:rsidRPr="00DE347B" w:rsidRDefault="00860B9C" w:rsidP="00B32D5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DE347B">
          <w:rPr>
            <w:rFonts w:ascii="Angsana New" w:hAnsi="Angsana New" w:hint="cs"/>
            <w:sz w:val="30"/>
            <w:szCs w:val="30"/>
          </w:rPr>
          <w:fldChar w:fldCharType="begin"/>
        </w:r>
        <w:r w:rsidRPr="00DE347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DE347B">
          <w:rPr>
            <w:rFonts w:ascii="Angsana New" w:hAnsi="Angsana New" w:hint="cs"/>
            <w:sz w:val="30"/>
            <w:szCs w:val="30"/>
          </w:rPr>
          <w:fldChar w:fldCharType="separate"/>
        </w:r>
        <w:r w:rsidRPr="00DE347B">
          <w:rPr>
            <w:rFonts w:ascii="Angsana New" w:hAnsi="Angsana New" w:hint="cs"/>
            <w:noProof/>
            <w:sz w:val="30"/>
            <w:szCs w:val="30"/>
          </w:rPr>
          <w:t>2</w:t>
        </w:r>
        <w:r w:rsidRPr="00DE347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205FB" w14:textId="77777777" w:rsidR="00A10193" w:rsidRDefault="00A101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1860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FE8563" w14:textId="77777777" w:rsidR="000D7322" w:rsidRDefault="000D7322">
        <w:pPr>
          <w:pStyle w:val="Footer"/>
          <w:jc w:val="center"/>
        </w:pPr>
        <w:r w:rsidRPr="00F44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4B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4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30492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CEF67E" w14:textId="77777777" w:rsidR="000D7322" w:rsidRDefault="000D7322">
        <w:pPr>
          <w:pStyle w:val="Footer"/>
          <w:jc w:val="center"/>
        </w:pPr>
        <w:r w:rsidRPr="00F44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4B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4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920111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82F34F" w14:textId="77777777" w:rsidR="007F294D" w:rsidRDefault="007F294D">
        <w:pPr>
          <w:pStyle w:val="Footer"/>
          <w:jc w:val="center"/>
        </w:pPr>
        <w:r w:rsidRPr="00F44B6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44B6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44B6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44B6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8783E" w14:textId="77777777" w:rsidR="00FC59A4" w:rsidRDefault="00FC59A4">
      <w:r>
        <w:separator/>
      </w:r>
    </w:p>
  </w:footnote>
  <w:footnote w:type="continuationSeparator" w:id="0">
    <w:p w14:paraId="207CAAF2" w14:textId="77777777" w:rsidR="00FC59A4" w:rsidRDefault="00FC59A4">
      <w:r>
        <w:continuationSeparator/>
      </w:r>
    </w:p>
  </w:footnote>
  <w:footnote w:type="continuationNotice" w:id="1">
    <w:p w14:paraId="24B62330" w14:textId="77777777" w:rsidR="00FC59A4" w:rsidRDefault="00FC59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10D9" w14:textId="77777777" w:rsidR="00A10193" w:rsidRDefault="00A101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CE025" w14:textId="77777777" w:rsidR="00A22CA5" w:rsidRDefault="00A22CA5" w:rsidP="00A22CA5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33FBE50" w14:textId="77777777" w:rsidR="00A22CA5" w:rsidRPr="00A247D4" w:rsidRDefault="00A22CA5" w:rsidP="00A22CA5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F74D8DB" w14:textId="77777777" w:rsidR="00A22CA5" w:rsidRPr="00A22CA5" w:rsidRDefault="00A22CA5" w:rsidP="00A22CA5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 w:rsidRPr="00A22CA5">
      <w:rPr>
        <w:rFonts w:ascii="Angsana New" w:hAnsi="Angsana New"/>
        <w:b/>
        <w:bCs/>
        <w:sz w:val="32"/>
        <w:szCs w:val="32"/>
        <w:cs/>
      </w:rPr>
      <w:t>สำหรับ</w:t>
    </w:r>
    <w:r w:rsidRPr="00A22CA5">
      <w:rPr>
        <w:rFonts w:ascii="Angsana New" w:hAnsi="Angsana New" w:hint="cs"/>
        <w:b/>
        <w:bCs/>
        <w:sz w:val="32"/>
        <w:szCs w:val="32"/>
        <w:cs/>
      </w:rPr>
      <w:t>ปี</w:t>
    </w:r>
    <w:r w:rsidRPr="00A22CA5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A22CA5">
      <w:rPr>
        <w:rFonts w:ascii="Angsana New" w:hAnsi="Angsana New"/>
        <w:b/>
        <w:bCs/>
        <w:sz w:val="32"/>
        <w:szCs w:val="32"/>
      </w:rPr>
      <w:t>31</w:t>
    </w:r>
    <w:r w:rsidRPr="00A22CA5">
      <w:rPr>
        <w:rFonts w:ascii="Angsana New" w:hAnsi="Angsana New"/>
        <w:b/>
        <w:bCs/>
        <w:sz w:val="32"/>
        <w:szCs w:val="32"/>
        <w:cs/>
      </w:rPr>
      <w:t xml:space="preserve"> </w:t>
    </w:r>
    <w:r w:rsidRPr="00A22CA5"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A22CA5">
      <w:rPr>
        <w:rFonts w:ascii="Angsana New" w:hAnsi="Angsana New"/>
        <w:b/>
        <w:bCs/>
        <w:sz w:val="32"/>
        <w:szCs w:val="32"/>
        <w:cs/>
      </w:rPr>
      <w:t xml:space="preserve"> </w:t>
    </w:r>
    <w:r w:rsidRPr="00A22CA5">
      <w:rPr>
        <w:rFonts w:ascii="Angsana New" w:hAnsi="Angsana New"/>
        <w:b/>
        <w:bCs/>
        <w:sz w:val="32"/>
        <w:szCs w:val="32"/>
      </w:rPr>
      <w:t>2568</w:t>
    </w:r>
  </w:p>
  <w:p w14:paraId="30B02293" w14:textId="77777777" w:rsidR="00A22CA5" w:rsidRPr="00196944" w:rsidRDefault="00A22CA5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AFCD9" w14:textId="77777777" w:rsidR="00A10193" w:rsidRDefault="00A101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1E79A" w14:textId="77777777" w:rsidR="003366AD" w:rsidRDefault="003366AD" w:rsidP="003366A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3F46DA5" w14:textId="77777777" w:rsidR="003B6BC1" w:rsidRPr="00A247D4" w:rsidRDefault="003B6BC1" w:rsidP="003B6BC1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31F0969" w14:textId="6D9A8F91" w:rsidR="003B6BC1" w:rsidRPr="00A247D4" w:rsidRDefault="003B6BC1" w:rsidP="003B6BC1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</w:t>
    </w:r>
    <w:r w:rsidR="006D1D1B">
      <w:rPr>
        <w:rFonts w:ascii="Angsana New" w:hAnsi="Angsana New"/>
        <w:b/>
        <w:sz w:val="32"/>
        <w:szCs w:val="32"/>
      </w:rPr>
      <w:t>8</w:t>
    </w:r>
  </w:p>
  <w:p w14:paraId="1A5B320D" w14:textId="77777777" w:rsidR="000D7322" w:rsidRPr="00196944" w:rsidRDefault="000D7322" w:rsidP="002066CB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firstLine="720"/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40FF" w14:textId="77777777" w:rsidR="0075489D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A4821C5" w14:textId="7777777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4472A8" w14:textId="004B2D66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</w:t>
    </w:r>
    <w:r w:rsidR="00022189">
      <w:rPr>
        <w:rFonts w:ascii="Angsana New" w:hAnsi="Angsana New"/>
        <w:b/>
        <w:sz w:val="32"/>
        <w:szCs w:val="32"/>
      </w:rPr>
      <w:t>8</w:t>
    </w:r>
  </w:p>
  <w:p w14:paraId="723B37D6" w14:textId="77777777" w:rsidR="00030313" w:rsidRPr="004238F6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C630E" w14:textId="77777777" w:rsidR="0075489D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67A0CB10" w14:textId="7777777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9B12BC" w14:textId="5D15210F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</w:t>
    </w:r>
    <w:r w:rsidR="001D0D8B">
      <w:rPr>
        <w:rFonts w:ascii="Angsana New" w:hAnsi="Angsana New"/>
        <w:b/>
        <w:sz w:val="32"/>
        <w:szCs w:val="32"/>
      </w:rPr>
      <w:t>8</w:t>
    </w:r>
  </w:p>
  <w:p w14:paraId="2C40B8E8" w14:textId="77777777" w:rsidR="00A247D4" w:rsidRPr="004238F6" w:rsidRDefault="00A247D4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C0F40" w14:textId="77777777" w:rsidR="0075489D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 ทีเอสอาร์ ลิฟวิ่ง โซลูชั่น จำกัด (มหาชน)</w:t>
    </w:r>
    <w:r w:rsidRPr="00032BB1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DE325B0" w14:textId="7777777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  <w:tab w:val="left" w:pos="1080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A247D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E29840A" w14:textId="7C465AA7" w:rsidR="0075489D" w:rsidRPr="00A247D4" w:rsidRDefault="0075489D" w:rsidP="0075489D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2"/>
        <w:szCs w:val="32"/>
      </w:rPr>
    </w:pPr>
    <w:r w:rsidRPr="00A247D4">
      <w:rPr>
        <w:rFonts w:ascii="Angsana New" w:hAnsi="Angsana New"/>
        <w:bCs/>
        <w:sz w:val="32"/>
        <w:szCs w:val="32"/>
        <w:cs/>
      </w:rPr>
      <w:t>สำหรับ</w:t>
    </w:r>
    <w:r w:rsidRPr="00A247D4">
      <w:rPr>
        <w:rFonts w:ascii="Angsana New" w:hAnsi="Angsana New" w:hint="cs"/>
        <w:bCs/>
        <w:sz w:val="32"/>
        <w:szCs w:val="32"/>
        <w:cs/>
      </w:rPr>
      <w:t>ปี</w:t>
    </w:r>
    <w:r w:rsidRPr="00A247D4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247D4">
      <w:rPr>
        <w:rFonts w:ascii="Angsana New" w:hAnsi="Angsana New"/>
        <w:b/>
        <w:sz w:val="32"/>
        <w:szCs w:val="32"/>
      </w:rPr>
      <w:t>31</w:t>
    </w:r>
    <w:r w:rsidRPr="00A247D4">
      <w:rPr>
        <w:rFonts w:ascii="Angsana New" w:hAnsi="Angsana New"/>
        <w:b/>
        <w:sz w:val="32"/>
        <w:szCs w:val="32"/>
        <w:cs/>
      </w:rPr>
      <w:t xml:space="preserve"> </w:t>
    </w:r>
    <w:r w:rsidRPr="00A247D4">
      <w:rPr>
        <w:rFonts w:ascii="Angsana New" w:hAnsi="Angsana New" w:hint="cs"/>
        <w:bCs/>
        <w:sz w:val="32"/>
        <w:szCs w:val="32"/>
        <w:cs/>
      </w:rPr>
      <w:t>ธันวาคม</w:t>
    </w:r>
    <w:r w:rsidRPr="00A247D4">
      <w:rPr>
        <w:rFonts w:ascii="Angsana New" w:hAnsi="Angsana New"/>
        <w:bCs/>
        <w:sz w:val="32"/>
        <w:szCs w:val="32"/>
        <w:cs/>
      </w:rPr>
      <w:t xml:space="preserve"> </w:t>
    </w:r>
    <w:r w:rsidRPr="00A247D4">
      <w:rPr>
        <w:rFonts w:ascii="Angsana New" w:hAnsi="Angsana New"/>
        <w:b/>
        <w:sz w:val="32"/>
        <w:szCs w:val="32"/>
      </w:rPr>
      <w:t>256</w:t>
    </w:r>
    <w:r w:rsidR="001D0D8B">
      <w:rPr>
        <w:rFonts w:ascii="Angsana New" w:hAnsi="Angsana New"/>
        <w:b/>
        <w:sz w:val="32"/>
        <w:szCs w:val="32"/>
      </w:rPr>
      <w:t>8</w:t>
    </w:r>
  </w:p>
  <w:p w14:paraId="67E65332" w14:textId="77777777" w:rsidR="00030313" w:rsidRPr="004238F6" w:rsidRDefault="00030313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2230"/>
        </w:tabs>
        <w:ind w:left="223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1" w15:restartNumberingAfterBreak="0">
    <w:nsid w:val="1A6C466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2BCD080F"/>
    <w:multiLevelType w:val="hybridMultilevel"/>
    <w:tmpl w:val="0D76C26C"/>
    <w:lvl w:ilvl="0" w:tplc="0706B6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DE2AF2"/>
    <w:multiLevelType w:val="hybridMultilevel"/>
    <w:tmpl w:val="0EA6384A"/>
    <w:lvl w:ilvl="0" w:tplc="6230358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BE1083C"/>
    <w:multiLevelType w:val="multilevel"/>
    <w:tmpl w:val="0666DD9A"/>
    <w:lvl w:ilvl="0">
      <w:start w:val="1"/>
      <w:numFmt w:val="decimal"/>
      <w:lvlText w:val="(%1)"/>
      <w:lvlJc w:val="left"/>
      <w:pPr>
        <w:ind w:left="893" w:hanging="360"/>
      </w:pPr>
      <w:rPr>
        <w:rFonts w:hint="default"/>
        <w:sz w:val="30"/>
        <w:vertAlign w:val="superscript"/>
      </w:rPr>
    </w:lvl>
    <w:lvl w:ilvl="1" w:tentative="1">
      <w:start w:val="1"/>
      <w:numFmt w:val="lowerLetter"/>
      <w:lvlText w:val="%2."/>
      <w:lvlJc w:val="left"/>
      <w:pPr>
        <w:ind w:left="1613" w:hanging="360"/>
      </w:pPr>
    </w:lvl>
    <w:lvl w:ilvl="2" w:tentative="1">
      <w:start w:val="1"/>
      <w:numFmt w:val="lowerRoman"/>
      <w:lvlText w:val="%3."/>
      <w:lvlJc w:val="right"/>
      <w:pPr>
        <w:ind w:left="2333" w:hanging="180"/>
      </w:pPr>
    </w:lvl>
    <w:lvl w:ilvl="3" w:tentative="1">
      <w:start w:val="1"/>
      <w:numFmt w:val="decimal"/>
      <w:lvlText w:val="%4."/>
      <w:lvlJc w:val="left"/>
      <w:pPr>
        <w:ind w:left="3053" w:hanging="360"/>
      </w:pPr>
    </w:lvl>
    <w:lvl w:ilvl="4" w:tentative="1">
      <w:start w:val="1"/>
      <w:numFmt w:val="lowerLetter"/>
      <w:lvlText w:val="%5."/>
      <w:lvlJc w:val="left"/>
      <w:pPr>
        <w:ind w:left="3773" w:hanging="360"/>
      </w:pPr>
    </w:lvl>
    <w:lvl w:ilvl="5" w:tentative="1">
      <w:start w:val="1"/>
      <w:numFmt w:val="lowerRoman"/>
      <w:lvlText w:val="%6."/>
      <w:lvlJc w:val="right"/>
      <w:pPr>
        <w:ind w:left="4493" w:hanging="180"/>
      </w:pPr>
    </w:lvl>
    <w:lvl w:ilvl="6" w:tentative="1">
      <w:start w:val="1"/>
      <w:numFmt w:val="decimal"/>
      <w:lvlText w:val="%7."/>
      <w:lvlJc w:val="left"/>
      <w:pPr>
        <w:ind w:left="5213" w:hanging="360"/>
      </w:pPr>
    </w:lvl>
    <w:lvl w:ilvl="7" w:tentative="1">
      <w:start w:val="1"/>
      <w:numFmt w:val="lowerLetter"/>
      <w:lvlText w:val="%8."/>
      <w:lvlJc w:val="left"/>
      <w:pPr>
        <w:ind w:left="5933" w:hanging="360"/>
      </w:pPr>
    </w:lvl>
    <w:lvl w:ilvl="8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C8F7B07"/>
    <w:multiLevelType w:val="hybridMultilevel"/>
    <w:tmpl w:val="E94C97CE"/>
    <w:lvl w:ilvl="0" w:tplc="FFFFFFFF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B0B31"/>
    <w:multiLevelType w:val="hybridMultilevel"/>
    <w:tmpl w:val="D876CE1C"/>
    <w:lvl w:ilvl="0" w:tplc="46629D74">
      <w:start w:val="1"/>
      <w:numFmt w:val="thaiLetters"/>
      <w:lvlText w:val="(%1)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B3B4AE8"/>
    <w:multiLevelType w:val="hybridMultilevel"/>
    <w:tmpl w:val="CD64EE1A"/>
    <w:lvl w:ilvl="0" w:tplc="F78A2946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0276C"/>
    <w:multiLevelType w:val="hybridMultilevel"/>
    <w:tmpl w:val="3AFC448A"/>
    <w:lvl w:ilvl="0" w:tplc="8AEE5D7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4557D"/>
    <w:multiLevelType w:val="hybridMultilevel"/>
    <w:tmpl w:val="BB8C7B76"/>
    <w:lvl w:ilvl="0" w:tplc="0C7A249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D00CA8"/>
    <w:multiLevelType w:val="multilevel"/>
    <w:tmpl w:val="7A12ABB2"/>
    <w:lvl w:ilvl="0">
      <w:start w:val="2"/>
      <w:numFmt w:val="decimal"/>
      <w:lvlText w:val="(%1)"/>
      <w:lvlJc w:val="left"/>
      <w:pPr>
        <w:ind w:left="893" w:hanging="360"/>
      </w:pPr>
      <w:rPr>
        <w:rFonts w:hint="default"/>
        <w:sz w:val="30"/>
        <w:vertAlign w:val="superscript"/>
      </w:rPr>
    </w:lvl>
    <w:lvl w:ilvl="1">
      <w:start w:val="1"/>
      <w:numFmt w:val="lowerLetter"/>
      <w:lvlText w:val="%2."/>
      <w:lvlJc w:val="left"/>
      <w:pPr>
        <w:ind w:left="161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3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5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7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9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1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3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53" w:hanging="180"/>
      </w:pPr>
      <w:rPr>
        <w:rFonts w:hint="default"/>
      </w:rPr>
    </w:lvl>
  </w:abstractNum>
  <w:abstractNum w:abstractNumId="12" w15:restartNumberingAfterBreak="0">
    <w:nsid w:val="6EA92982"/>
    <w:multiLevelType w:val="hybridMultilevel"/>
    <w:tmpl w:val="226601CA"/>
    <w:name w:val="KIDS"/>
    <w:lvl w:ilvl="0" w:tplc="4E52262E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501BFD"/>
    <w:multiLevelType w:val="hybridMultilevel"/>
    <w:tmpl w:val="0666DD9A"/>
    <w:lvl w:ilvl="0" w:tplc="DD64D510">
      <w:start w:val="1"/>
      <w:numFmt w:val="decimal"/>
      <w:lvlText w:val="(%1)"/>
      <w:lvlJc w:val="left"/>
      <w:pPr>
        <w:ind w:left="893" w:hanging="360"/>
      </w:pPr>
      <w:rPr>
        <w:rFonts w:hint="default"/>
        <w:sz w:val="3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378121888">
    <w:abstractNumId w:val="8"/>
  </w:num>
  <w:num w:numId="2" w16cid:durableId="1913156300">
    <w:abstractNumId w:val="9"/>
  </w:num>
  <w:num w:numId="3" w16cid:durableId="1534920851">
    <w:abstractNumId w:val="14"/>
  </w:num>
  <w:num w:numId="4" w16cid:durableId="119157577">
    <w:abstractNumId w:val="7"/>
  </w:num>
  <w:num w:numId="5" w16cid:durableId="1817986167">
    <w:abstractNumId w:val="5"/>
  </w:num>
  <w:num w:numId="6" w16cid:durableId="1844853029">
    <w:abstractNumId w:val="13"/>
  </w:num>
  <w:num w:numId="7" w16cid:durableId="1880386726">
    <w:abstractNumId w:val="0"/>
  </w:num>
  <w:num w:numId="8" w16cid:durableId="504902651">
    <w:abstractNumId w:val="12"/>
  </w:num>
  <w:num w:numId="9" w16cid:durableId="522130337">
    <w:abstractNumId w:val="4"/>
  </w:num>
  <w:num w:numId="10" w16cid:durableId="215243032">
    <w:abstractNumId w:val="3"/>
  </w:num>
  <w:num w:numId="11" w16cid:durableId="1438066486">
    <w:abstractNumId w:val="10"/>
  </w:num>
  <w:num w:numId="12" w16cid:durableId="247157505">
    <w:abstractNumId w:val="2"/>
  </w:num>
  <w:num w:numId="13" w16cid:durableId="740444380">
    <w:abstractNumId w:val="11"/>
  </w:num>
  <w:num w:numId="14" w16cid:durableId="1673796457">
    <w:abstractNumId w:val="1"/>
  </w:num>
  <w:num w:numId="15" w16cid:durableId="10350650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0DB"/>
    <w:rsid w:val="00000593"/>
    <w:rsid w:val="00000703"/>
    <w:rsid w:val="00000777"/>
    <w:rsid w:val="000007B6"/>
    <w:rsid w:val="00000B3A"/>
    <w:rsid w:val="00000C82"/>
    <w:rsid w:val="00000DF6"/>
    <w:rsid w:val="0000138D"/>
    <w:rsid w:val="00001763"/>
    <w:rsid w:val="00001842"/>
    <w:rsid w:val="00001903"/>
    <w:rsid w:val="00001B51"/>
    <w:rsid w:val="00001DDB"/>
    <w:rsid w:val="00002055"/>
    <w:rsid w:val="00002081"/>
    <w:rsid w:val="00002298"/>
    <w:rsid w:val="00002312"/>
    <w:rsid w:val="00002468"/>
    <w:rsid w:val="000025C3"/>
    <w:rsid w:val="000027E8"/>
    <w:rsid w:val="000028F3"/>
    <w:rsid w:val="00002933"/>
    <w:rsid w:val="00002CC3"/>
    <w:rsid w:val="00002D01"/>
    <w:rsid w:val="000031A8"/>
    <w:rsid w:val="00003359"/>
    <w:rsid w:val="000035AE"/>
    <w:rsid w:val="00003668"/>
    <w:rsid w:val="00003705"/>
    <w:rsid w:val="00003735"/>
    <w:rsid w:val="0000394A"/>
    <w:rsid w:val="0000396A"/>
    <w:rsid w:val="000039B9"/>
    <w:rsid w:val="00003D28"/>
    <w:rsid w:val="00003EB1"/>
    <w:rsid w:val="00003FC3"/>
    <w:rsid w:val="0000437B"/>
    <w:rsid w:val="000043A6"/>
    <w:rsid w:val="00004560"/>
    <w:rsid w:val="0000469B"/>
    <w:rsid w:val="000046C9"/>
    <w:rsid w:val="00004B44"/>
    <w:rsid w:val="00004D20"/>
    <w:rsid w:val="00004F0D"/>
    <w:rsid w:val="00005314"/>
    <w:rsid w:val="00005556"/>
    <w:rsid w:val="00005963"/>
    <w:rsid w:val="00005A12"/>
    <w:rsid w:val="00005ACB"/>
    <w:rsid w:val="00005DE3"/>
    <w:rsid w:val="00006216"/>
    <w:rsid w:val="00006330"/>
    <w:rsid w:val="00006889"/>
    <w:rsid w:val="00006D82"/>
    <w:rsid w:val="00006EAE"/>
    <w:rsid w:val="000071C7"/>
    <w:rsid w:val="000071CC"/>
    <w:rsid w:val="000072C7"/>
    <w:rsid w:val="00007322"/>
    <w:rsid w:val="000073D8"/>
    <w:rsid w:val="0000742F"/>
    <w:rsid w:val="0000745C"/>
    <w:rsid w:val="00007471"/>
    <w:rsid w:val="00007586"/>
    <w:rsid w:val="000077A4"/>
    <w:rsid w:val="0000791D"/>
    <w:rsid w:val="00007B57"/>
    <w:rsid w:val="00007C1C"/>
    <w:rsid w:val="00007C61"/>
    <w:rsid w:val="00007C6F"/>
    <w:rsid w:val="00007F21"/>
    <w:rsid w:val="000100D0"/>
    <w:rsid w:val="000103E2"/>
    <w:rsid w:val="000104A9"/>
    <w:rsid w:val="000106F0"/>
    <w:rsid w:val="000106F1"/>
    <w:rsid w:val="000108C3"/>
    <w:rsid w:val="000108C5"/>
    <w:rsid w:val="000109BE"/>
    <w:rsid w:val="00010A0B"/>
    <w:rsid w:val="00010AE2"/>
    <w:rsid w:val="00010B21"/>
    <w:rsid w:val="00010D0E"/>
    <w:rsid w:val="000110F2"/>
    <w:rsid w:val="00011140"/>
    <w:rsid w:val="0001185B"/>
    <w:rsid w:val="00011892"/>
    <w:rsid w:val="0001190C"/>
    <w:rsid w:val="00012032"/>
    <w:rsid w:val="000120A9"/>
    <w:rsid w:val="000120F5"/>
    <w:rsid w:val="0001221B"/>
    <w:rsid w:val="00012411"/>
    <w:rsid w:val="0001292B"/>
    <w:rsid w:val="00012A44"/>
    <w:rsid w:val="00012B30"/>
    <w:rsid w:val="00012CA2"/>
    <w:rsid w:val="00012E56"/>
    <w:rsid w:val="00013174"/>
    <w:rsid w:val="00013398"/>
    <w:rsid w:val="00013450"/>
    <w:rsid w:val="00013458"/>
    <w:rsid w:val="000135FB"/>
    <w:rsid w:val="0001371F"/>
    <w:rsid w:val="00013792"/>
    <w:rsid w:val="00013A0E"/>
    <w:rsid w:val="00013B30"/>
    <w:rsid w:val="00013C30"/>
    <w:rsid w:val="00014109"/>
    <w:rsid w:val="000142B6"/>
    <w:rsid w:val="00014640"/>
    <w:rsid w:val="00014767"/>
    <w:rsid w:val="00014B6D"/>
    <w:rsid w:val="00014BE5"/>
    <w:rsid w:val="00014EC7"/>
    <w:rsid w:val="000150FE"/>
    <w:rsid w:val="000151EC"/>
    <w:rsid w:val="00015479"/>
    <w:rsid w:val="00015527"/>
    <w:rsid w:val="00015A85"/>
    <w:rsid w:val="00015AAB"/>
    <w:rsid w:val="00015B12"/>
    <w:rsid w:val="00015BD5"/>
    <w:rsid w:val="00015C52"/>
    <w:rsid w:val="00015CCD"/>
    <w:rsid w:val="00015F01"/>
    <w:rsid w:val="000160C4"/>
    <w:rsid w:val="000160F2"/>
    <w:rsid w:val="00016106"/>
    <w:rsid w:val="000161F0"/>
    <w:rsid w:val="0001649E"/>
    <w:rsid w:val="000164D0"/>
    <w:rsid w:val="000165A5"/>
    <w:rsid w:val="000166D0"/>
    <w:rsid w:val="00016984"/>
    <w:rsid w:val="00016D42"/>
    <w:rsid w:val="00017290"/>
    <w:rsid w:val="00017380"/>
    <w:rsid w:val="000179AA"/>
    <w:rsid w:val="00017BDD"/>
    <w:rsid w:val="00017EFD"/>
    <w:rsid w:val="0002055E"/>
    <w:rsid w:val="0002056E"/>
    <w:rsid w:val="000205CD"/>
    <w:rsid w:val="000206B2"/>
    <w:rsid w:val="00020858"/>
    <w:rsid w:val="000208ED"/>
    <w:rsid w:val="00020B44"/>
    <w:rsid w:val="00020C89"/>
    <w:rsid w:val="00021116"/>
    <w:rsid w:val="00021874"/>
    <w:rsid w:val="00021A3E"/>
    <w:rsid w:val="00021FB0"/>
    <w:rsid w:val="0002217F"/>
    <w:rsid w:val="00022189"/>
    <w:rsid w:val="00022220"/>
    <w:rsid w:val="00022291"/>
    <w:rsid w:val="000228B3"/>
    <w:rsid w:val="00022C07"/>
    <w:rsid w:val="00022C15"/>
    <w:rsid w:val="00022C1B"/>
    <w:rsid w:val="00023041"/>
    <w:rsid w:val="00023090"/>
    <w:rsid w:val="00023294"/>
    <w:rsid w:val="000233B3"/>
    <w:rsid w:val="000234A3"/>
    <w:rsid w:val="00023579"/>
    <w:rsid w:val="0002366C"/>
    <w:rsid w:val="00023895"/>
    <w:rsid w:val="0002394C"/>
    <w:rsid w:val="00023B16"/>
    <w:rsid w:val="00023B44"/>
    <w:rsid w:val="00023CE6"/>
    <w:rsid w:val="00023DAC"/>
    <w:rsid w:val="00023E42"/>
    <w:rsid w:val="00023E97"/>
    <w:rsid w:val="0002467D"/>
    <w:rsid w:val="000246EB"/>
    <w:rsid w:val="000249B7"/>
    <w:rsid w:val="00024A91"/>
    <w:rsid w:val="00024AC4"/>
    <w:rsid w:val="00024B07"/>
    <w:rsid w:val="00024CEC"/>
    <w:rsid w:val="00024F73"/>
    <w:rsid w:val="000250F2"/>
    <w:rsid w:val="0002519F"/>
    <w:rsid w:val="00025532"/>
    <w:rsid w:val="0002570C"/>
    <w:rsid w:val="000257BE"/>
    <w:rsid w:val="00025B69"/>
    <w:rsid w:val="00025CB6"/>
    <w:rsid w:val="00025E1D"/>
    <w:rsid w:val="00025F4D"/>
    <w:rsid w:val="00025F75"/>
    <w:rsid w:val="00026433"/>
    <w:rsid w:val="000267C4"/>
    <w:rsid w:val="00026807"/>
    <w:rsid w:val="0002695A"/>
    <w:rsid w:val="00026C1C"/>
    <w:rsid w:val="00026C5B"/>
    <w:rsid w:val="00026CF5"/>
    <w:rsid w:val="00026EAF"/>
    <w:rsid w:val="00026FB7"/>
    <w:rsid w:val="00027037"/>
    <w:rsid w:val="00027349"/>
    <w:rsid w:val="000275CB"/>
    <w:rsid w:val="00027C3D"/>
    <w:rsid w:val="00027D2A"/>
    <w:rsid w:val="0003020E"/>
    <w:rsid w:val="00030222"/>
    <w:rsid w:val="00030313"/>
    <w:rsid w:val="000303F4"/>
    <w:rsid w:val="000304FE"/>
    <w:rsid w:val="0003050B"/>
    <w:rsid w:val="000309EE"/>
    <w:rsid w:val="00030A57"/>
    <w:rsid w:val="00030AD5"/>
    <w:rsid w:val="00030B27"/>
    <w:rsid w:val="00030D0A"/>
    <w:rsid w:val="00030D7B"/>
    <w:rsid w:val="00030E65"/>
    <w:rsid w:val="00030EEB"/>
    <w:rsid w:val="00030EEF"/>
    <w:rsid w:val="00030F3C"/>
    <w:rsid w:val="00030FF4"/>
    <w:rsid w:val="0003102A"/>
    <w:rsid w:val="000310CD"/>
    <w:rsid w:val="00031273"/>
    <w:rsid w:val="000313B6"/>
    <w:rsid w:val="00031887"/>
    <w:rsid w:val="0003249A"/>
    <w:rsid w:val="0003293D"/>
    <w:rsid w:val="00032BA3"/>
    <w:rsid w:val="00032CE9"/>
    <w:rsid w:val="00032CEA"/>
    <w:rsid w:val="00032EF6"/>
    <w:rsid w:val="00032F1B"/>
    <w:rsid w:val="000330E5"/>
    <w:rsid w:val="0003327D"/>
    <w:rsid w:val="000333D4"/>
    <w:rsid w:val="0003365A"/>
    <w:rsid w:val="0003393A"/>
    <w:rsid w:val="00033BA1"/>
    <w:rsid w:val="00033CC5"/>
    <w:rsid w:val="00033EFB"/>
    <w:rsid w:val="00033F41"/>
    <w:rsid w:val="0003413A"/>
    <w:rsid w:val="000341D7"/>
    <w:rsid w:val="000345F5"/>
    <w:rsid w:val="00034AA1"/>
    <w:rsid w:val="00034DFE"/>
    <w:rsid w:val="0003545B"/>
    <w:rsid w:val="000356F0"/>
    <w:rsid w:val="000357BC"/>
    <w:rsid w:val="00035849"/>
    <w:rsid w:val="000359E5"/>
    <w:rsid w:val="00035A15"/>
    <w:rsid w:val="00035A9B"/>
    <w:rsid w:val="00035E4A"/>
    <w:rsid w:val="00035F53"/>
    <w:rsid w:val="00036338"/>
    <w:rsid w:val="00036653"/>
    <w:rsid w:val="00036D56"/>
    <w:rsid w:val="00036EDA"/>
    <w:rsid w:val="00036F1F"/>
    <w:rsid w:val="00036F68"/>
    <w:rsid w:val="0003714A"/>
    <w:rsid w:val="0003733B"/>
    <w:rsid w:val="00037513"/>
    <w:rsid w:val="0003770A"/>
    <w:rsid w:val="0003770C"/>
    <w:rsid w:val="00037B5F"/>
    <w:rsid w:val="000400B8"/>
    <w:rsid w:val="000400FB"/>
    <w:rsid w:val="000402D2"/>
    <w:rsid w:val="0004069A"/>
    <w:rsid w:val="00040803"/>
    <w:rsid w:val="0004088D"/>
    <w:rsid w:val="0004089D"/>
    <w:rsid w:val="00040A00"/>
    <w:rsid w:val="00040CDB"/>
    <w:rsid w:val="00040DAB"/>
    <w:rsid w:val="00041029"/>
    <w:rsid w:val="000412FC"/>
    <w:rsid w:val="0004159E"/>
    <w:rsid w:val="000416A0"/>
    <w:rsid w:val="00041779"/>
    <w:rsid w:val="0004192B"/>
    <w:rsid w:val="00041B62"/>
    <w:rsid w:val="00041E89"/>
    <w:rsid w:val="00041F9A"/>
    <w:rsid w:val="00042474"/>
    <w:rsid w:val="000424B1"/>
    <w:rsid w:val="0004251B"/>
    <w:rsid w:val="000425B7"/>
    <w:rsid w:val="00042620"/>
    <w:rsid w:val="00042646"/>
    <w:rsid w:val="00042791"/>
    <w:rsid w:val="000428E6"/>
    <w:rsid w:val="00042967"/>
    <w:rsid w:val="00042B75"/>
    <w:rsid w:val="00042C84"/>
    <w:rsid w:val="00042F74"/>
    <w:rsid w:val="00042F8A"/>
    <w:rsid w:val="00043091"/>
    <w:rsid w:val="00043232"/>
    <w:rsid w:val="000432A1"/>
    <w:rsid w:val="00043449"/>
    <w:rsid w:val="000434F1"/>
    <w:rsid w:val="00043669"/>
    <w:rsid w:val="0004367D"/>
    <w:rsid w:val="00043ABD"/>
    <w:rsid w:val="00043C09"/>
    <w:rsid w:val="00044076"/>
    <w:rsid w:val="0004424D"/>
    <w:rsid w:val="00044732"/>
    <w:rsid w:val="000449C7"/>
    <w:rsid w:val="00044D5C"/>
    <w:rsid w:val="00044E94"/>
    <w:rsid w:val="0004530C"/>
    <w:rsid w:val="00045507"/>
    <w:rsid w:val="00045826"/>
    <w:rsid w:val="00045940"/>
    <w:rsid w:val="00045A17"/>
    <w:rsid w:val="00045A36"/>
    <w:rsid w:val="00045A5A"/>
    <w:rsid w:val="00045B36"/>
    <w:rsid w:val="00045DA8"/>
    <w:rsid w:val="0004626D"/>
    <w:rsid w:val="00046413"/>
    <w:rsid w:val="000464B0"/>
    <w:rsid w:val="00046763"/>
    <w:rsid w:val="000467B3"/>
    <w:rsid w:val="0004685F"/>
    <w:rsid w:val="00046911"/>
    <w:rsid w:val="00046DAA"/>
    <w:rsid w:val="00046EAC"/>
    <w:rsid w:val="000470EF"/>
    <w:rsid w:val="00047359"/>
    <w:rsid w:val="00047457"/>
    <w:rsid w:val="00047875"/>
    <w:rsid w:val="00047F7D"/>
    <w:rsid w:val="00047FF3"/>
    <w:rsid w:val="00047FFB"/>
    <w:rsid w:val="000500D8"/>
    <w:rsid w:val="000501D5"/>
    <w:rsid w:val="00050243"/>
    <w:rsid w:val="000503BF"/>
    <w:rsid w:val="00050423"/>
    <w:rsid w:val="000508B2"/>
    <w:rsid w:val="00050DF3"/>
    <w:rsid w:val="00050F6F"/>
    <w:rsid w:val="00050F9F"/>
    <w:rsid w:val="000510DE"/>
    <w:rsid w:val="00051265"/>
    <w:rsid w:val="000512F2"/>
    <w:rsid w:val="0005149B"/>
    <w:rsid w:val="000516E9"/>
    <w:rsid w:val="0005185E"/>
    <w:rsid w:val="0005185F"/>
    <w:rsid w:val="00051895"/>
    <w:rsid w:val="00051D3B"/>
    <w:rsid w:val="00051E9B"/>
    <w:rsid w:val="000520B9"/>
    <w:rsid w:val="000521F0"/>
    <w:rsid w:val="000525C4"/>
    <w:rsid w:val="000525D5"/>
    <w:rsid w:val="0005267A"/>
    <w:rsid w:val="00052775"/>
    <w:rsid w:val="00052786"/>
    <w:rsid w:val="000527ED"/>
    <w:rsid w:val="00052A2C"/>
    <w:rsid w:val="00052B56"/>
    <w:rsid w:val="00052C97"/>
    <w:rsid w:val="00052CB0"/>
    <w:rsid w:val="00052D40"/>
    <w:rsid w:val="00052E4B"/>
    <w:rsid w:val="00053011"/>
    <w:rsid w:val="0005304E"/>
    <w:rsid w:val="000531AF"/>
    <w:rsid w:val="000532CB"/>
    <w:rsid w:val="0005383F"/>
    <w:rsid w:val="000539E1"/>
    <w:rsid w:val="00053A15"/>
    <w:rsid w:val="00053DCF"/>
    <w:rsid w:val="00053E9F"/>
    <w:rsid w:val="00053FD3"/>
    <w:rsid w:val="000542DB"/>
    <w:rsid w:val="00054433"/>
    <w:rsid w:val="0005456B"/>
    <w:rsid w:val="00054685"/>
    <w:rsid w:val="000547A5"/>
    <w:rsid w:val="00054B26"/>
    <w:rsid w:val="00054CA3"/>
    <w:rsid w:val="00054EC5"/>
    <w:rsid w:val="00054F52"/>
    <w:rsid w:val="00054FC9"/>
    <w:rsid w:val="0005527B"/>
    <w:rsid w:val="000553A6"/>
    <w:rsid w:val="0005542F"/>
    <w:rsid w:val="0005563F"/>
    <w:rsid w:val="00055766"/>
    <w:rsid w:val="000557F3"/>
    <w:rsid w:val="000558C4"/>
    <w:rsid w:val="00055AEC"/>
    <w:rsid w:val="00055C60"/>
    <w:rsid w:val="00055D82"/>
    <w:rsid w:val="00055ED3"/>
    <w:rsid w:val="00055EED"/>
    <w:rsid w:val="00055FEA"/>
    <w:rsid w:val="0005619A"/>
    <w:rsid w:val="00056450"/>
    <w:rsid w:val="0005652E"/>
    <w:rsid w:val="0005658D"/>
    <w:rsid w:val="00056602"/>
    <w:rsid w:val="00056A50"/>
    <w:rsid w:val="00056D03"/>
    <w:rsid w:val="0005718A"/>
    <w:rsid w:val="000571F6"/>
    <w:rsid w:val="00057438"/>
    <w:rsid w:val="0005753C"/>
    <w:rsid w:val="0005758C"/>
    <w:rsid w:val="000577DD"/>
    <w:rsid w:val="0005780D"/>
    <w:rsid w:val="00057A4E"/>
    <w:rsid w:val="000600B1"/>
    <w:rsid w:val="000605E0"/>
    <w:rsid w:val="000607C0"/>
    <w:rsid w:val="00060A00"/>
    <w:rsid w:val="00060BF7"/>
    <w:rsid w:val="00060D22"/>
    <w:rsid w:val="00060E5F"/>
    <w:rsid w:val="000610F4"/>
    <w:rsid w:val="0006111C"/>
    <w:rsid w:val="0006121D"/>
    <w:rsid w:val="000612C9"/>
    <w:rsid w:val="000613B0"/>
    <w:rsid w:val="000617E0"/>
    <w:rsid w:val="00061A56"/>
    <w:rsid w:val="00061BB4"/>
    <w:rsid w:val="00061C63"/>
    <w:rsid w:val="00061CE4"/>
    <w:rsid w:val="00061D74"/>
    <w:rsid w:val="00061D94"/>
    <w:rsid w:val="000626DD"/>
    <w:rsid w:val="0006276B"/>
    <w:rsid w:val="00062AEE"/>
    <w:rsid w:val="00062B48"/>
    <w:rsid w:val="000631DC"/>
    <w:rsid w:val="00063225"/>
    <w:rsid w:val="00063595"/>
    <w:rsid w:val="000637F5"/>
    <w:rsid w:val="00063B15"/>
    <w:rsid w:val="00063C39"/>
    <w:rsid w:val="00063D10"/>
    <w:rsid w:val="00063E23"/>
    <w:rsid w:val="000641B5"/>
    <w:rsid w:val="000642A1"/>
    <w:rsid w:val="000642D1"/>
    <w:rsid w:val="00064333"/>
    <w:rsid w:val="000645CB"/>
    <w:rsid w:val="00064712"/>
    <w:rsid w:val="00064795"/>
    <w:rsid w:val="000649BE"/>
    <w:rsid w:val="00064AE9"/>
    <w:rsid w:val="00064CF2"/>
    <w:rsid w:val="00064D7C"/>
    <w:rsid w:val="0006516D"/>
    <w:rsid w:val="000651DE"/>
    <w:rsid w:val="000651F2"/>
    <w:rsid w:val="00065220"/>
    <w:rsid w:val="00065232"/>
    <w:rsid w:val="00065372"/>
    <w:rsid w:val="000654E7"/>
    <w:rsid w:val="000655D8"/>
    <w:rsid w:val="00065913"/>
    <w:rsid w:val="00065922"/>
    <w:rsid w:val="00065B38"/>
    <w:rsid w:val="00065CA3"/>
    <w:rsid w:val="00065CA6"/>
    <w:rsid w:val="00065EB2"/>
    <w:rsid w:val="00066146"/>
    <w:rsid w:val="000665A6"/>
    <w:rsid w:val="000665E3"/>
    <w:rsid w:val="00066757"/>
    <w:rsid w:val="000667E8"/>
    <w:rsid w:val="000667ED"/>
    <w:rsid w:val="00066835"/>
    <w:rsid w:val="00066F12"/>
    <w:rsid w:val="000671A2"/>
    <w:rsid w:val="00067563"/>
    <w:rsid w:val="000675C1"/>
    <w:rsid w:val="0006761A"/>
    <w:rsid w:val="00067756"/>
    <w:rsid w:val="00067C22"/>
    <w:rsid w:val="00067D0A"/>
    <w:rsid w:val="0007034A"/>
    <w:rsid w:val="000709C4"/>
    <w:rsid w:val="00070D89"/>
    <w:rsid w:val="00070E9C"/>
    <w:rsid w:val="00070F1F"/>
    <w:rsid w:val="00071004"/>
    <w:rsid w:val="0007130C"/>
    <w:rsid w:val="0007132A"/>
    <w:rsid w:val="0007141C"/>
    <w:rsid w:val="000719BD"/>
    <w:rsid w:val="00071B83"/>
    <w:rsid w:val="00071D38"/>
    <w:rsid w:val="00071E7A"/>
    <w:rsid w:val="00071E82"/>
    <w:rsid w:val="00071FF1"/>
    <w:rsid w:val="0007214D"/>
    <w:rsid w:val="000722E4"/>
    <w:rsid w:val="000723A0"/>
    <w:rsid w:val="000724B7"/>
    <w:rsid w:val="0007251A"/>
    <w:rsid w:val="00072743"/>
    <w:rsid w:val="00072B70"/>
    <w:rsid w:val="00072D57"/>
    <w:rsid w:val="00073026"/>
    <w:rsid w:val="000732C8"/>
    <w:rsid w:val="000734C6"/>
    <w:rsid w:val="00073670"/>
    <w:rsid w:val="00073850"/>
    <w:rsid w:val="000738D8"/>
    <w:rsid w:val="00073A3B"/>
    <w:rsid w:val="00073A4B"/>
    <w:rsid w:val="00073C5E"/>
    <w:rsid w:val="00073D18"/>
    <w:rsid w:val="00073F4E"/>
    <w:rsid w:val="00073FE0"/>
    <w:rsid w:val="000740B6"/>
    <w:rsid w:val="00074407"/>
    <w:rsid w:val="0007455A"/>
    <w:rsid w:val="00074A9D"/>
    <w:rsid w:val="00074AC1"/>
    <w:rsid w:val="00074D82"/>
    <w:rsid w:val="00074D85"/>
    <w:rsid w:val="00074DCE"/>
    <w:rsid w:val="000750C1"/>
    <w:rsid w:val="000750F8"/>
    <w:rsid w:val="00075236"/>
    <w:rsid w:val="00075ABC"/>
    <w:rsid w:val="00075BF1"/>
    <w:rsid w:val="000761B3"/>
    <w:rsid w:val="00076219"/>
    <w:rsid w:val="000763A8"/>
    <w:rsid w:val="0007683B"/>
    <w:rsid w:val="00076847"/>
    <w:rsid w:val="00076EF9"/>
    <w:rsid w:val="000771F5"/>
    <w:rsid w:val="000772AD"/>
    <w:rsid w:val="000772D1"/>
    <w:rsid w:val="000777C6"/>
    <w:rsid w:val="00077AE3"/>
    <w:rsid w:val="00077E8E"/>
    <w:rsid w:val="00077ED9"/>
    <w:rsid w:val="00077F0B"/>
    <w:rsid w:val="00077F8E"/>
    <w:rsid w:val="00080177"/>
    <w:rsid w:val="000801EF"/>
    <w:rsid w:val="0008042F"/>
    <w:rsid w:val="000804BB"/>
    <w:rsid w:val="000804EC"/>
    <w:rsid w:val="000807B1"/>
    <w:rsid w:val="00080B16"/>
    <w:rsid w:val="00080B63"/>
    <w:rsid w:val="00080CF3"/>
    <w:rsid w:val="00080D70"/>
    <w:rsid w:val="00080E7D"/>
    <w:rsid w:val="00080F24"/>
    <w:rsid w:val="00081345"/>
    <w:rsid w:val="000815B8"/>
    <w:rsid w:val="00081A66"/>
    <w:rsid w:val="00081BF3"/>
    <w:rsid w:val="00081E54"/>
    <w:rsid w:val="00081E9E"/>
    <w:rsid w:val="00082375"/>
    <w:rsid w:val="000823B1"/>
    <w:rsid w:val="0008242D"/>
    <w:rsid w:val="00082605"/>
    <w:rsid w:val="0008276B"/>
    <w:rsid w:val="000828EE"/>
    <w:rsid w:val="00082A0A"/>
    <w:rsid w:val="00082C71"/>
    <w:rsid w:val="00082DBB"/>
    <w:rsid w:val="0008326B"/>
    <w:rsid w:val="00083280"/>
    <w:rsid w:val="000832B9"/>
    <w:rsid w:val="000837A7"/>
    <w:rsid w:val="00083A42"/>
    <w:rsid w:val="00084260"/>
    <w:rsid w:val="000843B2"/>
    <w:rsid w:val="00084494"/>
    <w:rsid w:val="00084C47"/>
    <w:rsid w:val="00084C8E"/>
    <w:rsid w:val="00084FCC"/>
    <w:rsid w:val="00085009"/>
    <w:rsid w:val="00085213"/>
    <w:rsid w:val="00085423"/>
    <w:rsid w:val="00085867"/>
    <w:rsid w:val="000858F8"/>
    <w:rsid w:val="00085EAB"/>
    <w:rsid w:val="00085FD2"/>
    <w:rsid w:val="00086210"/>
    <w:rsid w:val="00086363"/>
    <w:rsid w:val="000868DF"/>
    <w:rsid w:val="00086E1C"/>
    <w:rsid w:val="00087083"/>
    <w:rsid w:val="00087727"/>
    <w:rsid w:val="00087778"/>
    <w:rsid w:val="00087A03"/>
    <w:rsid w:val="00087BD6"/>
    <w:rsid w:val="00087BF5"/>
    <w:rsid w:val="00087C3A"/>
    <w:rsid w:val="00087D6F"/>
    <w:rsid w:val="00087DE1"/>
    <w:rsid w:val="00090088"/>
    <w:rsid w:val="00090192"/>
    <w:rsid w:val="00090251"/>
    <w:rsid w:val="000903BC"/>
    <w:rsid w:val="0009056B"/>
    <w:rsid w:val="00090D1E"/>
    <w:rsid w:val="000911B6"/>
    <w:rsid w:val="00091470"/>
    <w:rsid w:val="0009155B"/>
    <w:rsid w:val="000916F2"/>
    <w:rsid w:val="00091713"/>
    <w:rsid w:val="00091A21"/>
    <w:rsid w:val="00091A37"/>
    <w:rsid w:val="00091CCB"/>
    <w:rsid w:val="00091D93"/>
    <w:rsid w:val="00091E9F"/>
    <w:rsid w:val="00091F58"/>
    <w:rsid w:val="00091F5F"/>
    <w:rsid w:val="00092224"/>
    <w:rsid w:val="000923A1"/>
    <w:rsid w:val="000925D2"/>
    <w:rsid w:val="00092746"/>
    <w:rsid w:val="000927E1"/>
    <w:rsid w:val="0009298D"/>
    <w:rsid w:val="00092C20"/>
    <w:rsid w:val="00092D80"/>
    <w:rsid w:val="00092EBD"/>
    <w:rsid w:val="00093052"/>
    <w:rsid w:val="000932C3"/>
    <w:rsid w:val="000936CA"/>
    <w:rsid w:val="00093860"/>
    <w:rsid w:val="00093882"/>
    <w:rsid w:val="00093B2B"/>
    <w:rsid w:val="00093B41"/>
    <w:rsid w:val="00093B68"/>
    <w:rsid w:val="00093D89"/>
    <w:rsid w:val="00093F15"/>
    <w:rsid w:val="0009417D"/>
    <w:rsid w:val="00094B9D"/>
    <w:rsid w:val="00094F1A"/>
    <w:rsid w:val="00094F26"/>
    <w:rsid w:val="00095134"/>
    <w:rsid w:val="00095300"/>
    <w:rsid w:val="000955EC"/>
    <w:rsid w:val="000956D7"/>
    <w:rsid w:val="0009572B"/>
    <w:rsid w:val="00095951"/>
    <w:rsid w:val="00095D51"/>
    <w:rsid w:val="00095FD3"/>
    <w:rsid w:val="00096307"/>
    <w:rsid w:val="0009636F"/>
    <w:rsid w:val="000963BA"/>
    <w:rsid w:val="000965F0"/>
    <w:rsid w:val="00096612"/>
    <w:rsid w:val="00096669"/>
    <w:rsid w:val="00096E8C"/>
    <w:rsid w:val="00096E8E"/>
    <w:rsid w:val="00096F0E"/>
    <w:rsid w:val="000971F0"/>
    <w:rsid w:val="000971FF"/>
    <w:rsid w:val="00097458"/>
    <w:rsid w:val="0009746A"/>
    <w:rsid w:val="000974FF"/>
    <w:rsid w:val="0009780B"/>
    <w:rsid w:val="00097812"/>
    <w:rsid w:val="00097903"/>
    <w:rsid w:val="00097A56"/>
    <w:rsid w:val="00097A9E"/>
    <w:rsid w:val="00097BD0"/>
    <w:rsid w:val="00097F2C"/>
    <w:rsid w:val="000A0364"/>
    <w:rsid w:val="000A05E9"/>
    <w:rsid w:val="000A070D"/>
    <w:rsid w:val="000A07B6"/>
    <w:rsid w:val="000A07D6"/>
    <w:rsid w:val="000A0A98"/>
    <w:rsid w:val="000A0DF2"/>
    <w:rsid w:val="000A0FBB"/>
    <w:rsid w:val="000A1236"/>
    <w:rsid w:val="000A12A1"/>
    <w:rsid w:val="000A1475"/>
    <w:rsid w:val="000A1496"/>
    <w:rsid w:val="000A1582"/>
    <w:rsid w:val="000A162A"/>
    <w:rsid w:val="000A171A"/>
    <w:rsid w:val="000A1F1D"/>
    <w:rsid w:val="000A1FBF"/>
    <w:rsid w:val="000A2651"/>
    <w:rsid w:val="000A26F8"/>
    <w:rsid w:val="000A2726"/>
    <w:rsid w:val="000A2850"/>
    <w:rsid w:val="000A28E8"/>
    <w:rsid w:val="000A29E7"/>
    <w:rsid w:val="000A2A70"/>
    <w:rsid w:val="000A2B87"/>
    <w:rsid w:val="000A2C6A"/>
    <w:rsid w:val="000A2E49"/>
    <w:rsid w:val="000A2F30"/>
    <w:rsid w:val="000A3484"/>
    <w:rsid w:val="000A375E"/>
    <w:rsid w:val="000A3830"/>
    <w:rsid w:val="000A3855"/>
    <w:rsid w:val="000A3E84"/>
    <w:rsid w:val="000A40D3"/>
    <w:rsid w:val="000A41B8"/>
    <w:rsid w:val="000A43D9"/>
    <w:rsid w:val="000A465B"/>
    <w:rsid w:val="000A4E0A"/>
    <w:rsid w:val="000A4ED6"/>
    <w:rsid w:val="000A4EEA"/>
    <w:rsid w:val="000A4F97"/>
    <w:rsid w:val="000A5158"/>
    <w:rsid w:val="000A51E7"/>
    <w:rsid w:val="000A552B"/>
    <w:rsid w:val="000A5672"/>
    <w:rsid w:val="000A56C2"/>
    <w:rsid w:val="000A5943"/>
    <w:rsid w:val="000A59B5"/>
    <w:rsid w:val="000A5A21"/>
    <w:rsid w:val="000A5AF8"/>
    <w:rsid w:val="000A6061"/>
    <w:rsid w:val="000A6618"/>
    <w:rsid w:val="000A665A"/>
    <w:rsid w:val="000A6761"/>
    <w:rsid w:val="000A6ACC"/>
    <w:rsid w:val="000A6BD2"/>
    <w:rsid w:val="000A6C0B"/>
    <w:rsid w:val="000A6D4B"/>
    <w:rsid w:val="000A702E"/>
    <w:rsid w:val="000A70DB"/>
    <w:rsid w:val="000A7387"/>
    <w:rsid w:val="000A76FD"/>
    <w:rsid w:val="000A77F7"/>
    <w:rsid w:val="000A78AA"/>
    <w:rsid w:val="000A78E1"/>
    <w:rsid w:val="000A7A7A"/>
    <w:rsid w:val="000A7E85"/>
    <w:rsid w:val="000A7FC7"/>
    <w:rsid w:val="000B041B"/>
    <w:rsid w:val="000B0708"/>
    <w:rsid w:val="000B0D12"/>
    <w:rsid w:val="000B0D9D"/>
    <w:rsid w:val="000B1062"/>
    <w:rsid w:val="000B142E"/>
    <w:rsid w:val="000B1623"/>
    <w:rsid w:val="000B172F"/>
    <w:rsid w:val="000B2230"/>
    <w:rsid w:val="000B23CC"/>
    <w:rsid w:val="000B2467"/>
    <w:rsid w:val="000B24DE"/>
    <w:rsid w:val="000B24FB"/>
    <w:rsid w:val="000B2546"/>
    <w:rsid w:val="000B2806"/>
    <w:rsid w:val="000B2811"/>
    <w:rsid w:val="000B2854"/>
    <w:rsid w:val="000B2905"/>
    <w:rsid w:val="000B2C75"/>
    <w:rsid w:val="000B2F20"/>
    <w:rsid w:val="000B2F61"/>
    <w:rsid w:val="000B3240"/>
    <w:rsid w:val="000B33F8"/>
    <w:rsid w:val="000B33FE"/>
    <w:rsid w:val="000B355D"/>
    <w:rsid w:val="000B36B2"/>
    <w:rsid w:val="000B381F"/>
    <w:rsid w:val="000B3939"/>
    <w:rsid w:val="000B393E"/>
    <w:rsid w:val="000B3B77"/>
    <w:rsid w:val="000B3C3D"/>
    <w:rsid w:val="000B3D79"/>
    <w:rsid w:val="000B3EFF"/>
    <w:rsid w:val="000B3F25"/>
    <w:rsid w:val="000B4289"/>
    <w:rsid w:val="000B455F"/>
    <w:rsid w:val="000B4979"/>
    <w:rsid w:val="000B4C18"/>
    <w:rsid w:val="000B4C3E"/>
    <w:rsid w:val="000B4D17"/>
    <w:rsid w:val="000B4E1C"/>
    <w:rsid w:val="000B4E58"/>
    <w:rsid w:val="000B4F7A"/>
    <w:rsid w:val="000B50AA"/>
    <w:rsid w:val="000B52F7"/>
    <w:rsid w:val="000B53EB"/>
    <w:rsid w:val="000B570F"/>
    <w:rsid w:val="000B5973"/>
    <w:rsid w:val="000B59A7"/>
    <w:rsid w:val="000B5C79"/>
    <w:rsid w:val="000B5E28"/>
    <w:rsid w:val="000B63D7"/>
    <w:rsid w:val="000B648B"/>
    <w:rsid w:val="000B656E"/>
    <w:rsid w:val="000B66D2"/>
    <w:rsid w:val="000B679F"/>
    <w:rsid w:val="000B67D6"/>
    <w:rsid w:val="000B6864"/>
    <w:rsid w:val="000B6A85"/>
    <w:rsid w:val="000B6B7E"/>
    <w:rsid w:val="000B6E4E"/>
    <w:rsid w:val="000B7010"/>
    <w:rsid w:val="000B7339"/>
    <w:rsid w:val="000B73C8"/>
    <w:rsid w:val="000B75EA"/>
    <w:rsid w:val="000B77E3"/>
    <w:rsid w:val="000B7A72"/>
    <w:rsid w:val="000B7B71"/>
    <w:rsid w:val="000B7FA8"/>
    <w:rsid w:val="000C00BB"/>
    <w:rsid w:val="000C021F"/>
    <w:rsid w:val="000C02D6"/>
    <w:rsid w:val="000C02DB"/>
    <w:rsid w:val="000C036E"/>
    <w:rsid w:val="000C046E"/>
    <w:rsid w:val="000C047C"/>
    <w:rsid w:val="000C05AA"/>
    <w:rsid w:val="000C0965"/>
    <w:rsid w:val="000C09C8"/>
    <w:rsid w:val="000C0A44"/>
    <w:rsid w:val="000C11B4"/>
    <w:rsid w:val="000C125D"/>
    <w:rsid w:val="000C1334"/>
    <w:rsid w:val="000C13C1"/>
    <w:rsid w:val="000C1725"/>
    <w:rsid w:val="000C181A"/>
    <w:rsid w:val="000C1B33"/>
    <w:rsid w:val="000C1CB9"/>
    <w:rsid w:val="000C22A1"/>
    <w:rsid w:val="000C22D3"/>
    <w:rsid w:val="000C24C3"/>
    <w:rsid w:val="000C28EA"/>
    <w:rsid w:val="000C2A9C"/>
    <w:rsid w:val="000C2B74"/>
    <w:rsid w:val="000C2BEE"/>
    <w:rsid w:val="000C2BF4"/>
    <w:rsid w:val="000C2E37"/>
    <w:rsid w:val="000C332F"/>
    <w:rsid w:val="000C39B8"/>
    <w:rsid w:val="000C3B05"/>
    <w:rsid w:val="000C3B59"/>
    <w:rsid w:val="000C3D81"/>
    <w:rsid w:val="000C3F88"/>
    <w:rsid w:val="000C4267"/>
    <w:rsid w:val="000C43CE"/>
    <w:rsid w:val="000C45CA"/>
    <w:rsid w:val="000C4CD9"/>
    <w:rsid w:val="000C4DF0"/>
    <w:rsid w:val="000C5111"/>
    <w:rsid w:val="000C5324"/>
    <w:rsid w:val="000C5811"/>
    <w:rsid w:val="000C5852"/>
    <w:rsid w:val="000C5BB5"/>
    <w:rsid w:val="000C5D7B"/>
    <w:rsid w:val="000C5EB0"/>
    <w:rsid w:val="000C5FB4"/>
    <w:rsid w:val="000C63A1"/>
    <w:rsid w:val="000C65D5"/>
    <w:rsid w:val="000C675F"/>
    <w:rsid w:val="000C6B3B"/>
    <w:rsid w:val="000C6C06"/>
    <w:rsid w:val="000C6F7B"/>
    <w:rsid w:val="000C7046"/>
    <w:rsid w:val="000C710B"/>
    <w:rsid w:val="000C73BD"/>
    <w:rsid w:val="000C7509"/>
    <w:rsid w:val="000C77F9"/>
    <w:rsid w:val="000C7C26"/>
    <w:rsid w:val="000C7CD2"/>
    <w:rsid w:val="000C7E57"/>
    <w:rsid w:val="000C7F34"/>
    <w:rsid w:val="000D00F3"/>
    <w:rsid w:val="000D01D1"/>
    <w:rsid w:val="000D02DE"/>
    <w:rsid w:val="000D04DD"/>
    <w:rsid w:val="000D05B7"/>
    <w:rsid w:val="000D0630"/>
    <w:rsid w:val="000D06B5"/>
    <w:rsid w:val="000D0B17"/>
    <w:rsid w:val="000D0CD9"/>
    <w:rsid w:val="000D1231"/>
    <w:rsid w:val="000D1637"/>
    <w:rsid w:val="000D1851"/>
    <w:rsid w:val="000D18D5"/>
    <w:rsid w:val="000D1923"/>
    <w:rsid w:val="000D1A85"/>
    <w:rsid w:val="000D2075"/>
    <w:rsid w:val="000D245B"/>
    <w:rsid w:val="000D24F8"/>
    <w:rsid w:val="000D27CD"/>
    <w:rsid w:val="000D29E0"/>
    <w:rsid w:val="000D2EB5"/>
    <w:rsid w:val="000D347E"/>
    <w:rsid w:val="000D3672"/>
    <w:rsid w:val="000D3957"/>
    <w:rsid w:val="000D3C21"/>
    <w:rsid w:val="000D3E2E"/>
    <w:rsid w:val="000D3EDC"/>
    <w:rsid w:val="000D3F5C"/>
    <w:rsid w:val="000D3FFC"/>
    <w:rsid w:val="000D4480"/>
    <w:rsid w:val="000D47B5"/>
    <w:rsid w:val="000D49D9"/>
    <w:rsid w:val="000D4AED"/>
    <w:rsid w:val="000D4BD7"/>
    <w:rsid w:val="000D547D"/>
    <w:rsid w:val="000D576A"/>
    <w:rsid w:val="000D5874"/>
    <w:rsid w:val="000D5929"/>
    <w:rsid w:val="000D5B6E"/>
    <w:rsid w:val="000D5E59"/>
    <w:rsid w:val="000D6378"/>
    <w:rsid w:val="000D6563"/>
    <w:rsid w:val="000D6765"/>
    <w:rsid w:val="000D681B"/>
    <w:rsid w:val="000D68B8"/>
    <w:rsid w:val="000D6967"/>
    <w:rsid w:val="000D6971"/>
    <w:rsid w:val="000D69E2"/>
    <w:rsid w:val="000D6BFD"/>
    <w:rsid w:val="000D6DBB"/>
    <w:rsid w:val="000D7322"/>
    <w:rsid w:val="000D7A3C"/>
    <w:rsid w:val="000D7C06"/>
    <w:rsid w:val="000D7F6D"/>
    <w:rsid w:val="000D7FAF"/>
    <w:rsid w:val="000E00B3"/>
    <w:rsid w:val="000E024E"/>
    <w:rsid w:val="000E061E"/>
    <w:rsid w:val="000E087A"/>
    <w:rsid w:val="000E0AC7"/>
    <w:rsid w:val="000E1035"/>
    <w:rsid w:val="000E104E"/>
    <w:rsid w:val="000E1349"/>
    <w:rsid w:val="000E139E"/>
    <w:rsid w:val="000E13F9"/>
    <w:rsid w:val="000E1443"/>
    <w:rsid w:val="000E167E"/>
    <w:rsid w:val="000E186C"/>
    <w:rsid w:val="000E1A97"/>
    <w:rsid w:val="000E1D1F"/>
    <w:rsid w:val="000E1D95"/>
    <w:rsid w:val="000E1DB6"/>
    <w:rsid w:val="000E2015"/>
    <w:rsid w:val="000E208C"/>
    <w:rsid w:val="000E20F2"/>
    <w:rsid w:val="000E225D"/>
    <w:rsid w:val="000E24C7"/>
    <w:rsid w:val="000E2524"/>
    <w:rsid w:val="000E2697"/>
    <w:rsid w:val="000E2DA1"/>
    <w:rsid w:val="000E2EAA"/>
    <w:rsid w:val="000E2EE3"/>
    <w:rsid w:val="000E2FC7"/>
    <w:rsid w:val="000E30D4"/>
    <w:rsid w:val="000E311B"/>
    <w:rsid w:val="000E31C2"/>
    <w:rsid w:val="000E32CA"/>
    <w:rsid w:val="000E376B"/>
    <w:rsid w:val="000E38DF"/>
    <w:rsid w:val="000E390B"/>
    <w:rsid w:val="000E3B67"/>
    <w:rsid w:val="000E3B79"/>
    <w:rsid w:val="000E3C48"/>
    <w:rsid w:val="000E3C72"/>
    <w:rsid w:val="000E3DC1"/>
    <w:rsid w:val="000E3ECD"/>
    <w:rsid w:val="000E4088"/>
    <w:rsid w:val="000E40A9"/>
    <w:rsid w:val="000E40EE"/>
    <w:rsid w:val="000E4148"/>
    <w:rsid w:val="000E456C"/>
    <w:rsid w:val="000E4774"/>
    <w:rsid w:val="000E4828"/>
    <w:rsid w:val="000E4D15"/>
    <w:rsid w:val="000E4E6D"/>
    <w:rsid w:val="000E51C4"/>
    <w:rsid w:val="000E520B"/>
    <w:rsid w:val="000E520C"/>
    <w:rsid w:val="000E56F9"/>
    <w:rsid w:val="000E577D"/>
    <w:rsid w:val="000E59E9"/>
    <w:rsid w:val="000E5B6B"/>
    <w:rsid w:val="000E5EC5"/>
    <w:rsid w:val="000E5F49"/>
    <w:rsid w:val="000E5F52"/>
    <w:rsid w:val="000E603B"/>
    <w:rsid w:val="000E6269"/>
    <w:rsid w:val="000E6373"/>
    <w:rsid w:val="000E667E"/>
    <w:rsid w:val="000E6CAF"/>
    <w:rsid w:val="000E6D71"/>
    <w:rsid w:val="000E6FE3"/>
    <w:rsid w:val="000E70B4"/>
    <w:rsid w:val="000E71A9"/>
    <w:rsid w:val="000E72A3"/>
    <w:rsid w:val="000E72E7"/>
    <w:rsid w:val="000E73FF"/>
    <w:rsid w:val="000E74EB"/>
    <w:rsid w:val="000E75C2"/>
    <w:rsid w:val="000E7935"/>
    <w:rsid w:val="000E798A"/>
    <w:rsid w:val="000E7BB9"/>
    <w:rsid w:val="000E7BDF"/>
    <w:rsid w:val="000E7C19"/>
    <w:rsid w:val="000E7DD2"/>
    <w:rsid w:val="000E7E58"/>
    <w:rsid w:val="000E7F0B"/>
    <w:rsid w:val="000F0320"/>
    <w:rsid w:val="000F0477"/>
    <w:rsid w:val="000F05DA"/>
    <w:rsid w:val="000F05E0"/>
    <w:rsid w:val="000F0977"/>
    <w:rsid w:val="000F0B38"/>
    <w:rsid w:val="000F0D78"/>
    <w:rsid w:val="000F0E62"/>
    <w:rsid w:val="000F1221"/>
    <w:rsid w:val="000F13C1"/>
    <w:rsid w:val="000F1700"/>
    <w:rsid w:val="000F18BB"/>
    <w:rsid w:val="000F1927"/>
    <w:rsid w:val="000F1A6D"/>
    <w:rsid w:val="000F1B34"/>
    <w:rsid w:val="000F1C8B"/>
    <w:rsid w:val="000F1D01"/>
    <w:rsid w:val="000F1D1B"/>
    <w:rsid w:val="000F1F12"/>
    <w:rsid w:val="000F1F41"/>
    <w:rsid w:val="000F2164"/>
    <w:rsid w:val="000F2249"/>
    <w:rsid w:val="000F22E8"/>
    <w:rsid w:val="000F242B"/>
    <w:rsid w:val="000F2995"/>
    <w:rsid w:val="000F2A04"/>
    <w:rsid w:val="000F2B21"/>
    <w:rsid w:val="000F2C6F"/>
    <w:rsid w:val="000F30AF"/>
    <w:rsid w:val="000F3640"/>
    <w:rsid w:val="000F3876"/>
    <w:rsid w:val="000F3B29"/>
    <w:rsid w:val="000F3C71"/>
    <w:rsid w:val="000F3E6B"/>
    <w:rsid w:val="000F3F30"/>
    <w:rsid w:val="000F3F52"/>
    <w:rsid w:val="000F407D"/>
    <w:rsid w:val="000F417C"/>
    <w:rsid w:val="000F41CB"/>
    <w:rsid w:val="000F4265"/>
    <w:rsid w:val="000F43DE"/>
    <w:rsid w:val="000F4450"/>
    <w:rsid w:val="000F45F4"/>
    <w:rsid w:val="000F4A4C"/>
    <w:rsid w:val="000F4B58"/>
    <w:rsid w:val="000F4F35"/>
    <w:rsid w:val="000F513C"/>
    <w:rsid w:val="000F52CB"/>
    <w:rsid w:val="000F559C"/>
    <w:rsid w:val="000F55E5"/>
    <w:rsid w:val="000F5734"/>
    <w:rsid w:val="000F5757"/>
    <w:rsid w:val="000F5910"/>
    <w:rsid w:val="000F5AC8"/>
    <w:rsid w:val="000F5BD6"/>
    <w:rsid w:val="000F5BEA"/>
    <w:rsid w:val="000F5D15"/>
    <w:rsid w:val="000F5DAA"/>
    <w:rsid w:val="000F5E00"/>
    <w:rsid w:val="000F5F8E"/>
    <w:rsid w:val="000F61B2"/>
    <w:rsid w:val="000F64B4"/>
    <w:rsid w:val="000F68E8"/>
    <w:rsid w:val="000F6A50"/>
    <w:rsid w:val="000F6BCF"/>
    <w:rsid w:val="000F6EDA"/>
    <w:rsid w:val="000F7240"/>
    <w:rsid w:val="000F7259"/>
    <w:rsid w:val="000F726F"/>
    <w:rsid w:val="000F7406"/>
    <w:rsid w:val="000F755E"/>
    <w:rsid w:val="000F76DD"/>
    <w:rsid w:val="000F77DB"/>
    <w:rsid w:val="000F7ABF"/>
    <w:rsid w:val="000F7C86"/>
    <w:rsid w:val="000F7D60"/>
    <w:rsid w:val="0010003C"/>
    <w:rsid w:val="00100362"/>
    <w:rsid w:val="001003FF"/>
    <w:rsid w:val="001004BF"/>
    <w:rsid w:val="001004EA"/>
    <w:rsid w:val="00100615"/>
    <w:rsid w:val="0010063B"/>
    <w:rsid w:val="00100845"/>
    <w:rsid w:val="00100958"/>
    <w:rsid w:val="00100C95"/>
    <w:rsid w:val="00101192"/>
    <w:rsid w:val="001011D4"/>
    <w:rsid w:val="00101557"/>
    <w:rsid w:val="00101575"/>
    <w:rsid w:val="0010165D"/>
    <w:rsid w:val="001019EC"/>
    <w:rsid w:val="00101E1D"/>
    <w:rsid w:val="00101EC1"/>
    <w:rsid w:val="0010255B"/>
    <w:rsid w:val="00102575"/>
    <w:rsid w:val="001026AD"/>
    <w:rsid w:val="0010286E"/>
    <w:rsid w:val="00102922"/>
    <w:rsid w:val="00102BFE"/>
    <w:rsid w:val="00102C28"/>
    <w:rsid w:val="00102EF4"/>
    <w:rsid w:val="0010308A"/>
    <w:rsid w:val="001030B9"/>
    <w:rsid w:val="00103B96"/>
    <w:rsid w:val="00103BBA"/>
    <w:rsid w:val="00103BC0"/>
    <w:rsid w:val="00103E33"/>
    <w:rsid w:val="00103E97"/>
    <w:rsid w:val="00104082"/>
    <w:rsid w:val="0010418F"/>
    <w:rsid w:val="001042AF"/>
    <w:rsid w:val="001042C4"/>
    <w:rsid w:val="001047CB"/>
    <w:rsid w:val="00104A6D"/>
    <w:rsid w:val="00104DE4"/>
    <w:rsid w:val="00104DE7"/>
    <w:rsid w:val="001050CF"/>
    <w:rsid w:val="001050EC"/>
    <w:rsid w:val="00105678"/>
    <w:rsid w:val="00105788"/>
    <w:rsid w:val="001058E3"/>
    <w:rsid w:val="001059E3"/>
    <w:rsid w:val="00105A9F"/>
    <w:rsid w:val="00105C4F"/>
    <w:rsid w:val="00105EF9"/>
    <w:rsid w:val="00105F9A"/>
    <w:rsid w:val="00106119"/>
    <w:rsid w:val="00106140"/>
    <w:rsid w:val="00106194"/>
    <w:rsid w:val="0010621D"/>
    <w:rsid w:val="001063FB"/>
    <w:rsid w:val="001064A5"/>
    <w:rsid w:val="0010664D"/>
    <w:rsid w:val="00106840"/>
    <w:rsid w:val="00106849"/>
    <w:rsid w:val="00106AF8"/>
    <w:rsid w:val="00106DD3"/>
    <w:rsid w:val="00106EDB"/>
    <w:rsid w:val="00106F4A"/>
    <w:rsid w:val="00107235"/>
    <w:rsid w:val="00107696"/>
    <w:rsid w:val="0010789A"/>
    <w:rsid w:val="001078B5"/>
    <w:rsid w:val="00107A03"/>
    <w:rsid w:val="00110117"/>
    <w:rsid w:val="00110315"/>
    <w:rsid w:val="00110316"/>
    <w:rsid w:val="00110632"/>
    <w:rsid w:val="001107F4"/>
    <w:rsid w:val="0011087E"/>
    <w:rsid w:val="00110AA7"/>
    <w:rsid w:val="00110BCA"/>
    <w:rsid w:val="00110C85"/>
    <w:rsid w:val="00110E9A"/>
    <w:rsid w:val="00110FEA"/>
    <w:rsid w:val="00111019"/>
    <w:rsid w:val="001112E8"/>
    <w:rsid w:val="001114B1"/>
    <w:rsid w:val="001114C0"/>
    <w:rsid w:val="001114E6"/>
    <w:rsid w:val="00111B5F"/>
    <w:rsid w:val="00111C32"/>
    <w:rsid w:val="00111CF5"/>
    <w:rsid w:val="00111E88"/>
    <w:rsid w:val="00111FD4"/>
    <w:rsid w:val="0011206C"/>
    <w:rsid w:val="001122CB"/>
    <w:rsid w:val="001126BB"/>
    <w:rsid w:val="00112D48"/>
    <w:rsid w:val="00112F57"/>
    <w:rsid w:val="00113049"/>
    <w:rsid w:val="001131CD"/>
    <w:rsid w:val="0011334D"/>
    <w:rsid w:val="00113660"/>
    <w:rsid w:val="001136C3"/>
    <w:rsid w:val="001138AC"/>
    <w:rsid w:val="00113CA1"/>
    <w:rsid w:val="00113EA9"/>
    <w:rsid w:val="00113EB4"/>
    <w:rsid w:val="00113F1C"/>
    <w:rsid w:val="00113FCD"/>
    <w:rsid w:val="00113FF0"/>
    <w:rsid w:val="00114084"/>
    <w:rsid w:val="001141A8"/>
    <w:rsid w:val="001141AE"/>
    <w:rsid w:val="00114565"/>
    <w:rsid w:val="0011461E"/>
    <w:rsid w:val="00114683"/>
    <w:rsid w:val="0011478B"/>
    <w:rsid w:val="00114807"/>
    <w:rsid w:val="00114BD5"/>
    <w:rsid w:val="00114BE4"/>
    <w:rsid w:val="00115291"/>
    <w:rsid w:val="00115652"/>
    <w:rsid w:val="00115858"/>
    <w:rsid w:val="00115882"/>
    <w:rsid w:val="001158E2"/>
    <w:rsid w:val="00115911"/>
    <w:rsid w:val="00115AFC"/>
    <w:rsid w:val="00115CBF"/>
    <w:rsid w:val="00115EC9"/>
    <w:rsid w:val="001160FA"/>
    <w:rsid w:val="00116129"/>
    <w:rsid w:val="0011619C"/>
    <w:rsid w:val="00116313"/>
    <w:rsid w:val="0011656D"/>
    <w:rsid w:val="00116955"/>
    <w:rsid w:val="0011697E"/>
    <w:rsid w:val="00116B50"/>
    <w:rsid w:val="00116E3D"/>
    <w:rsid w:val="00116EC2"/>
    <w:rsid w:val="00116F68"/>
    <w:rsid w:val="001170AA"/>
    <w:rsid w:val="0011714C"/>
    <w:rsid w:val="00117255"/>
    <w:rsid w:val="001172EC"/>
    <w:rsid w:val="00117564"/>
    <w:rsid w:val="00117692"/>
    <w:rsid w:val="001177F7"/>
    <w:rsid w:val="00117AB2"/>
    <w:rsid w:val="00117AE2"/>
    <w:rsid w:val="00117FD6"/>
    <w:rsid w:val="001200A8"/>
    <w:rsid w:val="001201F9"/>
    <w:rsid w:val="0012063B"/>
    <w:rsid w:val="00120948"/>
    <w:rsid w:val="00120B28"/>
    <w:rsid w:val="00120C4E"/>
    <w:rsid w:val="00120E62"/>
    <w:rsid w:val="00120FA7"/>
    <w:rsid w:val="001210DE"/>
    <w:rsid w:val="00121297"/>
    <w:rsid w:val="001212C7"/>
    <w:rsid w:val="0012147C"/>
    <w:rsid w:val="001214EC"/>
    <w:rsid w:val="001217F6"/>
    <w:rsid w:val="00121944"/>
    <w:rsid w:val="001219AF"/>
    <w:rsid w:val="00121AD3"/>
    <w:rsid w:val="00121E58"/>
    <w:rsid w:val="00121F16"/>
    <w:rsid w:val="0012202A"/>
    <w:rsid w:val="0012208D"/>
    <w:rsid w:val="00122499"/>
    <w:rsid w:val="001224F6"/>
    <w:rsid w:val="00122523"/>
    <w:rsid w:val="0012261A"/>
    <w:rsid w:val="0012265B"/>
    <w:rsid w:val="00122997"/>
    <w:rsid w:val="00122D80"/>
    <w:rsid w:val="00122EF9"/>
    <w:rsid w:val="00122F31"/>
    <w:rsid w:val="00122F9B"/>
    <w:rsid w:val="00123059"/>
    <w:rsid w:val="001231E9"/>
    <w:rsid w:val="001232D8"/>
    <w:rsid w:val="001234E6"/>
    <w:rsid w:val="001236B2"/>
    <w:rsid w:val="0012381C"/>
    <w:rsid w:val="0012390F"/>
    <w:rsid w:val="001239AF"/>
    <w:rsid w:val="001239F7"/>
    <w:rsid w:val="00123BBA"/>
    <w:rsid w:val="00123BCA"/>
    <w:rsid w:val="00123BD8"/>
    <w:rsid w:val="00123C19"/>
    <w:rsid w:val="00123D2A"/>
    <w:rsid w:val="0012404C"/>
    <w:rsid w:val="00124100"/>
    <w:rsid w:val="0012442E"/>
    <w:rsid w:val="001246A4"/>
    <w:rsid w:val="00124880"/>
    <w:rsid w:val="00124ACD"/>
    <w:rsid w:val="00124B55"/>
    <w:rsid w:val="00124B85"/>
    <w:rsid w:val="00124B9F"/>
    <w:rsid w:val="00124D36"/>
    <w:rsid w:val="00124E7D"/>
    <w:rsid w:val="00125407"/>
    <w:rsid w:val="00125809"/>
    <w:rsid w:val="00125B0A"/>
    <w:rsid w:val="00125BCE"/>
    <w:rsid w:val="00125BE0"/>
    <w:rsid w:val="00125D78"/>
    <w:rsid w:val="00126180"/>
    <w:rsid w:val="001262E4"/>
    <w:rsid w:val="00126381"/>
    <w:rsid w:val="001266F0"/>
    <w:rsid w:val="00126A2D"/>
    <w:rsid w:val="00126C49"/>
    <w:rsid w:val="0012708B"/>
    <w:rsid w:val="001270FF"/>
    <w:rsid w:val="00127237"/>
    <w:rsid w:val="00127763"/>
    <w:rsid w:val="00127937"/>
    <w:rsid w:val="0012797B"/>
    <w:rsid w:val="001279F5"/>
    <w:rsid w:val="00127A11"/>
    <w:rsid w:val="00127C02"/>
    <w:rsid w:val="00127FB6"/>
    <w:rsid w:val="00130120"/>
    <w:rsid w:val="0013029F"/>
    <w:rsid w:val="001302B2"/>
    <w:rsid w:val="00130337"/>
    <w:rsid w:val="00130434"/>
    <w:rsid w:val="001304C6"/>
    <w:rsid w:val="00130809"/>
    <w:rsid w:val="00130980"/>
    <w:rsid w:val="00130A9B"/>
    <w:rsid w:val="00130AB9"/>
    <w:rsid w:val="00130EF2"/>
    <w:rsid w:val="00130FD9"/>
    <w:rsid w:val="001311A7"/>
    <w:rsid w:val="001311D3"/>
    <w:rsid w:val="001311FC"/>
    <w:rsid w:val="0013152F"/>
    <w:rsid w:val="00131892"/>
    <w:rsid w:val="00131957"/>
    <w:rsid w:val="001319F2"/>
    <w:rsid w:val="00131B7D"/>
    <w:rsid w:val="00131E16"/>
    <w:rsid w:val="00132060"/>
    <w:rsid w:val="0013214D"/>
    <w:rsid w:val="0013246B"/>
    <w:rsid w:val="00132481"/>
    <w:rsid w:val="001324A5"/>
    <w:rsid w:val="001325C4"/>
    <w:rsid w:val="0013281D"/>
    <w:rsid w:val="00132929"/>
    <w:rsid w:val="00132BE4"/>
    <w:rsid w:val="00132BFC"/>
    <w:rsid w:val="00132E71"/>
    <w:rsid w:val="00132F57"/>
    <w:rsid w:val="001332C8"/>
    <w:rsid w:val="001332F0"/>
    <w:rsid w:val="00133306"/>
    <w:rsid w:val="001333E1"/>
    <w:rsid w:val="001337A6"/>
    <w:rsid w:val="00133D59"/>
    <w:rsid w:val="00133D93"/>
    <w:rsid w:val="00133EB4"/>
    <w:rsid w:val="00133F44"/>
    <w:rsid w:val="00133F55"/>
    <w:rsid w:val="00133FBC"/>
    <w:rsid w:val="001341C3"/>
    <w:rsid w:val="0013456E"/>
    <w:rsid w:val="001346F7"/>
    <w:rsid w:val="00134AF6"/>
    <w:rsid w:val="00134B2F"/>
    <w:rsid w:val="00134C18"/>
    <w:rsid w:val="001350E0"/>
    <w:rsid w:val="00135143"/>
    <w:rsid w:val="001356CB"/>
    <w:rsid w:val="0013571A"/>
    <w:rsid w:val="00135852"/>
    <w:rsid w:val="00135A69"/>
    <w:rsid w:val="00135B60"/>
    <w:rsid w:val="00135CB8"/>
    <w:rsid w:val="00135DD8"/>
    <w:rsid w:val="00136311"/>
    <w:rsid w:val="00136432"/>
    <w:rsid w:val="00136880"/>
    <w:rsid w:val="00136D78"/>
    <w:rsid w:val="00136E38"/>
    <w:rsid w:val="00136EB3"/>
    <w:rsid w:val="00136F07"/>
    <w:rsid w:val="0013717D"/>
    <w:rsid w:val="001371E9"/>
    <w:rsid w:val="0013721A"/>
    <w:rsid w:val="00137317"/>
    <w:rsid w:val="001376B6"/>
    <w:rsid w:val="001377C8"/>
    <w:rsid w:val="001379E8"/>
    <w:rsid w:val="00137A2D"/>
    <w:rsid w:val="00137C19"/>
    <w:rsid w:val="00137C1F"/>
    <w:rsid w:val="00137C3D"/>
    <w:rsid w:val="00137C43"/>
    <w:rsid w:val="0014001C"/>
    <w:rsid w:val="0014006F"/>
    <w:rsid w:val="0014020A"/>
    <w:rsid w:val="00140334"/>
    <w:rsid w:val="00140349"/>
    <w:rsid w:val="00140397"/>
    <w:rsid w:val="0014068C"/>
    <w:rsid w:val="0014097B"/>
    <w:rsid w:val="00140BBF"/>
    <w:rsid w:val="00140BF9"/>
    <w:rsid w:val="00140C8E"/>
    <w:rsid w:val="00140CD8"/>
    <w:rsid w:val="00140E63"/>
    <w:rsid w:val="00140F11"/>
    <w:rsid w:val="001411C5"/>
    <w:rsid w:val="0014128C"/>
    <w:rsid w:val="00141296"/>
    <w:rsid w:val="0014145C"/>
    <w:rsid w:val="00141490"/>
    <w:rsid w:val="001414D2"/>
    <w:rsid w:val="001414D7"/>
    <w:rsid w:val="00141526"/>
    <w:rsid w:val="00141762"/>
    <w:rsid w:val="00141953"/>
    <w:rsid w:val="00141A4D"/>
    <w:rsid w:val="001422FE"/>
    <w:rsid w:val="001423C6"/>
    <w:rsid w:val="0014255F"/>
    <w:rsid w:val="0014271E"/>
    <w:rsid w:val="00142999"/>
    <w:rsid w:val="00142AE8"/>
    <w:rsid w:val="00142C58"/>
    <w:rsid w:val="00143040"/>
    <w:rsid w:val="00143083"/>
    <w:rsid w:val="00143278"/>
    <w:rsid w:val="001434D6"/>
    <w:rsid w:val="001434D8"/>
    <w:rsid w:val="001434E0"/>
    <w:rsid w:val="00143570"/>
    <w:rsid w:val="001435D3"/>
    <w:rsid w:val="0014377C"/>
    <w:rsid w:val="00143931"/>
    <w:rsid w:val="001439C1"/>
    <w:rsid w:val="00143B4C"/>
    <w:rsid w:val="00143BC9"/>
    <w:rsid w:val="00143BF1"/>
    <w:rsid w:val="00143C08"/>
    <w:rsid w:val="00143CB5"/>
    <w:rsid w:val="00143CFA"/>
    <w:rsid w:val="0014424B"/>
    <w:rsid w:val="0014428A"/>
    <w:rsid w:val="0014444E"/>
    <w:rsid w:val="0014450B"/>
    <w:rsid w:val="0014457F"/>
    <w:rsid w:val="001446EC"/>
    <w:rsid w:val="001448BF"/>
    <w:rsid w:val="001448FB"/>
    <w:rsid w:val="001449C5"/>
    <w:rsid w:val="00144A8F"/>
    <w:rsid w:val="00144AAC"/>
    <w:rsid w:val="00144B20"/>
    <w:rsid w:val="00144B8B"/>
    <w:rsid w:val="00144D7D"/>
    <w:rsid w:val="00144E86"/>
    <w:rsid w:val="00144EF1"/>
    <w:rsid w:val="00144FBE"/>
    <w:rsid w:val="001451AE"/>
    <w:rsid w:val="0014523D"/>
    <w:rsid w:val="001453EC"/>
    <w:rsid w:val="0014566C"/>
    <w:rsid w:val="001457B3"/>
    <w:rsid w:val="00145A1F"/>
    <w:rsid w:val="00145B82"/>
    <w:rsid w:val="00145EE1"/>
    <w:rsid w:val="00145FDC"/>
    <w:rsid w:val="0014659A"/>
    <w:rsid w:val="00146609"/>
    <w:rsid w:val="001467D8"/>
    <w:rsid w:val="00146A35"/>
    <w:rsid w:val="00146F98"/>
    <w:rsid w:val="00147152"/>
    <w:rsid w:val="001471D5"/>
    <w:rsid w:val="0014720A"/>
    <w:rsid w:val="001476EE"/>
    <w:rsid w:val="00147930"/>
    <w:rsid w:val="0014795B"/>
    <w:rsid w:val="00147981"/>
    <w:rsid w:val="001479FC"/>
    <w:rsid w:val="00147ABD"/>
    <w:rsid w:val="00147D4D"/>
    <w:rsid w:val="00147FCD"/>
    <w:rsid w:val="00150523"/>
    <w:rsid w:val="001505C3"/>
    <w:rsid w:val="001505FF"/>
    <w:rsid w:val="001506E0"/>
    <w:rsid w:val="00150862"/>
    <w:rsid w:val="001508CF"/>
    <w:rsid w:val="001509CD"/>
    <w:rsid w:val="00150A45"/>
    <w:rsid w:val="00150B25"/>
    <w:rsid w:val="00150D45"/>
    <w:rsid w:val="00150F6A"/>
    <w:rsid w:val="00151299"/>
    <w:rsid w:val="001514A7"/>
    <w:rsid w:val="0015154A"/>
    <w:rsid w:val="00151594"/>
    <w:rsid w:val="0015166E"/>
    <w:rsid w:val="00151732"/>
    <w:rsid w:val="00151898"/>
    <w:rsid w:val="00151A58"/>
    <w:rsid w:val="00151E0D"/>
    <w:rsid w:val="001521F1"/>
    <w:rsid w:val="0015227C"/>
    <w:rsid w:val="001522AD"/>
    <w:rsid w:val="00152456"/>
    <w:rsid w:val="001524FF"/>
    <w:rsid w:val="001525C0"/>
    <w:rsid w:val="00152BBE"/>
    <w:rsid w:val="00152D85"/>
    <w:rsid w:val="00153010"/>
    <w:rsid w:val="00153105"/>
    <w:rsid w:val="001531C4"/>
    <w:rsid w:val="0015331D"/>
    <w:rsid w:val="00153554"/>
    <w:rsid w:val="001535FF"/>
    <w:rsid w:val="0015366A"/>
    <w:rsid w:val="001538D9"/>
    <w:rsid w:val="00153A03"/>
    <w:rsid w:val="00153ACB"/>
    <w:rsid w:val="00153B79"/>
    <w:rsid w:val="00153C9C"/>
    <w:rsid w:val="001540F8"/>
    <w:rsid w:val="00154102"/>
    <w:rsid w:val="001544BE"/>
    <w:rsid w:val="0015451C"/>
    <w:rsid w:val="001545C4"/>
    <w:rsid w:val="001546DC"/>
    <w:rsid w:val="00154A41"/>
    <w:rsid w:val="00154A59"/>
    <w:rsid w:val="00154A62"/>
    <w:rsid w:val="00154B41"/>
    <w:rsid w:val="00154C75"/>
    <w:rsid w:val="00154D70"/>
    <w:rsid w:val="00154E9F"/>
    <w:rsid w:val="00154F24"/>
    <w:rsid w:val="00155034"/>
    <w:rsid w:val="00155035"/>
    <w:rsid w:val="00155054"/>
    <w:rsid w:val="00155056"/>
    <w:rsid w:val="00155159"/>
    <w:rsid w:val="001552EF"/>
    <w:rsid w:val="0015534E"/>
    <w:rsid w:val="00155464"/>
    <w:rsid w:val="00155589"/>
    <w:rsid w:val="0015576C"/>
    <w:rsid w:val="00155907"/>
    <w:rsid w:val="00155A16"/>
    <w:rsid w:val="001560A4"/>
    <w:rsid w:val="001561BD"/>
    <w:rsid w:val="001563AE"/>
    <w:rsid w:val="001564A2"/>
    <w:rsid w:val="00156743"/>
    <w:rsid w:val="001569E7"/>
    <w:rsid w:val="00156AC1"/>
    <w:rsid w:val="00156B8C"/>
    <w:rsid w:val="00156D0B"/>
    <w:rsid w:val="00156DCD"/>
    <w:rsid w:val="00156E60"/>
    <w:rsid w:val="001570B3"/>
    <w:rsid w:val="0015713A"/>
    <w:rsid w:val="001577A9"/>
    <w:rsid w:val="001578E4"/>
    <w:rsid w:val="00157967"/>
    <w:rsid w:val="001579BA"/>
    <w:rsid w:val="00157B1E"/>
    <w:rsid w:val="00157CA1"/>
    <w:rsid w:val="00157D1E"/>
    <w:rsid w:val="00157EF4"/>
    <w:rsid w:val="0016001D"/>
    <w:rsid w:val="001608C0"/>
    <w:rsid w:val="00160988"/>
    <w:rsid w:val="00160A39"/>
    <w:rsid w:val="00160BC3"/>
    <w:rsid w:val="00160E91"/>
    <w:rsid w:val="0016126C"/>
    <w:rsid w:val="0016136E"/>
    <w:rsid w:val="00161431"/>
    <w:rsid w:val="00161744"/>
    <w:rsid w:val="001617B6"/>
    <w:rsid w:val="001618EA"/>
    <w:rsid w:val="0016198C"/>
    <w:rsid w:val="00161AD9"/>
    <w:rsid w:val="001620BF"/>
    <w:rsid w:val="00162243"/>
    <w:rsid w:val="001623E2"/>
    <w:rsid w:val="001624A4"/>
    <w:rsid w:val="00162A07"/>
    <w:rsid w:val="00162B5F"/>
    <w:rsid w:val="00162E95"/>
    <w:rsid w:val="00162F32"/>
    <w:rsid w:val="0016326E"/>
    <w:rsid w:val="0016334B"/>
    <w:rsid w:val="001633FB"/>
    <w:rsid w:val="0016375F"/>
    <w:rsid w:val="00163D3E"/>
    <w:rsid w:val="00163D68"/>
    <w:rsid w:val="00163DB3"/>
    <w:rsid w:val="00163F9D"/>
    <w:rsid w:val="001643BA"/>
    <w:rsid w:val="0016476F"/>
    <w:rsid w:val="0016486E"/>
    <w:rsid w:val="001648BF"/>
    <w:rsid w:val="001649EF"/>
    <w:rsid w:val="00164B3A"/>
    <w:rsid w:val="00164BAD"/>
    <w:rsid w:val="00164D13"/>
    <w:rsid w:val="00164E7F"/>
    <w:rsid w:val="00164E94"/>
    <w:rsid w:val="00165157"/>
    <w:rsid w:val="00165233"/>
    <w:rsid w:val="001654E9"/>
    <w:rsid w:val="001655A8"/>
    <w:rsid w:val="001657F7"/>
    <w:rsid w:val="00165A33"/>
    <w:rsid w:val="00165D05"/>
    <w:rsid w:val="00165E71"/>
    <w:rsid w:val="0016606C"/>
    <w:rsid w:val="001660A2"/>
    <w:rsid w:val="001662F3"/>
    <w:rsid w:val="00166327"/>
    <w:rsid w:val="0016665F"/>
    <w:rsid w:val="00166823"/>
    <w:rsid w:val="00166B43"/>
    <w:rsid w:val="00166C7C"/>
    <w:rsid w:val="00166CC4"/>
    <w:rsid w:val="00166E80"/>
    <w:rsid w:val="00166FA3"/>
    <w:rsid w:val="0016710C"/>
    <w:rsid w:val="00167292"/>
    <w:rsid w:val="0016730F"/>
    <w:rsid w:val="00167663"/>
    <w:rsid w:val="00167888"/>
    <w:rsid w:val="001678AD"/>
    <w:rsid w:val="001678EA"/>
    <w:rsid w:val="00167E9E"/>
    <w:rsid w:val="00167EC2"/>
    <w:rsid w:val="001700EA"/>
    <w:rsid w:val="0017024B"/>
    <w:rsid w:val="001705D4"/>
    <w:rsid w:val="001706A9"/>
    <w:rsid w:val="001706F2"/>
    <w:rsid w:val="0017098C"/>
    <w:rsid w:val="001709AA"/>
    <w:rsid w:val="00170ABF"/>
    <w:rsid w:val="00170EB5"/>
    <w:rsid w:val="00170F4A"/>
    <w:rsid w:val="00170F52"/>
    <w:rsid w:val="00171028"/>
    <w:rsid w:val="00171107"/>
    <w:rsid w:val="00171191"/>
    <w:rsid w:val="0017141B"/>
    <w:rsid w:val="001716B9"/>
    <w:rsid w:val="001716D9"/>
    <w:rsid w:val="00171844"/>
    <w:rsid w:val="0017184A"/>
    <w:rsid w:val="001718A0"/>
    <w:rsid w:val="00172244"/>
    <w:rsid w:val="0017250B"/>
    <w:rsid w:val="0017273B"/>
    <w:rsid w:val="0017275F"/>
    <w:rsid w:val="001727A8"/>
    <w:rsid w:val="00172896"/>
    <w:rsid w:val="00172A9E"/>
    <w:rsid w:val="00172E53"/>
    <w:rsid w:val="0017313D"/>
    <w:rsid w:val="00173198"/>
    <w:rsid w:val="001731BA"/>
    <w:rsid w:val="001731D8"/>
    <w:rsid w:val="001732B1"/>
    <w:rsid w:val="0017344C"/>
    <w:rsid w:val="001734FC"/>
    <w:rsid w:val="001735DB"/>
    <w:rsid w:val="001739E2"/>
    <w:rsid w:val="001740DF"/>
    <w:rsid w:val="00174307"/>
    <w:rsid w:val="00174527"/>
    <w:rsid w:val="00174560"/>
    <w:rsid w:val="00174644"/>
    <w:rsid w:val="0017472A"/>
    <w:rsid w:val="001747DA"/>
    <w:rsid w:val="00174B0E"/>
    <w:rsid w:val="00174F22"/>
    <w:rsid w:val="00174F65"/>
    <w:rsid w:val="00174F9A"/>
    <w:rsid w:val="001750C1"/>
    <w:rsid w:val="00175215"/>
    <w:rsid w:val="00175456"/>
    <w:rsid w:val="001754BA"/>
    <w:rsid w:val="00175801"/>
    <w:rsid w:val="001759C6"/>
    <w:rsid w:val="00175B48"/>
    <w:rsid w:val="00175F6A"/>
    <w:rsid w:val="001760B2"/>
    <w:rsid w:val="0017664A"/>
    <w:rsid w:val="00176679"/>
    <w:rsid w:val="0017687C"/>
    <w:rsid w:val="0017693B"/>
    <w:rsid w:val="00176A66"/>
    <w:rsid w:val="00176AAF"/>
    <w:rsid w:val="00176B70"/>
    <w:rsid w:val="00176BDA"/>
    <w:rsid w:val="00176E4A"/>
    <w:rsid w:val="0017706A"/>
    <w:rsid w:val="001770E7"/>
    <w:rsid w:val="001774D9"/>
    <w:rsid w:val="0017771D"/>
    <w:rsid w:val="0017777A"/>
    <w:rsid w:val="00177B98"/>
    <w:rsid w:val="00177CE2"/>
    <w:rsid w:val="00177E0A"/>
    <w:rsid w:val="00177E50"/>
    <w:rsid w:val="00177EE7"/>
    <w:rsid w:val="00177F35"/>
    <w:rsid w:val="00180025"/>
    <w:rsid w:val="00180071"/>
    <w:rsid w:val="00180200"/>
    <w:rsid w:val="0018027A"/>
    <w:rsid w:val="0018050A"/>
    <w:rsid w:val="00180B10"/>
    <w:rsid w:val="00180B72"/>
    <w:rsid w:val="00180DE4"/>
    <w:rsid w:val="00180E1F"/>
    <w:rsid w:val="001811B4"/>
    <w:rsid w:val="001811C1"/>
    <w:rsid w:val="00181437"/>
    <w:rsid w:val="0018154B"/>
    <w:rsid w:val="001815DD"/>
    <w:rsid w:val="001816E5"/>
    <w:rsid w:val="00181E86"/>
    <w:rsid w:val="00181E94"/>
    <w:rsid w:val="001821CE"/>
    <w:rsid w:val="00182214"/>
    <w:rsid w:val="0018230C"/>
    <w:rsid w:val="00182558"/>
    <w:rsid w:val="001826F2"/>
    <w:rsid w:val="00182865"/>
    <w:rsid w:val="0018295C"/>
    <w:rsid w:val="00182A4B"/>
    <w:rsid w:val="00182E31"/>
    <w:rsid w:val="00182E55"/>
    <w:rsid w:val="00183278"/>
    <w:rsid w:val="00183540"/>
    <w:rsid w:val="00183805"/>
    <w:rsid w:val="00183863"/>
    <w:rsid w:val="00183973"/>
    <w:rsid w:val="001839F3"/>
    <w:rsid w:val="00183CE0"/>
    <w:rsid w:val="00183E0C"/>
    <w:rsid w:val="00183F9F"/>
    <w:rsid w:val="001841D5"/>
    <w:rsid w:val="00184242"/>
    <w:rsid w:val="00184375"/>
    <w:rsid w:val="00184428"/>
    <w:rsid w:val="0018443D"/>
    <w:rsid w:val="00184755"/>
    <w:rsid w:val="00184D58"/>
    <w:rsid w:val="00184EB0"/>
    <w:rsid w:val="00184FA0"/>
    <w:rsid w:val="00184FA5"/>
    <w:rsid w:val="00185071"/>
    <w:rsid w:val="001850EC"/>
    <w:rsid w:val="00185171"/>
    <w:rsid w:val="0018549C"/>
    <w:rsid w:val="0018549F"/>
    <w:rsid w:val="00185798"/>
    <w:rsid w:val="00185A92"/>
    <w:rsid w:val="00185D64"/>
    <w:rsid w:val="00185EBD"/>
    <w:rsid w:val="0018601C"/>
    <w:rsid w:val="00186241"/>
    <w:rsid w:val="0018632A"/>
    <w:rsid w:val="00186634"/>
    <w:rsid w:val="001869E6"/>
    <w:rsid w:val="00186E89"/>
    <w:rsid w:val="00186EB2"/>
    <w:rsid w:val="0018763D"/>
    <w:rsid w:val="001877B5"/>
    <w:rsid w:val="001878A2"/>
    <w:rsid w:val="00187EA9"/>
    <w:rsid w:val="00187EF4"/>
    <w:rsid w:val="00187F70"/>
    <w:rsid w:val="001901A4"/>
    <w:rsid w:val="00190C04"/>
    <w:rsid w:val="00190E55"/>
    <w:rsid w:val="001911A4"/>
    <w:rsid w:val="00191342"/>
    <w:rsid w:val="0019138C"/>
    <w:rsid w:val="001913DE"/>
    <w:rsid w:val="001916F0"/>
    <w:rsid w:val="001917EA"/>
    <w:rsid w:val="001919D3"/>
    <w:rsid w:val="00191A81"/>
    <w:rsid w:val="00191B7A"/>
    <w:rsid w:val="00191EFC"/>
    <w:rsid w:val="0019207F"/>
    <w:rsid w:val="00192087"/>
    <w:rsid w:val="001921EA"/>
    <w:rsid w:val="001922C8"/>
    <w:rsid w:val="0019238C"/>
    <w:rsid w:val="001923DF"/>
    <w:rsid w:val="001925E6"/>
    <w:rsid w:val="0019271D"/>
    <w:rsid w:val="00192798"/>
    <w:rsid w:val="00192A85"/>
    <w:rsid w:val="00192B62"/>
    <w:rsid w:val="00192C4B"/>
    <w:rsid w:val="00192E99"/>
    <w:rsid w:val="0019304D"/>
    <w:rsid w:val="001930D4"/>
    <w:rsid w:val="00193213"/>
    <w:rsid w:val="001936E8"/>
    <w:rsid w:val="001937C1"/>
    <w:rsid w:val="0019395E"/>
    <w:rsid w:val="00193BFA"/>
    <w:rsid w:val="00193D3C"/>
    <w:rsid w:val="00193F26"/>
    <w:rsid w:val="00194169"/>
    <w:rsid w:val="00194213"/>
    <w:rsid w:val="001943CD"/>
    <w:rsid w:val="0019476B"/>
    <w:rsid w:val="0019480A"/>
    <w:rsid w:val="0019490C"/>
    <w:rsid w:val="00194946"/>
    <w:rsid w:val="001949CC"/>
    <w:rsid w:val="00194A36"/>
    <w:rsid w:val="00194DC5"/>
    <w:rsid w:val="00194EAD"/>
    <w:rsid w:val="00194F9C"/>
    <w:rsid w:val="0019526A"/>
    <w:rsid w:val="0019529B"/>
    <w:rsid w:val="00195304"/>
    <w:rsid w:val="00195362"/>
    <w:rsid w:val="00195392"/>
    <w:rsid w:val="0019555C"/>
    <w:rsid w:val="0019576A"/>
    <w:rsid w:val="00195ADA"/>
    <w:rsid w:val="00195AFF"/>
    <w:rsid w:val="00195C21"/>
    <w:rsid w:val="00195D96"/>
    <w:rsid w:val="00195E38"/>
    <w:rsid w:val="0019631B"/>
    <w:rsid w:val="00196551"/>
    <w:rsid w:val="001966CA"/>
    <w:rsid w:val="001966D8"/>
    <w:rsid w:val="00196777"/>
    <w:rsid w:val="001968DC"/>
    <w:rsid w:val="00196AFE"/>
    <w:rsid w:val="00196DFF"/>
    <w:rsid w:val="0019717F"/>
    <w:rsid w:val="0019727D"/>
    <w:rsid w:val="001973F4"/>
    <w:rsid w:val="001974AF"/>
    <w:rsid w:val="00197615"/>
    <w:rsid w:val="0019773E"/>
    <w:rsid w:val="00197760"/>
    <w:rsid w:val="001977DA"/>
    <w:rsid w:val="00197AAA"/>
    <w:rsid w:val="00197B80"/>
    <w:rsid w:val="00197B89"/>
    <w:rsid w:val="00197FF7"/>
    <w:rsid w:val="001A00DB"/>
    <w:rsid w:val="001A02B4"/>
    <w:rsid w:val="001A0542"/>
    <w:rsid w:val="001A06D2"/>
    <w:rsid w:val="001A0AF9"/>
    <w:rsid w:val="001A0B24"/>
    <w:rsid w:val="001A0CDE"/>
    <w:rsid w:val="001A0D48"/>
    <w:rsid w:val="001A0ED3"/>
    <w:rsid w:val="001A0FCF"/>
    <w:rsid w:val="001A0FE3"/>
    <w:rsid w:val="001A10D3"/>
    <w:rsid w:val="001A11BC"/>
    <w:rsid w:val="001A12F6"/>
    <w:rsid w:val="001A1505"/>
    <w:rsid w:val="001A19C4"/>
    <w:rsid w:val="001A1FE8"/>
    <w:rsid w:val="001A22F1"/>
    <w:rsid w:val="001A2869"/>
    <w:rsid w:val="001A2A3B"/>
    <w:rsid w:val="001A2B72"/>
    <w:rsid w:val="001A2C9A"/>
    <w:rsid w:val="001A2F2B"/>
    <w:rsid w:val="001A3408"/>
    <w:rsid w:val="001A3560"/>
    <w:rsid w:val="001A374C"/>
    <w:rsid w:val="001A397C"/>
    <w:rsid w:val="001A3E50"/>
    <w:rsid w:val="001A3FC6"/>
    <w:rsid w:val="001A40BF"/>
    <w:rsid w:val="001A41E5"/>
    <w:rsid w:val="001A42A4"/>
    <w:rsid w:val="001A454C"/>
    <w:rsid w:val="001A4C13"/>
    <w:rsid w:val="001A4E1E"/>
    <w:rsid w:val="001A4EA1"/>
    <w:rsid w:val="001A4F37"/>
    <w:rsid w:val="001A526F"/>
    <w:rsid w:val="001A531D"/>
    <w:rsid w:val="001A53A0"/>
    <w:rsid w:val="001A53D0"/>
    <w:rsid w:val="001A5462"/>
    <w:rsid w:val="001A549D"/>
    <w:rsid w:val="001A54E0"/>
    <w:rsid w:val="001A56C0"/>
    <w:rsid w:val="001A5A38"/>
    <w:rsid w:val="001A5B5B"/>
    <w:rsid w:val="001A5B92"/>
    <w:rsid w:val="001A5C17"/>
    <w:rsid w:val="001A5CED"/>
    <w:rsid w:val="001A5DCD"/>
    <w:rsid w:val="001A5DF2"/>
    <w:rsid w:val="001A638A"/>
    <w:rsid w:val="001A67EE"/>
    <w:rsid w:val="001A6A46"/>
    <w:rsid w:val="001A6EE1"/>
    <w:rsid w:val="001A6F6D"/>
    <w:rsid w:val="001A6FC1"/>
    <w:rsid w:val="001A7100"/>
    <w:rsid w:val="001A7101"/>
    <w:rsid w:val="001A72F6"/>
    <w:rsid w:val="001A73A3"/>
    <w:rsid w:val="001A7523"/>
    <w:rsid w:val="001A7D18"/>
    <w:rsid w:val="001A7F62"/>
    <w:rsid w:val="001B00D5"/>
    <w:rsid w:val="001B0176"/>
    <w:rsid w:val="001B0230"/>
    <w:rsid w:val="001B0347"/>
    <w:rsid w:val="001B086F"/>
    <w:rsid w:val="001B08D7"/>
    <w:rsid w:val="001B0AC1"/>
    <w:rsid w:val="001B0BC9"/>
    <w:rsid w:val="001B0D34"/>
    <w:rsid w:val="001B0D66"/>
    <w:rsid w:val="001B0D84"/>
    <w:rsid w:val="001B0E20"/>
    <w:rsid w:val="001B121B"/>
    <w:rsid w:val="001B13AA"/>
    <w:rsid w:val="001B1477"/>
    <w:rsid w:val="001B1601"/>
    <w:rsid w:val="001B1711"/>
    <w:rsid w:val="001B1743"/>
    <w:rsid w:val="001B180A"/>
    <w:rsid w:val="001B1989"/>
    <w:rsid w:val="001B1C89"/>
    <w:rsid w:val="001B1DEB"/>
    <w:rsid w:val="001B1FC0"/>
    <w:rsid w:val="001B2105"/>
    <w:rsid w:val="001B2213"/>
    <w:rsid w:val="001B22C9"/>
    <w:rsid w:val="001B23E6"/>
    <w:rsid w:val="001B2756"/>
    <w:rsid w:val="001B28CC"/>
    <w:rsid w:val="001B2937"/>
    <w:rsid w:val="001B2B5D"/>
    <w:rsid w:val="001B2D70"/>
    <w:rsid w:val="001B2D79"/>
    <w:rsid w:val="001B35F5"/>
    <w:rsid w:val="001B3E15"/>
    <w:rsid w:val="001B3E8F"/>
    <w:rsid w:val="001B4392"/>
    <w:rsid w:val="001B46DF"/>
    <w:rsid w:val="001B4A5B"/>
    <w:rsid w:val="001B4AB0"/>
    <w:rsid w:val="001B4AB4"/>
    <w:rsid w:val="001B4ABD"/>
    <w:rsid w:val="001B4D0B"/>
    <w:rsid w:val="001B4ECC"/>
    <w:rsid w:val="001B51DB"/>
    <w:rsid w:val="001B5771"/>
    <w:rsid w:val="001B587A"/>
    <w:rsid w:val="001B5EAE"/>
    <w:rsid w:val="001B5FDC"/>
    <w:rsid w:val="001B63F6"/>
    <w:rsid w:val="001B662B"/>
    <w:rsid w:val="001B6904"/>
    <w:rsid w:val="001B6BFE"/>
    <w:rsid w:val="001B6E17"/>
    <w:rsid w:val="001B70DD"/>
    <w:rsid w:val="001B7132"/>
    <w:rsid w:val="001B739E"/>
    <w:rsid w:val="001B7550"/>
    <w:rsid w:val="001B7B29"/>
    <w:rsid w:val="001B7B4F"/>
    <w:rsid w:val="001B7BDE"/>
    <w:rsid w:val="001B7D19"/>
    <w:rsid w:val="001B7DEB"/>
    <w:rsid w:val="001B7E59"/>
    <w:rsid w:val="001B7FF0"/>
    <w:rsid w:val="001C01CB"/>
    <w:rsid w:val="001C0318"/>
    <w:rsid w:val="001C04F8"/>
    <w:rsid w:val="001C069E"/>
    <w:rsid w:val="001C0992"/>
    <w:rsid w:val="001C0DF8"/>
    <w:rsid w:val="001C115E"/>
    <w:rsid w:val="001C11F2"/>
    <w:rsid w:val="001C14BE"/>
    <w:rsid w:val="001C155A"/>
    <w:rsid w:val="001C1741"/>
    <w:rsid w:val="001C17F8"/>
    <w:rsid w:val="001C183B"/>
    <w:rsid w:val="001C1909"/>
    <w:rsid w:val="001C1916"/>
    <w:rsid w:val="001C19EA"/>
    <w:rsid w:val="001C1C4E"/>
    <w:rsid w:val="001C1D4F"/>
    <w:rsid w:val="001C1D8A"/>
    <w:rsid w:val="001C1E04"/>
    <w:rsid w:val="001C215C"/>
    <w:rsid w:val="001C2AC5"/>
    <w:rsid w:val="001C2C3A"/>
    <w:rsid w:val="001C2D43"/>
    <w:rsid w:val="001C2F52"/>
    <w:rsid w:val="001C2FA0"/>
    <w:rsid w:val="001C3257"/>
    <w:rsid w:val="001C3462"/>
    <w:rsid w:val="001C3553"/>
    <w:rsid w:val="001C3758"/>
    <w:rsid w:val="001C38A4"/>
    <w:rsid w:val="001C3943"/>
    <w:rsid w:val="001C3CA1"/>
    <w:rsid w:val="001C3E0F"/>
    <w:rsid w:val="001C436F"/>
    <w:rsid w:val="001C439B"/>
    <w:rsid w:val="001C4950"/>
    <w:rsid w:val="001C4D0B"/>
    <w:rsid w:val="001C4DFD"/>
    <w:rsid w:val="001C4E77"/>
    <w:rsid w:val="001C51F6"/>
    <w:rsid w:val="001C524B"/>
    <w:rsid w:val="001C54E5"/>
    <w:rsid w:val="001C5507"/>
    <w:rsid w:val="001C5510"/>
    <w:rsid w:val="001C5574"/>
    <w:rsid w:val="001C5779"/>
    <w:rsid w:val="001C5BDF"/>
    <w:rsid w:val="001C5E80"/>
    <w:rsid w:val="001C6313"/>
    <w:rsid w:val="001C652C"/>
    <w:rsid w:val="001C661E"/>
    <w:rsid w:val="001C66BC"/>
    <w:rsid w:val="001C6721"/>
    <w:rsid w:val="001C679B"/>
    <w:rsid w:val="001C69BF"/>
    <w:rsid w:val="001C6B2D"/>
    <w:rsid w:val="001C6C81"/>
    <w:rsid w:val="001C6F57"/>
    <w:rsid w:val="001C72DB"/>
    <w:rsid w:val="001C72FF"/>
    <w:rsid w:val="001C7369"/>
    <w:rsid w:val="001C73C1"/>
    <w:rsid w:val="001C74EF"/>
    <w:rsid w:val="001C7654"/>
    <w:rsid w:val="001C76E3"/>
    <w:rsid w:val="001C76EB"/>
    <w:rsid w:val="001C7AB9"/>
    <w:rsid w:val="001D0066"/>
    <w:rsid w:val="001D0137"/>
    <w:rsid w:val="001D03A0"/>
    <w:rsid w:val="001D0604"/>
    <w:rsid w:val="001D0759"/>
    <w:rsid w:val="001D083F"/>
    <w:rsid w:val="001D089F"/>
    <w:rsid w:val="001D0D8B"/>
    <w:rsid w:val="001D0E46"/>
    <w:rsid w:val="001D10D7"/>
    <w:rsid w:val="001D1889"/>
    <w:rsid w:val="001D18A5"/>
    <w:rsid w:val="001D19F7"/>
    <w:rsid w:val="001D1B7F"/>
    <w:rsid w:val="001D1BD0"/>
    <w:rsid w:val="001D1E73"/>
    <w:rsid w:val="001D1E95"/>
    <w:rsid w:val="001D29E9"/>
    <w:rsid w:val="001D2A5A"/>
    <w:rsid w:val="001D2D27"/>
    <w:rsid w:val="001D2DB0"/>
    <w:rsid w:val="001D2EE9"/>
    <w:rsid w:val="001D317B"/>
    <w:rsid w:val="001D329E"/>
    <w:rsid w:val="001D3813"/>
    <w:rsid w:val="001D3E07"/>
    <w:rsid w:val="001D4016"/>
    <w:rsid w:val="001D40A8"/>
    <w:rsid w:val="001D48E0"/>
    <w:rsid w:val="001D4997"/>
    <w:rsid w:val="001D4BA4"/>
    <w:rsid w:val="001D4BB0"/>
    <w:rsid w:val="001D4D34"/>
    <w:rsid w:val="001D505E"/>
    <w:rsid w:val="001D5118"/>
    <w:rsid w:val="001D512C"/>
    <w:rsid w:val="001D535A"/>
    <w:rsid w:val="001D5404"/>
    <w:rsid w:val="001D5487"/>
    <w:rsid w:val="001D5766"/>
    <w:rsid w:val="001D57AD"/>
    <w:rsid w:val="001D590F"/>
    <w:rsid w:val="001D5D99"/>
    <w:rsid w:val="001D5E30"/>
    <w:rsid w:val="001D5E55"/>
    <w:rsid w:val="001D5E9D"/>
    <w:rsid w:val="001D6289"/>
    <w:rsid w:val="001D632D"/>
    <w:rsid w:val="001D6735"/>
    <w:rsid w:val="001D67AA"/>
    <w:rsid w:val="001D67D9"/>
    <w:rsid w:val="001D691D"/>
    <w:rsid w:val="001D6A9B"/>
    <w:rsid w:val="001D6CAF"/>
    <w:rsid w:val="001D6D5C"/>
    <w:rsid w:val="001D7057"/>
    <w:rsid w:val="001D70F0"/>
    <w:rsid w:val="001D72EA"/>
    <w:rsid w:val="001D7685"/>
    <w:rsid w:val="001D7714"/>
    <w:rsid w:val="001D797A"/>
    <w:rsid w:val="001D7B22"/>
    <w:rsid w:val="001D7C23"/>
    <w:rsid w:val="001D7D17"/>
    <w:rsid w:val="001D7F6C"/>
    <w:rsid w:val="001E0415"/>
    <w:rsid w:val="001E0483"/>
    <w:rsid w:val="001E0CE4"/>
    <w:rsid w:val="001E0E37"/>
    <w:rsid w:val="001E0F9B"/>
    <w:rsid w:val="001E10C4"/>
    <w:rsid w:val="001E10CB"/>
    <w:rsid w:val="001E1155"/>
    <w:rsid w:val="001E1180"/>
    <w:rsid w:val="001E140C"/>
    <w:rsid w:val="001E152F"/>
    <w:rsid w:val="001E1555"/>
    <w:rsid w:val="001E15A3"/>
    <w:rsid w:val="001E1632"/>
    <w:rsid w:val="001E164D"/>
    <w:rsid w:val="001E1777"/>
    <w:rsid w:val="001E17F6"/>
    <w:rsid w:val="001E18A8"/>
    <w:rsid w:val="001E19E7"/>
    <w:rsid w:val="001E1DBF"/>
    <w:rsid w:val="001E1DF4"/>
    <w:rsid w:val="001E1E89"/>
    <w:rsid w:val="001E220C"/>
    <w:rsid w:val="001E232E"/>
    <w:rsid w:val="001E2412"/>
    <w:rsid w:val="001E244B"/>
    <w:rsid w:val="001E24D6"/>
    <w:rsid w:val="001E250F"/>
    <w:rsid w:val="001E2660"/>
    <w:rsid w:val="001E26AA"/>
    <w:rsid w:val="001E2762"/>
    <w:rsid w:val="001E27C8"/>
    <w:rsid w:val="001E2842"/>
    <w:rsid w:val="001E2A1E"/>
    <w:rsid w:val="001E33B8"/>
    <w:rsid w:val="001E375C"/>
    <w:rsid w:val="001E396D"/>
    <w:rsid w:val="001E3A27"/>
    <w:rsid w:val="001E3B11"/>
    <w:rsid w:val="001E3C2E"/>
    <w:rsid w:val="001E3E43"/>
    <w:rsid w:val="001E441D"/>
    <w:rsid w:val="001E4441"/>
    <w:rsid w:val="001E4548"/>
    <w:rsid w:val="001E4645"/>
    <w:rsid w:val="001E489E"/>
    <w:rsid w:val="001E4E90"/>
    <w:rsid w:val="001E5087"/>
    <w:rsid w:val="001E52A3"/>
    <w:rsid w:val="001E53FE"/>
    <w:rsid w:val="001E54C9"/>
    <w:rsid w:val="001E56F2"/>
    <w:rsid w:val="001E57D8"/>
    <w:rsid w:val="001E57DC"/>
    <w:rsid w:val="001E597B"/>
    <w:rsid w:val="001E59BE"/>
    <w:rsid w:val="001E5A65"/>
    <w:rsid w:val="001E5BB9"/>
    <w:rsid w:val="001E5CA6"/>
    <w:rsid w:val="001E5EE4"/>
    <w:rsid w:val="001E5F65"/>
    <w:rsid w:val="001E6001"/>
    <w:rsid w:val="001E6035"/>
    <w:rsid w:val="001E6257"/>
    <w:rsid w:val="001E62B6"/>
    <w:rsid w:val="001E62E2"/>
    <w:rsid w:val="001E63CD"/>
    <w:rsid w:val="001E63FE"/>
    <w:rsid w:val="001E647D"/>
    <w:rsid w:val="001E6516"/>
    <w:rsid w:val="001E65F9"/>
    <w:rsid w:val="001E6666"/>
    <w:rsid w:val="001E66CF"/>
    <w:rsid w:val="001E67BB"/>
    <w:rsid w:val="001E6805"/>
    <w:rsid w:val="001E681F"/>
    <w:rsid w:val="001E6B3B"/>
    <w:rsid w:val="001E6B8D"/>
    <w:rsid w:val="001E6C84"/>
    <w:rsid w:val="001E6CD8"/>
    <w:rsid w:val="001E6EFA"/>
    <w:rsid w:val="001E7077"/>
    <w:rsid w:val="001E7327"/>
    <w:rsid w:val="001E748B"/>
    <w:rsid w:val="001E74E0"/>
    <w:rsid w:val="001E74EB"/>
    <w:rsid w:val="001E77B9"/>
    <w:rsid w:val="001E77E2"/>
    <w:rsid w:val="001E78D0"/>
    <w:rsid w:val="001E7CC8"/>
    <w:rsid w:val="001E7EF8"/>
    <w:rsid w:val="001F001E"/>
    <w:rsid w:val="001F0557"/>
    <w:rsid w:val="001F066E"/>
    <w:rsid w:val="001F08A7"/>
    <w:rsid w:val="001F0AF9"/>
    <w:rsid w:val="001F0B06"/>
    <w:rsid w:val="001F0EF5"/>
    <w:rsid w:val="001F0F4E"/>
    <w:rsid w:val="001F0FCD"/>
    <w:rsid w:val="001F1203"/>
    <w:rsid w:val="001F132F"/>
    <w:rsid w:val="001F134A"/>
    <w:rsid w:val="001F147E"/>
    <w:rsid w:val="001F14EE"/>
    <w:rsid w:val="001F1571"/>
    <w:rsid w:val="001F1A64"/>
    <w:rsid w:val="001F1A89"/>
    <w:rsid w:val="001F1B49"/>
    <w:rsid w:val="001F1C27"/>
    <w:rsid w:val="001F1D08"/>
    <w:rsid w:val="001F1DE3"/>
    <w:rsid w:val="001F2101"/>
    <w:rsid w:val="001F210B"/>
    <w:rsid w:val="001F22F0"/>
    <w:rsid w:val="001F2416"/>
    <w:rsid w:val="001F2429"/>
    <w:rsid w:val="001F2560"/>
    <w:rsid w:val="001F2812"/>
    <w:rsid w:val="001F28A2"/>
    <w:rsid w:val="001F2AFC"/>
    <w:rsid w:val="001F2D86"/>
    <w:rsid w:val="001F2F3A"/>
    <w:rsid w:val="001F3207"/>
    <w:rsid w:val="001F3383"/>
    <w:rsid w:val="001F33F0"/>
    <w:rsid w:val="001F379A"/>
    <w:rsid w:val="001F39CB"/>
    <w:rsid w:val="001F3BAC"/>
    <w:rsid w:val="001F3D6F"/>
    <w:rsid w:val="001F3E49"/>
    <w:rsid w:val="001F3EA6"/>
    <w:rsid w:val="001F3FB9"/>
    <w:rsid w:val="001F4025"/>
    <w:rsid w:val="001F41EC"/>
    <w:rsid w:val="001F4557"/>
    <w:rsid w:val="001F491B"/>
    <w:rsid w:val="001F4A17"/>
    <w:rsid w:val="001F4C89"/>
    <w:rsid w:val="001F4F78"/>
    <w:rsid w:val="001F4F9C"/>
    <w:rsid w:val="001F543A"/>
    <w:rsid w:val="001F568E"/>
    <w:rsid w:val="001F5735"/>
    <w:rsid w:val="001F57B5"/>
    <w:rsid w:val="001F58B7"/>
    <w:rsid w:val="001F58DA"/>
    <w:rsid w:val="001F5909"/>
    <w:rsid w:val="001F5A1E"/>
    <w:rsid w:val="001F5C3D"/>
    <w:rsid w:val="001F60A8"/>
    <w:rsid w:val="001F6137"/>
    <w:rsid w:val="001F61EA"/>
    <w:rsid w:val="001F67DE"/>
    <w:rsid w:val="001F6A09"/>
    <w:rsid w:val="001F6BBF"/>
    <w:rsid w:val="001F6C8A"/>
    <w:rsid w:val="001F7134"/>
    <w:rsid w:val="001F72E7"/>
    <w:rsid w:val="001F73A1"/>
    <w:rsid w:val="001F774F"/>
    <w:rsid w:val="001F7833"/>
    <w:rsid w:val="001F7C71"/>
    <w:rsid w:val="001F7D6D"/>
    <w:rsid w:val="001F7F1D"/>
    <w:rsid w:val="00200267"/>
    <w:rsid w:val="00200439"/>
    <w:rsid w:val="0020064F"/>
    <w:rsid w:val="00200A78"/>
    <w:rsid w:val="00200AEC"/>
    <w:rsid w:val="00200DE2"/>
    <w:rsid w:val="002010CD"/>
    <w:rsid w:val="00201172"/>
    <w:rsid w:val="002012DA"/>
    <w:rsid w:val="002014FD"/>
    <w:rsid w:val="002017BD"/>
    <w:rsid w:val="0020180B"/>
    <w:rsid w:val="0020182B"/>
    <w:rsid w:val="00201857"/>
    <w:rsid w:val="00201913"/>
    <w:rsid w:val="00201932"/>
    <w:rsid w:val="00201AE6"/>
    <w:rsid w:val="00201BDE"/>
    <w:rsid w:val="00201C92"/>
    <w:rsid w:val="00201DBB"/>
    <w:rsid w:val="0020221B"/>
    <w:rsid w:val="00202402"/>
    <w:rsid w:val="00202547"/>
    <w:rsid w:val="002028B8"/>
    <w:rsid w:val="00202CBE"/>
    <w:rsid w:val="00202F72"/>
    <w:rsid w:val="00202FCB"/>
    <w:rsid w:val="002030BB"/>
    <w:rsid w:val="00203169"/>
    <w:rsid w:val="00203734"/>
    <w:rsid w:val="0020380E"/>
    <w:rsid w:val="0020382C"/>
    <w:rsid w:val="00203B9F"/>
    <w:rsid w:val="00203C0E"/>
    <w:rsid w:val="002046D0"/>
    <w:rsid w:val="0020471B"/>
    <w:rsid w:val="002049CD"/>
    <w:rsid w:val="00204B7B"/>
    <w:rsid w:val="00204BCF"/>
    <w:rsid w:val="00204C9A"/>
    <w:rsid w:val="00204D9F"/>
    <w:rsid w:val="00204F14"/>
    <w:rsid w:val="0020511E"/>
    <w:rsid w:val="002053AC"/>
    <w:rsid w:val="00205735"/>
    <w:rsid w:val="002059B1"/>
    <w:rsid w:val="00205CC3"/>
    <w:rsid w:val="00205DCA"/>
    <w:rsid w:val="00205F38"/>
    <w:rsid w:val="002063F2"/>
    <w:rsid w:val="002064F1"/>
    <w:rsid w:val="0020664A"/>
    <w:rsid w:val="0020667F"/>
    <w:rsid w:val="002066CB"/>
    <w:rsid w:val="002066FA"/>
    <w:rsid w:val="00206796"/>
    <w:rsid w:val="002067EE"/>
    <w:rsid w:val="0020690E"/>
    <w:rsid w:val="00206CBF"/>
    <w:rsid w:val="00206D1D"/>
    <w:rsid w:val="00206DEF"/>
    <w:rsid w:val="00206E6B"/>
    <w:rsid w:val="00206E78"/>
    <w:rsid w:val="002070A5"/>
    <w:rsid w:val="002071D9"/>
    <w:rsid w:val="002073F2"/>
    <w:rsid w:val="00207584"/>
    <w:rsid w:val="0020790D"/>
    <w:rsid w:val="002079BA"/>
    <w:rsid w:val="00207AA7"/>
    <w:rsid w:val="00207CFE"/>
    <w:rsid w:val="00207EBD"/>
    <w:rsid w:val="0021038D"/>
    <w:rsid w:val="002105CA"/>
    <w:rsid w:val="00210773"/>
    <w:rsid w:val="00210A5D"/>
    <w:rsid w:val="00210C66"/>
    <w:rsid w:val="00210C9A"/>
    <w:rsid w:val="00210E8D"/>
    <w:rsid w:val="00210ED5"/>
    <w:rsid w:val="00210F5D"/>
    <w:rsid w:val="0021116F"/>
    <w:rsid w:val="002112C0"/>
    <w:rsid w:val="00211308"/>
    <w:rsid w:val="0021136D"/>
    <w:rsid w:val="0021143B"/>
    <w:rsid w:val="002116C5"/>
    <w:rsid w:val="0021188D"/>
    <w:rsid w:val="00211B4A"/>
    <w:rsid w:val="00211D78"/>
    <w:rsid w:val="00211E1B"/>
    <w:rsid w:val="00211FA7"/>
    <w:rsid w:val="00212111"/>
    <w:rsid w:val="002121CC"/>
    <w:rsid w:val="00212441"/>
    <w:rsid w:val="002125C3"/>
    <w:rsid w:val="00212833"/>
    <w:rsid w:val="0021287D"/>
    <w:rsid w:val="00212C46"/>
    <w:rsid w:val="00212C7A"/>
    <w:rsid w:val="00212E31"/>
    <w:rsid w:val="00212EDF"/>
    <w:rsid w:val="00213039"/>
    <w:rsid w:val="0021308C"/>
    <w:rsid w:val="0021327E"/>
    <w:rsid w:val="002134EA"/>
    <w:rsid w:val="00213943"/>
    <w:rsid w:val="00213ABD"/>
    <w:rsid w:val="00213B11"/>
    <w:rsid w:val="00213DF7"/>
    <w:rsid w:val="00214104"/>
    <w:rsid w:val="002144C9"/>
    <w:rsid w:val="00214574"/>
    <w:rsid w:val="00214705"/>
    <w:rsid w:val="00214824"/>
    <w:rsid w:val="00214AD1"/>
    <w:rsid w:val="00214D2D"/>
    <w:rsid w:val="00214E83"/>
    <w:rsid w:val="00214F8B"/>
    <w:rsid w:val="00215113"/>
    <w:rsid w:val="002151EF"/>
    <w:rsid w:val="0021557D"/>
    <w:rsid w:val="00215646"/>
    <w:rsid w:val="00215836"/>
    <w:rsid w:val="0021596D"/>
    <w:rsid w:val="0021598D"/>
    <w:rsid w:val="00215A21"/>
    <w:rsid w:val="00215CCE"/>
    <w:rsid w:val="00215E55"/>
    <w:rsid w:val="00216168"/>
    <w:rsid w:val="002165A5"/>
    <w:rsid w:val="00216783"/>
    <w:rsid w:val="00216A1B"/>
    <w:rsid w:val="00216DE2"/>
    <w:rsid w:val="00216F0E"/>
    <w:rsid w:val="00217173"/>
    <w:rsid w:val="00217221"/>
    <w:rsid w:val="00217449"/>
    <w:rsid w:val="00217477"/>
    <w:rsid w:val="00217504"/>
    <w:rsid w:val="00217556"/>
    <w:rsid w:val="00217609"/>
    <w:rsid w:val="00217763"/>
    <w:rsid w:val="002179CD"/>
    <w:rsid w:val="00217BFA"/>
    <w:rsid w:val="00220037"/>
    <w:rsid w:val="0022004C"/>
    <w:rsid w:val="002200A7"/>
    <w:rsid w:val="00220235"/>
    <w:rsid w:val="0022023D"/>
    <w:rsid w:val="00220457"/>
    <w:rsid w:val="00220B65"/>
    <w:rsid w:val="00220D4B"/>
    <w:rsid w:val="00220EA2"/>
    <w:rsid w:val="0022116F"/>
    <w:rsid w:val="0022117C"/>
    <w:rsid w:val="00221341"/>
    <w:rsid w:val="002217AA"/>
    <w:rsid w:val="00221988"/>
    <w:rsid w:val="002219CE"/>
    <w:rsid w:val="00221B3E"/>
    <w:rsid w:val="00221CB6"/>
    <w:rsid w:val="00221DBB"/>
    <w:rsid w:val="00221DE4"/>
    <w:rsid w:val="00221E05"/>
    <w:rsid w:val="00221E3C"/>
    <w:rsid w:val="00221EB8"/>
    <w:rsid w:val="00221ECF"/>
    <w:rsid w:val="00221F24"/>
    <w:rsid w:val="00222166"/>
    <w:rsid w:val="0022219E"/>
    <w:rsid w:val="002223D5"/>
    <w:rsid w:val="00222428"/>
    <w:rsid w:val="0022252E"/>
    <w:rsid w:val="0022266C"/>
    <w:rsid w:val="002226A7"/>
    <w:rsid w:val="0022278D"/>
    <w:rsid w:val="00222A16"/>
    <w:rsid w:val="002230A4"/>
    <w:rsid w:val="00223122"/>
    <w:rsid w:val="002234E3"/>
    <w:rsid w:val="00223647"/>
    <w:rsid w:val="002236CE"/>
    <w:rsid w:val="002239B5"/>
    <w:rsid w:val="00223AD8"/>
    <w:rsid w:val="00223AEC"/>
    <w:rsid w:val="00223CCC"/>
    <w:rsid w:val="00223E03"/>
    <w:rsid w:val="00223F8A"/>
    <w:rsid w:val="00223FDA"/>
    <w:rsid w:val="00224452"/>
    <w:rsid w:val="00224888"/>
    <w:rsid w:val="0022498D"/>
    <w:rsid w:val="00224BB2"/>
    <w:rsid w:val="00224E8A"/>
    <w:rsid w:val="002255E9"/>
    <w:rsid w:val="00225C3B"/>
    <w:rsid w:val="00225C44"/>
    <w:rsid w:val="00226047"/>
    <w:rsid w:val="00226323"/>
    <w:rsid w:val="002267CF"/>
    <w:rsid w:val="00226814"/>
    <w:rsid w:val="00226867"/>
    <w:rsid w:val="00226A35"/>
    <w:rsid w:val="00226AB6"/>
    <w:rsid w:val="00226B39"/>
    <w:rsid w:val="00226B3E"/>
    <w:rsid w:val="00226BD8"/>
    <w:rsid w:val="00226D58"/>
    <w:rsid w:val="00226F5E"/>
    <w:rsid w:val="00227016"/>
    <w:rsid w:val="00227083"/>
    <w:rsid w:val="0022726A"/>
    <w:rsid w:val="002272B5"/>
    <w:rsid w:val="002273EB"/>
    <w:rsid w:val="002276CF"/>
    <w:rsid w:val="00227A54"/>
    <w:rsid w:val="00227DB5"/>
    <w:rsid w:val="00227E62"/>
    <w:rsid w:val="002300CE"/>
    <w:rsid w:val="002301F0"/>
    <w:rsid w:val="002305F4"/>
    <w:rsid w:val="00230692"/>
    <w:rsid w:val="002306CB"/>
    <w:rsid w:val="002309F7"/>
    <w:rsid w:val="00230AE5"/>
    <w:rsid w:val="00230B58"/>
    <w:rsid w:val="00230BE4"/>
    <w:rsid w:val="00230DBD"/>
    <w:rsid w:val="00230F1B"/>
    <w:rsid w:val="00230F6C"/>
    <w:rsid w:val="002313F9"/>
    <w:rsid w:val="00231486"/>
    <w:rsid w:val="002316E4"/>
    <w:rsid w:val="002316E7"/>
    <w:rsid w:val="002317D1"/>
    <w:rsid w:val="0023185E"/>
    <w:rsid w:val="00231BE9"/>
    <w:rsid w:val="00231D68"/>
    <w:rsid w:val="00231ED7"/>
    <w:rsid w:val="00232147"/>
    <w:rsid w:val="0023252B"/>
    <w:rsid w:val="002325A5"/>
    <w:rsid w:val="002325B5"/>
    <w:rsid w:val="00232628"/>
    <w:rsid w:val="00233147"/>
    <w:rsid w:val="0023342C"/>
    <w:rsid w:val="0023376C"/>
    <w:rsid w:val="002338AE"/>
    <w:rsid w:val="00233D56"/>
    <w:rsid w:val="00233EAC"/>
    <w:rsid w:val="0023404D"/>
    <w:rsid w:val="0023472B"/>
    <w:rsid w:val="002349BE"/>
    <w:rsid w:val="00234BE0"/>
    <w:rsid w:val="00234DCD"/>
    <w:rsid w:val="0023500C"/>
    <w:rsid w:val="002351CD"/>
    <w:rsid w:val="00235236"/>
    <w:rsid w:val="002352A8"/>
    <w:rsid w:val="0023534C"/>
    <w:rsid w:val="00235433"/>
    <w:rsid w:val="0023550F"/>
    <w:rsid w:val="00235D86"/>
    <w:rsid w:val="00235EA5"/>
    <w:rsid w:val="0023617F"/>
    <w:rsid w:val="002361E6"/>
    <w:rsid w:val="002362F3"/>
    <w:rsid w:val="002365B7"/>
    <w:rsid w:val="0023676F"/>
    <w:rsid w:val="002367DC"/>
    <w:rsid w:val="00236971"/>
    <w:rsid w:val="00236C20"/>
    <w:rsid w:val="00236CEF"/>
    <w:rsid w:val="0023711E"/>
    <w:rsid w:val="002372DF"/>
    <w:rsid w:val="00237374"/>
    <w:rsid w:val="00237401"/>
    <w:rsid w:val="002374A5"/>
    <w:rsid w:val="002374E9"/>
    <w:rsid w:val="00237690"/>
    <w:rsid w:val="00237985"/>
    <w:rsid w:val="002379EA"/>
    <w:rsid w:val="00237C00"/>
    <w:rsid w:val="00237C0F"/>
    <w:rsid w:val="00237E75"/>
    <w:rsid w:val="00237EA5"/>
    <w:rsid w:val="002400A3"/>
    <w:rsid w:val="002401B1"/>
    <w:rsid w:val="00240266"/>
    <w:rsid w:val="002408A4"/>
    <w:rsid w:val="00240C1F"/>
    <w:rsid w:val="00240CC8"/>
    <w:rsid w:val="00240E94"/>
    <w:rsid w:val="0024112D"/>
    <w:rsid w:val="0024117F"/>
    <w:rsid w:val="0024126F"/>
    <w:rsid w:val="002412E1"/>
    <w:rsid w:val="002413FA"/>
    <w:rsid w:val="00241850"/>
    <w:rsid w:val="00241921"/>
    <w:rsid w:val="0024231F"/>
    <w:rsid w:val="0024235C"/>
    <w:rsid w:val="002424C8"/>
    <w:rsid w:val="002427C9"/>
    <w:rsid w:val="00242843"/>
    <w:rsid w:val="0024288C"/>
    <w:rsid w:val="00243233"/>
    <w:rsid w:val="00243283"/>
    <w:rsid w:val="00243505"/>
    <w:rsid w:val="00243549"/>
    <w:rsid w:val="00243565"/>
    <w:rsid w:val="0024388A"/>
    <w:rsid w:val="002439AA"/>
    <w:rsid w:val="00243AE8"/>
    <w:rsid w:val="0024402E"/>
    <w:rsid w:val="00244255"/>
    <w:rsid w:val="0024434A"/>
    <w:rsid w:val="00244766"/>
    <w:rsid w:val="00244863"/>
    <w:rsid w:val="00244870"/>
    <w:rsid w:val="00244955"/>
    <w:rsid w:val="00244C8F"/>
    <w:rsid w:val="00244C99"/>
    <w:rsid w:val="00244E64"/>
    <w:rsid w:val="002450BF"/>
    <w:rsid w:val="00245323"/>
    <w:rsid w:val="002455AB"/>
    <w:rsid w:val="00245913"/>
    <w:rsid w:val="0024598D"/>
    <w:rsid w:val="00245BB0"/>
    <w:rsid w:val="00245C76"/>
    <w:rsid w:val="00245DA0"/>
    <w:rsid w:val="00245E6B"/>
    <w:rsid w:val="00245F8A"/>
    <w:rsid w:val="00246066"/>
    <w:rsid w:val="002461BD"/>
    <w:rsid w:val="002463EB"/>
    <w:rsid w:val="00246421"/>
    <w:rsid w:val="002468E9"/>
    <w:rsid w:val="00246A59"/>
    <w:rsid w:val="002471CC"/>
    <w:rsid w:val="002473AF"/>
    <w:rsid w:val="002473D8"/>
    <w:rsid w:val="0024747B"/>
    <w:rsid w:val="0024750C"/>
    <w:rsid w:val="002476F4"/>
    <w:rsid w:val="00247B9B"/>
    <w:rsid w:val="00247C11"/>
    <w:rsid w:val="00247CF3"/>
    <w:rsid w:val="00247D41"/>
    <w:rsid w:val="00247DB0"/>
    <w:rsid w:val="00247DBD"/>
    <w:rsid w:val="00247DE4"/>
    <w:rsid w:val="00250067"/>
    <w:rsid w:val="002500D0"/>
    <w:rsid w:val="00250106"/>
    <w:rsid w:val="00250130"/>
    <w:rsid w:val="00250423"/>
    <w:rsid w:val="00250521"/>
    <w:rsid w:val="002505A1"/>
    <w:rsid w:val="00250735"/>
    <w:rsid w:val="00250DB1"/>
    <w:rsid w:val="00250DB7"/>
    <w:rsid w:val="00250E7A"/>
    <w:rsid w:val="00250FB8"/>
    <w:rsid w:val="00251149"/>
    <w:rsid w:val="002511D6"/>
    <w:rsid w:val="0025139A"/>
    <w:rsid w:val="00251422"/>
    <w:rsid w:val="0025156A"/>
    <w:rsid w:val="0025164D"/>
    <w:rsid w:val="002516E8"/>
    <w:rsid w:val="00251A2B"/>
    <w:rsid w:val="00251A81"/>
    <w:rsid w:val="00251C35"/>
    <w:rsid w:val="00251C6C"/>
    <w:rsid w:val="00251C81"/>
    <w:rsid w:val="00252106"/>
    <w:rsid w:val="002521DD"/>
    <w:rsid w:val="00252647"/>
    <w:rsid w:val="002529B6"/>
    <w:rsid w:val="00252B09"/>
    <w:rsid w:val="00252B28"/>
    <w:rsid w:val="00252CD3"/>
    <w:rsid w:val="00252D98"/>
    <w:rsid w:val="0025304C"/>
    <w:rsid w:val="0025313B"/>
    <w:rsid w:val="0025318F"/>
    <w:rsid w:val="002532FD"/>
    <w:rsid w:val="00253411"/>
    <w:rsid w:val="00253832"/>
    <w:rsid w:val="0025392A"/>
    <w:rsid w:val="0025395C"/>
    <w:rsid w:val="002539C6"/>
    <w:rsid w:val="00253A2D"/>
    <w:rsid w:val="00253CFF"/>
    <w:rsid w:val="00253D20"/>
    <w:rsid w:val="00253DBE"/>
    <w:rsid w:val="00253F42"/>
    <w:rsid w:val="002540CA"/>
    <w:rsid w:val="00254289"/>
    <w:rsid w:val="00254368"/>
    <w:rsid w:val="0025463F"/>
    <w:rsid w:val="002546D4"/>
    <w:rsid w:val="002546DD"/>
    <w:rsid w:val="00254732"/>
    <w:rsid w:val="002547D5"/>
    <w:rsid w:val="00254C4A"/>
    <w:rsid w:val="00255052"/>
    <w:rsid w:val="002551A0"/>
    <w:rsid w:val="0025574E"/>
    <w:rsid w:val="0025588B"/>
    <w:rsid w:val="00255B14"/>
    <w:rsid w:val="00255C15"/>
    <w:rsid w:val="00255C1A"/>
    <w:rsid w:val="002561E5"/>
    <w:rsid w:val="00256454"/>
    <w:rsid w:val="0025681B"/>
    <w:rsid w:val="0025693A"/>
    <w:rsid w:val="00256A9A"/>
    <w:rsid w:val="00256B06"/>
    <w:rsid w:val="00256C8E"/>
    <w:rsid w:val="00257138"/>
    <w:rsid w:val="00257142"/>
    <w:rsid w:val="002572F8"/>
    <w:rsid w:val="002574B5"/>
    <w:rsid w:val="00257625"/>
    <w:rsid w:val="00257698"/>
    <w:rsid w:val="00257759"/>
    <w:rsid w:val="0025792C"/>
    <w:rsid w:val="00257DCF"/>
    <w:rsid w:val="00257E18"/>
    <w:rsid w:val="00257F58"/>
    <w:rsid w:val="00260459"/>
    <w:rsid w:val="0026048E"/>
    <w:rsid w:val="00260B46"/>
    <w:rsid w:val="00260BEA"/>
    <w:rsid w:val="00260C30"/>
    <w:rsid w:val="00260DCF"/>
    <w:rsid w:val="00260E0B"/>
    <w:rsid w:val="0026104C"/>
    <w:rsid w:val="0026180D"/>
    <w:rsid w:val="00261A1D"/>
    <w:rsid w:val="00261DA4"/>
    <w:rsid w:val="00261EB2"/>
    <w:rsid w:val="00261FEE"/>
    <w:rsid w:val="00262381"/>
    <w:rsid w:val="0026247A"/>
    <w:rsid w:val="00262555"/>
    <w:rsid w:val="002626F5"/>
    <w:rsid w:val="00262708"/>
    <w:rsid w:val="0026283B"/>
    <w:rsid w:val="002628F7"/>
    <w:rsid w:val="00262914"/>
    <w:rsid w:val="00262BCB"/>
    <w:rsid w:val="00262C41"/>
    <w:rsid w:val="00262C8F"/>
    <w:rsid w:val="00262ED1"/>
    <w:rsid w:val="00263072"/>
    <w:rsid w:val="00263263"/>
    <w:rsid w:val="00263359"/>
    <w:rsid w:val="00263417"/>
    <w:rsid w:val="0026354C"/>
    <w:rsid w:val="00263758"/>
    <w:rsid w:val="0026384A"/>
    <w:rsid w:val="00263B62"/>
    <w:rsid w:val="00263F70"/>
    <w:rsid w:val="002644A8"/>
    <w:rsid w:val="0026454E"/>
    <w:rsid w:val="00264816"/>
    <w:rsid w:val="00264871"/>
    <w:rsid w:val="00264C0A"/>
    <w:rsid w:val="00264C6B"/>
    <w:rsid w:val="00264C8C"/>
    <w:rsid w:val="00264D17"/>
    <w:rsid w:val="00264E15"/>
    <w:rsid w:val="002650FF"/>
    <w:rsid w:val="00265277"/>
    <w:rsid w:val="00265455"/>
    <w:rsid w:val="0026589F"/>
    <w:rsid w:val="0026592D"/>
    <w:rsid w:val="002659C2"/>
    <w:rsid w:val="00265E10"/>
    <w:rsid w:val="002660E4"/>
    <w:rsid w:val="00266198"/>
    <w:rsid w:val="002662D6"/>
    <w:rsid w:val="0026659A"/>
    <w:rsid w:val="0026670B"/>
    <w:rsid w:val="002668E5"/>
    <w:rsid w:val="0026697B"/>
    <w:rsid w:val="00266AE3"/>
    <w:rsid w:val="00266B2A"/>
    <w:rsid w:val="00266CC7"/>
    <w:rsid w:val="00266D65"/>
    <w:rsid w:val="00266DFE"/>
    <w:rsid w:val="00267017"/>
    <w:rsid w:val="0026710C"/>
    <w:rsid w:val="00267398"/>
    <w:rsid w:val="00267445"/>
    <w:rsid w:val="002676E9"/>
    <w:rsid w:val="002678CD"/>
    <w:rsid w:val="002678E6"/>
    <w:rsid w:val="00267C29"/>
    <w:rsid w:val="00267E14"/>
    <w:rsid w:val="00267E7B"/>
    <w:rsid w:val="00270330"/>
    <w:rsid w:val="002706CF"/>
    <w:rsid w:val="0027072D"/>
    <w:rsid w:val="00270964"/>
    <w:rsid w:val="00270A72"/>
    <w:rsid w:val="00270E28"/>
    <w:rsid w:val="00271206"/>
    <w:rsid w:val="00271408"/>
    <w:rsid w:val="00271C79"/>
    <w:rsid w:val="00271CE0"/>
    <w:rsid w:val="0027239B"/>
    <w:rsid w:val="00272874"/>
    <w:rsid w:val="00272AEE"/>
    <w:rsid w:val="00272C14"/>
    <w:rsid w:val="00272D23"/>
    <w:rsid w:val="00272D8C"/>
    <w:rsid w:val="00272DEB"/>
    <w:rsid w:val="00272E1C"/>
    <w:rsid w:val="00273062"/>
    <w:rsid w:val="002730A5"/>
    <w:rsid w:val="002732B5"/>
    <w:rsid w:val="002732BD"/>
    <w:rsid w:val="002733C1"/>
    <w:rsid w:val="00273441"/>
    <w:rsid w:val="0027358C"/>
    <w:rsid w:val="0027395A"/>
    <w:rsid w:val="00273A0D"/>
    <w:rsid w:val="00273AA2"/>
    <w:rsid w:val="00273AFE"/>
    <w:rsid w:val="00273B31"/>
    <w:rsid w:val="00273B9D"/>
    <w:rsid w:val="00273C4F"/>
    <w:rsid w:val="00273E37"/>
    <w:rsid w:val="00273F10"/>
    <w:rsid w:val="002745C5"/>
    <w:rsid w:val="002746B2"/>
    <w:rsid w:val="002746F7"/>
    <w:rsid w:val="002747C7"/>
    <w:rsid w:val="00274819"/>
    <w:rsid w:val="0027485B"/>
    <w:rsid w:val="00274918"/>
    <w:rsid w:val="00274954"/>
    <w:rsid w:val="00274B93"/>
    <w:rsid w:val="00274C0A"/>
    <w:rsid w:val="00275031"/>
    <w:rsid w:val="0027512A"/>
    <w:rsid w:val="002753F5"/>
    <w:rsid w:val="00275416"/>
    <w:rsid w:val="0027546C"/>
    <w:rsid w:val="002755AA"/>
    <w:rsid w:val="002757D0"/>
    <w:rsid w:val="00275809"/>
    <w:rsid w:val="00275A08"/>
    <w:rsid w:val="00275CAB"/>
    <w:rsid w:val="00275E8E"/>
    <w:rsid w:val="00276171"/>
    <w:rsid w:val="00276230"/>
    <w:rsid w:val="0027630B"/>
    <w:rsid w:val="00276372"/>
    <w:rsid w:val="002763D0"/>
    <w:rsid w:val="00276447"/>
    <w:rsid w:val="00276639"/>
    <w:rsid w:val="0027672C"/>
    <w:rsid w:val="0027683C"/>
    <w:rsid w:val="00276883"/>
    <w:rsid w:val="002769CF"/>
    <w:rsid w:val="00276A7C"/>
    <w:rsid w:val="00276C4B"/>
    <w:rsid w:val="00276CE0"/>
    <w:rsid w:val="00276D77"/>
    <w:rsid w:val="00277213"/>
    <w:rsid w:val="002773DB"/>
    <w:rsid w:val="0027765B"/>
    <w:rsid w:val="00277813"/>
    <w:rsid w:val="00277891"/>
    <w:rsid w:val="00277A3A"/>
    <w:rsid w:val="00277B20"/>
    <w:rsid w:val="00277C08"/>
    <w:rsid w:val="00277CF3"/>
    <w:rsid w:val="00277FE5"/>
    <w:rsid w:val="002800E4"/>
    <w:rsid w:val="002801B7"/>
    <w:rsid w:val="00280213"/>
    <w:rsid w:val="002804A2"/>
    <w:rsid w:val="002804F0"/>
    <w:rsid w:val="0028059B"/>
    <w:rsid w:val="00280663"/>
    <w:rsid w:val="00280685"/>
    <w:rsid w:val="00280CCE"/>
    <w:rsid w:val="00280DEE"/>
    <w:rsid w:val="00280FA2"/>
    <w:rsid w:val="00281121"/>
    <w:rsid w:val="002814D6"/>
    <w:rsid w:val="002817CD"/>
    <w:rsid w:val="0028196E"/>
    <w:rsid w:val="00281AFF"/>
    <w:rsid w:val="00281CC8"/>
    <w:rsid w:val="00281DFA"/>
    <w:rsid w:val="002823DA"/>
    <w:rsid w:val="002825FC"/>
    <w:rsid w:val="0028263D"/>
    <w:rsid w:val="002827EA"/>
    <w:rsid w:val="0028298E"/>
    <w:rsid w:val="002829E8"/>
    <w:rsid w:val="00282DE5"/>
    <w:rsid w:val="00282E91"/>
    <w:rsid w:val="00283070"/>
    <w:rsid w:val="002830B4"/>
    <w:rsid w:val="00283336"/>
    <w:rsid w:val="00283720"/>
    <w:rsid w:val="00283777"/>
    <w:rsid w:val="0028393D"/>
    <w:rsid w:val="00283A76"/>
    <w:rsid w:val="00283C24"/>
    <w:rsid w:val="00284168"/>
    <w:rsid w:val="0028419C"/>
    <w:rsid w:val="00284211"/>
    <w:rsid w:val="002842F6"/>
    <w:rsid w:val="00284390"/>
    <w:rsid w:val="002843D3"/>
    <w:rsid w:val="00284679"/>
    <w:rsid w:val="002846EB"/>
    <w:rsid w:val="00284869"/>
    <w:rsid w:val="002848BC"/>
    <w:rsid w:val="00284A30"/>
    <w:rsid w:val="00284A3D"/>
    <w:rsid w:val="00284FE0"/>
    <w:rsid w:val="002855B4"/>
    <w:rsid w:val="00285872"/>
    <w:rsid w:val="00285983"/>
    <w:rsid w:val="00285A33"/>
    <w:rsid w:val="00285AC0"/>
    <w:rsid w:val="00285B1A"/>
    <w:rsid w:val="00285BF7"/>
    <w:rsid w:val="00285C58"/>
    <w:rsid w:val="00285CC8"/>
    <w:rsid w:val="00285FCE"/>
    <w:rsid w:val="0028644F"/>
    <w:rsid w:val="00286541"/>
    <w:rsid w:val="00286617"/>
    <w:rsid w:val="0028665E"/>
    <w:rsid w:val="00286671"/>
    <w:rsid w:val="002866F1"/>
    <w:rsid w:val="00286A7E"/>
    <w:rsid w:val="00286C50"/>
    <w:rsid w:val="00286C51"/>
    <w:rsid w:val="00286DDB"/>
    <w:rsid w:val="00286ECF"/>
    <w:rsid w:val="00286F7E"/>
    <w:rsid w:val="00287043"/>
    <w:rsid w:val="00287158"/>
    <w:rsid w:val="00287812"/>
    <w:rsid w:val="00287A7C"/>
    <w:rsid w:val="00287DCD"/>
    <w:rsid w:val="00287F51"/>
    <w:rsid w:val="0029029E"/>
    <w:rsid w:val="00290550"/>
    <w:rsid w:val="00290902"/>
    <w:rsid w:val="0029090B"/>
    <w:rsid w:val="00290987"/>
    <w:rsid w:val="00290C4B"/>
    <w:rsid w:val="0029128A"/>
    <w:rsid w:val="002912DE"/>
    <w:rsid w:val="00291B74"/>
    <w:rsid w:val="00291E74"/>
    <w:rsid w:val="00291EB0"/>
    <w:rsid w:val="00291F1E"/>
    <w:rsid w:val="00292187"/>
    <w:rsid w:val="00292622"/>
    <w:rsid w:val="00292C5A"/>
    <w:rsid w:val="00293041"/>
    <w:rsid w:val="002931B2"/>
    <w:rsid w:val="00293285"/>
    <w:rsid w:val="00293C5C"/>
    <w:rsid w:val="00293EAC"/>
    <w:rsid w:val="00293EEC"/>
    <w:rsid w:val="00293FA4"/>
    <w:rsid w:val="00294147"/>
    <w:rsid w:val="00294221"/>
    <w:rsid w:val="00294312"/>
    <w:rsid w:val="00294314"/>
    <w:rsid w:val="002943D0"/>
    <w:rsid w:val="00294519"/>
    <w:rsid w:val="0029469E"/>
    <w:rsid w:val="00294959"/>
    <w:rsid w:val="002949A0"/>
    <w:rsid w:val="00294AE6"/>
    <w:rsid w:val="00294C8E"/>
    <w:rsid w:val="002955A9"/>
    <w:rsid w:val="00295794"/>
    <w:rsid w:val="00295B6D"/>
    <w:rsid w:val="00295CC8"/>
    <w:rsid w:val="00295D39"/>
    <w:rsid w:val="00295F52"/>
    <w:rsid w:val="002960E9"/>
    <w:rsid w:val="0029612A"/>
    <w:rsid w:val="00296197"/>
    <w:rsid w:val="00296770"/>
    <w:rsid w:val="00296A39"/>
    <w:rsid w:val="00296C89"/>
    <w:rsid w:val="00296C9B"/>
    <w:rsid w:val="00296D08"/>
    <w:rsid w:val="00296ECB"/>
    <w:rsid w:val="00296F9E"/>
    <w:rsid w:val="0029712D"/>
    <w:rsid w:val="002972D7"/>
    <w:rsid w:val="00297463"/>
    <w:rsid w:val="002974BE"/>
    <w:rsid w:val="002975B1"/>
    <w:rsid w:val="00297706"/>
    <w:rsid w:val="002977F4"/>
    <w:rsid w:val="002977F6"/>
    <w:rsid w:val="002978C6"/>
    <w:rsid w:val="00297F67"/>
    <w:rsid w:val="00297F99"/>
    <w:rsid w:val="002A010A"/>
    <w:rsid w:val="002A025A"/>
    <w:rsid w:val="002A0371"/>
    <w:rsid w:val="002A0492"/>
    <w:rsid w:val="002A04A0"/>
    <w:rsid w:val="002A068A"/>
    <w:rsid w:val="002A078D"/>
    <w:rsid w:val="002A0A55"/>
    <w:rsid w:val="002A0F25"/>
    <w:rsid w:val="002A14BE"/>
    <w:rsid w:val="002A1620"/>
    <w:rsid w:val="002A1684"/>
    <w:rsid w:val="002A16E5"/>
    <w:rsid w:val="002A16E7"/>
    <w:rsid w:val="002A190C"/>
    <w:rsid w:val="002A1967"/>
    <w:rsid w:val="002A1AFC"/>
    <w:rsid w:val="002A2047"/>
    <w:rsid w:val="002A215F"/>
    <w:rsid w:val="002A216F"/>
    <w:rsid w:val="002A2617"/>
    <w:rsid w:val="002A262E"/>
    <w:rsid w:val="002A2774"/>
    <w:rsid w:val="002A2E9F"/>
    <w:rsid w:val="002A2EA8"/>
    <w:rsid w:val="002A2F6E"/>
    <w:rsid w:val="002A302E"/>
    <w:rsid w:val="002A31D5"/>
    <w:rsid w:val="002A3204"/>
    <w:rsid w:val="002A34AE"/>
    <w:rsid w:val="002A3633"/>
    <w:rsid w:val="002A36D7"/>
    <w:rsid w:val="002A376A"/>
    <w:rsid w:val="002A3871"/>
    <w:rsid w:val="002A3915"/>
    <w:rsid w:val="002A3B13"/>
    <w:rsid w:val="002A3C21"/>
    <w:rsid w:val="002A3CDA"/>
    <w:rsid w:val="002A42AB"/>
    <w:rsid w:val="002A42B4"/>
    <w:rsid w:val="002A447F"/>
    <w:rsid w:val="002A453C"/>
    <w:rsid w:val="002A472A"/>
    <w:rsid w:val="002A4795"/>
    <w:rsid w:val="002A4DEB"/>
    <w:rsid w:val="002A4E12"/>
    <w:rsid w:val="002A4F20"/>
    <w:rsid w:val="002A5073"/>
    <w:rsid w:val="002A52B9"/>
    <w:rsid w:val="002A540A"/>
    <w:rsid w:val="002A5611"/>
    <w:rsid w:val="002A570C"/>
    <w:rsid w:val="002A57AB"/>
    <w:rsid w:val="002A57C5"/>
    <w:rsid w:val="002A5989"/>
    <w:rsid w:val="002A59A4"/>
    <w:rsid w:val="002A5AEA"/>
    <w:rsid w:val="002A5F62"/>
    <w:rsid w:val="002A617D"/>
    <w:rsid w:val="002A6332"/>
    <w:rsid w:val="002A640F"/>
    <w:rsid w:val="002A661B"/>
    <w:rsid w:val="002A6930"/>
    <w:rsid w:val="002A6A33"/>
    <w:rsid w:val="002A6BC1"/>
    <w:rsid w:val="002A6C2B"/>
    <w:rsid w:val="002A6C2E"/>
    <w:rsid w:val="002A6E19"/>
    <w:rsid w:val="002A6E75"/>
    <w:rsid w:val="002A7007"/>
    <w:rsid w:val="002A7082"/>
    <w:rsid w:val="002A7387"/>
    <w:rsid w:val="002A76E8"/>
    <w:rsid w:val="002A7725"/>
    <w:rsid w:val="002A7986"/>
    <w:rsid w:val="002A7A06"/>
    <w:rsid w:val="002A7B92"/>
    <w:rsid w:val="002A7C49"/>
    <w:rsid w:val="002A7C97"/>
    <w:rsid w:val="002A7EA5"/>
    <w:rsid w:val="002B00D6"/>
    <w:rsid w:val="002B04DE"/>
    <w:rsid w:val="002B056B"/>
    <w:rsid w:val="002B05E7"/>
    <w:rsid w:val="002B0C3D"/>
    <w:rsid w:val="002B0E4B"/>
    <w:rsid w:val="002B103E"/>
    <w:rsid w:val="002B1056"/>
    <w:rsid w:val="002B1061"/>
    <w:rsid w:val="002B12FF"/>
    <w:rsid w:val="002B155A"/>
    <w:rsid w:val="002B171E"/>
    <w:rsid w:val="002B18F1"/>
    <w:rsid w:val="002B1C2A"/>
    <w:rsid w:val="002B1C9F"/>
    <w:rsid w:val="002B2310"/>
    <w:rsid w:val="002B24AC"/>
    <w:rsid w:val="002B26E4"/>
    <w:rsid w:val="002B2A5A"/>
    <w:rsid w:val="002B2B7C"/>
    <w:rsid w:val="002B2BA6"/>
    <w:rsid w:val="002B2C4F"/>
    <w:rsid w:val="002B2F12"/>
    <w:rsid w:val="002B33DF"/>
    <w:rsid w:val="002B358A"/>
    <w:rsid w:val="002B3668"/>
    <w:rsid w:val="002B367D"/>
    <w:rsid w:val="002B36AC"/>
    <w:rsid w:val="002B382F"/>
    <w:rsid w:val="002B3A98"/>
    <w:rsid w:val="002B3B70"/>
    <w:rsid w:val="002B3C0B"/>
    <w:rsid w:val="002B3E92"/>
    <w:rsid w:val="002B3E9C"/>
    <w:rsid w:val="002B3EFE"/>
    <w:rsid w:val="002B3F38"/>
    <w:rsid w:val="002B42AC"/>
    <w:rsid w:val="002B43F6"/>
    <w:rsid w:val="002B4432"/>
    <w:rsid w:val="002B4642"/>
    <w:rsid w:val="002B4675"/>
    <w:rsid w:val="002B48C5"/>
    <w:rsid w:val="002B4908"/>
    <w:rsid w:val="002B4E52"/>
    <w:rsid w:val="002B509E"/>
    <w:rsid w:val="002B5271"/>
    <w:rsid w:val="002B5316"/>
    <w:rsid w:val="002B5448"/>
    <w:rsid w:val="002B570C"/>
    <w:rsid w:val="002B57AE"/>
    <w:rsid w:val="002B5856"/>
    <w:rsid w:val="002B5914"/>
    <w:rsid w:val="002B595D"/>
    <w:rsid w:val="002B5974"/>
    <w:rsid w:val="002B5B68"/>
    <w:rsid w:val="002B5CA6"/>
    <w:rsid w:val="002B5E4B"/>
    <w:rsid w:val="002B5FD2"/>
    <w:rsid w:val="002B6198"/>
    <w:rsid w:val="002B6257"/>
    <w:rsid w:val="002B6469"/>
    <w:rsid w:val="002B670F"/>
    <w:rsid w:val="002B673C"/>
    <w:rsid w:val="002B6764"/>
    <w:rsid w:val="002B6BC4"/>
    <w:rsid w:val="002B6FC6"/>
    <w:rsid w:val="002B701E"/>
    <w:rsid w:val="002B72B1"/>
    <w:rsid w:val="002B7832"/>
    <w:rsid w:val="002B79C6"/>
    <w:rsid w:val="002B7A13"/>
    <w:rsid w:val="002B7E29"/>
    <w:rsid w:val="002C0600"/>
    <w:rsid w:val="002C096E"/>
    <w:rsid w:val="002C09A4"/>
    <w:rsid w:val="002C0A19"/>
    <w:rsid w:val="002C0A2D"/>
    <w:rsid w:val="002C0AF5"/>
    <w:rsid w:val="002C0C9F"/>
    <w:rsid w:val="002C100E"/>
    <w:rsid w:val="002C159A"/>
    <w:rsid w:val="002C17C4"/>
    <w:rsid w:val="002C1A39"/>
    <w:rsid w:val="002C1BA4"/>
    <w:rsid w:val="002C1CBD"/>
    <w:rsid w:val="002C1D4A"/>
    <w:rsid w:val="002C1E3B"/>
    <w:rsid w:val="002C1FC6"/>
    <w:rsid w:val="002C20D8"/>
    <w:rsid w:val="002C239E"/>
    <w:rsid w:val="002C2512"/>
    <w:rsid w:val="002C252E"/>
    <w:rsid w:val="002C2564"/>
    <w:rsid w:val="002C26FC"/>
    <w:rsid w:val="002C287A"/>
    <w:rsid w:val="002C2968"/>
    <w:rsid w:val="002C2992"/>
    <w:rsid w:val="002C2A0A"/>
    <w:rsid w:val="002C2C22"/>
    <w:rsid w:val="002C2CBF"/>
    <w:rsid w:val="002C2E72"/>
    <w:rsid w:val="002C2E82"/>
    <w:rsid w:val="002C2F98"/>
    <w:rsid w:val="002C307E"/>
    <w:rsid w:val="002C3101"/>
    <w:rsid w:val="002C31AD"/>
    <w:rsid w:val="002C32CB"/>
    <w:rsid w:val="002C36BD"/>
    <w:rsid w:val="002C3804"/>
    <w:rsid w:val="002C396B"/>
    <w:rsid w:val="002C399E"/>
    <w:rsid w:val="002C3AA2"/>
    <w:rsid w:val="002C3DDD"/>
    <w:rsid w:val="002C3F7A"/>
    <w:rsid w:val="002C425F"/>
    <w:rsid w:val="002C47AD"/>
    <w:rsid w:val="002C4A95"/>
    <w:rsid w:val="002C4BB2"/>
    <w:rsid w:val="002C4C1F"/>
    <w:rsid w:val="002C4E27"/>
    <w:rsid w:val="002C4E8A"/>
    <w:rsid w:val="002C517C"/>
    <w:rsid w:val="002C530B"/>
    <w:rsid w:val="002C55B0"/>
    <w:rsid w:val="002C5936"/>
    <w:rsid w:val="002C618F"/>
    <w:rsid w:val="002C63AD"/>
    <w:rsid w:val="002C6746"/>
    <w:rsid w:val="002C6852"/>
    <w:rsid w:val="002C68CC"/>
    <w:rsid w:val="002C69A8"/>
    <w:rsid w:val="002C69B6"/>
    <w:rsid w:val="002C6B65"/>
    <w:rsid w:val="002C6D91"/>
    <w:rsid w:val="002C6E44"/>
    <w:rsid w:val="002C70A5"/>
    <w:rsid w:val="002C77CF"/>
    <w:rsid w:val="002C7949"/>
    <w:rsid w:val="002C79CE"/>
    <w:rsid w:val="002C7B37"/>
    <w:rsid w:val="002C7C63"/>
    <w:rsid w:val="002C7C6D"/>
    <w:rsid w:val="002C7CFD"/>
    <w:rsid w:val="002C7D1A"/>
    <w:rsid w:val="002C7E5A"/>
    <w:rsid w:val="002D005F"/>
    <w:rsid w:val="002D0102"/>
    <w:rsid w:val="002D01E6"/>
    <w:rsid w:val="002D03DE"/>
    <w:rsid w:val="002D0574"/>
    <w:rsid w:val="002D0634"/>
    <w:rsid w:val="002D0682"/>
    <w:rsid w:val="002D07E9"/>
    <w:rsid w:val="002D0B1A"/>
    <w:rsid w:val="002D0B58"/>
    <w:rsid w:val="002D0D42"/>
    <w:rsid w:val="002D0D96"/>
    <w:rsid w:val="002D1021"/>
    <w:rsid w:val="002D1053"/>
    <w:rsid w:val="002D116D"/>
    <w:rsid w:val="002D14DC"/>
    <w:rsid w:val="002D151C"/>
    <w:rsid w:val="002D167D"/>
    <w:rsid w:val="002D180C"/>
    <w:rsid w:val="002D198D"/>
    <w:rsid w:val="002D1D71"/>
    <w:rsid w:val="002D1D8B"/>
    <w:rsid w:val="002D1F0D"/>
    <w:rsid w:val="002D225F"/>
    <w:rsid w:val="002D25C4"/>
    <w:rsid w:val="002D2604"/>
    <w:rsid w:val="002D262A"/>
    <w:rsid w:val="002D2900"/>
    <w:rsid w:val="002D2999"/>
    <w:rsid w:val="002D2B70"/>
    <w:rsid w:val="002D2B89"/>
    <w:rsid w:val="002D2C17"/>
    <w:rsid w:val="002D2C6B"/>
    <w:rsid w:val="002D2E8F"/>
    <w:rsid w:val="002D2E9A"/>
    <w:rsid w:val="002D318B"/>
    <w:rsid w:val="002D384A"/>
    <w:rsid w:val="002D3A5D"/>
    <w:rsid w:val="002D3C94"/>
    <w:rsid w:val="002D3D53"/>
    <w:rsid w:val="002D40A1"/>
    <w:rsid w:val="002D40A2"/>
    <w:rsid w:val="002D40B7"/>
    <w:rsid w:val="002D4150"/>
    <w:rsid w:val="002D41D8"/>
    <w:rsid w:val="002D42DB"/>
    <w:rsid w:val="002D446B"/>
    <w:rsid w:val="002D468E"/>
    <w:rsid w:val="002D4693"/>
    <w:rsid w:val="002D4858"/>
    <w:rsid w:val="002D495B"/>
    <w:rsid w:val="002D496B"/>
    <w:rsid w:val="002D4C4B"/>
    <w:rsid w:val="002D4EBD"/>
    <w:rsid w:val="002D4F1F"/>
    <w:rsid w:val="002D50EA"/>
    <w:rsid w:val="002D5435"/>
    <w:rsid w:val="002D54AF"/>
    <w:rsid w:val="002D5592"/>
    <w:rsid w:val="002D59ED"/>
    <w:rsid w:val="002D5C09"/>
    <w:rsid w:val="002D5ED9"/>
    <w:rsid w:val="002D610D"/>
    <w:rsid w:val="002D6132"/>
    <w:rsid w:val="002D614E"/>
    <w:rsid w:val="002D62F8"/>
    <w:rsid w:val="002D6527"/>
    <w:rsid w:val="002D67CD"/>
    <w:rsid w:val="002D67EA"/>
    <w:rsid w:val="002D68D9"/>
    <w:rsid w:val="002D69FB"/>
    <w:rsid w:val="002D6A8A"/>
    <w:rsid w:val="002D6CF8"/>
    <w:rsid w:val="002D6D61"/>
    <w:rsid w:val="002D70DF"/>
    <w:rsid w:val="002D725D"/>
    <w:rsid w:val="002D7266"/>
    <w:rsid w:val="002D729B"/>
    <w:rsid w:val="002D7384"/>
    <w:rsid w:val="002D77F2"/>
    <w:rsid w:val="002D7EF0"/>
    <w:rsid w:val="002D7F08"/>
    <w:rsid w:val="002D7FA1"/>
    <w:rsid w:val="002E00FB"/>
    <w:rsid w:val="002E00FD"/>
    <w:rsid w:val="002E01A5"/>
    <w:rsid w:val="002E0534"/>
    <w:rsid w:val="002E0799"/>
    <w:rsid w:val="002E081A"/>
    <w:rsid w:val="002E0877"/>
    <w:rsid w:val="002E0D4A"/>
    <w:rsid w:val="002E0E5C"/>
    <w:rsid w:val="002E1390"/>
    <w:rsid w:val="002E15EB"/>
    <w:rsid w:val="002E1605"/>
    <w:rsid w:val="002E17FC"/>
    <w:rsid w:val="002E1AE7"/>
    <w:rsid w:val="002E1C6D"/>
    <w:rsid w:val="002E209C"/>
    <w:rsid w:val="002E2680"/>
    <w:rsid w:val="002E2745"/>
    <w:rsid w:val="002E2783"/>
    <w:rsid w:val="002E2C50"/>
    <w:rsid w:val="002E2D8A"/>
    <w:rsid w:val="002E2DF8"/>
    <w:rsid w:val="002E326F"/>
    <w:rsid w:val="002E3445"/>
    <w:rsid w:val="002E3471"/>
    <w:rsid w:val="002E36D2"/>
    <w:rsid w:val="002E3761"/>
    <w:rsid w:val="002E37C3"/>
    <w:rsid w:val="002E39F7"/>
    <w:rsid w:val="002E3B1A"/>
    <w:rsid w:val="002E3B30"/>
    <w:rsid w:val="002E3E4B"/>
    <w:rsid w:val="002E42AA"/>
    <w:rsid w:val="002E44E5"/>
    <w:rsid w:val="002E458F"/>
    <w:rsid w:val="002E4920"/>
    <w:rsid w:val="002E4C65"/>
    <w:rsid w:val="002E4C77"/>
    <w:rsid w:val="002E4F5E"/>
    <w:rsid w:val="002E5028"/>
    <w:rsid w:val="002E55DA"/>
    <w:rsid w:val="002E55EF"/>
    <w:rsid w:val="002E57F0"/>
    <w:rsid w:val="002E58FB"/>
    <w:rsid w:val="002E5B86"/>
    <w:rsid w:val="002E5D34"/>
    <w:rsid w:val="002E5D41"/>
    <w:rsid w:val="002E5ED1"/>
    <w:rsid w:val="002E5F87"/>
    <w:rsid w:val="002E60C4"/>
    <w:rsid w:val="002E61E7"/>
    <w:rsid w:val="002E6263"/>
    <w:rsid w:val="002E629B"/>
    <w:rsid w:val="002E654A"/>
    <w:rsid w:val="002E6774"/>
    <w:rsid w:val="002E697D"/>
    <w:rsid w:val="002E6B31"/>
    <w:rsid w:val="002E6B87"/>
    <w:rsid w:val="002E7212"/>
    <w:rsid w:val="002E72F5"/>
    <w:rsid w:val="002E7462"/>
    <w:rsid w:val="002E7468"/>
    <w:rsid w:val="002E7582"/>
    <w:rsid w:val="002E7747"/>
    <w:rsid w:val="002E7808"/>
    <w:rsid w:val="002E7857"/>
    <w:rsid w:val="002E7878"/>
    <w:rsid w:val="002E78E5"/>
    <w:rsid w:val="002E7B36"/>
    <w:rsid w:val="002E7B50"/>
    <w:rsid w:val="002E7C5A"/>
    <w:rsid w:val="002E7CD3"/>
    <w:rsid w:val="002E7EFE"/>
    <w:rsid w:val="002E7F0F"/>
    <w:rsid w:val="002E7F80"/>
    <w:rsid w:val="002F0066"/>
    <w:rsid w:val="002F0269"/>
    <w:rsid w:val="002F0311"/>
    <w:rsid w:val="002F03AA"/>
    <w:rsid w:val="002F04A5"/>
    <w:rsid w:val="002F0793"/>
    <w:rsid w:val="002F09A9"/>
    <w:rsid w:val="002F09C8"/>
    <w:rsid w:val="002F09F7"/>
    <w:rsid w:val="002F0EA7"/>
    <w:rsid w:val="002F0ED9"/>
    <w:rsid w:val="002F101A"/>
    <w:rsid w:val="002F1108"/>
    <w:rsid w:val="002F13C7"/>
    <w:rsid w:val="002F13F0"/>
    <w:rsid w:val="002F1609"/>
    <w:rsid w:val="002F182A"/>
    <w:rsid w:val="002F19F5"/>
    <w:rsid w:val="002F1AED"/>
    <w:rsid w:val="002F1B24"/>
    <w:rsid w:val="002F1B32"/>
    <w:rsid w:val="002F1C35"/>
    <w:rsid w:val="002F1CCE"/>
    <w:rsid w:val="002F1DD1"/>
    <w:rsid w:val="002F253D"/>
    <w:rsid w:val="002F2556"/>
    <w:rsid w:val="002F2712"/>
    <w:rsid w:val="002F27DD"/>
    <w:rsid w:val="002F28D1"/>
    <w:rsid w:val="002F2929"/>
    <w:rsid w:val="002F29B0"/>
    <w:rsid w:val="002F2D61"/>
    <w:rsid w:val="002F3277"/>
    <w:rsid w:val="002F3431"/>
    <w:rsid w:val="002F34C7"/>
    <w:rsid w:val="002F353B"/>
    <w:rsid w:val="002F363A"/>
    <w:rsid w:val="002F364C"/>
    <w:rsid w:val="002F3777"/>
    <w:rsid w:val="002F385D"/>
    <w:rsid w:val="002F38AE"/>
    <w:rsid w:val="002F3A01"/>
    <w:rsid w:val="002F3C48"/>
    <w:rsid w:val="002F3CE3"/>
    <w:rsid w:val="002F3D69"/>
    <w:rsid w:val="002F4981"/>
    <w:rsid w:val="002F4BC4"/>
    <w:rsid w:val="002F4BF9"/>
    <w:rsid w:val="002F4C75"/>
    <w:rsid w:val="002F4DCB"/>
    <w:rsid w:val="002F5132"/>
    <w:rsid w:val="002F522F"/>
    <w:rsid w:val="002F5246"/>
    <w:rsid w:val="002F529F"/>
    <w:rsid w:val="002F54B6"/>
    <w:rsid w:val="002F55ED"/>
    <w:rsid w:val="002F571D"/>
    <w:rsid w:val="002F5790"/>
    <w:rsid w:val="002F59BE"/>
    <w:rsid w:val="002F5A0A"/>
    <w:rsid w:val="002F5B38"/>
    <w:rsid w:val="002F5FFB"/>
    <w:rsid w:val="002F6148"/>
    <w:rsid w:val="002F6296"/>
    <w:rsid w:val="002F6433"/>
    <w:rsid w:val="002F654D"/>
    <w:rsid w:val="002F68DB"/>
    <w:rsid w:val="002F70FB"/>
    <w:rsid w:val="002F7351"/>
    <w:rsid w:val="002F73A3"/>
    <w:rsid w:val="002F73A5"/>
    <w:rsid w:val="002F743D"/>
    <w:rsid w:val="002F7532"/>
    <w:rsid w:val="002F776D"/>
    <w:rsid w:val="002F77A5"/>
    <w:rsid w:val="002F787A"/>
    <w:rsid w:val="002F792D"/>
    <w:rsid w:val="002F7A0B"/>
    <w:rsid w:val="002F7B1D"/>
    <w:rsid w:val="002F7C0A"/>
    <w:rsid w:val="002F7D78"/>
    <w:rsid w:val="002F7F27"/>
    <w:rsid w:val="003000AF"/>
    <w:rsid w:val="0030042C"/>
    <w:rsid w:val="003006E5"/>
    <w:rsid w:val="00300A11"/>
    <w:rsid w:val="00300C84"/>
    <w:rsid w:val="00300E11"/>
    <w:rsid w:val="00300FA8"/>
    <w:rsid w:val="00301324"/>
    <w:rsid w:val="00301628"/>
    <w:rsid w:val="00301762"/>
    <w:rsid w:val="003017B7"/>
    <w:rsid w:val="003018D2"/>
    <w:rsid w:val="00301BA3"/>
    <w:rsid w:val="00301C87"/>
    <w:rsid w:val="00301D57"/>
    <w:rsid w:val="00301E0A"/>
    <w:rsid w:val="00301E4C"/>
    <w:rsid w:val="00301EB6"/>
    <w:rsid w:val="00301F14"/>
    <w:rsid w:val="003021AC"/>
    <w:rsid w:val="0030238A"/>
    <w:rsid w:val="003024F3"/>
    <w:rsid w:val="003026F6"/>
    <w:rsid w:val="00302968"/>
    <w:rsid w:val="003029E1"/>
    <w:rsid w:val="00302CAF"/>
    <w:rsid w:val="0030311C"/>
    <w:rsid w:val="003032AE"/>
    <w:rsid w:val="0030330D"/>
    <w:rsid w:val="00303491"/>
    <w:rsid w:val="0030352F"/>
    <w:rsid w:val="003038CC"/>
    <w:rsid w:val="0030398F"/>
    <w:rsid w:val="00303A15"/>
    <w:rsid w:val="00303EFD"/>
    <w:rsid w:val="003043D6"/>
    <w:rsid w:val="00304483"/>
    <w:rsid w:val="0030470B"/>
    <w:rsid w:val="0030490B"/>
    <w:rsid w:val="00304AB4"/>
    <w:rsid w:val="00304B1B"/>
    <w:rsid w:val="00304CFE"/>
    <w:rsid w:val="00304D2A"/>
    <w:rsid w:val="00304E36"/>
    <w:rsid w:val="00305077"/>
    <w:rsid w:val="00305425"/>
    <w:rsid w:val="003054CE"/>
    <w:rsid w:val="0030575C"/>
    <w:rsid w:val="0030584F"/>
    <w:rsid w:val="00305920"/>
    <w:rsid w:val="00305B15"/>
    <w:rsid w:val="00305B63"/>
    <w:rsid w:val="00305D15"/>
    <w:rsid w:val="003061A4"/>
    <w:rsid w:val="00306250"/>
    <w:rsid w:val="003063C8"/>
    <w:rsid w:val="003063D1"/>
    <w:rsid w:val="0030659F"/>
    <w:rsid w:val="00306653"/>
    <w:rsid w:val="003067B3"/>
    <w:rsid w:val="00306A67"/>
    <w:rsid w:val="00306C2E"/>
    <w:rsid w:val="00306D1D"/>
    <w:rsid w:val="00306D3A"/>
    <w:rsid w:val="00306E56"/>
    <w:rsid w:val="00306F85"/>
    <w:rsid w:val="003072DB"/>
    <w:rsid w:val="003073EF"/>
    <w:rsid w:val="00307440"/>
    <w:rsid w:val="003078E6"/>
    <w:rsid w:val="0030790B"/>
    <w:rsid w:val="00307931"/>
    <w:rsid w:val="00307A47"/>
    <w:rsid w:val="00307A74"/>
    <w:rsid w:val="00307C9F"/>
    <w:rsid w:val="00307EE6"/>
    <w:rsid w:val="003102D0"/>
    <w:rsid w:val="00310384"/>
    <w:rsid w:val="00310507"/>
    <w:rsid w:val="00310728"/>
    <w:rsid w:val="003109EC"/>
    <w:rsid w:val="00310D5C"/>
    <w:rsid w:val="00310E0E"/>
    <w:rsid w:val="00310FA3"/>
    <w:rsid w:val="00311106"/>
    <w:rsid w:val="0031112E"/>
    <w:rsid w:val="0031124D"/>
    <w:rsid w:val="00311407"/>
    <w:rsid w:val="00311784"/>
    <w:rsid w:val="00311867"/>
    <w:rsid w:val="003119C6"/>
    <w:rsid w:val="00311A0E"/>
    <w:rsid w:val="00311AC0"/>
    <w:rsid w:val="00311CD4"/>
    <w:rsid w:val="00311DFF"/>
    <w:rsid w:val="00312191"/>
    <w:rsid w:val="003121E5"/>
    <w:rsid w:val="0031256E"/>
    <w:rsid w:val="0031257B"/>
    <w:rsid w:val="0031267C"/>
    <w:rsid w:val="003126BE"/>
    <w:rsid w:val="00312709"/>
    <w:rsid w:val="00312DB7"/>
    <w:rsid w:val="00312DD3"/>
    <w:rsid w:val="00313330"/>
    <w:rsid w:val="00313335"/>
    <w:rsid w:val="00313374"/>
    <w:rsid w:val="00313432"/>
    <w:rsid w:val="00313761"/>
    <w:rsid w:val="003137D5"/>
    <w:rsid w:val="00313854"/>
    <w:rsid w:val="00313971"/>
    <w:rsid w:val="00313A27"/>
    <w:rsid w:val="00313C68"/>
    <w:rsid w:val="00313D1C"/>
    <w:rsid w:val="00313D35"/>
    <w:rsid w:val="00314114"/>
    <w:rsid w:val="003141E0"/>
    <w:rsid w:val="0031435D"/>
    <w:rsid w:val="0031460B"/>
    <w:rsid w:val="00314860"/>
    <w:rsid w:val="00315098"/>
    <w:rsid w:val="00315388"/>
    <w:rsid w:val="0031568A"/>
    <w:rsid w:val="003156AE"/>
    <w:rsid w:val="003156E4"/>
    <w:rsid w:val="00315E40"/>
    <w:rsid w:val="00315F02"/>
    <w:rsid w:val="00315FF2"/>
    <w:rsid w:val="0031636F"/>
    <w:rsid w:val="00316744"/>
    <w:rsid w:val="003167A1"/>
    <w:rsid w:val="003171BD"/>
    <w:rsid w:val="003173B7"/>
    <w:rsid w:val="003177CF"/>
    <w:rsid w:val="00317D50"/>
    <w:rsid w:val="00317FB9"/>
    <w:rsid w:val="003208F0"/>
    <w:rsid w:val="00320981"/>
    <w:rsid w:val="00320AEE"/>
    <w:rsid w:val="00320B73"/>
    <w:rsid w:val="00320D0A"/>
    <w:rsid w:val="00321102"/>
    <w:rsid w:val="0032129E"/>
    <w:rsid w:val="003213EC"/>
    <w:rsid w:val="003216AD"/>
    <w:rsid w:val="00321856"/>
    <w:rsid w:val="00322160"/>
    <w:rsid w:val="00322547"/>
    <w:rsid w:val="00322740"/>
    <w:rsid w:val="00322830"/>
    <w:rsid w:val="00322908"/>
    <w:rsid w:val="00322A9C"/>
    <w:rsid w:val="00322C86"/>
    <w:rsid w:val="00322D2D"/>
    <w:rsid w:val="00322D40"/>
    <w:rsid w:val="00322D48"/>
    <w:rsid w:val="00322ED7"/>
    <w:rsid w:val="00323290"/>
    <w:rsid w:val="003232DD"/>
    <w:rsid w:val="003234A5"/>
    <w:rsid w:val="00323AC9"/>
    <w:rsid w:val="00323B76"/>
    <w:rsid w:val="00323C8D"/>
    <w:rsid w:val="00323E8A"/>
    <w:rsid w:val="00323F31"/>
    <w:rsid w:val="00323FEC"/>
    <w:rsid w:val="0032403A"/>
    <w:rsid w:val="0032404D"/>
    <w:rsid w:val="00324055"/>
    <w:rsid w:val="003242B2"/>
    <w:rsid w:val="00324304"/>
    <w:rsid w:val="00324409"/>
    <w:rsid w:val="003244F2"/>
    <w:rsid w:val="00324737"/>
    <w:rsid w:val="00324DB8"/>
    <w:rsid w:val="00324E6A"/>
    <w:rsid w:val="00324F6E"/>
    <w:rsid w:val="003254B5"/>
    <w:rsid w:val="0032567F"/>
    <w:rsid w:val="00325800"/>
    <w:rsid w:val="0032580F"/>
    <w:rsid w:val="00325845"/>
    <w:rsid w:val="0032599E"/>
    <w:rsid w:val="003259F3"/>
    <w:rsid w:val="00325C89"/>
    <w:rsid w:val="00325D12"/>
    <w:rsid w:val="00325DB5"/>
    <w:rsid w:val="00325DE6"/>
    <w:rsid w:val="00326682"/>
    <w:rsid w:val="0032674F"/>
    <w:rsid w:val="00326A1A"/>
    <w:rsid w:val="00326A6E"/>
    <w:rsid w:val="00326DAB"/>
    <w:rsid w:val="00326DF7"/>
    <w:rsid w:val="00326E22"/>
    <w:rsid w:val="00326F0F"/>
    <w:rsid w:val="00326F7B"/>
    <w:rsid w:val="003272E2"/>
    <w:rsid w:val="00327426"/>
    <w:rsid w:val="00327CD2"/>
    <w:rsid w:val="00327DA3"/>
    <w:rsid w:val="00327FF5"/>
    <w:rsid w:val="00330274"/>
    <w:rsid w:val="00330446"/>
    <w:rsid w:val="0033052C"/>
    <w:rsid w:val="00330919"/>
    <w:rsid w:val="00330A8F"/>
    <w:rsid w:val="00330E76"/>
    <w:rsid w:val="00330E7D"/>
    <w:rsid w:val="00331000"/>
    <w:rsid w:val="00331012"/>
    <w:rsid w:val="003310EA"/>
    <w:rsid w:val="00331308"/>
    <w:rsid w:val="003314FE"/>
    <w:rsid w:val="003318FF"/>
    <w:rsid w:val="00331A2E"/>
    <w:rsid w:val="00331A5B"/>
    <w:rsid w:val="00331A5F"/>
    <w:rsid w:val="00331C41"/>
    <w:rsid w:val="00331FAF"/>
    <w:rsid w:val="0033215D"/>
    <w:rsid w:val="003324DE"/>
    <w:rsid w:val="00332A8C"/>
    <w:rsid w:val="00332C39"/>
    <w:rsid w:val="00332EA0"/>
    <w:rsid w:val="00332EB8"/>
    <w:rsid w:val="00333247"/>
    <w:rsid w:val="00333453"/>
    <w:rsid w:val="0033350B"/>
    <w:rsid w:val="00333528"/>
    <w:rsid w:val="003335C9"/>
    <w:rsid w:val="003337DE"/>
    <w:rsid w:val="0033388A"/>
    <w:rsid w:val="003339BD"/>
    <w:rsid w:val="00333B47"/>
    <w:rsid w:val="00333EA8"/>
    <w:rsid w:val="00334089"/>
    <w:rsid w:val="0033414D"/>
    <w:rsid w:val="00334150"/>
    <w:rsid w:val="003342B8"/>
    <w:rsid w:val="003349D7"/>
    <w:rsid w:val="00334BC0"/>
    <w:rsid w:val="00334DE5"/>
    <w:rsid w:val="00334E24"/>
    <w:rsid w:val="00334E6E"/>
    <w:rsid w:val="0033538B"/>
    <w:rsid w:val="0033565C"/>
    <w:rsid w:val="00335792"/>
    <w:rsid w:val="003359A9"/>
    <w:rsid w:val="00335AF3"/>
    <w:rsid w:val="00335BC6"/>
    <w:rsid w:val="00335D19"/>
    <w:rsid w:val="00335EEA"/>
    <w:rsid w:val="003360F6"/>
    <w:rsid w:val="003361D0"/>
    <w:rsid w:val="003361F8"/>
    <w:rsid w:val="003362C6"/>
    <w:rsid w:val="003366AD"/>
    <w:rsid w:val="003367D5"/>
    <w:rsid w:val="0033687D"/>
    <w:rsid w:val="00336A4A"/>
    <w:rsid w:val="0033781D"/>
    <w:rsid w:val="00337912"/>
    <w:rsid w:val="00337922"/>
    <w:rsid w:val="0033792C"/>
    <w:rsid w:val="00337A81"/>
    <w:rsid w:val="00337AA1"/>
    <w:rsid w:val="00337D4E"/>
    <w:rsid w:val="00337F47"/>
    <w:rsid w:val="0034007D"/>
    <w:rsid w:val="00340158"/>
    <w:rsid w:val="00340488"/>
    <w:rsid w:val="00340808"/>
    <w:rsid w:val="00340B76"/>
    <w:rsid w:val="00340D8D"/>
    <w:rsid w:val="00340DA4"/>
    <w:rsid w:val="0034102D"/>
    <w:rsid w:val="003410A4"/>
    <w:rsid w:val="0034149F"/>
    <w:rsid w:val="00341852"/>
    <w:rsid w:val="00341D90"/>
    <w:rsid w:val="00341F64"/>
    <w:rsid w:val="00342286"/>
    <w:rsid w:val="0034246B"/>
    <w:rsid w:val="0034248D"/>
    <w:rsid w:val="00342598"/>
    <w:rsid w:val="00342765"/>
    <w:rsid w:val="003429FE"/>
    <w:rsid w:val="00342B77"/>
    <w:rsid w:val="00342B8D"/>
    <w:rsid w:val="00342CC6"/>
    <w:rsid w:val="00342CED"/>
    <w:rsid w:val="00342E13"/>
    <w:rsid w:val="00342EAA"/>
    <w:rsid w:val="00343062"/>
    <w:rsid w:val="00343AD8"/>
    <w:rsid w:val="00343AFA"/>
    <w:rsid w:val="00343B08"/>
    <w:rsid w:val="00343B7F"/>
    <w:rsid w:val="00343C0C"/>
    <w:rsid w:val="00343D0A"/>
    <w:rsid w:val="00344149"/>
    <w:rsid w:val="00344305"/>
    <w:rsid w:val="00344365"/>
    <w:rsid w:val="003446ED"/>
    <w:rsid w:val="003448A2"/>
    <w:rsid w:val="003448FB"/>
    <w:rsid w:val="003449F6"/>
    <w:rsid w:val="00344B4F"/>
    <w:rsid w:val="00344DD6"/>
    <w:rsid w:val="00345052"/>
    <w:rsid w:val="00345057"/>
    <w:rsid w:val="00345389"/>
    <w:rsid w:val="00345725"/>
    <w:rsid w:val="0034572D"/>
    <w:rsid w:val="003458D7"/>
    <w:rsid w:val="003459FF"/>
    <w:rsid w:val="00345D1D"/>
    <w:rsid w:val="00345D8B"/>
    <w:rsid w:val="00345FEA"/>
    <w:rsid w:val="003460EA"/>
    <w:rsid w:val="0034629C"/>
    <w:rsid w:val="003463C0"/>
    <w:rsid w:val="0034663B"/>
    <w:rsid w:val="00346694"/>
    <w:rsid w:val="00346CE4"/>
    <w:rsid w:val="00346F6C"/>
    <w:rsid w:val="003470C5"/>
    <w:rsid w:val="00347205"/>
    <w:rsid w:val="00347353"/>
    <w:rsid w:val="003473BD"/>
    <w:rsid w:val="00347761"/>
    <w:rsid w:val="003477B2"/>
    <w:rsid w:val="003478BD"/>
    <w:rsid w:val="00347B08"/>
    <w:rsid w:val="00347B44"/>
    <w:rsid w:val="00347CA4"/>
    <w:rsid w:val="00350072"/>
    <w:rsid w:val="00350168"/>
    <w:rsid w:val="0035018E"/>
    <w:rsid w:val="003501A3"/>
    <w:rsid w:val="003502A8"/>
    <w:rsid w:val="00350333"/>
    <w:rsid w:val="00350356"/>
    <w:rsid w:val="003504ED"/>
    <w:rsid w:val="0035059B"/>
    <w:rsid w:val="003507E9"/>
    <w:rsid w:val="00350981"/>
    <w:rsid w:val="00350DA8"/>
    <w:rsid w:val="003511B1"/>
    <w:rsid w:val="00351387"/>
    <w:rsid w:val="00351427"/>
    <w:rsid w:val="003515A1"/>
    <w:rsid w:val="0035167D"/>
    <w:rsid w:val="00351862"/>
    <w:rsid w:val="00351955"/>
    <w:rsid w:val="00351E90"/>
    <w:rsid w:val="00351FFA"/>
    <w:rsid w:val="003520C4"/>
    <w:rsid w:val="0035213D"/>
    <w:rsid w:val="003521FE"/>
    <w:rsid w:val="00352520"/>
    <w:rsid w:val="003525C1"/>
    <w:rsid w:val="00352B04"/>
    <w:rsid w:val="003533D6"/>
    <w:rsid w:val="003534D0"/>
    <w:rsid w:val="003536BF"/>
    <w:rsid w:val="0035397F"/>
    <w:rsid w:val="00353AC6"/>
    <w:rsid w:val="00353B52"/>
    <w:rsid w:val="00353B8D"/>
    <w:rsid w:val="00353B95"/>
    <w:rsid w:val="00353D63"/>
    <w:rsid w:val="003541FD"/>
    <w:rsid w:val="003543D3"/>
    <w:rsid w:val="0035462B"/>
    <w:rsid w:val="003546FB"/>
    <w:rsid w:val="00354832"/>
    <w:rsid w:val="00354AE9"/>
    <w:rsid w:val="00354BE2"/>
    <w:rsid w:val="00354D82"/>
    <w:rsid w:val="003557A0"/>
    <w:rsid w:val="00355AFF"/>
    <w:rsid w:val="00355FF8"/>
    <w:rsid w:val="00356241"/>
    <w:rsid w:val="00356724"/>
    <w:rsid w:val="0035678F"/>
    <w:rsid w:val="003567E5"/>
    <w:rsid w:val="00356B17"/>
    <w:rsid w:val="00356EF0"/>
    <w:rsid w:val="003573A5"/>
    <w:rsid w:val="00357471"/>
    <w:rsid w:val="003575A3"/>
    <w:rsid w:val="00357601"/>
    <w:rsid w:val="00357607"/>
    <w:rsid w:val="00357A6F"/>
    <w:rsid w:val="00357AB7"/>
    <w:rsid w:val="00360025"/>
    <w:rsid w:val="0036009A"/>
    <w:rsid w:val="00360196"/>
    <w:rsid w:val="00360210"/>
    <w:rsid w:val="00360393"/>
    <w:rsid w:val="003604F2"/>
    <w:rsid w:val="003606A4"/>
    <w:rsid w:val="00360ADE"/>
    <w:rsid w:val="00360C0A"/>
    <w:rsid w:val="00360C14"/>
    <w:rsid w:val="00360CFB"/>
    <w:rsid w:val="003612CA"/>
    <w:rsid w:val="0036171F"/>
    <w:rsid w:val="0036176B"/>
    <w:rsid w:val="00361AED"/>
    <w:rsid w:val="00361D7B"/>
    <w:rsid w:val="00361F58"/>
    <w:rsid w:val="003620E3"/>
    <w:rsid w:val="0036215D"/>
    <w:rsid w:val="00362266"/>
    <w:rsid w:val="00362305"/>
    <w:rsid w:val="003629D2"/>
    <w:rsid w:val="00362DA9"/>
    <w:rsid w:val="00362E21"/>
    <w:rsid w:val="003630EC"/>
    <w:rsid w:val="0036315B"/>
    <w:rsid w:val="003633C1"/>
    <w:rsid w:val="003633D8"/>
    <w:rsid w:val="0036364C"/>
    <w:rsid w:val="003637D8"/>
    <w:rsid w:val="00363D5F"/>
    <w:rsid w:val="00363DF6"/>
    <w:rsid w:val="00363DFA"/>
    <w:rsid w:val="003640E2"/>
    <w:rsid w:val="003640F6"/>
    <w:rsid w:val="003642E0"/>
    <w:rsid w:val="00364591"/>
    <w:rsid w:val="003647B1"/>
    <w:rsid w:val="00364884"/>
    <w:rsid w:val="00364BDB"/>
    <w:rsid w:val="00364BDF"/>
    <w:rsid w:val="00364D26"/>
    <w:rsid w:val="00364EC8"/>
    <w:rsid w:val="00365119"/>
    <w:rsid w:val="0036523A"/>
    <w:rsid w:val="0036539A"/>
    <w:rsid w:val="00365594"/>
    <w:rsid w:val="00365B9B"/>
    <w:rsid w:val="00365DBD"/>
    <w:rsid w:val="00365FD7"/>
    <w:rsid w:val="00366799"/>
    <w:rsid w:val="003667C8"/>
    <w:rsid w:val="00366814"/>
    <w:rsid w:val="00366A08"/>
    <w:rsid w:val="00366B3D"/>
    <w:rsid w:val="00366DB6"/>
    <w:rsid w:val="00366FA5"/>
    <w:rsid w:val="00366FB0"/>
    <w:rsid w:val="0036741D"/>
    <w:rsid w:val="003674F6"/>
    <w:rsid w:val="003679C8"/>
    <w:rsid w:val="00367A5A"/>
    <w:rsid w:val="00367ADF"/>
    <w:rsid w:val="00367BDD"/>
    <w:rsid w:val="00367CC4"/>
    <w:rsid w:val="00367D25"/>
    <w:rsid w:val="00367E30"/>
    <w:rsid w:val="0037018E"/>
    <w:rsid w:val="003701A1"/>
    <w:rsid w:val="00370473"/>
    <w:rsid w:val="00370478"/>
    <w:rsid w:val="003704D8"/>
    <w:rsid w:val="00370A85"/>
    <w:rsid w:val="00370B56"/>
    <w:rsid w:val="00371047"/>
    <w:rsid w:val="003712B1"/>
    <w:rsid w:val="00371599"/>
    <w:rsid w:val="003716E1"/>
    <w:rsid w:val="00371768"/>
    <w:rsid w:val="00371A3B"/>
    <w:rsid w:val="00371A79"/>
    <w:rsid w:val="00371B82"/>
    <w:rsid w:val="00371D1E"/>
    <w:rsid w:val="00371EB0"/>
    <w:rsid w:val="00371F51"/>
    <w:rsid w:val="0037205B"/>
    <w:rsid w:val="003720C4"/>
    <w:rsid w:val="003720CE"/>
    <w:rsid w:val="00372156"/>
    <w:rsid w:val="003723D4"/>
    <w:rsid w:val="0037248A"/>
    <w:rsid w:val="0037256F"/>
    <w:rsid w:val="00372AA5"/>
    <w:rsid w:val="00372AF0"/>
    <w:rsid w:val="00372B27"/>
    <w:rsid w:val="00372BC5"/>
    <w:rsid w:val="00372CAE"/>
    <w:rsid w:val="00372D4C"/>
    <w:rsid w:val="00372E2F"/>
    <w:rsid w:val="00373270"/>
    <w:rsid w:val="0037352F"/>
    <w:rsid w:val="0037358F"/>
    <w:rsid w:val="003736B6"/>
    <w:rsid w:val="0037387E"/>
    <w:rsid w:val="003738C0"/>
    <w:rsid w:val="003739CD"/>
    <w:rsid w:val="00373BCF"/>
    <w:rsid w:val="00373C65"/>
    <w:rsid w:val="00373E10"/>
    <w:rsid w:val="00373E51"/>
    <w:rsid w:val="00373E9A"/>
    <w:rsid w:val="0037411C"/>
    <w:rsid w:val="00374174"/>
    <w:rsid w:val="003742CE"/>
    <w:rsid w:val="0037430B"/>
    <w:rsid w:val="00374D82"/>
    <w:rsid w:val="00374F38"/>
    <w:rsid w:val="00375022"/>
    <w:rsid w:val="003750A7"/>
    <w:rsid w:val="003750C2"/>
    <w:rsid w:val="00375267"/>
    <w:rsid w:val="00375717"/>
    <w:rsid w:val="0037641C"/>
    <w:rsid w:val="00376427"/>
    <w:rsid w:val="003764D8"/>
    <w:rsid w:val="00376995"/>
    <w:rsid w:val="00376CE4"/>
    <w:rsid w:val="00376D9F"/>
    <w:rsid w:val="00376DE2"/>
    <w:rsid w:val="00377060"/>
    <w:rsid w:val="003774FE"/>
    <w:rsid w:val="00377AD9"/>
    <w:rsid w:val="00377C4D"/>
    <w:rsid w:val="00377C99"/>
    <w:rsid w:val="00377CDB"/>
    <w:rsid w:val="00377CE9"/>
    <w:rsid w:val="00377EBC"/>
    <w:rsid w:val="00377FC5"/>
    <w:rsid w:val="003800E3"/>
    <w:rsid w:val="003806FA"/>
    <w:rsid w:val="00380715"/>
    <w:rsid w:val="00380888"/>
    <w:rsid w:val="00380AE6"/>
    <w:rsid w:val="00380B06"/>
    <w:rsid w:val="00380B59"/>
    <w:rsid w:val="00380BF2"/>
    <w:rsid w:val="00380C79"/>
    <w:rsid w:val="00381003"/>
    <w:rsid w:val="003811E5"/>
    <w:rsid w:val="00381487"/>
    <w:rsid w:val="003815AE"/>
    <w:rsid w:val="0038182E"/>
    <w:rsid w:val="00381C92"/>
    <w:rsid w:val="00382251"/>
    <w:rsid w:val="0038235C"/>
    <w:rsid w:val="00382499"/>
    <w:rsid w:val="00382510"/>
    <w:rsid w:val="0038260B"/>
    <w:rsid w:val="003828D6"/>
    <w:rsid w:val="003829D7"/>
    <w:rsid w:val="00382A9F"/>
    <w:rsid w:val="00382B33"/>
    <w:rsid w:val="00382C0A"/>
    <w:rsid w:val="00382C45"/>
    <w:rsid w:val="00382EFB"/>
    <w:rsid w:val="003835B5"/>
    <w:rsid w:val="003835EA"/>
    <w:rsid w:val="00383609"/>
    <w:rsid w:val="00383ABB"/>
    <w:rsid w:val="00383D79"/>
    <w:rsid w:val="00383E75"/>
    <w:rsid w:val="003845F6"/>
    <w:rsid w:val="003845FA"/>
    <w:rsid w:val="0038462F"/>
    <w:rsid w:val="003847F4"/>
    <w:rsid w:val="00384952"/>
    <w:rsid w:val="00384C82"/>
    <w:rsid w:val="00384DEB"/>
    <w:rsid w:val="0038511D"/>
    <w:rsid w:val="0038515C"/>
    <w:rsid w:val="003851B0"/>
    <w:rsid w:val="00385369"/>
    <w:rsid w:val="0038544A"/>
    <w:rsid w:val="003858ED"/>
    <w:rsid w:val="0038599A"/>
    <w:rsid w:val="00385CED"/>
    <w:rsid w:val="00385CFC"/>
    <w:rsid w:val="00385DBD"/>
    <w:rsid w:val="00385E66"/>
    <w:rsid w:val="00385F6A"/>
    <w:rsid w:val="00386174"/>
    <w:rsid w:val="003861E4"/>
    <w:rsid w:val="003863D4"/>
    <w:rsid w:val="0038642E"/>
    <w:rsid w:val="00386653"/>
    <w:rsid w:val="0038671B"/>
    <w:rsid w:val="00386746"/>
    <w:rsid w:val="003869B4"/>
    <w:rsid w:val="00386B33"/>
    <w:rsid w:val="00386B39"/>
    <w:rsid w:val="00386D14"/>
    <w:rsid w:val="00386EA6"/>
    <w:rsid w:val="003873E9"/>
    <w:rsid w:val="0038743C"/>
    <w:rsid w:val="003877B7"/>
    <w:rsid w:val="003877F6"/>
    <w:rsid w:val="0038787C"/>
    <w:rsid w:val="00387896"/>
    <w:rsid w:val="00387954"/>
    <w:rsid w:val="00387A7D"/>
    <w:rsid w:val="00387C3C"/>
    <w:rsid w:val="00387E3E"/>
    <w:rsid w:val="0039000C"/>
    <w:rsid w:val="00390197"/>
    <w:rsid w:val="00390280"/>
    <w:rsid w:val="003903CC"/>
    <w:rsid w:val="00390742"/>
    <w:rsid w:val="00390984"/>
    <w:rsid w:val="00390A43"/>
    <w:rsid w:val="00390CF9"/>
    <w:rsid w:val="00390D9E"/>
    <w:rsid w:val="00390DB2"/>
    <w:rsid w:val="00390EA6"/>
    <w:rsid w:val="0039103C"/>
    <w:rsid w:val="0039120C"/>
    <w:rsid w:val="00391486"/>
    <w:rsid w:val="00391745"/>
    <w:rsid w:val="00391B98"/>
    <w:rsid w:val="00391C45"/>
    <w:rsid w:val="00391CFD"/>
    <w:rsid w:val="00391DA7"/>
    <w:rsid w:val="00391E69"/>
    <w:rsid w:val="003920E2"/>
    <w:rsid w:val="003922DD"/>
    <w:rsid w:val="003922EA"/>
    <w:rsid w:val="0039245C"/>
    <w:rsid w:val="003926B7"/>
    <w:rsid w:val="003927CC"/>
    <w:rsid w:val="003927D2"/>
    <w:rsid w:val="00392C41"/>
    <w:rsid w:val="0039301B"/>
    <w:rsid w:val="00393284"/>
    <w:rsid w:val="00393409"/>
    <w:rsid w:val="003934FF"/>
    <w:rsid w:val="00393934"/>
    <w:rsid w:val="00393959"/>
    <w:rsid w:val="003939C6"/>
    <w:rsid w:val="00393CEA"/>
    <w:rsid w:val="00393D1E"/>
    <w:rsid w:val="00393FAE"/>
    <w:rsid w:val="00394523"/>
    <w:rsid w:val="00394C0A"/>
    <w:rsid w:val="00394D2C"/>
    <w:rsid w:val="00394FCE"/>
    <w:rsid w:val="003950F9"/>
    <w:rsid w:val="00395469"/>
    <w:rsid w:val="00395556"/>
    <w:rsid w:val="003955FA"/>
    <w:rsid w:val="003958DA"/>
    <w:rsid w:val="003959AA"/>
    <w:rsid w:val="00395B26"/>
    <w:rsid w:val="00395C66"/>
    <w:rsid w:val="00395E80"/>
    <w:rsid w:val="003962A3"/>
    <w:rsid w:val="003963D1"/>
    <w:rsid w:val="003964C7"/>
    <w:rsid w:val="003967D3"/>
    <w:rsid w:val="00396A14"/>
    <w:rsid w:val="00396C4C"/>
    <w:rsid w:val="00396D20"/>
    <w:rsid w:val="00396DDB"/>
    <w:rsid w:val="00396FCB"/>
    <w:rsid w:val="00397022"/>
    <w:rsid w:val="003970CE"/>
    <w:rsid w:val="0039718E"/>
    <w:rsid w:val="003971B3"/>
    <w:rsid w:val="003972E8"/>
    <w:rsid w:val="00397777"/>
    <w:rsid w:val="003977F6"/>
    <w:rsid w:val="0039783D"/>
    <w:rsid w:val="00397A13"/>
    <w:rsid w:val="00397AE0"/>
    <w:rsid w:val="00397B75"/>
    <w:rsid w:val="00397B86"/>
    <w:rsid w:val="00397CCA"/>
    <w:rsid w:val="00397CD1"/>
    <w:rsid w:val="003A00A6"/>
    <w:rsid w:val="003A0217"/>
    <w:rsid w:val="003A02A5"/>
    <w:rsid w:val="003A051C"/>
    <w:rsid w:val="003A0740"/>
    <w:rsid w:val="003A082A"/>
    <w:rsid w:val="003A0978"/>
    <w:rsid w:val="003A0AF0"/>
    <w:rsid w:val="003A0BB6"/>
    <w:rsid w:val="003A0BCA"/>
    <w:rsid w:val="003A10FE"/>
    <w:rsid w:val="003A11C8"/>
    <w:rsid w:val="003A193C"/>
    <w:rsid w:val="003A1BF9"/>
    <w:rsid w:val="003A1C38"/>
    <w:rsid w:val="003A1F5F"/>
    <w:rsid w:val="003A1FD6"/>
    <w:rsid w:val="003A20B0"/>
    <w:rsid w:val="003A23CA"/>
    <w:rsid w:val="003A26E7"/>
    <w:rsid w:val="003A2785"/>
    <w:rsid w:val="003A2D43"/>
    <w:rsid w:val="003A2F7A"/>
    <w:rsid w:val="003A316D"/>
    <w:rsid w:val="003A324D"/>
    <w:rsid w:val="003A33E0"/>
    <w:rsid w:val="003A3491"/>
    <w:rsid w:val="003A3901"/>
    <w:rsid w:val="003A3F01"/>
    <w:rsid w:val="003A40DD"/>
    <w:rsid w:val="003A413F"/>
    <w:rsid w:val="003A42F7"/>
    <w:rsid w:val="003A442C"/>
    <w:rsid w:val="003A453D"/>
    <w:rsid w:val="003A462A"/>
    <w:rsid w:val="003A474B"/>
    <w:rsid w:val="003A4876"/>
    <w:rsid w:val="003A493D"/>
    <w:rsid w:val="003A49A8"/>
    <w:rsid w:val="003A4A4C"/>
    <w:rsid w:val="003A4A53"/>
    <w:rsid w:val="003A4A84"/>
    <w:rsid w:val="003A5372"/>
    <w:rsid w:val="003A558C"/>
    <w:rsid w:val="003A5711"/>
    <w:rsid w:val="003A575F"/>
    <w:rsid w:val="003A58D9"/>
    <w:rsid w:val="003A5A29"/>
    <w:rsid w:val="003A5AAC"/>
    <w:rsid w:val="003A5C85"/>
    <w:rsid w:val="003A5E29"/>
    <w:rsid w:val="003A5E8B"/>
    <w:rsid w:val="003A632B"/>
    <w:rsid w:val="003A6400"/>
    <w:rsid w:val="003A64CE"/>
    <w:rsid w:val="003A65A8"/>
    <w:rsid w:val="003A6675"/>
    <w:rsid w:val="003A6805"/>
    <w:rsid w:val="003A6821"/>
    <w:rsid w:val="003A699A"/>
    <w:rsid w:val="003A6A37"/>
    <w:rsid w:val="003A6A48"/>
    <w:rsid w:val="003A6B1A"/>
    <w:rsid w:val="003A6B9C"/>
    <w:rsid w:val="003A6B9D"/>
    <w:rsid w:val="003A6BCE"/>
    <w:rsid w:val="003A6D93"/>
    <w:rsid w:val="003A6DDF"/>
    <w:rsid w:val="003A6F8F"/>
    <w:rsid w:val="003A7071"/>
    <w:rsid w:val="003A7244"/>
    <w:rsid w:val="003A76D5"/>
    <w:rsid w:val="003A78BE"/>
    <w:rsid w:val="003A7AD1"/>
    <w:rsid w:val="003A7C59"/>
    <w:rsid w:val="003A7FF2"/>
    <w:rsid w:val="003B01C4"/>
    <w:rsid w:val="003B0265"/>
    <w:rsid w:val="003B0729"/>
    <w:rsid w:val="003B0AA9"/>
    <w:rsid w:val="003B0BE2"/>
    <w:rsid w:val="003B0C82"/>
    <w:rsid w:val="003B0CA7"/>
    <w:rsid w:val="003B10A9"/>
    <w:rsid w:val="003B1215"/>
    <w:rsid w:val="003B123E"/>
    <w:rsid w:val="003B17E9"/>
    <w:rsid w:val="003B1A9E"/>
    <w:rsid w:val="003B1C87"/>
    <w:rsid w:val="003B26BD"/>
    <w:rsid w:val="003B26CA"/>
    <w:rsid w:val="003B27CA"/>
    <w:rsid w:val="003B282E"/>
    <w:rsid w:val="003B2866"/>
    <w:rsid w:val="003B2C76"/>
    <w:rsid w:val="003B2F80"/>
    <w:rsid w:val="003B3427"/>
    <w:rsid w:val="003B370F"/>
    <w:rsid w:val="003B3A70"/>
    <w:rsid w:val="003B3E28"/>
    <w:rsid w:val="003B3EC1"/>
    <w:rsid w:val="003B402B"/>
    <w:rsid w:val="003B4069"/>
    <w:rsid w:val="003B40F4"/>
    <w:rsid w:val="003B4116"/>
    <w:rsid w:val="003B4414"/>
    <w:rsid w:val="003B45B3"/>
    <w:rsid w:val="003B4830"/>
    <w:rsid w:val="003B4967"/>
    <w:rsid w:val="003B4997"/>
    <w:rsid w:val="003B49CE"/>
    <w:rsid w:val="003B4A1C"/>
    <w:rsid w:val="003B4CE7"/>
    <w:rsid w:val="003B5010"/>
    <w:rsid w:val="003B51CE"/>
    <w:rsid w:val="003B5226"/>
    <w:rsid w:val="003B597A"/>
    <w:rsid w:val="003B5CA0"/>
    <w:rsid w:val="003B5DC7"/>
    <w:rsid w:val="003B5E47"/>
    <w:rsid w:val="003B5F8D"/>
    <w:rsid w:val="003B60A6"/>
    <w:rsid w:val="003B60B3"/>
    <w:rsid w:val="003B611D"/>
    <w:rsid w:val="003B6238"/>
    <w:rsid w:val="003B6309"/>
    <w:rsid w:val="003B6332"/>
    <w:rsid w:val="003B6758"/>
    <w:rsid w:val="003B6BC1"/>
    <w:rsid w:val="003B6BEE"/>
    <w:rsid w:val="003B6C1C"/>
    <w:rsid w:val="003B6C68"/>
    <w:rsid w:val="003B6EE1"/>
    <w:rsid w:val="003B709D"/>
    <w:rsid w:val="003B7111"/>
    <w:rsid w:val="003B717C"/>
    <w:rsid w:val="003B718D"/>
    <w:rsid w:val="003B71D4"/>
    <w:rsid w:val="003B72B2"/>
    <w:rsid w:val="003B7312"/>
    <w:rsid w:val="003B740C"/>
    <w:rsid w:val="003B752B"/>
    <w:rsid w:val="003B7727"/>
    <w:rsid w:val="003B78FE"/>
    <w:rsid w:val="003B7A28"/>
    <w:rsid w:val="003B7A8A"/>
    <w:rsid w:val="003B7C82"/>
    <w:rsid w:val="003B7D7A"/>
    <w:rsid w:val="003C004A"/>
    <w:rsid w:val="003C02A2"/>
    <w:rsid w:val="003C047A"/>
    <w:rsid w:val="003C0670"/>
    <w:rsid w:val="003C07C7"/>
    <w:rsid w:val="003C0826"/>
    <w:rsid w:val="003C0949"/>
    <w:rsid w:val="003C09DE"/>
    <w:rsid w:val="003C0A46"/>
    <w:rsid w:val="003C10E1"/>
    <w:rsid w:val="003C1211"/>
    <w:rsid w:val="003C126B"/>
    <w:rsid w:val="003C172F"/>
    <w:rsid w:val="003C1778"/>
    <w:rsid w:val="003C187A"/>
    <w:rsid w:val="003C1CF2"/>
    <w:rsid w:val="003C1D05"/>
    <w:rsid w:val="003C1D20"/>
    <w:rsid w:val="003C1D90"/>
    <w:rsid w:val="003C1E31"/>
    <w:rsid w:val="003C1F0B"/>
    <w:rsid w:val="003C1F3C"/>
    <w:rsid w:val="003C1FF1"/>
    <w:rsid w:val="003C2017"/>
    <w:rsid w:val="003C206F"/>
    <w:rsid w:val="003C2300"/>
    <w:rsid w:val="003C235B"/>
    <w:rsid w:val="003C259A"/>
    <w:rsid w:val="003C2992"/>
    <w:rsid w:val="003C2F43"/>
    <w:rsid w:val="003C3094"/>
    <w:rsid w:val="003C30A8"/>
    <w:rsid w:val="003C30FC"/>
    <w:rsid w:val="003C3236"/>
    <w:rsid w:val="003C358E"/>
    <w:rsid w:val="003C36B6"/>
    <w:rsid w:val="003C3719"/>
    <w:rsid w:val="003C3A97"/>
    <w:rsid w:val="003C3C53"/>
    <w:rsid w:val="003C3D17"/>
    <w:rsid w:val="003C3E85"/>
    <w:rsid w:val="003C3F2D"/>
    <w:rsid w:val="003C3F54"/>
    <w:rsid w:val="003C44C4"/>
    <w:rsid w:val="003C45B9"/>
    <w:rsid w:val="003C4817"/>
    <w:rsid w:val="003C4993"/>
    <w:rsid w:val="003C4A70"/>
    <w:rsid w:val="003C4B08"/>
    <w:rsid w:val="003C4D97"/>
    <w:rsid w:val="003C4DFC"/>
    <w:rsid w:val="003C4F35"/>
    <w:rsid w:val="003C4F80"/>
    <w:rsid w:val="003C5423"/>
    <w:rsid w:val="003C5FD0"/>
    <w:rsid w:val="003C63E2"/>
    <w:rsid w:val="003C66CA"/>
    <w:rsid w:val="003C6814"/>
    <w:rsid w:val="003C682D"/>
    <w:rsid w:val="003C6835"/>
    <w:rsid w:val="003C68E6"/>
    <w:rsid w:val="003C6B5C"/>
    <w:rsid w:val="003C6B75"/>
    <w:rsid w:val="003C6BC5"/>
    <w:rsid w:val="003C716F"/>
    <w:rsid w:val="003C743D"/>
    <w:rsid w:val="003C7886"/>
    <w:rsid w:val="003C79A7"/>
    <w:rsid w:val="003C7AD5"/>
    <w:rsid w:val="003C7BC1"/>
    <w:rsid w:val="003C7D27"/>
    <w:rsid w:val="003C7F41"/>
    <w:rsid w:val="003C7F90"/>
    <w:rsid w:val="003D0149"/>
    <w:rsid w:val="003D070D"/>
    <w:rsid w:val="003D08E1"/>
    <w:rsid w:val="003D0951"/>
    <w:rsid w:val="003D096D"/>
    <w:rsid w:val="003D0C1B"/>
    <w:rsid w:val="003D136F"/>
    <w:rsid w:val="003D13C1"/>
    <w:rsid w:val="003D14B9"/>
    <w:rsid w:val="003D17A4"/>
    <w:rsid w:val="003D18A6"/>
    <w:rsid w:val="003D1A10"/>
    <w:rsid w:val="003D2144"/>
    <w:rsid w:val="003D2171"/>
    <w:rsid w:val="003D2760"/>
    <w:rsid w:val="003D27E5"/>
    <w:rsid w:val="003D291B"/>
    <w:rsid w:val="003D2A23"/>
    <w:rsid w:val="003D2E27"/>
    <w:rsid w:val="003D304D"/>
    <w:rsid w:val="003D304E"/>
    <w:rsid w:val="003D3159"/>
    <w:rsid w:val="003D324C"/>
    <w:rsid w:val="003D32AC"/>
    <w:rsid w:val="003D3502"/>
    <w:rsid w:val="003D37A8"/>
    <w:rsid w:val="003D37FB"/>
    <w:rsid w:val="003D3A2B"/>
    <w:rsid w:val="003D3A91"/>
    <w:rsid w:val="003D3B0E"/>
    <w:rsid w:val="003D3D72"/>
    <w:rsid w:val="003D3D94"/>
    <w:rsid w:val="003D3DE4"/>
    <w:rsid w:val="003D3E3E"/>
    <w:rsid w:val="003D3F6B"/>
    <w:rsid w:val="003D4015"/>
    <w:rsid w:val="003D4190"/>
    <w:rsid w:val="003D41AF"/>
    <w:rsid w:val="003D444C"/>
    <w:rsid w:val="003D46DA"/>
    <w:rsid w:val="003D48CE"/>
    <w:rsid w:val="003D4B9B"/>
    <w:rsid w:val="003D4C60"/>
    <w:rsid w:val="003D4CB8"/>
    <w:rsid w:val="003D4E4F"/>
    <w:rsid w:val="003D4F5E"/>
    <w:rsid w:val="003D50A3"/>
    <w:rsid w:val="003D52CE"/>
    <w:rsid w:val="003D53A4"/>
    <w:rsid w:val="003D54E2"/>
    <w:rsid w:val="003D5883"/>
    <w:rsid w:val="003D5B84"/>
    <w:rsid w:val="003D5BF7"/>
    <w:rsid w:val="003D5C3B"/>
    <w:rsid w:val="003D5C5F"/>
    <w:rsid w:val="003D5E2C"/>
    <w:rsid w:val="003D5FC0"/>
    <w:rsid w:val="003D6062"/>
    <w:rsid w:val="003D609D"/>
    <w:rsid w:val="003D61EB"/>
    <w:rsid w:val="003D6645"/>
    <w:rsid w:val="003D69DE"/>
    <w:rsid w:val="003D6A4C"/>
    <w:rsid w:val="003D6BA4"/>
    <w:rsid w:val="003D6D52"/>
    <w:rsid w:val="003D6DD3"/>
    <w:rsid w:val="003D6DDD"/>
    <w:rsid w:val="003D6E65"/>
    <w:rsid w:val="003D6F12"/>
    <w:rsid w:val="003D6F43"/>
    <w:rsid w:val="003D6F5E"/>
    <w:rsid w:val="003D7069"/>
    <w:rsid w:val="003D7398"/>
    <w:rsid w:val="003D74E4"/>
    <w:rsid w:val="003D7524"/>
    <w:rsid w:val="003D759D"/>
    <w:rsid w:val="003D7631"/>
    <w:rsid w:val="003D7A35"/>
    <w:rsid w:val="003D7B52"/>
    <w:rsid w:val="003D7CB9"/>
    <w:rsid w:val="003D7CE7"/>
    <w:rsid w:val="003E01E3"/>
    <w:rsid w:val="003E023F"/>
    <w:rsid w:val="003E025E"/>
    <w:rsid w:val="003E03E8"/>
    <w:rsid w:val="003E04FE"/>
    <w:rsid w:val="003E059E"/>
    <w:rsid w:val="003E0710"/>
    <w:rsid w:val="003E0850"/>
    <w:rsid w:val="003E09F3"/>
    <w:rsid w:val="003E0A6B"/>
    <w:rsid w:val="003E0B12"/>
    <w:rsid w:val="003E0E22"/>
    <w:rsid w:val="003E0E7A"/>
    <w:rsid w:val="003E10EB"/>
    <w:rsid w:val="003E11BB"/>
    <w:rsid w:val="003E13D2"/>
    <w:rsid w:val="003E1795"/>
    <w:rsid w:val="003E17E5"/>
    <w:rsid w:val="003E1A23"/>
    <w:rsid w:val="003E1D5C"/>
    <w:rsid w:val="003E1E4E"/>
    <w:rsid w:val="003E2362"/>
    <w:rsid w:val="003E24CF"/>
    <w:rsid w:val="003E2A12"/>
    <w:rsid w:val="003E2EB5"/>
    <w:rsid w:val="003E2F4E"/>
    <w:rsid w:val="003E30FE"/>
    <w:rsid w:val="003E3303"/>
    <w:rsid w:val="003E35C0"/>
    <w:rsid w:val="003E382D"/>
    <w:rsid w:val="003E3DDE"/>
    <w:rsid w:val="003E438F"/>
    <w:rsid w:val="003E43E0"/>
    <w:rsid w:val="003E4545"/>
    <w:rsid w:val="003E484A"/>
    <w:rsid w:val="003E4927"/>
    <w:rsid w:val="003E49CD"/>
    <w:rsid w:val="003E49EC"/>
    <w:rsid w:val="003E4CBF"/>
    <w:rsid w:val="003E4F1E"/>
    <w:rsid w:val="003E5011"/>
    <w:rsid w:val="003E5018"/>
    <w:rsid w:val="003E53BF"/>
    <w:rsid w:val="003E5469"/>
    <w:rsid w:val="003E5617"/>
    <w:rsid w:val="003E5ABE"/>
    <w:rsid w:val="003E5BFB"/>
    <w:rsid w:val="003E5C84"/>
    <w:rsid w:val="003E5C8C"/>
    <w:rsid w:val="003E5CC8"/>
    <w:rsid w:val="003E64A8"/>
    <w:rsid w:val="003E6B05"/>
    <w:rsid w:val="003E6BD5"/>
    <w:rsid w:val="003E6C31"/>
    <w:rsid w:val="003E6CA0"/>
    <w:rsid w:val="003E70D1"/>
    <w:rsid w:val="003E70FA"/>
    <w:rsid w:val="003E7129"/>
    <w:rsid w:val="003E7160"/>
    <w:rsid w:val="003E7181"/>
    <w:rsid w:val="003E7342"/>
    <w:rsid w:val="003E74DF"/>
    <w:rsid w:val="003E761E"/>
    <w:rsid w:val="003E77BD"/>
    <w:rsid w:val="003E780E"/>
    <w:rsid w:val="003E7F80"/>
    <w:rsid w:val="003F004B"/>
    <w:rsid w:val="003F005D"/>
    <w:rsid w:val="003F032D"/>
    <w:rsid w:val="003F0541"/>
    <w:rsid w:val="003F05BF"/>
    <w:rsid w:val="003F06E0"/>
    <w:rsid w:val="003F0735"/>
    <w:rsid w:val="003F076F"/>
    <w:rsid w:val="003F0EAD"/>
    <w:rsid w:val="003F0FDD"/>
    <w:rsid w:val="003F10B8"/>
    <w:rsid w:val="003F11B9"/>
    <w:rsid w:val="003F11C4"/>
    <w:rsid w:val="003F11D5"/>
    <w:rsid w:val="003F164D"/>
    <w:rsid w:val="003F1A0C"/>
    <w:rsid w:val="003F1A60"/>
    <w:rsid w:val="003F1D20"/>
    <w:rsid w:val="003F20BC"/>
    <w:rsid w:val="003F2399"/>
    <w:rsid w:val="003F2807"/>
    <w:rsid w:val="003F28EC"/>
    <w:rsid w:val="003F2997"/>
    <w:rsid w:val="003F2DC4"/>
    <w:rsid w:val="003F2DCB"/>
    <w:rsid w:val="003F2F2F"/>
    <w:rsid w:val="003F2F8D"/>
    <w:rsid w:val="003F3051"/>
    <w:rsid w:val="003F306B"/>
    <w:rsid w:val="003F3167"/>
    <w:rsid w:val="003F33BB"/>
    <w:rsid w:val="003F3690"/>
    <w:rsid w:val="003F3B88"/>
    <w:rsid w:val="003F3BD3"/>
    <w:rsid w:val="003F41D3"/>
    <w:rsid w:val="003F4672"/>
    <w:rsid w:val="003F4958"/>
    <w:rsid w:val="003F4A50"/>
    <w:rsid w:val="003F4A88"/>
    <w:rsid w:val="003F4BC0"/>
    <w:rsid w:val="003F4C35"/>
    <w:rsid w:val="003F4D55"/>
    <w:rsid w:val="003F50F2"/>
    <w:rsid w:val="003F513E"/>
    <w:rsid w:val="003F5317"/>
    <w:rsid w:val="003F53A6"/>
    <w:rsid w:val="003F54B7"/>
    <w:rsid w:val="003F5745"/>
    <w:rsid w:val="003F5829"/>
    <w:rsid w:val="003F58DF"/>
    <w:rsid w:val="003F5C2D"/>
    <w:rsid w:val="003F5C75"/>
    <w:rsid w:val="003F5DCD"/>
    <w:rsid w:val="003F5F25"/>
    <w:rsid w:val="003F6010"/>
    <w:rsid w:val="003F6060"/>
    <w:rsid w:val="003F641C"/>
    <w:rsid w:val="003F646A"/>
    <w:rsid w:val="003F6562"/>
    <w:rsid w:val="003F6588"/>
    <w:rsid w:val="003F660A"/>
    <w:rsid w:val="003F6A83"/>
    <w:rsid w:val="003F6C4D"/>
    <w:rsid w:val="003F6D4E"/>
    <w:rsid w:val="003F6D5D"/>
    <w:rsid w:val="003F7057"/>
    <w:rsid w:val="003F74F0"/>
    <w:rsid w:val="003F75EA"/>
    <w:rsid w:val="003F763F"/>
    <w:rsid w:val="003F7656"/>
    <w:rsid w:val="003F7658"/>
    <w:rsid w:val="003F782A"/>
    <w:rsid w:val="003F7A25"/>
    <w:rsid w:val="003F7B35"/>
    <w:rsid w:val="003F7E90"/>
    <w:rsid w:val="003F7F29"/>
    <w:rsid w:val="0040004D"/>
    <w:rsid w:val="004000E5"/>
    <w:rsid w:val="00400207"/>
    <w:rsid w:val="00400240"/>
    <w:rsid w:val="004005B2"/>
    <w:rsid w:val="00400782"/>
    <w:rsid w:val="00400949"/>
    <w:rsid w:val="00400C0D"/>
    <w:rsid w:val="00400D14"/>
    <w:rsid w:val="00400D6E"/>
    <w:rsid w:val="00400D6F"/>
    <w:rsid w:val="00401227"/>
    <w:rsid w:val="00401578"/>
    <w:rsid w:val="00401C85"/>
    <w:rsid w:val="00401F6F"/>
    <w:rsid w:val="00402163"/>
    <w:rsid w:val="004021C7"/>
    <w:rsid w:val="0040227C"/>
    <w:rsid w:val="00402401"/>
    <w:rsid w:val="00402490"/>
    <w:rsid w:val="00402577"/>
    <w:rsid w:val="004028D3"/>
    <w:rsid w:val="004028E4"/>
    <w:rsid w:val="00402D81"/>
    <w:rsid w:val="00402EF3"/>
    <w:rsid w:val="00402F2E"/>
    <w:rsid w:val="00403023"/>
    <w:rsid w:val="00403024"/>
    <w:rsid w:val="00403214"/>
    <w:rsid w:val="004034B7"/>
    <w:rsid w:val="00403580"/>
    <w:rsid w:val="004036AF"/>
    <w:rsid w:val="004036DD"/>
    <w:rsid w:val="004036E4"/>
    <w:rsid w:val="00403831"/>
    <w:rsid w:val="00403A88"/>
    <w:rsid w:val="00403BEB"/>
    <w:rsid w:val="00403CBD"/>
    <w:rsid w:val="00403F98"/>
    <w:rsid w:val="004041C4"/>
    <w:rsid w:val="004046EA"/>
    <w:rsid w:val="00404998"/>
    <w:rsid w:val="00404A74"/>
    <w:rsid w:val="00404C24"/>
    <w:rsid w:val="00404DF2"/>
    <w:rsid w:val="00404F96"/>
    <w:rsid w:val="0040533E"/>
    <w:rsid w:val="00405607"/>
    <w:rsid w:val="00405849"/>
    <w:rsid w:val="0040587E"/>
    <w:rsid w:val="004058BA"/>
    <w:rsid w:val="0040591F"/>
    <w:rsid w:val="00405923"/>
    <w:rsid w:val="00405B52"/>
    <w:rsid w:val="00405C45"/>
    <w:rsid w:val="00405F90"/>
    <w:rsid w:val="00406705"/>
    <w:rsid w:val="00406830"/>
    <w:rsid w:val="00406997"/>
    <w:rsid w:val="00406D56"/>
    <w:rsid w:val="00407B50"/>
    <w:rsid w:val="00407C6D"/>
    <w:rsid w:val="00407F94"/>
    <w:rsid w:val="0041023A"/>
    <w:rsid w:val="004102E3"/>
    <w:rsid w:val="00410678"/>
    <w:rsid w:val="004107AB"/>
    <w:rsid w:val="004109D9"/>
    <w:rsid w:val="00410D25"/>
    <w:rsid w:val="00410E42"/>
    <w:rsid w:val="00410E5B"/>
    <w:rsid w:val="00410F3C"/>
    <w:rsid w:val="004111EE"/>
    <w:rsid w:val="00411209"/>
    <w:rsid w:val="00411252"/>
    <w:rsid w:val="004115B7"/>
    <w:rsid w:val="00411635"/>
    <w:rsid w:val="00411C00"/>
    <w:rsid w:val="00411E34"/>
    <w:rsid w:val="00411EC7"/>
    <w:rsid w:val="004121F7"/>
    <w:rsid w:val="00412224"/>
    <w:rsid w:val="00412334"/>
    <w:rsid w:val="004123D5"/>
    <w:rsid w:val="004127BC"/>
    <w:rsid w:val="00412A8F"/>
    <w:rsid w:val="00412BF5"/>
    <w:rsid w:val="00412E11"/>
    <w:rsid w:val="00412E9C"/>
    <w:rsid w:val="00412F18"/>
    <w:rsid w:val="00412F4F"/>
    <w:rsid w:val="00412F8D"/>
    <w:rsid w:val="004131D0"/>
    <w:rsid w:val="0041362A"/>
    <w:rsid w:val="00413B76"/>
    <w:rsid w:val="00413BC5"/>
    <w:rsid w:val="00413E9E"/>
    <w:rsid w:val="00414113"/>
    <w:rsid w:val="0041418F"/>
    <w:rsid w:val="00414BA6"/>
    <w:rsid w:val="00415271"/>
    <w:rsid w:val="0041541C"/>
    <w:rsid w:val="00415526"/>
    <w:rsid w:val="004155C9"/>
    <w:rsid w:val="00415724"/>
    <w:rsid w:val="004159D8"/>
    <w:rsid w:val="00415BA7"/>
    <w:rsid w:val="00415BCD"/>
    <w:rsid w:val="00415F45"/>
    <w:rsid w:val="00416234"/>
    <w:rsid w:val="00416513"/>
    <w:rsid w:val="004165F6"/>
    <w:rsid w:val="0041665E"/>
    <w:rsid w:val="0041666B"/>
    <w:rsid w:val="004167A7"/>
    <w:rsid w:val="00416E2E"/>
    <w:rsid w:val="00416F54"/>
    <w:rsid w:val="00416F88"/>
    <w:rsid w:val="0041702B"/>
    <w:rsid w:val="004171CB"/>
    <w:rsid w:val="0041726F"/>
    <w:rsid w:val="0041784D"/>
    <w:rsid w:val="004179E1"/>
    <w:rsid w:val="00417E6B"/>
    <w:rsid w:val="00417EBE"/>
    <w:rsid w:val="0042016E"/>
    <w:rsid w:val="00420175"/>
    <w:rsid w:val="004202EC"/>
    <w:rsid w:val="0042046D"/>
    <w:rsid w:val="004206BC"/>
    <w:rsid w:val="0042099D"/>
    <w:rsid w:val="004209FB"/>
    <w:rsid w:val="00420C38"/>
    <w:rsid w:val="00420C60"/>
    <w:rsid w:val="00420CE5"/>
    <w:rsid w:val="00420D42"/>
    <w:rsid w:val="00420E7E"/>
    <w:rsid w:val="00420FCA"/>
    <w:rsid w:val="004210F2"/>
    <w:rsid w:val="00421210"/>
    <w:rsid w:val="0042132B"/>
    <w:rsid w:val="004217F1"/>
    <w:rsid w:val="00421AEE"/>
    <w:rsid w:val="00421CBF"/>
    <w:rsid w:val="00421D4C"/>
    <w:rsid w:val="004220ED"/>
    <w:rsid w:val="00422120"/>
    <w:rsid w:val="00422240"/>
    <w:rsid w:val="004229EE"/>
    <w:rsid w:val="00422B2F"/>
    <w:rsid w:val="00422C3F"/>
    <w:rsid w:val="00422C99"/>
    <w:rsid w:val="0042314F"/>
    <w:rsid w:val="004231BA"/>
    <w:rsid w:val="00423242"/>
    <w:rsid w:val="00423589"/>
    <w:rsid w:val="004238F6"/>
    <w:rsid w:val="00423CA6"/>
    <w:rsid w:val="00423D0E"/>
    <w:rsid w:val="00424377"/>
    <w:rsid w:val="004245B0"/>
    <w:rsid w:val="0042469A"/>
    <w:rsid w:val="00424840"/>
    <w:rsid w:val="00424CE4"/>
    <w:rsid w:val="00425028"/>
    <w:rsid w:val="0042521B"/>
    <w:rsid w:val="004252C3"/>
    <w:rsid w:val="0042532B"/>
    <w:rsid w:val="00425394"/>
    <w:rsid w:val="004254B6"/>
    <w:rsid w:val="00425870"/>
    <w:rsid w:val="004258D0"/>
    <w:rsid w:val="00425BD9"/>
    <w:rsid w:val="00425CE7"/>
    <w:rsid w:val="00425DB1"/>
    <w:rsid w:val="00425E6B"/>
    <w:rsid w:val="004261C4"/>
    <w:rsid w:val="00426418"/>
    <w:rsid w:val="00426516"/>
    <w:rsid w:val="00426718"/>
    <w:rsid w:val="0042675F"/>
    <w:rsid w:val="00426817"/>
    <w:rsid w:val="00426849"/>
    <w:rsid w:val="00426E0E"/>
    <w:rsid w:val="00426F0E"/>
    <w:rsid w:val="00426F73"/>
    <w:rsid w:val="0042728E"/>
    <w:rsid w:val="00427C92"/>
    <w:rsid w:val="00427CAA"/>
    <w:rsid w:val="00427F23"/>
    <w:rsid w:val="00427F7E"/>
    <w:rsid w:val="004300E0"/>
    <w:rsid w:val="004300F3"/>
    <w:rsid w:val="004302C5"/>
    <w:rsid w:val="00430363"/>
    <w:rsid w:val="0043060E"/>
    <w:rsid w:val="004307FC"/>
    <w:rsid w:val="004308B8"/>
    <w:rsid w:val="00430D4B"/>
    <w:rsid w:val="00430ECB"/>
    <w:rsid w:val="00430F3A"/>
    <w:rsid w:val="00430F51"/>
    <w:rsid w:val="00430F89"/>
    <w:rsid w:val="00431077"/>
    <w:rsid w:val="00431321"/>
    <w:rsid w:val="004319BD"/>
    <w:rsid w:val="00431A0B"/>
    <w:rsid w:val="00431A9E"/>
    <w:rsid w:val="00431AE9"/>
    <w:rsid w:val="00431B1C"/>
    <w:rsid w:val="00431C89"/>
    <w:rsid w:val="00431D33"/>
    <w:rsid w:val="00431DA3"/>
    <w:rsid w:val="00432118"/>
    <w:rsid w:val="00432321"/>
    <w:rsid w:val="00432486"/>
    <w:rsid w:val="004324EB"/>
    <w:rsid w:val="00432687"/>
    <w:rsid w:val="004329A3"/>
    <w:rsid w:val="00432ACC"/>
    <w:rsid w:val="00432B27"/>
    <w:rsid w:val="00432DC1"/>
    <w:rsid w:val="00433524"/>
    <w:rsid w:val="004337B9"/>
    <w:rsid w:val="00433BE5"/>
    <w:rsid w:val="00433DF7"/>
    <w:rsid w:val="00433F94"/>
    <w:rsid w:val="00433FA6"/>
    <w:rsid w:val="0043448B"/>
    <w:rsid w:val="00434586"/>
    <w:rsid w:val="00434AF9"/>
    <w:rsid w:val="00434C21"/>
    <w:rsid w:val="0043595F"/>
    <w:rsid w:val="00435986"/>
    <w:rsid w:val="004359A0"/>
    <w:rsid w:val="00435CE5"/>
    <w:rsid w:val="00435E4E"/>
    <w:rsid w:val="00435E6F"/>
    <w:rsid w:val="00435FA4"/>
    <w:rsid w:val="00436049"/>
    <w:rsid w:val="004360A9"/>
    <w:rsid w:val="00436101"/>
    <w:rsid w:val="00436220"/>
    <w:rsid w:val="004363EC"/>
    <w:rsid w:val="00436814"/>
    <w:rsid w:val="00436832"/>
    <w:rsid w:val="0043697C"/>
    <w:rsid w:val="00436A34"/>
    <w:rsid w:val="00436A9C"/>
    <w:rsid w:val="00436DD6"/>
    <w:rsid w:val="00436DE2"/>
    <w:rsid w:val="00436EB9"/>
    <w:rsid w:val="00436F39"/>
    <w:rsid w:val="00437230"/>
    <w:rsid w:val="0043728C"/>
    <w:rsid w:val="0043740F"/>
    <w:rsid w:val="00437435"/>
    <w:rsid w:val="00437BB3"/>
    <w:rsid w:val="00437F43"/>
    <w:rsid w:val="00440222"/>
    <w:rsid w:val="00440228"/>
    <w:rsid w:val="004402CE"/>
    <w:rsid w:val="004403C2"/>
    <w:rsid w:val="00440594"/>
    <w:rsid w:val="00440738"/>
    <w:rsid w:val="00440812"/>
    <w:rsid w:val="004409AE"/>
    <w:rsid w:val="00440D9B"/>
    <w:rsid w:val="00441186"/>
    <w:rsid w:val="0044123C"/>
    <w:rsid w:val="0044126C"/>
    <w:rsid w:val="004412B0"/>
    <w:rsid w:val="0044177C"/>
    <w:rsid w:val="004417FA"/>
    <w:rsid w:val="004419AF"/>
    <w:rsid w:val="00441AE0"/>
    <w:rsid w:val="00441E8F"/>
    <w:rsid w:val="00442063"/>
    <w:rsid w:val="004422D3"/>
    <w:rsid w:val="004422DB"/>
    <w:rsid w:val="004426FF"/>
    <w:rsid w:val="004429D0"/>
    <w:rsid w:val="00442B00"/>
    <w:rsid w:val="00442D10"/>
    <w:rsid w:val="00442DB6"/>
    <w:rsid w:val="00442DD9"/>
    <w:rsid w:val="00443471"/>
    <w:rsid w:val="0044361D"/>
    <w:rsid w:val="004437A2"/>
    <w:rsid w:val="00443914"/>
    <w:rsid w:val="00443A24"/>
    <w:rsid w:val="00443C9E"/>
    <w:rsid w:val="00443D0C"/>
    <w:rsid w:val="00444452"/>
    <w:rsid w:val="00444736"/>
    <w:rsid w:val="004447E8"/>
    <w:rsid w:val="0044492E"/>
    <w:rsid w:val="00444AEC"/>
    <w:rsid w:val="00444D51"/>
    <w:rsid w:val="004450B3"/>
    <w:rsid w:val="004454B5"/>
    <w:rsid w:val="00445A2A"/>
    <w:rsid w:val="00445FA3"/>
    <w:rsid w:val="0044615A"/>
    <w:rsid w:val="00446255"/>
    <w:rsid w:val="00446270"/>
    <w:rsid w:val="004462DB"/>
    <w:rsid w:val="004464F9"/>
    <w:rsid w:val="00446602"/>
    <w:rsid w:val="00446BB6"/>
    <w:rsid w:val="004473BB"/>
    <w:rsid w:val="00447729"/>
    <w:rsid w:val="00447812"/>
    <w:rsid w:val="00447887"/>
    <w:rsid w:val="00447A0D"/>
    <w:rsid w:val="00447C7A"/>
    <w:rsid w:val="00447FAB"/>
    <w:rsid w:val="00450041"/>
    <w:rsid w:val="00450281"/>
    <w:rsid w:val="0045029F"/>
    <w:rsid w:val="004507BA"/>
    <w:rsid w:val="00450B19"/>
    <w:rsid w:val="00450E1A"/>
    <w:rsid w:val="00450FC9"/>
    <w:rsid w:val="00451077"/>
    <w:rsid w:val="0045123E"/>
    <w:rsid w:val="00451281"/>
    <w:rsid w:val="004512BE"/>
    <w:rsid w:val="00451375"/>
    <w:rsid w:val="00451671"/>
    <w:rsid w:val="0045181F"/>
    <w:rsid w:val="00451B89"/>
    <w:rsid w:val="00451BC0"/>
    <w:rsid w:val="00451C2B"/>
    <w:rsid w:val="00451CBE"/>
    <w:rsid w:val="00451CE9"/>
    <w:rsid w:val="00452359"/>
    <w:rsid w:val="00452449"/>
    <w:rsid w:val="00452906"/>
    <w:rsid w:val="00452A41"/>
    <w:rsid w:val="00452B1B"/>
    <w:rsid w:val="00452C39"/>
    <w:rsid w:val="00452FFE"/>
    <w:rsid w:val="0045325E"/>
    <w:rsid w:val="004538FB"/>
    <w:rsid w:val="00453962"/>
    <w:rsid w:val="00453A2E"/>
    <w:rsid w:val="00453C21"/>
    <w:rsid w:val="00453C69"/>
    <w:rsid w:val="00453D9F"/>
    <w:rsid w:val="0045417C"/>
    <w:rsid w:val="00454218"/>
    <w:rsid w:val="004543FA"/>
    <w:rsid w:val="00454470"/>
    <w:rsid w:val="00454555"/>
    <w:rsid w:val="00454AA6"/>
    <w:rsid w:val="00454FFC"/>
    <w:rsid w:val="004550BD"/>
    <w:rsid w:val="00455191"/>
    <w:rsid w:val="004552AD"/>
    <w:rsid w:val="004552F0"/>
    <w:rsid w:val="004553F7"/>
    <w:rsid w:val="00455509"/>
    <w:rsid w:val="004555D4"/>
    <w:rsid w:val="00455756"/>
    <w:rsid w:val="0045594B"/>
    <w:rsid w:val="00455A01"/>
    <w:rsid w:val="00455AD5"/>
    <w:rsid w:val="00455AD8"/>
    <w:rsid w:val="00455D10"/>
    <w:rsid w:val="00456110"/>
    <w:rsid w:val="004562DC"/>
    <w:rsid w:val="00456A9C"/>
    <w:rsid w:val="00456BC2"/>
    <w:rsid w:val="00456C89"/>
    <w:rsid w:val="00456FA6"/>
    <w:rsid w:val="004571AE"/>
    <w:rsid w:val="004571FC"/>
    <w:rsid w:val="0045756A"/>
    <w:rsid w:val="0045763F"/>
    <w:rsid w:val="004576A4"/>
    <w:rsid w:val="00457858"/>
    <w:rsid w:val="004579BE"/>
    <w:rsid w:val="00457A18"/>
    <w:rsid w:val="00457B49"/>
    <w:rsid w:val="00457C3A"/>
    <w:rsid w:val="00457C67"/>
    <w:rsid w:val="00457D10"/>
    <w:rsid w:val="00457D36"/>
    <w:rsid w:val="00460309"/>
    <w:rsid w:val="00460353"/>
    <w:rsid w:val="0046050F"/>
    <w:rsid w:val="0046089B"/>
    <w:rsid w:val="004608FE"/>
    <w:rsid w:val="00460AFF"/>
    <w:rsid w:val="00460D19"/>
    <w:rsid w:val="00460D4C"/>
    <w:rsid w:val="00460D5E"/>
    <w:rsid w:val="00460F6B"/>
    <w:rsid w:val="00460FB8"/>
    <w:rsid w:val="00460FCB"/>
    <w:rsid w:val="0046106B"/>
    <w:rsid w:val="004614C8"/>
    <w:rsid w:val="00461509"/>
    <w:rsid w:val="00461538"/>
    <w:rsid w:val="00461D97"/>
    <w:rsid w:val="00462135"/>
    <w:rsid w:val="00462206"/>
    <w:rsid w:val="00462473"/>
    <w:rsid w:val="00462489"/>
    <w:rsid w:val="004626B8"/>
    <w:rsid w:val="0046279F"/>
    <w:rsid w:val="00462905"/>
    <w:rsid w:val="00462CF6"/>
    <w:rsid w:val="00462E6A"/>
    <w:rsid w:val="00463395"/>
    <w:rsid w:val="00463625"/>
    <w:rsid w:val="004636F0"/>
    <w:rsid w:val="00463793"/>
    <w:rsid w:val="004638EB"/>
    <w:rsid w:val="00463934"/>
    <w:rsid w:val="00463D20"/>
    <w:rsid w:val="00463D34"/>
    <w:rsid w:val="00463DB2"/>
    <w:rsid w:val="0046400A"/>
    <w:rsid w:val="00464228"/>
    <w:rsid w:val="0046444B"/>
    <w:rsid w:val="004646AF"/>
    <w:rsid w:val="00464781"/>
    <w:rsid w:val="004647C8"/>
    <w:rsid w:val="00464865"/>
    <w:rsid w:val="0046492A"/>
    <w:rsid w:val="0046497A"/>
    <w:rsid w:val="00464B86"/>
    <w:rsid w:val="00465125"/>
    <w:rsid w:val="004653E4"/>
    <w:rsid w:val="004655B7"/>
    <w:rsid w:val="00465602"/>
    <w:rsid w:val="00465624"/>
    <w:rsid w:val="004656BE"/>
    <w:rsid w:val="00465742"/>
    <w:rsid w:val="00465902"/>
    <w:rsid w:val="00465A03"/>
    <w:rsid w:val="00465F42"/>
    <w:rsid w:val="00465F4A"/>
    <w:rsid w:val="0046672D"/>
    <w:rsid w:val="004668CC"/>
    <w:rsid w:val="00466957"/>
    <w:rsid w:val="00466B77"/>
    <w:rsid w:val="00466C64"/>
    <w:rsid w:val="00466CEE"/>
    <w:rsid w:val="00466DB4"/>
    <w:rsid w:val="00467518"/>
    <w:rsid w:val="00467877"/>
    <w:rsid w:val="00467D5D"/>
    <w:rsid w:val="00467FB1"/>
    <w:rsid w:val="004700D3"/>
    <w:rsid w:val="00470444"/>
    <w:rsid w:val="0047071D"/>
    <w:rsid w:val="00470A66"/>
    <w:rsid w:val="00470AC8"/>
    <w:rsid w:val="00470BCE"/>
    <w:rsid w:val="00470E45"/>
    <w:rsid w:val="00470F85"/>
    <w:rsid w:val="00471211"/>
    <w:rsid w:val="00471361"/>
    <w:rsid w:val="004713EB"/>
    <w:rsid w:val="004714AD"/>
    <w:rsid w:val="004714DC"/>
    <w:rsid w:val="004714EC"/>
    <w:rsid w:val="004715C9"/>
    <w:rsid w:val="004715D4"/>
    <w:rsid w:val="0047181B"/>
    <w:rsid w:val="004719DB"/>
    <w:rsid w:val="00471D0A"/>
    <w:rsid w:val="00471DC9"/>
    <w:rsid w:val="00472427"/>
    <w:rsid w:val="00472B05"/>
    <w:rsid w:val="00472BB2"/>
    <w:rsid w:val="00472C1C"/>
    <w:rsid w:val="00472E82"/>
    <w:rsid w:val="00472F7D"/>
    <w:rsid w:val="0047330A"/>
    <w:rsid w:val="00473371"/>
    <w:rsid w:val="00473458"/>
    <w:rsid w:val="00473758"/>
    <w:rsid w:val="004737DE"/>
    <w:rsid w:val="004738F7"/>
    <w:rsid w:val="00473E03"/>
    <w:rsid w:val="00473F6F"/>
    <w:rsid w:val="00474168"/>
    <w:rsid w:val="004741BE"/>
    <w:rsid w:val="004742CA"/>
    <w:rsid w:val="00474370"/>
    <w:rsid w:val="004745E7"/>
    <w:rsid w:val="004747A0"/>
    <w:rsid w:val="00474C77"/>
    <w:rsid w:val="00474EE2"/>
    <w:rsid w:val="00474F57"/>
    <w:rsid w:val="00475080"/>
    <w:rsid w:val="0047538B"/>
    <w:rsid w:val="004754A9"/>
    <w:rsid w:val="004757D1"/>
    <w:rsid w:val="00475943"/>
    <w:rsid w:val="00475C5A"/>
    <w:rsid w:val="00475C8D"/>
    <w:rsid w:val="00475D4A"/>
    <w:rsid w:val="00475E9D"/>
    <w:rsid w:val="00475F9B"/>
    <w:rsid w:val="00476210"/>
    <w:rsid w:val="0047640A"/>
    <w:rsid w:val="00476592"/>
    <w:rsid w:val="004768EC"/>
    <w:rsid w:val="00476936"/>
    <w:rsid w:val="0047694F"/>
    <w:rsid w:val="00476AD5"/>
    <w:rsid w:val="00476CF2"/>
    <w:rsid w:val="00476D83"/>
    <w:rsid w:val="00476DA2"/>
    <w:rsid w:val="00476FB9"/>
    <w:rsid w:val="004771A8"/>
    <w:rsid w:val="0047725D"/>
    <w:rsid w:val="004772A0"/>
    <w:rsid w:val="004772D9"/>
    <w:rsid w:val="00477554"/>
    <w:rsid w:val="00477560"/>
    <w:rsid w:val="004776F8"/>
    <w:rsid w:val="004777DA"/>
    <w:rsid w:val="00477913"/>
    <w:rsid w:val="00477934"/>
    <w:rsid w:val="00477B86"/>
    <w:rsid w:val="00477CA1"/>
    <w:rsid w:val="00477E2B"/>
    <w:rsid w:val="004800B7"/>
    <w:rsid w:val="00480894"/>
    <w:rsid w:val="004809C4"/>
    <w:rsid w:val="00480A11"/>
    <w:rsid w:val="00480ED2"/>
    <w:rsid w:val="00480FB2"/>
    <w:rsid w:val="0048104C"/>
    <w:rsid w:val="00481078"/>
    <w:rsid w:val="00481545"/>
    <w:rsid w:val="004815DB"/>
    <w:rsid w:val="00481685"/>
    <w:rsid w:val="00481AB6"/>
    <w:rsid w:val="00481D7A"/>
    <w:rsid w:val="00481E98"/>
    <w:rsid w:val="00481F0C"/>
    <w:rsid w:val="00481FE6"/>
    <w:rsid w:val="0048203C"/>
    <w:rsid w:val="00482435"/>
    <w:rsid w:val="00482789"/>
    <w:rsid w:val="004827F1"/>
    <w:rsid w:val="00482BD5"/>
    <w:rsid w:val="00482BE7"/>
    <w:rsid w:val="00482D5A"/>
    <w:rsid w:val="00482F2D"/>
    <w:rsid w:val="00482F95"/>
    <w:rsid w:val="00483429"/>
    <w:rsid w:val="00483751"/>
    <w:rsid w:val="00483C66"/>
    <w:rsid w:val="00483E9E"/>
    <w:rsid w:val="00483F04"/>
    <w:rsid w:val="00484227"/>
    <w:rsid w:val="004844AC"/>
    <w:rsid w:val="004846B3"/>
    <w:rsid w:val="00484837"/>
    <w:rsid w:val="00484CD8"/>
    <w:rsid w:val="00484EF9"/>
    <w:rsid w:val="00484F97"/>
    <w:rsid w:val="004850C0"/>
    <w:rsid w:val="00485357"/>
    <w:rsid w:val="00485367"/>
    <w:rsid w:val="00485519"/>
    <w:rsid w:val="004858FC"/>
    <w:rsid w:val="00485936"/>
    <w:rsid w:val="00485AA2"/>
    <w:rsid w:val="00485AF6"/>
    <w:rsid w:val="004860FD"/>
    <w:rsid w:val="004861A1"/>
    <w:rsid w:val="004863A3"/>
    <w:rsid w:val="00486444"/>
    <w:rsid w:val="00486897"/>
    <w:rsid w:val="00486A0B"/>
    <w:rsid w:val="00486AAA"/>
    <w:rsid w:val="00486B2E"/>
    <w:rsid w:val="00486B44"/>
    <w:rsid w:val="00486C19"/>
    <w:rsid w:val="00486E4F"/>
    <w:rsid w:val="00486E66"/>
    <w:rsid w:val="00486E83"/>
    <w:rsid w:val="00487067"/>
    <w:rsid w:val="004872B6"/>
    <w:rsid w:val="004875EB"/>
    <w:rsid w:val="00487768"/>
    <w:rsid w:val="00487835"/>
    <w:rsid w:val="004878C5"/>
    <w:rsid w:val="00487A33"/>
    <w:rsid w:val="00487E7E"/>
    <w:rsid w:val="00487F31"/>
    <w:rsid w:val="00487F81"/>
    <w:rsid w:val="00487F8E"/>
    <w:rsid w:val="0049000C"/>
    <w:rsid w:val="00490474"/>
    <w:rsid w:val="00490681"/>
    <w:rsid w:val="004906D0"/>
    <w:rsid w:val="00490880"/>
    <w:rsid w:val="00490ACB"/>
    <w:rsid w:val="00490B00"/>
    <w:rsid w:val="00490D4D"/>
    <w:rsid w:val="004910CD"/>
    <w:rsid w:val="0049113D"/>
    <w:rsid w:val="00491352"/>
    <w:rsid w:val="00491396"/>
    <w:rsid w:val="0049155E"/>
    <w:rsid w:val="004919F9"/>
    <w:rsid w:val="00491E68"/>
    <w:rsid w:val="0049215E"/>
    <w:rsid w:val="00492161"/>
    <w:rsid w:val="0049228F"/>
    <w:rsid w:val="00492319"/>
    <w:rsid w:val="00492768"/>
    <w:rsid w:val="004929CB"/>
    <w:rsid w:val="00492D1E"/>
    <w:rsid w:val="0049342D"/>
    <w:rsid w:val="0049350F"/>
    <w:rsid w:val="00493BEF"/>
    <w:rsid w:val="00493D01"/>
    <w:rsid w:val="00493D68"/>
    <w:rsid w:val="00493D6A"/>
    <w:rsid w:val="00493F8D"/>
    <w:rsid w:val="00494410"/>
    <w:rsid w:val="0049465D"/>
    <w:rsid w:val="004948C5"/>
    <w:rsid w:val="004948F1"/>
    <w:rsid w:val="00494EAB"/>
    <w:rsid w:val="00495180"/>
    <w:rsid w:val="00495293"/>
    <w:rsid w:val="004952A7"/>
    <w:rsid w:val="00495325"/>
    <w:rsid w:val="004953ED"/>
    <w:rsid w:val="00495440"/>
    <w:rsid w:val="00495495"/>
    <w:rsid w:val="004956FD"/>
    <w:rsid w:val="00495784"/>
    <w:rsid w:val="00495CAE"/>
    <w:rsid w:val="00495E6E"/>
    <w:rsid w:val="00495FDD"/>
    <w:rsid w:val="004961BC"/>
    <w:rsid w:val="004963BD"/>
    <w:rsid w:val="00496465"/>
    <w:rsid w:val="00496636"/>
    <w:rsid w:val="004968D0"/>
    <w:rsid w:val="00496BC4"/>
    <w:rsid w:val="00496E7C"/>
    <w:rsid w:val="00496F65"/>
    <w:rsid w:val="00496FC4"/>
    <w:rsid w:val="0049702E"/>
    <w:rsid w:val="00497056"/>
    <w:rsid w:val="0049719E"/>
    <w:rsid w:val="004973AE"/>
    <w:rsid w:val="0049758E"/>
    <w:rsid w:val="00497680"/>
    <w:rsid w:val="00497720"/>
    <w:rsid w:val="004979B4"/>
    <w:rsid w:val="00497AC8"/>
    <w:rsid w:val="00497B21"/>
    <w:rsid w:val="00497CB9"/>
    <w:rsid w:val="00497CD0"/>
    <w:rsid w:val="00497D21"/>
    <w:rsid w:val="00497D41"/>
    <w:rsid w:val="00497D61"/>
    <w:rsid w:val="00497D91"/>
    <w:rsid w:val="00497F5C"/>
    <w:rsid w:val="004A02A8"/>
    <w:rsid w:val="004A03B5"/>
    <w:rsid w:val="004A0958"/>
    <w:rsid w:val="004A099C"/>
    <w:rsid w:val="004A0AAE"/>
    <w:rsid w:val="004A0AEB"/>
    <w:rsid w:val="004A0E98"/>
    <w:rsid w:val="004A0FA8"/>
    <w:rsid w:val="004A10ED"/>
    <w:rsid w:val="004A127C"/>
    <w:rsid w:val="004A1591"/>
    <w:rsid w:val="004A15E7"/>
    <w:rsid w:val="004A161E"/>
    <w:rsid w:val="004A195A"/>
    <w:rsid w:val="004A1F37"/>
    <w:rsid w:val="004A2029"/>
    <w:rsid w:val="004A20AD"/>
    <w:rsid w:val="004A220F"/>
    <w:rsid w:val="004A23AB"/>
    <w:rsid w:val="004A2465"/>
    <w:rsid w:val="004A2516"/>
    <w:rsid w:val="004A27F1"/>
    <w:rsid w:val="004A29EF"/>
    <w:rsid w:val="004A2C9C"/>
    <w:rsid w:val="004A2F3B"/>
    <w:rsid w:val="004A3161"/>
    <w:rsid w:val="004A36E5"/>
    <w:rsid w:val="004A36F8"/>
    <w:rsid w:val="004A3731"/>
    <w:rsid w:val="004A397D"/>
    <w:rsid w:val="004A3A90"/>
    <w:rsid w:val="004A3AC2"/>
    <w:rsid w:val="004A3B3B"/>
    <w:rsid w:val="004A4214"/>
    <w:rsid w:val="004A4418"/>
    <w:rsid w:val="004A4473"/>
    <w:rsid w:val="004A44EA"/>
    <w:rsid w:val="004A452C"/>
    <w:rsid w:val="004A45E1"/>
    <w:rsid w:val="004A47CD"/>
    <w:rsid w:val="004A4F1B"/>
    <w:rsid w:val="004A5659"/>
    <w:rsid w:val="004A5676"/>
    <w:rsid w:val="004A6014"/>
    <w:rsid w:val="004A6415"/>
    <w:rsid w:val="004A6460"/>
    <w:rsid w:val="004A6953"/>
    <w:rsid w:val="004A695E"/>
    <w:rsid w:val="004A6F85"/>
    <w:rsid w:val="004A7091"/>
    <w:rsid w:val="004A70B1"/>
    <w:rsid w:val="004A7161"/>
    <w:rsid w:val="004A7420"/>
    <w:rsid w:val="004A79A3"/>
    <w:rsid w:val="004A7C17"/>
    <w:rsid w:val="004A7D62"/>
    <w:rsid w:val="004B0001"/>
    <w:rsid w:val="004B02A0"/>
    <w:rsid w:val="004B05FA"/>
    <w:rsid w:val="004B0742"/>
    <w:rsid w:val="004B0B0D"/>
    <w:rsid w:val="004B11FB"/>
    <w:rsid w:val="004B1455"/>
    <w:rsid w:val="004B150F"/>
    <w:rsid w:val="004B169F"/>
    <w:rsid w:val="004B16C9"/>
    <w:rsid w:val="004B1B26"/>
    <w:rsid w:val="004B1BF0"/>
    <w:rsid w:val="004B1D41"/>
    <w:rsid w:val="004B1D6C"/>
    <w:rsid w:val="004B1EB6"/>
    <w:rsid w:val="004B1EDB"/>
    <w:rsid w:val="004B24B1"/>
    <w:rsid w:val="004B24D0"/>
    <w:rsid w:val="004B24E9"/>
    <w:rsid w:val="004B2EEA"/>
    <w:rsid w:val="004B2FBE"/>
    <w:rsid w:val="004B30B9"/>
    <w:rsid w:val="004B3197"/>
    <w:rsid w:val="004B3507"/>
    <w:rsid w:val="004B359D"/>
    <w:rsid w:val="004B3807"/>
    <w:rsid w:val="004B3A57"/>
    <w:rsid w:val="004B3F66"/>
    <w:rsid w:val="004B4132"/>
    <w:rsid w:val="004B427B"/>
    <w:rsid w:val="004B4322"/>
    <w:rsid w:val="004B4384"/>
    <w:rsid w:val="004B47EF"/>
    <w:rsid w:val="004B47FE"/>
    <w:rsid w:val="004B4BDF"/>
    <w:rsid w:val="004B5077"/>
    <w:rsid w:val="004B5204"/>
    <w:rsid w:val="004B5251"/>
    <w:rsid w:val="004B5686"/>
    <w:rsid w:val="004B56A2"/>
    <w:rsid w:val="004B5B8D"/>
    <w:rsid w:val="004B615B"/>
    <w:rsid w:val="004B6241"/>
    <w:rsid w:val="004B6284"/>
    <w:rsid w:val="004B6347"/>
    <w:rsid w:val="004B6464"/>
    <w:rsid w:val="004B6684"/>
    <w:rsid w:val="004B6883"/>
    <w:rsid w:val="004B6BB8"/>
    <w:rsid w:val="004B6DD6"/>
    <w:rsid w:val="004B717F"/>
    <w:rsid w:val="004B73A2"/>
    <w:rsid w:val="004B7556"/>
    <w:rsid w:val="004B7576"/>
    <w:rsid w:val="004B7A1E"/>
    <w:rsid w:val="004C0034"/>
    <w:rsid w:val="004C01BA"/>
    <w:rsid w:val="004C06F7"/>
    <w:rsid w:val="004C07C1"/>
    <w:rsid w:val="004C07D1"/>
    <w:rsid w:val="004C0865"/>
    <w:rsid w:val="004C08A1"/>
    <w:rsid w:val="004C0B9F"/>
    <w:rsid w:val="004C0D0E"/>
    <w:rsid w:val="004C0DFB"/>
    <w:rsid w:val="004C11B0"/>
    <w:rsid w:val="004C123E"/>
    <w:rsid w:val="004C1251"/>
    <w:rsid w:val="004C158C"/>
    <w:rsid w:val="004C1609"/>
    <w:rsid w:val="004C161B"/>
    <w:rsid w:val="004C16CA"/>
    <w:rsid w:val="004C1873"/>
    <w:rsid w:val="004C1923"/>
    <w:rsid w:val="004C2083"/>
    <w:rsid w:val="004C2452"/>
    <w:rsid w:val="004C2479"/>
    <w:rsid w:val="004C2A14"/>
    <w:rsid w:val="004C2ADF"/>
    <w:rsid w:val="004C2C7D"/>
    <w:rsid w:val="004C2D11"/>
    <w:rsid w:val="004C2D83"/>
    <w:rsid w:val="004C2E71"/>
    <w:rsid w:val="004C2EAE"/>
    <w:rsid w:val="004C326F"/>
    <w:rsid w:val="004C331E"/>
    <w:rsid w:val="004C33FD"/>
    <w:rsid w:val="004C34DF"/>
    <w:rsid w:val="004C38E8"/>
    <w:rsid w:val="004C390E"/>
    <w:rsid w:val="004C3CE2"/>
    <w:rsid w:val="004C3DE7"/>
    <w:rsid w:val="004C3E93"/>
    <w:rsid w:val="004C3F86"/>
    <w:rsid w:val="004C421E"/>
    <w:rsid w:val="004C4265"/>
    <w:rsid w:val="004C4319"/>
    <w:rsid w:val="004C43FA"/>
    <w:rsid w:val="004C4578"/>
    <w:rsid w:val="004C47A2"/>
    <w:rsid w:val="004C48A5"/>
    <w:rsid w:val="004C49BE"/>
    <w:rsid w:val="004C4C21"/>
    <w:rsid w:val="004C4D33"/>
    <w:rsid w:val="004C4D9E"/>
    <w:rsid w:val="004C4E5B"/>
    <w:rsid w:val="004C4E87"/>
    <w:rsid w:val="004C4EB5"/>
    <w:rsid w:val="004C50BA"/>
    <w:rsid w:val="004C50DB"/>
    <w:rsid w:val="004C51B9"/>
    <w:rsid w:val="004C5337"/>
    <w:rsid w:val="004C54B1"/>
    <w:rsid w:val="004C5567"/>
    <w:rsid w:val="004C55E8"/>
    <w:rsid w:val="004C5866"/>
    <w:rsid w:val="004C5B08"/>
    <w:rsid w:val="004C5B09"/>
    <w:rsid w:val="004C5B0E"/>
    <w:rsid w:val="004C5EC0"/>
    <w:rsid w:val="004C6069"/>
    <w:rsid w:val="004C613E"/>
    <w:rsid w:val="004C6150"/>
    <w:rsid w:val="004C6259"/>
    <w:rsid w:val="004C630A"/>
    <w:rsid w:val="004C64E9"/>
    <w:rsid w:val="004C66AE"/>
    <w:rsid w:val="004C69D6"/>
    <w:rsid w:val="004C6BBE"/>
    <w:rsid w:val="004C6DAB"/>
    <w:rsid w:val="004C6F88"/>
    <w:rsid w:val="004C73F3"/>
    <w:rsid w:val="004C7458"/>
    <w:rsid w:val="004C78D2"/>
    <w:rsid w:val="004C797D"/>
    <w:rsid w:val="004C7B76"/>
    <w:rsid w:val="004C7C03"/>
    <w:rsid w:val="004D0015"/>
    <w:rsid w:val="004D0021"/>
    <w:rsid w:val="004D00D0"/>
    <w:rsid w:val="004D0276"/>
    <w:rsid w:val="004D0493"/>
    <w:rsid w:val="004D0640"/>
    <w:rsid w:val="004D089C"/>
    <w:rsid w:val="004D0E16"/>
    <w:rsid w:val="004D0EC9"/>
    <w:rsid w:val="004D0FC0"/>
    <w:rsid w:val="004D1124"/>
    <w:rsid w:val="004D16D1"/>
    <w:rsid w:val="004D178D"/>
    <w:rsid w:val="004D197B"/>
    <w:rsid w:val="004D1A71"/>
    <w:rsid w:val="004D1B22"/>
    <w:rsid w:val="004D1E0E"/>
    <w:rsid w:val="004D20F4"/>
    <w:rsid w:val="004D2204"/>
    <w:rsid w:val="004D266B"/>
    <w:rsid w:val="004D2774"/>
    <w:rsid w:val="004D305D"/>
    <w:rsid w:val="004D3416"/>
    <w:rsid w:val="004D36B7"/>
    <w:rsid w:val="004D3D23"/>
    <w:rsid w:val="004D42C3"/>
    <w:rsid w:val="004D45E1"/>
    <w:rsid w:val="004D4623"/>
    <w:rsid w:val="004D4A0C"/>
    <w:rsid w:val="004D4AFA"/>
    <w:rsid w:val="004D4B34"/>
    <w:rsid w:val="004D4B4A"/>
    <w:rsid w:val="004D4C31"/>
    <w:rsid w:val="004D4CDC"/>
    <w:rsid w:val="004D4D36"/>
    <w:rsid w:val="004D4DC0"/>
    <w:rsid w:val="004D5183"/>
    <w:rsid w:val="004D519F"/>
    <w:rsid w:val="004D53F5"/>
    <w:rsid w:val="004D55E2"/>
    <w:rsid w:val="004D581C"/>
    <w:rsid w:val="004D5F55"/>
    <w:rsid w:val="004D5F6C"/>
    <w:rsid w:val="004D65CD"/>
    <w:rsid w:val="004D6711"/>
    <w:rsid w:val="004D6795"/>
    <w:rsid w:val="004D6927"/>
    <w:rsid w:val="004D6B51"/>
    <w:rsid w:val="004D6B64"/>
    <w:rsid w:val="004D6BD4"/>
    <w:rsid w:val="004D6EC7"/>
    <w:rsid w:val="004D6F00"/>
    <w:rsid w:val="004D70BC"/>
    <w:rsid w:val="004D72B2"/>
    <w:rsid w:val="004D730F"/>
    <w:rsid w:val="004D760E"/>
    <w:rsid w:val="004D7632"/>
    <w:rsid w:val="004D7657"/>
    <w:rsid w:val="004D78C3"/>
    <w:rsid w:val="004D7924"/>
    <w:rsid w:val="004D79F6"/>
    <w:rsid w:val="004D7E18"/>
    <w:rsid w:val="004D7F0A"/>
    <w:rsid w:val="004E00A3"/>
    <w:rsid w:val="004E0272"/>
    <w:rsid w:val="004E063B"/>
    <w:rsid w:val="004E0685"/>
    <w:rsid w:val="004E08B8"/>
    <w:rsid w:val="004E0A8C"/>
    <w:rsid w:val="004E0ABB"/>
    <w:rsid w:val="004E0AC0"/>
    <w:rsid w:val="004E0D8B"/>
    <w:rsid w:val="004E0EB4"/>
    <w:rsid w:val="004E0F5C"/>
    <w:rsid w:val="004E0F6E"/>
    <w:rsid w:val="004E10C5"/>
    <w:rsid w:val="004E10FC"/>
    <w:rsid w:val="004E117D"/>
    <w:rsid w:val="004E1436"/>
    <w:rsid w:val="004E1799"/>
    <w:rsid w:val="004E1868"/>
    <w:rsid w:val="004E1992"/>
    <w:rsid w:val="004E1A62"/>
    <w:rsid w:val="004E1B36"/>
    <w:rsid w:val="004E1B45"/>
    <w:rsid w:val="004E1E0E"/>
    <w:rsid w:val="004E2038"/>
    <w:rsid w:val="004E20B4"/>
    <w:rsid w:val="004E23F6"/>
    <w:rsid w:val="004E24A8"/>
    <w:rsid w:val="004E24FA"/>
    <w:rsid w:val="004E2B53"/>
    <w:rsid w:val="004E2C78"/>
    <w:rsid w:val="004E375A"/>
    <w:rsid w:val="004E390B"/>
    <w:rsid w:val="004E3932"/>
    <w:rsid w:val="004E3C11"/>
    <w:rsid w:val="004E3EDC"/>
    <w:rsid w:val="004E4371"/>
    <w:rsid w:val="004E448C"/>
    <w:rsid w:val="004E48C7"/>
    <w:rsid w:val="004E4937"/>
    <w:rsid w:val="004E4DCD"/>
    <w:rsid w:val="004E4E44"/>
    <w:rsid w:val="004E5294"/>
    <w:rsid w:val="004E561F"/>
    <w:rsid w:val="004E574B"/>
    <w:rsid w:val="004E5BE7"/>
    <w:rsid w:val="004E5C24"/>
    <w:rsid w:val="004E5CE9"/>
    <w:rsid w:val="004E5EEB"/>
    <w:rsid w:val="004E62EB"/>
    <w:rsid w:val="004E70DA"/>
    <w:rsid w:val="004E7167"/>
    <w:rsid w:val="004E71B3"/>
    <w:rsid w:val="004E7525"/>
    <w:rsid w:val="004E7567"/>
    <w:rsid w:val="004E77C6"/>
    <w:rsid w:val="004E7964"/>
    <w:rsid w:val="004E7AB7"/>
    <w:rsid w:val="004E7C71"/>
    <w:rsid w:val="004E7D3E"/>
    <w:rsid w:val="004E7F2E"/>
    <w:rsid w:val="004E7F97"/>
    <w:rsid w:val="004F015D"/>
    <w:rsid w:val="004F02F3"/>
    <w:rsid w:val="004F032A"/>
    <w:rsid w:val="004F0562"/>
    <w:rsid w:val="004F056F"/>
    <w:rsid w:val="004F0688"/>
    <w:rsid w:val="004F07C9"/>
    <w:rsid w:val="004F0871"/>
    <w:rsid w:val="004F0A71"/>
    <w:rsid w:val="004F0BD5"/>
    <w:rsid w:val="004F0BE0"/>
    <w:rsid w:val="004F1144"/>
    <w:rsid w:val="004F1197"/>
    <w:rsid w:val="004F1483"/>
    <w:rsid w:val="004F16E5"/>
    <w:rsid w:val="004F1759"/>
    <w:rsid w:val="004F1828"/>
    <w:rsid w:val="004F199C"/>
    <w:rsid w:val="004F1B86"/>
    <w:rsid w:val="004F1D8C"/>
    <w:rsid w:val="004F1EBB"/>
    <w:rsid w:val="004F1ED3"/>
    <w:rsid w:val="004F28C9"/>
    <w:rsid w:val="004F2988"/>
    <w:rsid w:val="004F29B1"/>
    <w:rsid w:val="004F2A10"/>
    <w:rsid w:val="004F2C1A"/>
    <w:rsid w:val="004F2EA2"/>
    <w:rsid w:val="004F2EB7"/>
    <w:rsid w:val="004F2F4C"/>
    <w:rsid w:val="004F31CC"/>
    <w:rsid w:val="004F3235"/>
    <w:rsid w:val="004F3345"/>
    <w:rsid w:val="004F36F9"/>
    <w:rsid w:val="004F3823"/>
    <w:rsid w:val="004F38DB"/>
    <w:rsid w:val="004F3EA6"/>
    <w:rsid w:val="004F3EE5"/>
    <w:rsid w:val="004F416D"/>
    <w:rsid w:val="004F4228"/>
    <w:rsid w:val="004F45D8"/>
    <w:rsid w:val="004F4A96"/>
    <w:rsid w:val="004F4F05"/>
    <w:rsid w:val="004F4FCC"/>
    <w:rsid w:val="004F5048"/>
    <w:rsid w:val="004F5095"/>
    <w:rsid w:val="004F5096"/>
    <w:rsid w:val="004F5247"/>
    <w:rsid w:val="004F5280"/>
    <w:rsid w:val="004F5553"/>
    <w:rsid w:val="004F562C"/>
    <w:rsid w:val="004F564E"/>
    <w:rsid w:val="004F5864"/>
    <w:rsid w:val="004F5878"/>
    <w:rsid w:val="004F59A1"/>
    <w:rsid w:val="004F59FD"/>
    <w:rsid w:val="004F5B81"/>
    <w:rsid w:val="004F5C3E"/>
    <w:rsid w:val="004F5E9D"/>
    <w:rsid w:val="004F5EB3"/>
    <w:rsid w:val="004F5F0F"/>
    <w:rsid w:val="004F61F8"/>
    <w:rsid w:val="004F6574"/>
    <w:rsid w:val="004F67BE"/>
    <w:rsid w:val="004F6914"/>
    <w:rsid w:val="004F6AED"/>
    <w:rsid w:val="004F6CD6"/>
    <w:rsid w:val="004F6CE9"/>
    <w:rsid w:val="004F6F65"/>
    <w:rsid w:val="004F70DF"/>
    <w:rsid w:val="004F730E"/>
    <w:rsid w:val="004F735A"/>
    <w:rsid w:val="004F746B"/>
    <w:rsid w:val="004F7593"/>
    <w:rsid w:val="004F77BE"/>
    <w:rsid w:val="004F7818"/>
    <w:rsid w:val="004F7970"/>
    <w:rsid w:val="004F79B5"/>
    <w:rsid w:val="004F7E01"/>
    <w:rsid w:val="004F7FB3"/>
    <w:rsid w:val="00500018"/>
    <w:rsid w:val="00500266"/>
    <w:rsid w:val="005004EE"/>
    <w:rsid w:val="0050057B"/>
    <w:rsid w:val="005006AC"/>
    <w:rsid w:val="00500A49"/>
    <w:rsid w:val="00500B24"/>
    <w:rsid w:val="00500CDB"/>
    <w:rsid w:val="00500E9A"/>
    <w:rsid w:val="00500ED6"/>
    <w:rsid w:val="00501009"/>
    <w:rsid w:val="0050101B"/>
    <w:rsid w:val="005010D3"/>
    <w:rsid w:val="00501416"/>
    <w:rsid w:val="00501446"/>
    <w:rsid w:val="00501449"/>
    <w:rsid w:val="00501649"/>
    <w:rsid w:val="00501894"/>
    <w:rsid w:val="00501B9A"/>
    <w:rsid w:val="00501ED6"/>
    <w:rsid w:val="00501FC5"/>
    <w:rsid w:val="005020BF"/>
    <w:rsid w:val="0050230F"/>
    <w:rsid w:val="0050244C"/>
    <w:rsid w:val="0050292C"/>
    <w:rsid w:val="00502C15"/>
    <w:rsid w:val="00502D86"/>
    <w:rsid w:val="00502D93"/>
    <w:rsid w:val="00502E25"/>
    <w:rsid w:val="00502F74"/>
    <w:rsid w:val="0050337B"/>
    <w:rsid w:val="005033B2"/>
    <w:rsid w:val="00503402"/>
    <w:rsid w:val="00503596"/>
    <w:rsid w:val="00503722"/>
    <w:rsid w:val="00503B3F"/>
    <w:rsid w:val="00503C9B"/>
    <w:rsid w:val="00503EAE"/>
    <w:rsid w:val="00504036"/>
    <w:rsid w:val="00504536"/>
    <w:rsid w:val="0050473F"/>
    <w:rsid w:val="00504890"/>
    <w:rsid w:val="00504B16"/>
    <w:rsid w:val="00504B87"/>
    <w:rsid w:val="00504D37"/>
    <w:rsid w:val="00504D5E"/>
    <w:rsid w:val="00504EE0"/>
    <w:rsid w:val="00505066"/>
    <w:rsid w:val="005055A3"/>
    <w:rsid w:val="005055EF"/>
    <w:rsid w:val="00505B52"/>
    <w:rsid w:val="00505B71"/>
    <w:rsid w:val="00505C14"/>
    <w:rsid w:val="00505EBA"/>
    <w:rsid w:val="0050601D"/>
    <w:rsid w:val="0050640E"/>
    <w:rsid w:val="00506575"/>
    <w:rsid w:val="00506579"/>
    <w:rsid w:val="00506646"/>
    <w:rsid w:val="00506850"/>
    <w:rsid w:val="00506ACB"/>
    <w:rsid w:val="00506B34"/>
    <w:rsid w:val="00506BB9"/>
    <w:rsid w:val="00506BD9"/>
    <w:rsid w:val="00506CEB"/>
    <w:rsid w:val="00506F75"/>
    <w:rsid w:val="00507003"/>
    <w:rsid w:val="0050707D"/>
    <w:rsid w:val="005074B2"/>
    <w:rsid w:val="00507736"/>
    <w:rsid w:val="00507904"/>
    <w:rsid w:val="00507AC9"/>
    <w:rsid w:val="00507AE1"/>
    <w:rsid w:val="005102C8"/>
    <w:rsid w:val="005103E5"/>
    <w:rsid w:val="00510671"/>
    <w:rsid w:val="005107F1"/>
    <w:rsid w:val="005107FB"/>
    <w:rsid w:val="005108C4"/>
    <w:rsid w:val="00510B6F"/>
    <w:rsid w:val="00510F7F"/>
    <w:rsid w:val="00511171"/>
    <w:rsid w:val="0051131B"/>
    <w:rsid w:val="005115AD"/>
    <w:rsid w:val="0051170F"/>
    <w:rsid w:val="00511797"/>
    <w:rsid w:val="00511886"/>
    <w:rsid w:val="00511895"/>
    <w:rsid w:val="00511B53"/>
    <w:rsid w:val="00511CB0"/>
    <w:rsid w:val="00511E89"/>
    <w:rsid w:val="0051203F"/>
    <w:rsid w:val="005122DD"/>
    <w:rsid w:val="00512499"/>
    <w:rsid w:val="00512919"/>
    <w:rsid w:val="00512DC8"/>
    <w:rsid w:val="00512DE7"/>
    <w:rsid w:val="00512EDC"/>
    <w:rsid w:val="005135A7"/>
    <w:rsid w:val="005138B3"/>
    <w:rsid w:val="00513AAB"/>
    <w:rsid w:val="00513B90"/>
    <w:rsid w:val="00513FD5"/>
    <w:rsid w:val="0051423F"/>
    <w:rsid w:val="0051438F"/>
    <w:rsid w:val="0051448C"/>
    <w:rsid w:val="005144AF"/>
    <w:rsid w:val="00514753"/>
    <w:rsid w:val="0051492E"/>
    <w:rsid w:val="00514BF8"/>
    <w:rsid w:val="00514FDE"/>
    <w:rsid w:val="0051512A"/>
    <w:rsid w:val="005151FC"/>
    <w:rsid w:val="005152FA"/>
    <w:rsid w:val="005153C4"/>
    <w:rsid w:val="005156B4"/>
    <w:rsid w:val="00515B3B"/>
    <w:rsid w:val="00515C92"/>
    <w:rsid w:val="00515F00"/>
    <w:rsid w:val="00515F7B"/>
    <w:rsid w:val="00516059"/>
    <w:rsid w:val="005162DB"/>
    <w:rsid w:val="005162E5"/>
    <w:rsid w:val="00516A25"/>
    <w:rsid w:val="00516B7D"/>
    <w:rsid w:val="00516C46"/>
    <w:rsid w:val="00516E82"/>
    <w:rsid w:val="00516FD2"/>
    <w:rsid w:val="005170BB"/>
    <w:rsid w:val="005172A9"/>
    <w:rsid w:val="00517662"/>
    <w:rsid w:val="0051769F"/>
    <w:rsid w:val="0051770B"/>
    <w:rsid w:val="005178B6"/>
    <w:rsid w:val="00517A37"/>
    <w:rsid w:val="00517B2D"/>
    <w:rsid w:val="005200AE"/>
    <w:rsid w:val="00520896"/>
    <w:rsid w:val="0052097F"/>
    <w:rsid w:val="005209D4"/>
    <w:rsid w:val="00520BA8"/>
    <w:rsid w:val="005210E8"/>
    <w:rsid w:val="005212C6"/>
    <w:rsid w:val="0052131E"/>
    <w:rsid w:val="005213E6"/>
    <w:rsid w:val="00521933"/>
    <w:rsid w:val="00521947"/>
    <w:rsid w:val="00521A77"/>
    <w:rsid w:val="00521C58"/>
    <w:rsid w:val="00521DA6"/>
    <w:rsid w:val="00521DD3"/>
    <w:rsid w:val="00521E7B"/>
    <w:rsid w:val="00521F1B"/>
    <w:rsid w:val="00521FA4"/>
    <w:rsid w:val="005223B8"/>
    <w:rsid w:val="005224F9"/>
    <w:rsid w:val="005227D1"/>
    <w:rsid w:val="00522C25"/>
    <w:rsid w:val="00522D26"/>
    <w:rsid w:val="00522F01"/>
    <w:rsid w:val="005230BD"/>
    <w:rsid w:val="00523E66"/>
    <w:rsid w:val="005240C4"/>
    <w:rsid w:val="005241A9"/>
    <w:rsid w:val="00524279"/>
    <w:rsid w:val="005245D0"/>
    <w:rsid w:val="00524742"/>
    <w:rsid w:val="005248A7"/>
    <w:rsid w:val="005249EA"/>
    <w:rsid w:val="00524A48"/>
    <w:rsid w:val="00524B07"/>
    <w:rsid w:val="00524DEE"/>
    <w:rsid w:val="00524E29"/>
    <w:rsid w:val="00524E7B"/>
    <w:rsid w:val="00525121"/>
    <w:rsid w:val="0052557E"/>
    <w:rsid w:val="005257F1"/>
    <w:rsid w:val="00525ADE"/>
    <w:rsid w:val="00525EA8"/>
    <w:rsid w:val="00525ECA"/>
    <w:rsid w:val="00525F12"/>
    <w:rsid w:val="00526015"/>
    <w:rsid w:val="00526421"/>
    <w:rsid w:val="00526673"/>
    <w:rsid w:val="0052668C"/>
    <w:rsid w:val="00526783"/>
    <w:rsid w:val="00526808"/>
    <w:rsid w:val="00526A96"/>
    <w:rsid w:val="00526D2D"/>
    <w:rsid w:val="00526EEB"/>
    <w:rsid w:val="00527042"/>
    <w:rsid w:val="0052713B"/>
    <w:rsid w:val="005272A0"/>
    <w:rsid w:val="0052786A"/>
    <w:rsid w:val="00527897"/>
    <w:rsid w:val="00527DD7"/>
    <w:rsid w:val="00527F0E"/>
    <w:rsid w:val="00527F73"/>
    <w:rsid w:val="005300D4"/>
    <w:rsid w:val="00530278"/>
    <w:rsid w:val="005302C2"/>
    <w:rsid w:val="0053030E"/>
    <w:rsid w:val="00530325"/>
    <w:rsid w:val="0053087F"/>
    <w:rsid w:val="0053097A"/>
    <w:rsid w:val="00530AA7"/>
    <w:rsid w:val="00530C9A"/>
    <w:rsid w:val="00530D36"/>
    <w:rsid w:val="00530EC5"/>
    <w:rsid w:val="00530ED8"/>
    <w:rsid w:val="005311C0"/>
    <w:rsid w:val="00531344"/>
    <w:rsid w:val="005313A8"/>
    <w:rsid w:val="00531462"/>
    <w:rsid w:val="0053162E"/>
    <w:rsid w:val="00531683"/>
    <w:rsid w:val="005318F5"/>
    <w:rsid w:val="0053195F"/>
    <w:rsid w:val="00531CA9"/>
    <w:rsid w:val="00531D31"/>
    <w:rsid w:val="00531EE2"/>
    <w:rsid w:val="00531FB5"/>
    <w:rsid w:val="005320A0"/>
    <w:rsid w:val="005320E5"/>
    <w:rsid w:val="00532360"/>
    <w:rsid w:val="0053250E"/>
    <w:rsid w:val="00532510"/>
    <w:rsid w:val="00532576"/>
    <w:rsid w:val="005326CF"/>
    <w:rsid w:val="005327E3"/>
    <w:rsid w:val="00532A2A"/>
    <w:rsid w:val="00532A9E"/>
    <w:rsid w:val="00532AF5"/>
    <w:rsid w:val="005330D2"/>
    <w:rsid w:val="005331E5"/>
    <w:rsid w:val="00533287"/>
    <w:rsid w:val="005333D3"/>
    <w:rsid w:val="0053352F"/>
    <w:rsid w:val="00533567"/>
    <w:rsid w:val="0053373B"/>
    <w:rsid w:val="00533D71"/>
    <w:rsid w:val="00533D9A"/>
    <w:rsid w:val="00533EA2"/>
    <w:rsid w:val="0053405F"/>
    <w:rsid w:val="00534143"/>
    <w:rsid w:val="005342DF"/>
    <w:rsid w:val="00534738"/>
    <w:rsid w:val="00534851"/>
    <w:rsid w:val="00534BCA"/>
    <w:rsid w:val="00534DF8"/>
    <w:rsid w:val="005350CA"/>
    <w:rsid w:val="0053512F"/>
    <w:rsid w:val="005351F1"/>
    <w:rsid w:val="005353EC"/>
    <w:rsid w:val="005354A2"/>
    <w:rsid w:val="00535D2C"/>
    <w:rsid w:val="00535EC0"/>
    <w:rsid w:val="00535FFA"/>
    <w:rsid w:val="00536090"/>
    <w:rsid w:val="005361C4"/>
    <w:rsid w:val="005362F3"/>
    <w:rsid w:val="00536454"/>
    <w:rsid w:val="005364F2"/>
    <w:rsid w:val="005367E5"/>
    <w:rsid w:val="0053680E"/>
    <w:rsid w:val="00536B04"/>
    <w:rsid w:val="00536D49"/>
    <w:rsid w:val="00537041"/>
    <w:rsid w:val="0053757F"/>
    <w:rsid w:val="005375B1"/>
    <w:rsid w:val="005376CB"/>
    <w:rsid w:val="0053777C"/>
    <w:rsid w:val="00537883"/>
    <w:rsid w:val="00537AEA"/>
    <w:rsid w:val="00537C10"/>
    <w:rsid w:val="00537DAA"/>
    <w:rsid w:val="00537FAA"/>
    <w:rsid w:val="00540033"/>
    <w:rsid w:val="005400C8"/>
    <w:rsid w:val="005401AD"/>
    <w:rsid w:val="005404F9"/>
    <w:rsid w:val="00540727"/>
    <w:rsid w:val="005407C3"/>
    <w:rsid w:val="0054080D"/>
    <w:rsid w:val="0054090A"/>
    <w:rsid w:val="00540AF3"/>
    <w:rsid w:val="005415FD"/>
    <w:rsid w:val="005416C2"/>
    <w:rsid w:val="005419C2"/>
    <w:rsid w:val="00541A83"/>
    <w:rsid w:val="00541B5C"/>
    <w:rsid w:val="00541C2A"/>
    <w:rsid w:val="0054231B"/>
    <w:rsid w:val="00542330"/>
    <w:rsid w:val="00542352"/>
    <w:rsid w:val="00542654"/>
    <w:rsid w:val="005428CC"/>
    <w:rsid w:val="005428E0"/>
    <w:rsid w:val="00542B38"/>
    <w:rsid w:val="00542B7C"/>
    <w:rsid w:val="00542B96"/>
    <w:rsid w:val="0054309F"/>
    <w:rsid w:val="00543252"/>
    <w:rsid w:val="0054341E"/>
    <w:rsid w:val="00543448"/>
    <w:rsid w:val="0054347C"/>
    <w:rsid w:val="005434C7"/>
    <w:rsid w:val="00543558"/>
    <w:rsid w:val="0054377A"/>
    <w:rsid w:val="00543BCB"/>
    <w:rsid w:val="00543C4C"/>
    <w:rsid w:val="00543C9A"/>
    <w:rsid w:val="00543DBA"/>
    <w:rsid w:val="0054423F"/>
    <w:rsid w:val="00544A58"/>
    <w:rsid w:val="00544F2A"/>
    <w:rsid w:val="00544FCF"/>
    <w:rsid w:val="00544FD7"/>
    <w:rsid w:val="0054500C"/>
    <w:rsid w:val="005450DB"/>
    <w:rsid w:val="005451A3"/>
    <w:rsid w:val="005452CE"/>
    <w:rsid w:val="0054541D"/>
    <w:rsid w:val="00545467"/>
    <w:rsid w:val="005454E0"/>
    <w:rsid w:val="005457BE"/>
    <w:rsid w:val="00545A07"/>
    <w:rsid w:val="00545C71"/>
    <w:rsid w:val="00545E6E"/>
    <w:rsid w:val="00545FE7"/>
    <w:rsid w:val="005460AF"/>
    <w:rsid w:val="00546198"/>
    <w:rsid w:val="00546546"/>
    <w:rsid w:val="0054676B"/>
    <w:rsid w:val="005470C8"/>
    <w:rsid w:val="0054716E"/>
    <w:rsid w:val="0054727F"/>
    <w:rsid w:val="005472E5"/>
    <w:rsid w:val="00547341"/>
    <w:rsid w:val="005473FB"/>
    <w:rsid w:val="005474AE"/>
    <w:rsid w:val="00547659"/>
    <w:rsid w:val="005477EA"/>
    <w:rsid w:val="00547FA1"/>
    <w:rsid w:val="00550095"/>
    <w:rsid w:val="0055014F"/>
    <w:rsid w:val="0055039D"/>
    <w:rsid w:val="00550D6A"/>
    <w:rsid w:val="00550D98"/>
    <w:rsid w:val="00550F56"/>
    <w:rsid w:val="0055112F"/>
    <w:rsid w:val="00551278"/>
    <w:rsid w:val="0055150B"/>
    <w:rsid w:val="0055164B"/>
    <w:rsid w:val="005519EA"/>
    <w:rsid w:val="00551DEA"/>
    <w:rsid w:val="0055233B"/>
    <w:rsid w:val="00552841"/>
    <w:rsid w:val="005528DF"/>
    <w:rsid w:val="005528E7"/>
    <w:rsid w:val="00552BFB"/>
    <w:rsid w:val="00552C6E"/>
    <w:rsid w:val="00552D04"/>
    <w:rsid w:val="00552D46"/>
    <w:rsid w:val="005530EE"/>
    <w:rsid w:val="005531A4"/>
    <w:rsid w:val="005536C4"/>
    <w:rsid w:val="0055395B"/>
    <w:rsid w:val="00553BFA"/>
    <w:rsid w:val="00553C1F"/>
    <w:rsid w:val="00553D5E"/>
    <w:rsid w:val="00553F37"/>
    <w:rsid w:val="005540C2"/>
    <w:rsid w:val="00554138"/>
    <w:rsid w:val="005542D1"/>
    <w:rsid w:val="005542F0"/>
    <w:rsid w:val="00554392"/>
    <w:rsid w:val="005543AF"/>
    <w:rsid w:val="005545F4"/>
    <w:rsid w:val="0055460A"/>
    <w:rsid w:val="005546E0"/>
    <w:rsid w:val="00554707"/>
    <w:rsid w:val="0055480E"/>
    <w:rsid w:val="005548C6"/>
    <w:rsid w:val="00555008"/>
    <w:rsid w:val="005550B7"/>
    <w:rsid w:val="005551CE"/>
    <w:rsid w:val="00555305"/>
    <w:rsid w:val="00555669"/>
    <w:rsid w:val="00555AA0"/>
    <w:rsid w:val="00555C25"/>
    <w:rsid w:val="00555F2F"/>
    <w:rsid w:val="005565C7"/>
    <w:rsid w:val="005567EE"/>
    <w:rsid w:val="0055692D"/>
    <w:rsid w:val="00556998"/>
    <w:rsid w:val="00556A99"/>
    <w:rsid w:val="00556E9C"/>
    <w:rsid w:val="00556F53"/>
    <w:rsid w:val="00557154"/>
    <w:rsid w:val="005572A3"/>
    <w:rsid w:val="00557372"/>
    <w:rsid w:val="00557424"/>
    <w:rsid w:val="00557820"/>
    <w:rsid w:val="00557823"/>
    <w:rsid w:val="005578FE"/>
    <w:rsid w:val="00557B56"/>
    <w:rsid w:val="00557D39"/>
    <w:rsid w:val="00557D49"/>
    <w:rsid w:val="00557DE7"/>
    <w:rsid w:val="00557E52"/>
    <w:rsid w:val="00557E66"/>
    <w:rsid w:val="00557EC7"/>
    <w:rsid w:val="00560052"/>
    <w:rsid w:val="0056024C"/>
    <w:rsid w:val="00560250"/>
    <w:rsid w:val="0056036F"/>
    <w:rsid w:val="005605F6"/>
    <w:rsid w:val="00560753"/>
    <w:rsid w:val="0056077F"/>
    <w:rsid w:val="00560DFC"/>
    <w:rsid w:val="00560E2E"/>
    <w:rsid w:val="00560E47"/>
    <w:rsid w:val="00560F75"/>
    <w:rsid w:val="005610C7"/>
    <w:rsid w:val="00561332"/>
    <w:rsid w:val="005614C4"/>
    <w:rsid w:val="005614C6"/>
    <w:rsid w:val="005615E0"/>
    <w:rsid w:val="00561FBA"/>
    <w:rsid w:val="00562032"/>
    <w:rsid w:val="0056206F"/>
    <w:rsid w:val="00562278"/>
    <w:rsid w:val="005624F7"/>
    <w:rsid w:val="00562729"/>
    <w:rsid w:val="005628B6"/>
    <w:rsid w:val="00562F27"/>
    <w:rsid w:val="00562F45"/>
    <w:rsid w:val="005632DF"/>
    <w:rsid w:val="00563884"/>
    <w:rsid w:val="00563A15"/>
    <w:rsid w:val="00563A96"/>
    <w:rsid w:val="00563CE2"/>
    <w:rsid w:val="00563DC1"/>
    <w:rsid w:val="00564691"/>
    <w:rsid w:val="005646D5"/>
    <w:rsid w:val="005648AF"/>
    <w:rsid w:val="005648D6"/>
    <w:rsid w:val="00564A4B"/>
    <w:rsid w:val="00564B9A"/>
    <w:rsid w:val="00564CC8"/>
    <w:rsid w:val="00564E98"/>
    <w:rsid w:val="005650F2"/>
    <w:rsid w:val="0056519F"/>
    <w:rsid w:val="00565335"/>
    <w:rsid w:val="00565452"/>
    <w:rsid w:val="005656D9"/>
    <w:rsid w:val="00565FCF"/>
    <w:rsid w:val="005660EE"/>
    <w:rsid w:val="0056636E"/>
    <w:rsid w:val="00566454"/>
    <w:rsid w:val="0056674D"/>
    <w:rsid w:val="005667E4"/>
    <w:rsid w:val="005669D8"/>
    <w:rsid w:val="00566A31"/>
    <w:rsid w:val="00566AA6"/>
    <w:rsid w:val="00566B02"/>
    <w:rsid w:val="00566DF2"/>
    <w:rsid w:val="00566E46"/>
    <w:rsid w:val="00566FCB"/>
    <w:rsid w:val="00567023"/>
    <w:rsid w:val="005671D0"/>
    <w:rsid w:val="00567303"/>
    <w:rsid w:val="005675B4"/>
    <w:rsid w:val="00567AD3"/>
    <w:rsid w:val="00567C62"/>
    <w:rsid w:val="00567CC0"/>
    <w:rsid w:val="00570035"/>
    <w:rsid w:val="005703C7"/>
    <w:rsid w:val="00570491"/>
    <w:rsid w:val="005704A8"/>
    <w:rsid w:val="0057061E"/>
    <w:rsid w:val="0057072C"/>
    <w:rsid w:val="005707EC"/>
    <w:rsid w:val="00570A20"/>
    <w:rsid w:val="00570A2D"/>
    <w:rsid w:val="00570B21"/>
    <w:rsid w:val="005711B9"/>
    <w:rsid w:val="00571490"/>
    <w:rsid w:val="005717A2"/>
    <w:rsid w:val="00571A35"/>
    <w:rsid w:val="0057204E"/>
    <w:rsid w:val="00572091"/>
    <w:rsid w:val="0057210A"/>
    <w:rsid w:val="0057213F"/>
    <w:rsid w:val="005726EC"/>
    <w:rsid w:val="00572703"/>
    <w:rsid w:val="00572803"/>
    <w:rsid w:val="0057286E"/>
    <w:rsid w:val="005728F5"/>
    <w:rsid w:val="005729F3"/>
    <w:rsid w:val="00572F02"/>
    <w:rsid w:val="005731C4"/>
    <w:rsid w:val="005734A8"/>
    <w:rsid w:val="005737C1"/>
    <w:rsid w:val="005737C7"/>
    <w:rsid w:val="00573A46"/>
    <w:rsid w:val="00573C13"/>
    <w:rsid w:val="00573C43"/>
    <w:rsid w:val="005740B1"/>
    <w:rsid w:val="005740D6"/>
    <w:rsid w:val="005741AC"/>
    <w:rsid w:val="005742D6"/>
    <w:rsid w:val="00574611"/>
    <w:rsid w:val="0057471A"/>
    <w:rsid w:val="00574789"/>
    <w:rsid w:val="00574F3B"/>
    <w:rsid w:val="00574FA8"/>
    <w:rsid w:val="00575241"/>
    <w:rsid w:val="0057547D"/>
    <w:rsid w:val="005754FE"/>
    <w:rsid w:val="00575557"/>
    <w:rsid w:val="00575607"/>
    <w:rsid w:val="005759E0"/>
    <w:rsid w:val="00575ABC"/>
    <w:rsid w:val="00575B8B"/>
    <w:rsid w:val="00575C32"/>
    <w:rsid w:val="00575CBA"/>
    <w:rsid w:val="00575D11"/>
    <w:rsid w:val="00575E0F"/>
    <w:rsid w:val="0057620C"/>
    <w:rsid w:val="005762CF"/>
    <w:rsid w:val="00576314"/>
    <w:rsid w:val="0057635F"/>
    <w:rsid w:val="00576449"/>
    <w:rsid w:val="00576738"/>
    <w:rsid w:val="00576951"/>
    <w:rsid w:val="00576C1B"/>
    <w:rsid w:val="00576D0E"/>
    <w:rsid w:val="00576E0B"/>
    <w:rsid w:val="00577034"/>
    <w:rsid w:val="00577147"/>
    <w:rsid w:val="00577261"/>
    <w:rsid w:val="0057741A"/>
    <w:rsid w:val="00577461"/>
    <w:rsid w:val="005775A1"/>
    <w:rsid w:val="005775E3"/>
    <w:rsid w:val="00577729"/>
    <w:rsid w:val="00577879"/>
    <w:rsid w:val="00577A94"/>
    <w:rsid w:val="00577AF0"/>
    <w:rsid w:val="00577B93"/>
    <w:rsid w:val="00577C51"/>
    <w:rsid w:val="00577CD5"/>
    <w:rsid w:val="0058000E"/>
    <w:rsid w:val="0058049D"/>
    <w:rsid w:val="005804FD"/>
    <w:rsid w:val="0058055D"/>
    <w:rsid w:val="005807AC"/>
    <w:rsid w:val="0058089F"/>
    <w:rsid w:val="005809BF"/>
    <w:rsid w:val="00580B7A"/>
    <w:rsid w:val="00580BF8"/>
    <w:rsid w:val="00580DC9"/>
    <w:rsid w:val="00580E7A"/>
    <w:rsid w:val="005812BB"/>
    <w:rsid w:val="005817BB"/>
    <w:rsid w:val="00581992"/>
    <w:rsid w:val="00581D0F"/>
    <w:rsid w:val="00581F52"/>
    <w:rsid w:val="0058267E"/>
    <w:rsid w:val="005826E7"/>
    <w:rsid w:val="00582851"/>
    <w:rsid w:val="00582876"/>
    <w:rsid w:val="005828BF"/>
    <w:rsid w:val="00582939"/>
    <w:rsid w:val="00582B33"/>
    <w:rsid w:val="00582DEB"/>
    <w:rsid w:val="00582DF4"/>
    <w:rsid w:val="00583161"/>
    <w:rsid w:val="0058340B"/>
    <w:rsid w:val="005835E6"/>
    <w:rsid w:val="00583992"/>
    <w:rsid w:val="00583A08"/>
    <w:rsid w:val="00583AF7"/>
    <w:rsid w:val="00583CFE"/>
    <w:rsid w:val="00583E1E"/>
    <w:rsid w:val="00584172"/>
    <w:rsid w:val="00584471"/>
    <w:rsid w:val="00584E08"/>
    <w:rsid w:val="00584FA7"/>
    <w:rsid w:val="0058510D"/>
    <w:rsid w:val="00585309"/>
    <w:rsid w:val="0058537E"/>
    <w:rsid w:val="0058548C"/>
    <w:rsid w:val="00585816"/>
    <w:rsid w:val="00585C33"/>
    <w:rsid w:val="00585DDD"/>
    <w:rsid w:val="00585E61"/>
    <w:rsid w:val="00586146"/>
    <w:rsid w:val="0058625F"/>
    <w:rsid w:val="0058643B"/>
    <w:rsid w:val="005865CA"/>
    <w:rsid w:val="00586981"/>
    <w:rsid w:val="00586AD3"/>
    <w:rsid w:val="00586E8B"/>
    <w:rsid w:val="00587141"/>
    <w:rsid w:val="00587298"/>
    <w:rsid w:val="005873B9"/>
    <w:rsid w:val="00587513"/>
    <w:rsid w:val="00587693"/>
    <w:rsid w:val="00587766"/>
    <w:rsid w:val="00587847"/>
    <w:rsid w:val="00587D6F"/>
    <w:rsid w:val="00587EF8"/>
    <w:rsid w:val="00587FC0"/>
    <w:rsid w:val="00590640"/>
    <w:rsid w:val="005906E0"/>
    <w:rsid w:val="00590740"/>
    <w:rsid w:val="0059077B"/>
    <w:rsid w:val="00590856"/>
    <w:rsid w:val="0059088F"/>
    <w:rsid w:val="00590B97"/>
    <w:rsid w:val="00591087"/>
    <w:rsid w:val="005911EC"/>
    <w:rsid w:val="0059131B"/>
    <w:rsid w:val="005914F3"/>
    <w:rsid w:val="00591633"/>
    <w:rsid w:val="0059185D"/>
    <w:rsid w:val="00591965"/>
    <w:rsid w:val="00591D9E"/>
    <w:rsid w:val="005921EC"/>
    <w:rsid w:val="0059241C"/>
    <w:rsid w:val="0059247E"/>
    <w:rsid w:val="00592625"/>
    <w:rsid w:val="005926A7"/>
    <w:rsid w:val="0059272A"/>
    <w:rsid w:val="005928CF"/>
    <w:rsid w:val="00592A83"/>
    <w:rsid w:val="00592C11"/>
    <w:rsid w:val="00592D42"/>
    <w:rsid w:val="00592DAF"/>
    <w:rsid w:val="00592DF9"/>
    <w:rsid w:val="00592F60"/>
    <w:rsid w:val="005933BC"/>
    <w:rsid w:val="0059356B"/>
    <w:rsid w:val="005937FF"/>
    <w:rsid w:val="0059389E"/>
    <w:rsid w:val="00593AD2"/>
    <w:rsid w:val="00593F3A"/>
    <w:rsid w:val="00593F94"/>
    <w:rsid w:val="00593FCC"/>
    <w:rsid w:val="005945CC"/>
    <w:rsid w:val="0059472E"/>
    <w:rsid w:val="00594794"/>
    <w:rsid w:val="005947B6"/>
    <w:rsid w:val="00594CB2"/>
    <w:rsid w:val="0059504D"/>
    <w:rsid w:val="0059537E"/>
    <w:rsid w:val="00595390"/>
    <w:rsid w:val="00595858"/>
    <w:rsid w:val="00595891"/>
    <w:rsid w:val="005959FA"/>
    <w:rsid w:val="00595D79"/>
    <w:rsid w:val="00595DE3"/>
    <w:rsid w:val="00595E65"/>
    <w:rsid w:val="00595FE7"/>
    <w:rsid w:val="005960FA"/>
    <w:rsid w:val="005962C2"/>
    <w:rsid w:val="00596428"/>
    <w:rsid w:val="0059643F"/>
    <w:rsid w:val="0059645F"/>
    <w:rsid w:val="005964A7"/>
    <w:rsid w:val="005964D9"/>
    <w:rsid w:val="0059668D"/>
    <w:rsid w:val="005968CA"/>
    <w:rsid w:val="00596934"/>
    <w:rsid w:val="00596B7F"/>
    <w:rsid w:val="00596C4E"/>
    <w:rsid w:val="00596EF0"/>
    <w:rsid w:val="005970E0"/>
    <w:rsid w:val="00597778"/>
    <w:rsid w:val="0059796A"/>
    <w:rsid w:val="00597B26"/>
    <w:rsid w:val="00597F2E"/>
    <w:rsid w:val="00597F53"/>
    <w:rsid w:val="005A0202"/>
    <w:rsid w:val="005A0256"/>
    <w:rsid w:val="005A025E"/>
    <w:rsid w:val="005A02F6"/>
    <w:rsid w:val="005A0581"/>
    <w:rsid w:val="005A0A94"/>
    <w:rsid w:val="005A0BFC"/>
    <w:rsid w:val="005A114B"/>
    <w:rsid w:val="005A1316"/>
    <w:rsid w:val="005A1437"/>
    <w:rsid w:val="005A14C7"/>
    <w:rsid w:val="005A1588"/>
    <w:rsid w:val="005A17B4"/>
    <w:rsid w:val="005A1C1A"/>
    <w:rsid w:val="005A1D88"/>
    <w:rsid w:val="005A1EC9"/>
    <w:rsid w:val="005A22F9"/>
    <w:rsid w:val="005A26CD"/>
    <w:rsid w:val="005A2823"/>
    <w:rsid w:val="005A2927"/>
    <w:rsid w:val="005A29D0"/>
    <w:rsid w:val="005A2A53"/>
    <w:rsid w:val="005A2B27"/>
    <w:rsid w:val="005A2EC6"/>
    <w:rsid w:val="005A2FD0"/>
    <w:rsid w:val="005A2FFF"/>
    <w:rsid w:val="005A3043"/>
    <w:rsid w:val="005A30F2"/>
    <w:rsid w:val="005A32B0"/>
    <w:rsid w:val="005A356F"/>
    <w:rsid w:val="005A35B3"/>
    <w:rsid w:val="005A371B"/>
    <w:rsid w:val="005A3722"/>
    <w:rsid w:val="005A375E"/>
    <w:rsid w:val="005A3A0F"/>
    <w:rsid w:val="005A3C25"/>
    <w:rsid w:val="005A3D42"/>
    <w:rsid w:val="005A3E47"/>
    <w:rsid w:val="005A3F43"/>
    <w:rsid w:val="005A403C"/>
    <w:rsid w:val="005A416F"/>
    <w:rsid w:val="005A441C"/>
    <w:rsid w:val="005A4490"/>
    <w:rsid w:val="005A449E"/>
    <w:rsid w:val="005A4B65"/>
    <w:rsid w:val="005A4B77"/>
    <w:rsid w:val="005A4EB7"/>
    <w:rsid w:val="005A506C"/>
    <w:rsid w:val="005A53FE"/>
    <w:rsid w:val="005A559A"/>
    <w:rsid w:val="005A55C8"/>
    <w:rsid w:val="005A5649"/>
    <w:rsid w:val="005A57F6"/>
    <w:rsid w:val="005A581D"/>
    <w:rsid w:val="005A592D"/>
    <w:rsid w:val="005A5A9E"/>
    <w:rsid w:val="005A5D42"/>
    <w:rsid w:val="005A5ECC"/>
    <w:rsid w:val="005A5FD6"/>
    <w:rsid w:val="005A60F5"/>
    <w:rsid w:val="005A61DC"/>
    <w:rsid w:val="005A62D7"/>
    <w:rsid w:val="005A64AE"/>
    <w:rsid w:val="005A6516"/>
    <w:rsid w:val="005A6985"/>
    <w:rsid w:val="005A6ADD"/>
    <w:rsid w:val="005A702F"/>
    <w:rsid w:val="005A7081"/>
    <w:rsid w:val="005A7187"/>
    <w:rsid w:val="005A76DE"/>
    <w:rsid w:val="005A79CC"/>
    <w:rsid w:val="005A7C1A"/>
    <w:rsid w:val="005A7C6A"/>
    <w:rsid w:val="005A7CA1"/>
    <w:rsid w:val="005A7DE3"/>
    <w:rsid w:val="005B009B"/>
    <w:rsid w:val="005B0301"/>
    <w:rsid w:val="005B033C"/>
    <w:rsid w:val="005B04C9"/>
    <w:rsid w:val="005B05FB"/>
    <w:rsid w:val="005B0613"/>
    <w:rsid w:val="005B0687"/>
    <w:rsid w:val="005B0892"/>
    <w:rsid w:val="005B0BB9"/>
    <w:rsid w:val="005B0D16"/>
    <w:rsid w:val="005B1033"/>
    <w:rsid w:val="005B1329"/>
    <w:rsid w:val="005B1511"/>
    <w:rsid w:val="005B17A9"/>
    <w:rsid w:val="005B17D5"/>
    <w:rsid w:val="005B1AB7"/>
    <w:rsid w:val="005B1B6A"/>
    <w:rsid w:val="005B1BFC"/>
    <w:rsid w:val="005B1CF7"/>
    <w:rsid w:val="005B1E92"/>
    <w:rsid w:val="005B2442"/>
    <w:rsid w:val="005B2928"/>
    <w:rsid w:val="005B2BC2"/>
    <w:rsid w:val="005B2E4A"/>
    <w:rsid w:val="005B3133"/>
    <w:rsid w:val="005B31CE"/>
    <w:rsid w:val="005B3366"/>
    <w:rsid w:val="005B33D4"/>
    <w:rsid w:val="005B3511"/>
    <w:rsid w:val="005B3B2F"/>
    <w:rsid w:val="005B3DD6"/>
    <w:rsid w:val="005B3E18"/>
    <w:rsid w:val="005B3F86"/>
    <w:rsid w:val="005B407D"/>
    <w:rsid w:val="005B415A"/>
    <w:rsid w:val="005B419A"/>
    <w:rsid w:val="005B419F"/>
    <w:rsid w:val="005B4286"/>
    <w:rsid w:val="005B42A3"/>
    <w:rsid w:val="005B4399"/>
    <w:rsid w:val="005B43AD"/>
    <w:rsid w:val="005B4717"/>
    <w:rsid w:val="005B4730"/>
    <w:rsid w:val="005B499E"/>
    <w:rsid w:val="005B4C90"/>
    <w:rsid w:val="005B506D"/>
    <w:rsid w:val="005B5095"/>
    <w:rsid w:val="005B52F9"/>
    <w:rsid w:val="005B54CD"/>
    <w:rsid w:val="005B60FD"/>
    <w:rsid w:val="005B63EC"/>
    <w:rsid w:val="005B6647"/>
    <w:rsid w:val="005B671E"/>
    <w:rsid w:val="005B6BAA"/>
    <w:rsid w:val="005B6D94"/>
    <w:rsid w:val="005B6DF9"/>
    <w:rsid w:val="005B6E00"/>
    <w:rsid w:val="005B6F5D"/>
    <w:rsid w:val="005B73D5"/>
    <w:rsid w:val="005B7479"/>
    <w:rsid w:val="005B76E9"/>
    <w:rsid w:val="005B775E"/>
    <w:rsid w:val="005B7C84"/>
    <w:rsid w:val="005B7D88"/>
    <w:rsid w:val="005B7E1C"/>
    <w:rsid w:val="005B7FB7"/>
    <w:rsid w:val="005C025C"/>
    <w:rsid w:val="005C0267"/>
    <w:rsid w:val="005C0678"/>
    <w:rsid w:val="005C0730"/>
    <w:rsid w:val="005C0900"/>
    <w:rsid w:val="005C0990"/>
    <w:rsid w:val="005C0B49"/>
    <w:rsid w:val="005C0C35"/>
    <w:rsid w:val="005C0D91"/>
    <w:rsid w:val="005C0EB8"/>
    <w:rsid w:val="005C0EED"/>
    <w:rsid w:val="005C0F91"/>
    <w:rsid w:val="005C166F"/>
    <w:rsid w:val="005C17BD"/>
    <w:rsid w:val="005C1A27"/>
    <w:rsid w:val="005C1D21"/>
    <w:rsid w:val="005C1D3C"/>
    <w:rsid w:val="005C200F"/>
    <w:rsid w:val="005C20D9"/>
    <w:rsid w:val="005C214F"/>
    <w:rsid w:val="005C234E"/>
    <w:rsid w:val="005C23B6"/>
    <w:rsid w:val="005C24A2"/>
    <w:rsid w:val="005C24EB"/>
    <w:rsid w:val="005C2693"/>
    <w:rsid w:val="005C274B"/>
    <w:rsid w:val="005C277D"/>
    <w:rsid w:val="005C2C40"/>
    <w:rsid w:val="005C3245"/>
    <w:rsid w:val="005C336F"/>
    <w:rsid w:val="005C3B31"/>
    <w:rsid w:val="005C3D68"/>
    <w:rsid w:val="005C4085"/>
    <w:rsid w:val="005C4256"/>
    <w:rsid w:val="005C47B7"/>
    <w:rsid w:val="005C4C0C"/>
    <w:rsid w:val="005C4CE0"/>
    <w:rsid w:val="005C4D8F"/>
    <w:rsid w:val="005C51E5"/>
    <w:rsid w:val="005C541A"/>
    <w:rsid w:val="005C56A1"/>
    <w:rsid w:val="005C5B92"/>
    <w:rsid w:val="005C5C72"/>
    <w:rsid w:val="005C5CBA"/>
    <w:rsid w:val="005C5FEB"/>
    <w:rsid w:val="005C647C"/>
    <w:rsid w:val="005C66D4"/>
    <w:rsid w:val="005C70B3"/>
    <w:rsid w:val="005C71EC"/>
    <w:rsid w:val="005C7495"/>
    <w:rsid w:val="005C75BA"/>
    <w:rsid w:val="005C78DD"/>
    <w:rsid w:val="005C7A02"/>
    <w:rsid w:val="005C7A1A"/>
    <w:rsid w:val="005C7DB4"/>
    <w:rsid w:val="005C7EB5"/>
    <w:rsid w:val="005C7ED0"/>
    <w:rsid w:val="005C7FF0"/>
    <w:rsid w:val="005D0000"/>
    <w:rsid w:val="005D004D"/>
    <w:rsid w:val="005D0127"/>
    <w:rsid w:val="005D0129"/>
    <w:rsid w:val="005D071C"/>
    <w:rsid w:val="005D073F"/>
    <w:rsid w:val="005D0ADD"/>
    <w:rsid w:val="005D0C19"/>
    <w:rsid w:val="005D0C20"/>
    <w:rsid w:val="005D0E44"/>
    <w:rsid w:val="005D107B"/>
    <w:rsid w:val="005D1093"/>
    <w:rsid w:val="005D111A"/>
    <w:rsid w:val="005D12EA"/>
    <w:rsid w:val="005D1331"/>
    <w:rsid w:val="005D13E9"/>
    <w:rsid w:val="005D1409"/>
    <w:rsid w:val="005D1546"/>
    <w:rsid w:val="005D18F7"/>
    <w:rsid w:val="005D1CCF"/>
    <w:rsid w:val="005D1F8C"/>
    <w:rsid w:val="005D2024"/>
    <w:rsid w:val="005D2255"/>
    <w:rsid w:val="005D24BE"/>
    <w:rsid w:val="005D2674"/>
    <w:rsid w:val="005D27EC"/>
    <w:rsid w:val="005D2C6E"/>
    <w:rsid w:val="005D2D81"/>
    <w:rsid w:val="005D2FFB"/>
    <w:rsid w:val="005D304D"/>
    <w:rsid w:val="005D3106"/>
    <w:rsid w:val="005D32F8"/>
    <w:rsid w:val="005D3710"/>
    <w:rsid w:val="005D391A"/>
    <w:rsid w:val="005D3ABB"/>
    <w:rsid w:val="005D3BBA"/>
    <w:rsid w:val="005D3C6B"/>
    <w:rsid w:val="005D3D53"/>
    <w:rsid w:val="005D4378"/>
    <w:rsid w:val="005D43E2"/>
    <w:rsid w:val="005D4411"/>
    <w:rsid w:val="005D4564"/>
    <w:rsid w:val="005D45D5"/>
    <w:rsid w:val="005D482C"/>
    <w:rsid w:val="005D493C"/>
    <w:rsid w:val="005D49A6"/>
    <w:rsid w:val="005D4C14"/>
    <w:rsid w:val="005D4EB3"/>
    <w:rsid w:val="005D5102"/>
    <w:rsid w:val="005D5183"/>
    <w:rsid w:val="005D5351"/>
    <w:rsid w:val="005D5376"/>
    <w:rsid w:val="005D5579"/>
    <w:rsid w:val="005D56B9"/>
    <w:rsid w:val="005D5955"/>
    <w:rsid w:val="005D5A5B"/>
    <w:rsid w:val="005D5A69"/>
    <w:rsid w:val="005D5A6D"/>
    <w:rsid w:val="005D5B2F"/>
    <w:rsid w:val="005D5C9E"/>
    <w:rsid w:val="005D5E4C"/>
    <w:rsid w:val="005D5E6C"/>
    <w:rsid w:val="005D5FD6"/>
    <w:rsid w:val="005D6353"/>
    <w:rsid w:val="005D648C"/>
    <w:rsid w:val="005D68BF"/>
    <w:rsid w:val="005D6936"/>
    <w:rsid w:val="005D6AFB"/>
    <w:rsid w:val="005D6B8A"/>
    <w:rsid w:val="005D6CCD"/>
    <w:rsid w:val="005D7217"/>
    <w:rsid w:val="005D7395"/>
    <w:rsid w:val="005D769B"/>
    <w:rsid w:val="005D7804"/>
    <w:rsid w:val="005D7BB6"/>
    <w:rsid w:val="005D7D39"/>
    <w:rsid w:val="005D7FEF"/>
    <w:rsid w:val="005E0352"/>
    <w:rsid w:val="005E04D4"/>
    <w:rsid w:val="005E0508"/>
    <w:rsid w:val="005E050D"/>
    <w:rsid w:val="005E05E0"/>
    <w:rsid w:val="005E08E2"/>
    <w:rsid w:val="005E095C"/>
    <w:rsid w:val="005E0C15"/>
    <w:rsid w:val="005E0EEA"/>
    <w:rsid w:val="005E10F7"/>
    <w:rsid w:val="005E1138"/>
    <w:rsid w:val="005E1199"/>
    <w:rsid w:val="005E11AB"/>
    <w:rsid w:val="005E120E"/>
    <w:rsid w:val="005E1314"/>
    <w:rsid w:val="005E147B"/>
    <w:rsid w:val="005E16F4"/>
    <w:rsid w:val="005E17B7"/>
    <w:rsid w:val="005E19AA"/>
    <w:rsid w:val="005E1B37"/>
    <w:rsid w:val="005E1E03"/>
    <w:rsid w:val="005E1E0E"/>
    <w:rsid w:val="005E1F3C"/>
    <w:rsid w:val="005E2179"/>
    <w:rsid w:val="005E23FA"/>
    <w:rsid w:val="005E24BB"/>
    <w:rsid w:val="005E2613"/>
    <w:rsid w:val="005E2730"/>
    <w:rsid w:val="005E280F"/>
    <w:rsid w:val="005E2D6A"/>
    <w:rsid w:val="005E2E94"/>
    <w:rsid w:val="005E3119"/>
    <w:rsid w:val="005E3225"/>
    <w:rsid w:val="005E3435"/>
    <w:rsid w:val="005E348B"/>
    <w:rsid w:val="005E358D"/>
    <w:rsid w:val="005E369C"/>
    <w:rsid w:val="005E376D"/>
    <w:rsid w:val="005E37AD"/>
    <w:rsid w:val="005E3B15"/>
    <w:rsid w:val="005E3D8F"/>
    <w:rsid w:val="005E3FA7"/>
    <w:rsid w:val="005E418C"/>
    <w:rsid w:val="005E425B"/>
    <w:rsid w:val="005E44AE"/>
    <w:rsid w:val="005E485E"/>
    <w:rsid w:val="005E48D1"/>
    <w:rsid w:val="005E4985"/>
    <w:rsid w:val="005E4CF6"/>
    <w:rsid w:val="005E4DFB"/>
    <w:rsid w:val="005E4E44"/>
    <w:rsid w:val="005E4F09"/>
    <w:rsid w:val="005E5052"/>
    <w:rsid w:val="005E5079"/>
    <w:rsid w:val="005E53E7"/>
    <w:rsid w:val="005E57A6"/>
    <w:rsid w:val="005E5852"/>
    <w:rsid w:val="005E5D0E"/>
    <w:rsid w:val="005E5ED7"/>
    <w:rsid w:val="005E6371"/>
    <w:rsid w:val="005E6444"/>
    <w:rsid w:val="005E64EF"/>
    <w:rsid w:val="005E653E"/>
    <w:rsid w:val="005E67E3"/>
    <w:rsid w:val="005E6B92"/>
    <w:rsid w:val="005E6C38"/>
    <w:rsid w:val="005E6D14"/>
    <w:rsid w:val="005E6E8C"/>
    <w:rsid w:val="005E710E"/>
    <w:rsid w:val="005E725C"/>
    <w:rsid w:val="005E7506"/>
    <w:rsid w:val="005E7729"/>
    <w:rsid w:val="005E79A1"/>
    <w:rsid w:val="005E7A62"/>
    <w:rsid w:val="005E7AE2"/>
    <w:rsid w:val="005E7B66"/>
    <w:rsid w:val="005E7E3D"/>
    <w:rsid w:val="005E7F14"/>
    <w:rsid w:val="005E7FB3"/>
    <w:rsid w:val="005F03AE"/>
    <w:rsid w:val="005F0414"/>
    <w:rsid w:val="005F0417"/>
    <w:rsid w:val="005F0565"/>
    <w:rsid w:val="005F069A"/>
    <w:rsid w:val="005F082F"/>
    <w:rsid w:val="005F0C66"/>
    <w:rsid w:val="005F0D15"/>
    <w:rsid w:val="005F0D73"/>
    <w:rsid w:val="005F0E1A"/>
    <w:rsid w:val="005F11A1"/>
    <w:rsid w:val="005F129E"/>
    <w:rsid w:val="005F1362"/>
    <w:rsid w:val="005F14AA"/>
    <w:rsid w:val="005F17FF"/>
    <w:rsid w:val="005F1CB4"/>
    <w:rsid w:val="005F252C"/>
    <w:rsid w:val="005F295F"/>
    <w:rsid w:val="005F2ADA"/>
    <w:rsid w:val="005F2DFD"/>
    <w:rsid w:val="005F2F28"/>
    <w:rsid w:val="005F2FB9"/>
    <w:rsid w:val="005F3094"/>
    <w:rsid w:val="005F3153"/>
    <w:rsid w:val="005F32B9"/>
    <w:rsid w:val="005F3533"/>
    <w:rsid w:val="005F36F6"/>
    <w:rsid w:val="005F37F0"/>
    <w:rsid w:val="005F3AFE"/>
    <w:rsid w:val="005F3C83"/>
    <w:rsid w:val="005F3E86"/>
    <w:rsid w:val="005F43BD"/>
    <w:rsid w:val="005F4515"/>
    <w:rsid w:val="005F462E"/>
    <w:rsid w:val="005F4A3A"/>
    <w:rsid w:val="005F4ACA"/>
    <w:rsid w:val="005F4C9F"/>
    <w:rsid w:val="005F4E13"/>
    <w:rsid w:val="005F53E9"/>
    <w:rsid w:val="005F55AC"/>
    <w:rsid w:val="005F55B1"/>
    <w:rsid w:val="005F57B8"/>
    <w:rsid w:val="005F5B7C"/>
    <w:rsid w:val="005F5CB9"/>
    <w:rsid w:val="005F5D62"/>
    <w:rsid w:val="005F5F00"/>
    <w:rsid w:val="005F625A"/>
    <w:rsid w:val="005F6298"/>
    <w:rsid w:val="005F66D1"/>
    <w:rsid w:val="005F6913"/>
    <w:rsid w:val="005F6C23"/>
    <w:rsid w:val="005F6D15"/>
    <w:rsid w:val="005F6DA0"/>
    <w:rsid w:val="005F6DEA"/>
    <w:rsid w:val="005F70C5"/>
    <w:rsid w:val="005F79D4"/>
    <w:rsid w:val="005F7AD5"/>
    <w:rsid w:val="005F7AEF"/>
    <w:rsid w:val="005F7C81"/>
    <w:rsid w:val="005F7EB8"/>
    <w:rsid w:val="005F7FC6"/>
    <w:rsid w:val="00600191"/>
    <w:rsid w:val="006002E0"/>
    <w:rsid w:val="00600353"/>
    <w:rsid w:val="00600752"/>
    <w:rsid w:val="00600804"/>
    <w:rsid w:val="00600BFA"/>
    <w:rsid w:val="00600EBB"/>
    <w:rsid w:val="006010C6"/>
    <w:rsid w:val="006011D6"/>
    <w:rsid w:val="006013FC"/>
    <w:rsid w:val="006016DD"/>
    <w:rsid w:val="00601BA4"/>
    <w:rsid w:val="00601C3A"/>
    <w:rsid w:val="00601D59"/>
    <w:rsid w:val="00601E94"/>
    <w:rsid w:val="00601FC5"/>
    <w:rsid w:val="00602215"/>
    <w:rsid w:val="0060229C"/>
    <w:rsid w:val="006023A0"/>
    <w:rsid w:val="006023A6"/>
    <w:rsid w:val="00602976"/>
    <w:rsid w:val="00602977"/>
    <w:rsid w:val="00602A0A"/>
    <w:rsid w:val="00602AFE"/>
    <w:rsid w:val="00602E97"/>
    <w:rsid w:val="00602EB1"/>
    <w:rsid w:val="00602F04"/>
    <w:rsid w:val="00602F48"/>
    <w:rsid w:val="0060301C"/>
    <w:rsid w:val="006030D7"/>
    <w:rsid w:val="0060325A"/>
    <w:rsid w:val="006033CA"/>
    <w:rsid w:val="0060350C"/>
    <w:rsid w:val="00603552"/>
    <w:rsid w:val="0060385B"/>
    <w:rsid w:val="00603B33"/>
    <w:rsid w:val="00603CAA"/>
    <w:rsid w:val="00603D44"/>
    <w:rsid w:val="00603D4B"/>
    <w:rsid w:val="00603E04"/>
    <w:rsid w:val="0060404D"/>
    <w:rsid w:val="00604086"/>
    <w:rsid w:val="006040AC"/>
    <w:rsid w:val="00604188"/>
    <w:rsid w:val="00604494"/>
    <w:rsid w:val="00604866"/>
    <w:rsid w:val="006048C9"/>
    <w:rsid w:val="00604A26"/>
    <w:rsid w:val="00604CF4"/>
    <w:rsid w:val="00604E27"/>
    <w:rsid w:val="00604EC0"/>
    <w:rsid w:val="00604F85"/>
    <w:rsid w:val="0060536F"/>
    <w:rsid w:val="006053F9"/>
    <w:rsid w:val="00605524"/>
    <w:rsid w:val="00605C49"/>
    <w:rsid w:val="00605EA4"/>
    <w:rsid w:val="00605EDA"/>
    <w:rsid w:val="00605F5F"/>
    <w:rsid w:val="0060600A"/>
    <w:rsid w:val="006060EB"/>
    <w:rsid w:val="00606140"/>
    <w:rsid w:val="00606216"/>
    <w:rsid w:val="00606403"/>
    <w:rsid w:val="00606412"/>
    <w:rsid w:val="006065F5"/>
    <w:rsid w:val="00606605"/>
    <w:rsid w:val="006066B1"/>
    <w:rsid w:val="00606765"/>
    <w:rsid w:val="0060677B"/>
    <w:rsid w:val="006067CE"/>
    <w:rsid w:val="006069DA"/>
    <w:rsid w:val="00606B38"/>
    <w:rsid w:val="00606D34"/>
    <w:rsid w:val="006072A7"/>
    <w:rsid w:val="0060734C"/>
    <w:rsid w:val="00607360"/>
    <w:rsid w:val="006073CF"/>
    <w:rsid w:val="006073E0"/>
    <w:rsid w:val="00607487"/>
    <w:rsid w:val="006078F1"/>
    <w:rsid w:val="00607F04"/>
    <w:rsid w:val="00610247"/>
    <w:rsid w:val="0061053B"/>
    <w:rsid w:val="0061063B"/>
    <w:rsid w:val="0061070C"/>
    <w:rsid w:val="00610852"/>
    <w:rsid w:val="006108A0"/>
    <w:rsid w:val="00610AE6"/>
    <w:rsid w:val="00610C8A"/>
    <w:rsid w:val="00610E1C"/>
    <w:rsid w:val="00610E84"/>
    <w:rsid w:val="00611892"/>
    <w:rsid w:val="006118B5"/>
    <w:rsid w:val="00611EC2"/>
    <w:rsid w:val="00611F13"/>
    <w:rsid w:val="00611FB3"/>
    <w:rsid w:val="00612170"/>
    <w:rsid w:val="0061247F"/>
    <w:rsid w:val="006125BC"/>
    <w:rsid w:val="0061263C"/>
    <w:rsid w:val="00612689"/>
    <w:rsid w:val="006126A9"/>
    <w:rsid w:val="006128CB"/>
    <w:rsid w:val="006128E0"/>
    <w:rsid w:val="006128E1"/>
    <w:rsid w:val="00612A37"/>
    <w:rsid w:val="00612B81"/>
    <w:rsid w:val="0061309F"/>
    <w:rsid w:val="006133B1"/>
    <w:rsid w:val="00613631"/>
    <w:rsid w:val="00613787"/>
    <w:rsid w:val="006138BE"/>
    <w:rsid w:val="006139AE"/>
    <w:rsid w:val="006139E5"/>
    <w:rsid w:val="00613D14"/>
    <w:rsid w:val="00613DBA"/>
    <w:rsid w:val="00613DE0"/>
    <w:rsid w:val="00613E06"/>
    <w:rsid w:val="00613EAC"/>
    <w:rsid w:val="00613F05"/>
    <w:rsid w:val="006141B5"/>
    <w:rsid w:val="006141DB"/>
    <w:rsid w:val="0061461C"/>
    <w:rsid w:val="00614665"/>
    <w:rsid w:val="00614781"/>
    <w:rsid w:val="00614787"/>
    <w:rsid w:val="006148FB"/>
    <w:rsid w:val="00614988"/>
    <w:rsid w:val="00614BA0"/>
    <w:rsid w:val="006153D3"/>
    <w:rsid w:val="006153FB"/>
    <w:rsid w:val="00615870"/>
    <w:rsid w:val="00615927"/>
    <w:rsid w:val="00615D91"/>
    <w:rsid w:val="00615E0D"/>
    <w:rsid w:val="00615F6C"/>
    <w:rsid w:val="006160CC"/>
    <w:rsid w:val="0061675B"/>
    <w:rsid w:val="00616F7B"/>
    <w:rsid w:val="00616FED"/>
    <w:rsid w:val="0061772A"/>
    <w:rsid w:val="006179BE"/>
    <w:rsid w:val="00617EC5"/>
    <w:rsid w:val="006202E8"/>
    <w:rsid w:val="0062059C"/>
    <w:rsid w:val="006205D0"/>
    <w:rsid w:val="00620629"/>
    <w:rsid w:val="00620764"/>
    <w:rsid w:val="00620874"/>
    <w:rsid w:val="006208BB"/>
    <w:rsid w:val="00620944"/>
    <w:rsid w:val="00620955"/>
    <w:rsid w:val="00620BEF"/>
    <w:rsid w:val="00620CC0"/>
    <w:rsid w:val="00620DC2"/>
    <w:rsid w:val="00620DEB"/>
    <w:rsid w:val="00620E16"/>
    <w:rsid w:val="00620E3B"/>
    <w:rsid w:val="0062108A"/>
    <w:rsid w:val="0062154B"/>
    <w:rsid w:val="006215E7"/>
    <w:rsid w:val="006216B0"/>
    <w:rsid w:val="00621837"/>
    <w:rsid w:val="00621867"/>
    <w:rsid w:val="00621AD0"/>
    <w:rsid w:val="00621C4B"/>
    <w:rsid w:val="00621EC5"/>
    <w:rsid w:val="006220C1"/>
    <w:rsid w:val="00622202"/>
    <w:rsid w:val="00622273"/>
    <w:rsid w:val="00622404"/>
    <w:rsid w:val="0062244A"/>
    <w:rsid w:val="006226AD"/>
    <w:rsid w:val="00622AA7"/>
    <w:rsid w:val="00622B37"/>
    <w:rsid w:val="0062321F"/>
    <w:rsid w:val="00623AD4"/>
    <w:rsid w:val="00623D5A"/>
    <w:rsid w:val="00623FCC"/>
    <w:rsid w:val="00624088"/>
    <w:rsid w:val="0062429A"/>
    <w:rsid w:val="006242AF"/>
    <w:rsid w:val="00624846"/>
    <w:rsid w:val="00624A8E"/>
    <w:rsid w:val="00624BE0"/>
    <w:rsid w:val="00624D14"/>
    <w:rsid w:val="00624FA4"/>
    <w:rsid w:val="0062532B"/>
    <w:rsid w:val="006256C7"/>
    <w:rsid w:val="0062570F"/>
    <w:rsid w:val="0062574B"/>
    <w:rsid w:val="00625793"/>
    <w:rsid w:val="006259A7"/>
    <w:rsid w:val="00625B17"/>
    <w:rsid w:val="00625B81"/>
    <w:rsid w:val="0062608F"/>
    <w:rsid w:val="006266FD"/>
    <w:rsid w:val="00626787"/>
    <w:rsid w:val="0062692A"/>
    <w:rsid w:val="00626A7B"/>
    <w:rsid w:val="00626AD4"/>
    <w:rsid w:val="00626AFB"/>
    <w:rsid w:val="00626C6D"/>
    <w:rsid w:val="00626D43"/>
    <w:rsid w:val="00626E64"/>
    <w:rsid w:val="00626FDD"/>
    <w:rsid w:val="00627765"/>
    <w:rsid w:val="00627851"/>
    <w:rsid w:val="00627A78"/>
    <w:rsid w:val="00627C46"/>
    <w:rsid w:val="00627E1D"/>
    <w:rsid w:val="00627E26"/>
    <w:rsid w:val="006300CE"/>
    <w:rsid w:val="006300E1"/>
    <w:rsid w:val="00630175"/>
    <w:rsid w:val="006301BF"/>
    <w:rsid w:val="006304C0"/>
    <w:rsid w:val="00630AC4"/>
    <w:rsid w:val="0063109E"/>
    <w:rsid w:val="006314F5"/>
    <w:rsid w:val="0063153E"/>
    <w:rsid w:val="006317D8"/>
    <w:rsid w:val="00631B38"/>
    <w:rsid w:val="00631D28"/>
    <w:rsid w:val="00631DBB"/>
    <w:rsid w:val="0063204B"/>
    <w:rsid w:val="00632212"/>
    <w:rsid w:val="006322BC"/>
    <w:rsid w:val="0063256A"/>
    <w:rsid w:val="00632689"/>
    <w:rsid w:val="00632789"/>
    <w:rsid w:val="00632958"/>
    <w:rsid w:val="00632968"/>
    <w:rsid w:val="00632B0E"/>
    <w:rsid w:val="00632B96"/>
    <w:rsid w:val="00632C0D"/>
    <w:rsid w:val="00632E79"/>
    <w:rsid w:val="00632E9B"/>
    <w:rsid w:val="00632EAA"/>
    <w:rsid w:val="00633124"/>
    <w:rsid w:val="0063318C"/>
    <w:rsid w:val="0063394B"/>
    <w:rsid w:val="00633A12"/>
    <w:rsid w:val="00633BE4"/>
    <w:rsid w:val="00633C86"/>
    <w:rsid w:val="00633D84"/>
    <w:rsid w:val="00633DC5"/>
    <w:rsid w:val="00633E08"/>
    <w:rsid w:val="0063419F"/>
    <w:rsid w:val="006341C5"/>
    <w:rsid w:val="00634287"/>
    <w:rsid w:val="00634289"/>
    <w:rsid w:val="0063440D"/>
    <w:rsid w:val="006344BA"/>
    <w:rsid w:val="00634509"/>
    <w:rsid w:val="00634615"/>
    <w:rsid w:val="006348C8"/>
    <w:rsid w:val="00634AB6"/>
    <w:rsid w:val="00634D24"/>
    <w:rsid w:val="00634D6E"/>
    <w:rsid w:val="00634F15"/>
    <w:rsid w:val="00635293"/>
    <w:rsid w:val="006352F8"/>
    <w:rsid w:val="00635643"/>
    <w:rsid w:val="00635658"/>
    <w:rsid w:val="0063595A"/>
    <w:rsid w:val="00635B3D"/>
    <w:rsid w:val="00636027"/>
    <w:rsid w:val="00636448"/>
    <w:rsid w:val="00636DD8"/>
    <w:rsid w:val="00636FCA"/>
    <w:rsid w:val="006372E7"/>
    <w:rsid w:val="00637319"/>
    <w:rsid w:val="0063731C"/>
    <w:rsid w:val="006373C5"/>
    <w:rsid w:val="006378D3"/>
    <w:rsid w:val="00637A89"/>
    <w:rsid w:val="00637B3C"/>
    <w:rsid w:val="00637C8B"/>
    <w:rsid w:val="00637DFB"/>
    <w:rsid w:val="00637EAD"/>
    <w:rsid w:val="0064038D"/>
    <w:rsid w:val="00640846"/>
    <w:rsid w:val="006409F1"/>
    <w:rsid w:val="00640CB9"/>
    <w:rsid w:val="00640D7B"/>
    <w:rsid w:val="00640E6D"/>
    <w:rsid w:val="00640EB7"/>
    <w:rsid w:val="00641046"/>
    <w:rsid w:val="006414A6"/>
    <w:rsid w:val="00641693"/>
    <w:rsid w:val="006417E2"/>
    <w:rsid w:val="00641930"/>
    <w:rsid w:val="00641A20"/>
    <w:rsid w:val="00641D7F"/>
    <w:rsid w:val="00641FAF"/>
    <w:rsid w:val="00642338"/>
    <w:rsid w:val="0064264E"/>
    <w:rsid w:val="0064288D"/>
    <w:rsid w:val="00642C8D"/>
    <w:rsid w:val="006432AD"/>
    <w:rsid w:val="0064368A"/>
    <w:rsid w:val="0064399B"/>
    <w:rsid w:val="00643A4E"/>
    <w:rsid w:val="00643A5E"/>
    <w:rsid w:val="00643BDF"/>
    <w:rsid w:val="00643FC6"/>
    <w:rsid w:val="0064402C"/>
    <w:rsid w:val="0064427D"/>
    <w:rsid w:val="00644293"/>
    <w:rsid w:val="00644874"/>
    <w:rsid w:val="006448DD"/>
    <w:rsid w:val="00644B0F"/>
    <w:rsid w:val="00644C96"/>
    <w:rsid w:val="0064535C"/>
    <w:rsid w:val="00645514"/>
    <w:rsid w:val="00645914"/>
    <w:rsid w:val="00645A0D"/>
    <w:rsid w:val="00645E51"/>
    <w:rsid w:val="00646102"/>
    <w:rsid w:val="0064625F"/>
    <w:rsid w:val="006462CC"/>
    <w:rsid w:val="0064659A"/>
    <w:rsid w:val="006465DD"/>
    <w:rsid w:val="00646688"/>
    <w:rsid w:val="00646DD2"/>
    <w:rsid w:val="006470D0"/>
    <w:rsid w:val="0064722C"/>
    <w:rsid w:val="00647306"/>
    <w:rsid w:val="006476EA"/>
    <w:rsid w:val="006479D3"/>
    <w:rsid w:val="00647A19"/>
    <w:rsid w:val="00647BE1"/>
    <w:rsid w:val="00647E2D"/>
    <w:rsid w:val="0065013E"/>
    <w:rsid w:val="0065020E"/>
    <w:rsid w:val="006504F4"/>
    <w:rsid w:val="00650639"/>
    <w:rsid w:val="00650A4C"/>
    <w:rsid w:val="00650D94"/>
    <w:rsid w:val="00651091"/>
    <w:rsid w:val="0065110E"/>
    <w:rsid w:val="00651285"/>
    <w:rsid w:val="006512E2"/>
    <w:rsid w:val="00651488"/>
    <w:rsid w:val="00651501"/>
    <w:rsid w:val="006517CC"/>
    <w:rsid w:val="00651A88"/>
    <w:rsid w:val="00651DF8"/>
    <w:rsid w:val="00651E4F"/>
    <w:rsid w:val="006520B4"/>
    <w:rsid w:val="006528B5"/>
    <w:rsid w:val="00652B02"/>
    <w:rsid w:val="00652DDA"/>
    <w:rsid w:val="00652ECA"/>
    <w:rsid w:val="00652F57"/>
    <w:rsid w:val="00652FB2"/>
    <w:rsid w:val="006532ED"/>
    <w:rsid w:val="0065333F"/>
    <w:rsid w:val="00653421"/>
    <w:rsid w:val="006538B4"/>
    <w:rsid w:val="0065393C"/>
    <w:rsid w:val="00653BDF"/>
    <w:rsid w:val="00653D8A"/>
    <w:rsid w:val="0065404C"/>
    <w:rsid w:val="0065435B"/>
    <w:rsid w:val="006544C0"/>
    <w:rsid w:val="0065463E"/>
    <w:rsid w:val="00654A8B"/>
    <w:rsid w:val="00654B72"/>
    <w:rsid w:val="00654C94"/>
    <w:rsid w:val="00654CAA"/>
    <w:rsid w:val="00654D3B"/>
    <w:rsid w:val="00654DBF"/>
    <w:rsid w:val="00654E72"/>
    <w:rsid w:val="00654ED7"/>
    <w:rsid w:val="006550E2"/>
    <w:rsid w:val="00655106"/>
    <w:rsid w:val="006552F3"/>
    <w:rsid w:val="0065546E"/>
    <w:rsid w:val="00655511"/>
    <w:rsid w:val="006558CD"/>
    <w:rsid w:val="006558E6"/>
    <w:rsid w:val="00655B3D"/>
    <w:rsid w:val="00655CB3"/>
    <w:rsid w:val="00655D1A"/>
    <w:rsid w:val="00655DBA"/>
    <w:rsid w:val="0065606E"/>
    <w:rsid w:val="00656071"/>
    <w:rsid w:val="006561FE"/>
    <w:rsid w:val="006563B6"/>
    <w:rsid w:val="00656422"/>
    <w:rsid w:val="00656425"/>
    <w:rsid w:val="0065659C"/>
    <w:rsid w:val="006566A9"/>
    <w:rsid w:val="00656C57"/>
    <w:rsid w:val="00656FAB"/>
    <w:rsid w:val="006572EE"/>
    <w:rsid w:val="006573D8"/>
    <w:rsid w:val="006577EA"/>
    <w:rsid w:val="00657842"/>
    <w:rsid w:val="0065796D"/>
    <w:rsid w:val="00657B45"/>
    <w:rsid w:val="00657C17"/>
    <w:rsid w:val="00657C2C"/>
    <w:rsid w:val="00657CCE"/>
    <w:rsid w:val="00657E3D"/>
    <w:rsid w:val="00657F55"/>
    <w:rsid w:val="00660047"/>
    <w:rsid w:val="0066004A"/>
    <w:rsid w:val="00660123"/>
    <w:rsid w:val="00660702"/>
    <w:rsid w:val="00660887"/>
    <w:rsid w:val="00660A5B"/>
    <w:rsid w:val="00660BD4"/>
    <w:rsid w:val="006613E6"/>
    <w:rsid w:val="00661482"/>
    <w:rsid w:val="00661655"/>
    <w:rsid w:val="006623D5"/>
    <w:rsid w:val="00662523"/>
    <w:rsid w:val="00662BB5"/>
    <w:rsid w:val="00662C31"/>
    <w:rsid w:val="00662DB0"/>
    <w:rsid w:val="00662E48"/>
    <w:rsid w:val="00663085"/>
    <w:rsid w:val="006630BD"/>
    <w:rsid w:val="00663473"/>
    <w:rsid w:val="006634B2"/>
    <w:rsid w:val="0066355F"/>
    <w:rsid w:val="0066375C"/>
    <w:rsid w:val="006637B6"/>
    <w:rsid w:val="00663839"/>
    <w:rsid w:val="006638EB"/>
    <w:rsid w:val="00663B8A"/>
    <w:rsid w:val="00663C0E"/>
    <w:rsid w:val="006640B4"/>
    <w:rsid w:val="0066412B"/>
    <w:rsid w:val="0066438C"/>
    <w:rsid w:val="006643DC"/>
    <w:rsid w:val="00664481"/>
    <w:rsid w:val="00664C10"/>
    <w:rsid w:val="00664C2F"/>
    <w:rsid w:val="00664C75"/>
    <w:rsid w:val="00664D2F"/>
    <w:rsid w:val="00664DCD"/>
    <w:rsid w:val="00665245"/>
    <w:rsid w:val="006653EF"/>
    <w:rsid w:val="0066553C"/>
    <w:rsid w:val="006657F2"/>
    <w:rsid w:val="006658DC"/>
    <w:rsid w:val="00665922"/>
    <w:rsid w:val="00665B9E"/>
    <w:rsid w:val="00665D69"/>
    <w:rsid w:val="00665D99"/>
    <w:rsid w:val="00665DFA"/>
    <w:rsid w:val="00666443"/>
    <w:rsid w:val="006664DD"/>
    <w:rsid w:val="006664EB"/>
    <w:rsid w:val="00666940"/>
    <w:rsid w:val="00666A22"/>
    <w:rsid w:val="00666CC7"/>
    <w:rsid w:val="00666D74"/>
    <w:rsid w:val="00666D76"/>
    <w:rsid w:val="00666E12"/>
    <w:rsid w:val="00666E26"/>
    <w:rsid w:val="00666EFE"/>
    <w:rsid w:val="00666F2F"/>
    <w:rsid w:val="00667080"/>
    <w:rsid w:val="0066716F"/>
    <w:rsid w:val="00667193"/>
    <w:rsid w:val="00667583"/>
    <w:rsid w:val="00667728"/>
    <w:rsid w:val="0066780E"/>
    <w:rsid w:val="00667EE9"/>
    <w:rsid w:val="0067011E"/>
    <w:rsid w:val="00670657"/>
    <w:rsid w:val="00670FA3"/>
    <w:rsid w:val="006710F9"/>
    <w:rsid w:val="006711A0"/>
    <w:rsid w:val="006711AA"/>
    <w:rsid w:val="006712E2"/>
    <w:rsid w:val="006715B0"/>
    <w:rsid w:val="006715C8"/>
    <w:rsid w:val="00671DE8"/>
    <w:rsid w:val="0067224E"/>
    <w:rsid w:val="0067227F"/>
    <w:rsid w:val="0067245E"/>
    <w:rsid w:val="006727B1"/>
    <w:rsid w:val="00672808"/>
    <w:rsid w:val="0067290B"/>
    <w:rsid w:val="0067297E"/>
    <w:rsid w:val="00672AEA"/>
    <w:rsid w:val="00672E74"/>
    <w:rsid w:val="00672FD3"/>
    <w:rsid w:val="00673013"/>
    <w:rsid w:val="00673040"/>
    <w:rsid w:val="00673093"/>
    <w:rsid w:val="006731E8"/>
    <w:rsid w:val="0067328C"/>
    <w:rsid w:val="006737C8"/>
    <w:rsid w:val="006737CD"/>
    <w:rsid w:val="006738E1"/>
    <w:rsid w:val="006738E4"/>
    <w:rsid w:val="00673998"/>
    <w:rsid w:val="00673AC6"/>
    <w:rsid w:val="00673FFB"/>
    <w:rsid w:val="00674148"/>
    <w:rsid w:val="006744F8"/>
    <w:rsid w:val="00674678"/>
    <w:rsid w:val="00674706"/>
    <w:rsid w:val="00674A86"/>
    <w:rsid w:val="00674C80"/>
    <w:rsid w:val="00674D15"/>
    <w:rsid w:val="00674D46"/>
    <w:rsid w:val="00674DF4"/>
    <w:rsid w:val="0067507B"/>
    <w:rsid w:val="0067516B"/>
    <w:rsid w:val="0067517D"/>
    <w:rsid w:val="0067520E"/>
    <w:rsid w:val="00675308"/>
    <w:rsid w:val="0067562C"/>
    <w:rsid w:val="00675770"/>
    <w:rsid w:val="0067590E"/>
    <w:rsid w:val="00675A7B"/>
    <w:rsid w:val="00675FA1"/>
    <w:rsid w:val="00676071"/>
    <w:rsid w:val="00676101"/>
    <w:rsid w:val="00676259"/>
    <w:rsid w:val="0067649E"/>
    <w:rsid w:val="00676583"/>
    <w:rsid w:val="006765B5"/>
    <w:rsid w:val="0067668F"/>
    <w:rsid w:val="00676743"/>
    <w:rsid w:val="00676758"/>
    <w:rsid w:val="00676D20"/>
    <w:rsid w:val="00677076"/>
    <w:rsid w:val="00677095"/>
    <w:rsid w:val="006770EA"/>
    <w:rsid w:val="0067712E"/>
    <w:rsid w:val="006779C0"/>
    <w:rsid w:val="00677C3E"/>
    <w:rsid w:val="00677C9B"/>
    <w:rsid w:val="00677D33"/>
    <w:rsid w:val="00677EB3"/>
    <w:rsid w:val="006800C1"/>
    <w:rsid w:val="00680204"/>
    <w:rsid w:val="00680261"/>
    <w:rsid w:val="006803E5"/>
    <w:rsid w:val="00680437"/>
    <w:rsid w:val="006805AB"/>
    <w:rsid w:val="006807D6"/>
    <w:rsid w:val="006809BB"/>
    <w:rsid w:val="0068122B"/>
    <w:rsid w:val="0068136E"/>
    <w:rsid w:val="006814C1"/>
    <w:rsid w:val="00681531"/>
    <w:rsid w:val="0068156D"/>
    <w:rsid w:val="0068159E"/>
    <w:rsid w:val="00681640"/>
    <w:rsid w:val="00681A4E"/>
    <w:rsid w:val="00681FD3"/>
    <w:rsid w:val="0068231B"/>
    <w:rsid w:val="00682487"/>
    <w:rsid w:val="0068256B"/>
    <w:rsid w:val="00682E8E"/>
    <w:rsid w:val="00683265"/>
    <w:rsid w:val="006832B0"/>
    <w:rsid w:val="0068343C"/>
    <w:rsid w:val="006835C8"/>
    <w:rsid w:val="00683660"/>
    <w:rsid w:val="006836D7"/>
    <w:rsid w:val="0068384B"/>
    <w:rsid w:val="00683DBE"/>
    <w:rsid w:val="00684454"/>
    <w:rsid w:val="00684610"/>
    <w:rsid w:val="00684802"/>
    <w:rsid w:val="00684930"/>
    <w:rsid w:val="00684B34"/>
    <w:rsid w:val="00684C96"/>
    <w:rsid w:val="00684EC8"/>
    <w:rsid w:val="00684EF3"/>
    <w:rsid w:val="00685034"/>
    <w:rsid w:val="00685081"/>
    <w:rsid w:val="00685315"/>
    <w:rsid w:val="006853C5"/>
    <w:rsid w:val="006854AF"/>
    <w:rsid w:val="0068552B"/>
    <w:rsid w:val="00685563"/>
    <w:rsid w:val="006855FB"/>
    <w:rsid w:val="0068570F"/>
    <w:rsid w:val="00685C21"/>
    <w:rsid w:val="00685F47"/>
    <w:rsid w:val="00686058"/>
    <w:rsid w:val="00686254"/>
    <w:rsid w:val="006862A9"/>
    <w:rsid w:val="00686339"/>
    <w:rsid w:val="0068641C"/>
    <w:rsid w:val="00686633"/>
    <w:rsid w:val="00686816"/>
    <w:rsid w:val="00687196"/>
    <w:rsid w:val="0068780D"/>
    <w:rsid w:val="00687A0F"/>
    <w:rsid w:val="00687A7A"/>
    <w:rsid w:val="00687E0C"/>
    <w:rsid w:val="00690409"/>
    <w:rsid w:val="006905A4"/>
    <w:rsid w:val="006906C4"/>
    <w:rsid w:val="006906C9"/>
    <w:rsid w:val="0069075B"/>
    <w:rsid w:val="006907B0"/>
    <w:rsid w:val="0069096E"/>
    <w:rsid w:val="006909AE"/>
    <w:rsid w:val="00690AF3"/>
    <w:rsid w:val="00690C18"/>
    <w:rsid w:val="00690C1F"/>
    <w:rsid w:val="00690E40"/>
    <w:rsid w:val="00691050"/>
    <w:rsid w:val="006910F2"/>
    <w:rsid w:val="00691185"/>
    <w:rsid w:val="0069122F"/>
    <w:rsid w:val="00691392"/>
    <w:rsid w:val="00691575"/>
    <w:rsid w:val="00691913"/>
    <w:rsid w:val="00691AB3"/>
    <w:rsid w:val="00691C64"/>
    <w:rsid w:val="00691CA2"/>
    <w:rsid w:val="00692002"/>
    <w:rsid w:val="00692347"/>
    <w:rsid w:val="00692562"/>
    <w:rsid w:val="00692757"/>
    <w:rsid w:val="006928F6"/>
    <w:rsid w:val="00692978"/>
    <w:rsid w:val="006929A4"/>
    <w:rsid w:val="00692C4D"/>
    <w:rsid w:val="00692E95"/>
    <w:rsid w:val="00693344"/>
    <w:rsid w:val="0069352B"/>
    <w:rsid w:val="00693673"/>
    <w:rsid w:val="00693884"/>
    <w:rsid w:val="0069393E"/>
    <w:rsid w:val="00694013"/>
    <w:rsid w:val="006940C8"/>
    <w:rsid w:val="006946FA"/>
    <w:rsid w:val="00694776"/>
    <w:rsid w:val="006947E0"/>
    <w:rsid w:val="006948AB"/>
    <w:rsid w:val="00694B12"/>
    <w:rsid w:val="00694DB5"/>
    <w:rsid w:val="00695031"/>
    <w:rsid w:val="00695089"/>
    <w:rsid w:val="0069511A"/>
    <w:rsid w:val="006951F6"/>
    <w:rsid w:val="006952A6"/>
    <w:rsid w:val="0069579E"/>
    <w:rsid w:val="006959BD"/>
    <w:rsid w:val="00695A5F"/>
    <w:rsid w:val="00695B16"/>
    <w:rsid w:val="00695C18"/>
    <w:rsid w:val="00695D8A"/>
    <w:rsid w:val="0069604B"/>
    <w:rsid w:val="006960FA"/>
    <w:rsid w:val="006961CD"/>
    <w:rsid w:val="00696273"/>
    <w:rsid w:val="0069645B"/>
    <w:rsid w:val="0069645D"/>
    <w:rsid w:val="0069650C"/>
    <w:rsid w:val="00696610"/>
    <w:rsid w:val="00696627"/>
    <w:rsid w:val="0069667B"/>
    <w:rsid w:val="00696B86"/>
    <w:rsid w:val="00696DA5"/>
    <w:rsid w:val="00696E4E"/>
    <w:rsid w:val="00696EF3"/>
    <w:rsid w:val="00697429"/>
    <w:rsid w:val="00697699"/>
    <w:rsid w:val="00697C6A"/>
    <w:rsid w:val="00697EF7"/>
    <w:rsid w:val="00697F4B"/>
    <w:rsid w:val="006A0094"/>
    <w:rsid w:val="006A0124"/>
    <w:rsid w:val="006A039E"/>
    <w:rsid w:val="006A05B2"/>
    <w:rsid w:val="006A0921"/>
    <w:rsid w:val="006A0A20"/>
    <w:rsid w:val="006A0AFE"/>
    <w:rsid w:val="006A0B9C"/>
    <w:rsid w:val="006A0DC5"/>
    <w:rsid w:val="006A105D"/>
    <w:rsid w:val="006A1328"/>
    <w:rsid w:val="006A1613"/>
    <w:rsid w:val="006A195B"/>
    <w:rsid w:val="006A1A53"/>
    <w:rsid w:val="006A1ABB"/>
    <w:rsid w:val="006A1AE1"/>
    <w:rsid w:val="006A1B37"/>
    <w:rsid w:val="006A1D15"/>
    <w:rsid w:val="006A1E3B"/>
    <w:rsid w:val="006A1E61"/>
    <w:rsid w:val="006A2288"/>
    <w:rsid w:val="006A25FF"/>
    <w:rsid w:val="006A2695"/>
    <w:rsid w:val="006A2748"/>
    <w:rsid w:val="006A30BF"/>
    <w:rsid w:val="006A3177"/>
    <w:rsid w:val="006A3362"/>
    <w:rsid w:val="006A359E"/>
    <w:rsid w:val="006A3B4F"/>
    <w:rsid w:val="006A3D6A"/>
    <w:rsid w:val="006A3D9C"/>
    <w:rsid w:val="006A42A2"/>
    <w:rsid w:val="006A42C0"/>
    <w:rsid w:val="006A436C"/>
    <w:rsid w:val="006A44DE"/>
    <w:rsid w:val="006A4630"/>
    <w:rsid w:val="006A46ED"/>
    <w:rsid w:val="006A473D"/>
    <w:rsid w:val="006A478D"/>
    <w:rsid w:val="006A4911"/>
    <w:rsid w:val="006A496F"/>
    <w:rsid w:val="006A4AEC"/>
    <w:rsid w:val="006A4B62"/>
    <w:rsid w:val="006A4F14"/>
    <w:rsid w:val="006A4FD3"/>
    <w:rsid w:val="006A5423"/>
    <w:rsid w:val="006A55F6"/>
    <w:rsid w:val="006A5684"/>
    <w:rsid w:val="006A5DD8"/>
    <w:rsid w:val="006A5E2C"/>
    <w:rsid w:val="006A5F57"/>
    <w:rsid w:val="006A5FD7"/>
    <w:rsid w:val="006A6165"/>
    <w:rsid w:val="006A6380"/>
    <w:rsid w:val="006A6406"/>
    <w:rsid w:val="006A64A8"/>
    <w:rsid w:val="006A64EC"/>
    <w:rsid w:val="006A66BF"/>
    <w:rsid w:val="006A6833"/>
    <w:rsid w:val="006A6933"/>
    <w:rsid w:val="006A6C5F"/>
    <w:rsid w:val="006A6CCE"/>
    <w:rsid w:val="006A6F55"/>
    <w:rsid w:val="006A7014"/>
    <w:rsid w:val="006A701F"/>
    <w:rsid w:val="006A708F"/>
    <w:rsid w:val="006A7118"/>
    <w:rsid w:val="006A73D5"/>
    <w:rsid w:val="006A7604"/>
    <w:rsid w:val="006A777B"/>
    <w:rsid w:val="006A78D3"/>
    <w:rsid w:val="006A7C3D"/>
    <w:rsid w:val="006A7D7D"/>
    <w:rsid w:val="006A7E21"/>
    <w:rsid w:val="006A7ECD"/>
    <w:rsid w:val="006A7FEE"/>
    <w:rsid w:val="006B06D6"/>
    <w:rsid w:val="006B07EB"/>
    <w:rsid w:val="006B07F2"/>
    <w:rsid w:val="006B089D"/>
    <w:rsid w:val="006B0C9C"/>
    <w:rsid w:val="006B0D19"/>
    <w:rsid w:val="006B0DA1"/>
    <w:rsid w:val="006B1036"/>
    <w:rsid w:val="006B1103"/>
    <w:rsid w:val="006B1148"/>
    <w:rsid w:val="006B13D5"/>
    <w:rsid w:val="006B1468"/>
    <w:rsid w:val="006B16E9"/>
    <w:rsid w:val="006B1776"/>
    <w:rsid w:val="006B195C"/>
    <w:rsid w:val="006B195E"/>
    <w:rsid w:val="006B1A65"/>
    <w:rsid w:val="006B1B56"/>
    <w:rsid w:val="006B1BE8"/>
    <w:rsid w:val="006B1CBD"/>
    <w:rsid w:val="006B1CF2"/>
    <w:rsid w:val="006B1E05"/>
    <w:rsid w:val="006B1F01"/>
    <w:rsid w:val="006B20B0"/>
    <w:rsid w:val="006B214F"/>
    <w:rsid w:val="006B255A"/>
    <w:rsid w:val="006B27F8"/>
    <w:rsid w:val="006B2898"/>
    <w:rsid w:val="006B2FCD"/>
    <w:rsid w:val="006B305F"/>
    <w:rsid w:val="006B35BA"/>
    <w:rsid w:val="006B3673"/>
    <w:rsid w:val="006B39E1"/>
    <w:rsid w:val="006B3F12"/>
    <w:rsid w:val="006B406C"/>
    <w:rsid w:val="006B4426"/>
    <w:rsid w:val="006B4501"/>
    <w:rsid w:val="006B4525"/>
    <w:rsid w:val="006B4938"/>
    <w:rsid w:val="006B4B70"/>
    <w:rsid w:val="006B4C0E"/>
    <w:rsid w:val="006B4C97"/>
    <w:rsid w:val="006B4D73"/>
    <w:rsid w:val="006B4DB5"/>
    <w:rsid w:val="006B511B"/>
    <w:rsid w:val="006B5218"/>
    <w:rsid w:val="006B522C"/>
    <w:rsid w:val="006B52D6"/>
    <w:rsid w:val="006B545C"/>
    <w:rsid w:val="006B547E"/>
    <w:rsid w:val="006B56A1"/>
    <w:rsid w:val="006B589E"/>
    <w:rsid w:val="006B58D0"/>
    <w:rsid w:val="006B5945"/>
    <w:rsid w:val="006B5ED6"/>
    <w:rsid w:val="006B5EFD"/>
    <w:rsid w:val="006B5FC3"/>
    <w:rsid w:val="006B6016"/>
    <w:rsid w:val="006B605D"/>
    <w:rsid w:val="006B6181"/>
    <w:rsid w:val="006B66BF"/>
    <w:rsid w:val="006B6A85"/>
    <w:rsid w:val="006B6FA0"/>
    <w:rsid w:val="006B7091"/>
    <w:rsid w:val="006B74DC"/>
    <w:rsid w:val="006B760E"/>
    <w:rsid w:val="006B776C"/>
    <w:rsid w:val="006B7A0B"/>
    <w:rsid w:val="006B7B0C"/>
    <w:rsid w:val="006B7B11"/>
    <w:rsid w:val="006B7B21"/>
    <w:rsid w:val="006B7B22"/>
    <w:rsid w:val="006B7C08"/>
    <w:rsid w:val="006B7E11"/>
    <w:rsid w:val="006C00EB"/>
    <w:rsid w:val="006C01F9"/>
    <w:rsid w:val="006C07DC"/>
    <w:rsid w:val="006C0885"/>
    <w:rsid w:val="006C08FC"/>
    <w:rsid w:val="006C0996"/>
    <w:rsid w:val="006C0CC0"/>
    <w:rsid w:val="006C0CCB"/>
    <w:rsid w:val="006C0EDD"/>
    <w:rsid w:val="006C0FEB"/>
    <w:rsid w:val="006C19BE"/>
    <w:rsid w:val="006C1ACE"/>
    <w:rsid w:val="006C1B3D"/>
    <w:rsid w:val="006C1C84"/>
    <w:rsid w:val="006C2223"/>
    <w:rsid w:val="006C22EE"/>
    <w:rsid w:val="006C23CD"/>
    <w:rsid w:val="006C24BC"/>
    <w:rsid w:val="006C25F3"/>
    <w:rsid w:val="006C279B"/>
    <w:rsid w:val="006C2876"/>
    <w:rsid w:val="006C28AA"/>
    <w:rsid w:val="006C2A15"/>
    <w:rsid w:val="006C2B6E"/>
    <w:rsid w:val="006C2EE9"/>
    <w:rsid w:val="006C2F37"/>
    <w:rsid w:val="006C2F79"/>
    <w:rsid w:val="006C32E2"/>
    <w:rsid w:val="006C3638"/>
    <w:rsid w:val="006C3F10"/>
    <w:rsid w:val="006C3F5F"/>
    <w:rsid w:val="006C3F8E"/>
    <w:rsid w:val="006C3F95"/>
    <w:rsid w:val="006C4082"/>
    <w:rsid w:val="006C4201"/>
    <w:rsid w:val="006C4365"/>
    <w:rsid w:val="006C4554"/>
    <w:rsid w:val="006C4905"/>
    <w:rsid w:val="006C4BFD"/>
    <w:rsid w:val="006C4DC3"/>
    <w:rsid w:val="006C4F56"/>
    <w:rsid w:val="006C50A1"/>
    <w:rsid w:val="006C53B2"/>
    <w:rsid w:val="006C5478"/>
    <w:rsid w:val="006C57C9"/>
    <w:rsid w:val="006C5B8A"/>
    <w:rsid w:val="006C5D83"/>
    <w:rsid w:val="006C6199"/>
    <w:rsid w:val="006C6684"/>
    <w:rsid w:val="006C6848"/>
    <w:rsid w:val="006C690E"/>
    <w:rsid w:val="006C6F34"/>
    <w:rsid w:val="006C6F93"/>
    <w:rsid w:val="006C702C"/>
    <w:rsid w:val="006C71D6"/>
    <w:rsid w:val="006C7737"/>
    <w:rsid w:val="006C7775"/>
    <w:rsid w:val="006C7937"/>
    <w:rsid w:val="006C793A"/>
    <w:rsid w:val="006C799B"/>
    <w:rsid w:val="006C7AAE"/>
    <w:rsid w:val="006C7E4A"/>
    <w:rsid w:val="006C7E4E"/>
    <w:rsid w:val="006C7F53"/>
    <w:rsid w:val="006C7FF2"/>
    <w:rsid w:val="006D00AC"/>
    <w:rsid w:val="006D00B7"/>
    <w:rsid w:val="006D01ED"/>
    <w:rsid w:val="006D0267"/>
    <w:rsid w:val="006D026D"/>
    <w:rsid w:val="006D040B"/>
    <w:rsid w:val="006D058C"/>
    <w:rsid w:val="006D09A1"/>
    <w:rsid w:val="006D09C5"/>
    <w:rsid w:val="006D0C4B"/>
    <w:rsid w:val="006D0E93"/>
    <w:rsid w:val="006D1498"/>
    <w:rsid w:val="006D1629"/>
    <w:rsid w:val="006D18CE"/>
    <w:rsid w:val="006D19D1"/>
    <w:rsid w:val="006D1BD3"/>
    <w:rsid w:val="006D1D1B"/>
    <w:rsid w:val="006D1D86"/>
    <w:rsid w:val="006D1DC4"/>
    <w:rsid w:val="006D1E70"/>
    <w:rsid w:val="006D1FD0"/>
    <w:rsid w:val="006D20A5"/>
    <w:rsid w:val="006D222C"/>
    <w:rsid w:val="006D2325"/>
    <w:rsid w:val="006D24EC"/>
    <w:rsid w:val="006D2C0A"/>
    <w:rsid w:val="006D2F02"/>
    <w:rsid w:val="006D315A"/>
    <w:rsid w:val="006D3911"/>
    <w:rsid w:val="006D39AE"/>
    <w:rsid w:val="006D3C6C"/>
    <w:rsid w:val="006D3DED"/>
    <w:rsid w:val="006D3E50"/>
    <w:rsid w:val="006D3E68"/>
    <w:rsid w:val="006D40DB"/>
    <w:rsid w:val="006D4381"/>
    <w:rsid w:val="006D440E"/>
    <w:rsid w:val="006D4789"/>
    <w:rsid w:val="006D47D8"/>
    <w:rsid w:val="006D48AA"/>
    <w:rsid w:val="006D4BB3"/>
    <w:rsid w:val="006D5014"/>
    <w:rsid w:val="006D506B"/>
    <w:rsid w:val="006D5C2A"/>
    <w:rsid w:val="006D5D35"/>
    <w:rsid w:val="006D5EA8"/>
    <w:rsid w:val="006D6116"/>
    <w:rsid w:val="006D6161"/>
    <w:rsid w:val="006D6283"/>
    <w:rsid w:val="006D6291"/>
    <w:rsid w:val="006D65C4"/>
    <w:rsid w:val="006D65CB"/>
    <w:rsid w:val="006D669D"/>
    <w:rsid w:val="006D696F"/>
    <w:rsid w:val="006D6A3B"/>
    <w:rsid w:val="006D6A71"/>
    <w:rsid w:val="006D6A95"/>
    <w:rsid w:val="006D6DE5"/>
    <w:rsid w:val="006D6FDB"/>
    <w:rsid w:val="006D71B5"/>
    <w:rsid w:val="006D73D8"/>
    <w:rsid w:val="006D75DA"/>
    <w:rsid w:val="006D75EF"/>
    <w:rsid w:val="006D7717"/>
    <w:rsid w:val="006D78A2"/>
    <w:rsid w:val="006D7903"/>
    <w:rsid w:val="006D7A9E"/>
    <w:rsid w:val="006D7B05"/>
    <w:rsid w:val="006D7B0A"/>
    <w:rsid w:val="006E010E"/>
    <w:rsid w:val="006E030B"/>
    <w:rsid w:val="006E0361"/>
    <w:rsid w:val="006E0400"/>
    <w:rsid w:val="006E05A3"/>
    <w:rsid w:val="006E0758"/>
    <w:rsid w:val="006E077C"/>
    <w:rsid w:val="006E0780"/>
    <w:rsid w:val="006E08A0"/>
    <w:rsid w:val="006E08DB"/>
    <w:rsid w:val="006E0BC3"/>
    <w:rsid w:val="006E0CD6"/>
    <w:rsid w:val="006E0CF6"/>
    <w:rsid w:val="006E0F50"/>
    <w:rsid w:val="006E1218"/>
    <w:rsid w:val="006E135A"/>
    <w:rsid w:val="006E1908"/>
    <w:rsid w:val="006E191E"/>
    <w:rsid w:val="006E193F"/>
    <w:rsid w:val="006E19DE"/>
    <w:rsid w:val="006E1AA2"/>
    <w:rsid w:val="006E1C77"/>
    <w:rsid w:val="006E2380"/>
    <w:rsid w:val="006E23AD"/>
    <w:rsid w:val="006E23F2"/>
    <w:rsid w:val="006E2657"/>
    <w:rsid w:val="006E27FD"/>
    <w:rsid w:val="006E2837"/>
    <w:rsid w:val="006E2AAD"/>
    <w:rsid w:val="006E2BF1"/>
    <w:rsid w:val="006E2CFC"/>
    <w:rsid w:val="006E2E3B"/>
    <w:rsid w:val="006E2F32"/>
    <w:rsid w:val="006E313A"/>
    <w:rsid w:val="006E334D"/>
    <w:rsid w:val="006E36B5"/>
    <w:rsid w:val="006E38E4"/>
    <w:rsid w:val="006E3E3C"/>
    <w:rsid w:val="006E4380"/>
    <w:rsid w:val="006E4918"/>
    <w:rsid w:val="006E4925"/>
    <w:rsid w:val="006E4964"/>
    <w:rsid w:val="006E49EB"/>
    <w:rsid w:val="006E4B85"/>
    <w:rsid w:val="006E4BF8"/>
    <w:rsid w:val="006E5303"/>
    <w:rsid w:val="006E5334"/>
    <w:rsid w:val="006E53AA"/>
    <w:rsid w:val="006E5654"/>
    <w:rsid w:val="006E565B"/>
    <w:rsid w:val="006E592B"/>
    <w:rsid w:val="006E5C1C"/>
    <w:rsid w:val="006E5E32"/>
    <w:rsid w:val="006E5E51"/>
    <w:rsid w:val="006E5EAD"/>
    <w:rsid w:val="006E602B"/>
    <w:rsid w:val="006E6243"/>
    <w:rsid w:val="006E628B"/>
    <w:rsid w:val="006E648D"/>
    <w:rsid w:val="006E6498"/>
    <w:rsid w:val="006E661F"/>
    <w:rsid w:val="006E66EA"/>
    <w:rsid w:val="006E6899"/>
    <w:rsid w:val="006E6A4D"/>
    <w:rsid w:val="006E6F0F"/>
    <w:rsid w:val="006E730F"/>
    <w:rsid w:val="006E7406"/>
    <w:rsid w:val="006E7828"/>
    <w:rsid w:val="006E7B75"/>
    <w:rsid w:val="006E7B88"/>
    <w:rsid w:val="006E7CE4"/>
    <w:rsid w:val="006F0050"/>
    <w:rsid w:val="006F0363"/>
    <w:rsid w:val="006F0428"/>
    <w:rsid w:val="006F04B2"/>
    <w:rsid w:val="006F0740"/>
    <w:rsid w:val="006F0912"/>
    <w:rsid w:val="006F092A"/>
    <w:rsid w:val="006F0B11"/>
    <w:rsid w:val="006F0D47"/>
    <w:rsid w:val="006F0DCD"/>
    <w:rsid w:val="006F0FC4"/>
    <w:rsid w:val="006F1549"/>
    <w:rsid w:val="006F1914"/>
    <w:rsid w:val="006F1B61"/>
    <w:rsid w:val="006F1F24"/>
    <w:rsid w:val="006F206D"/>
    <w:rsid w:val="006F24D0"/>
    <w:rsid w:val="006F287C"/>
    <w:rsid w:val="006F29E5"/>
    <w:rsid w:val="006F2B84"/>
    <w:rsid w:val="006F30BF"/>
    <w:rsid w:val="006F32DB"/>
    <w:rsid w:val="006F370F"/>
    <w:rsid w:val="006F3D58"/>
    <w:rsid w:val="006F3F9A"/>
    <w:rsid w:val="006F40C8"/>
    <w:rsid w:val="006F47DD"/>
    <w:rsid w:val="006F4A2A"/>
    <w:rsid w:val="006F4AB3"/>
    <w:rsid w:val="006F4B34"/>
    <w:rsid w:val="006F4CFC"/>
    <w:rsid w:val="006F4D9F"/>
    <w:rsid w:val="006F4DAE"/>
    <w:rsid w:val="006F4E18"/>
    <w:rsid w:val="006F4F1A"/>
    <w:rsid w:val="006F5155"/>
    <w:rsid w:val="006F53E8"/>
    <w:rsid w:val="006F5474"/>
    <w:rsid w:val="006F54FE"/>
    <w:rsid w:val="006F5506"/>
    <w:rsid w:val="006F5683"/>
    <w:rsid w:val="006F56AC"/>
    <w:rsid w:val="006F580A"/>
    <w:rsid w:val="006F598F"/>
    <w:rsid w:val="006F5992"/>
    <w:rsid w:val="006F59E1"/>
    <w:rsid w:val="006F5C8C"/>
    <w:rsid w:val="006F5E39"/>
    <w:rsid w:val="006F60A1"/>
    <w:rsid w:val="006F6227"/>
    <w:rsid w:val="006F66B2"/>
    <w:rsid w:val="006F684C"/>
    <w:rsid w:val="006F6852"/>
    <w:rsid w:val="006F6A64"/>
    <w:rsid w:val="006F6D7C"/>
    <w:rsid w:val="006F704A"/>
    <w:rsid w:val="006F71B7"/>
    <w:rsid w:val="006F730F"/>
    <w:rsid w:val="006F7460"/>
    <w:rsid w:val="006F7BAD"/>
    <w:rsid w:val="006F7FB6"/>
    <w:rsid w:val="0070004D"/>
    <w:rsid w:val="0070012A"/>
    <w:rsid w:val="0070018B"/>
    <w:rsid w:val="007002CE"/>
    <w:rsid w:val="007002EF"/>
    <w:rsid w:val="007008ED"/>
    <w:rsid w:val="007009D0"/>
    <w:rsid w:val="00700B6E"/>
    <w:rsid w:val="00700B6F"/>
    <w:rsid w:val="00700C40"/>
    <w:rsid w:val="00700C96"/>
    <w:rsid w:val="00700E13"/>
    <w:rsid w:val="00700FC8"/>
    <w:rsid w:val="00700FF0"/>
    <w:rsid w:val="0070116B"/>
    <w:rsid w:val="007012F3"/>
    <w:rsid w:val="007014A8"/>
    <w:rsid w:val="007014B7"/>
    <w:rsid w:val="00701505"/>
    <w:rsid w:val="007015E4"/>
    <w:rsid w:val="0070176A"/>
    <w:rsid w:val="0070196C"/>
    <w:rsid w:val="00701998"/>
    <w:rsid w:val="007019C7"/>
    <w:rsid w:val="00701BBE"/>
    <w:rsid w:val="00701C6F"/>
    <w:rsid w:val="007022BE"/>
    <w:rsid w:val="0070240C"/>
    <w:rsid w:val="007029FC"/>
    <w:rsid w:val="00702A9F"/>
    <w:rsid w:val="00702BE1"/>
    <w:rsid w:val="00702C1D"/>
    <w:rsid w:val="00702DB8"/>
    <w:rsid w:val="00703084"/>
    <w:rsid w:val="00703130"/>
    <w:rsid w:val="00703195"/>
    <w:rsid w:val="00703305"/>
    <w:rsid w:val="00703541"/>
    <w:rsid w:val="0070372D"/>
    <w:rsid w:val="0070380A"/>
    <w:rsid w:val="007038A4"/>
    <w:rsid w:val="007038B8"/>
    <w:rsid w:val="00703B3F"/>
    <w:rsid w:val="00703BC5"/>
    <w:rsid w:val="00703CCA"/>
    <w:rsid w:val="00703D40"/>
    <w:rsid w:val="00703F55"/>
    <w:rsid w:val="00703FC2"/>
    <w:rsid w:val="007040B9"/>
    <w:rsid w:val="007040CC"/>
    <w:rsid w:val="007041B9"/>
    <w:rsid w:val="00704570"/>
    <w:rsid w:val="00704817"/>
    <w:rsid w:val="007048AE"/>
    <w:rsid w:val="00704983"/>
    <w:rsid w:val="00704D80"/>
    <w:rsid w:val="00704E99"/>
    <w:rsid w:val="007051DE"/>
    <w:rsid w:val="0070527A"/>
    <w:rsid w:val="007053B9"/>
    <w:rsid w:val="007053D2"/>
    <w:rsid w:val="007055C8"/>
    <w:rsid w:val="00705684"/>
    <w:rsid w:val="00705EBD"/>
    <w:rsid w:val="00705F1F"/>
    <w:rsid w:val="00705FE0"/>
    <w:rsid w:val="00706315"/>
    <w:rsid w:val="007064BF"/>
    <w:rsid w:val="00706868"/>
    <w:rsid w:val="007069FC"/>
    <w:rsid w:val="00706A22"/>
    <w:rsid w:val="00706C30"/>
    <w:rsid w:val="00706FE2"/>
    <w:rsid w:val="007073FE"/>
    <w:rsid w:val="00707512"/>
    <w:rsid w:val="007076C3"/>
    <w:rsid w:val="00707720"/>
    <w:rsid w:val="007077B5"/>
    <w:rsid w:val="007078FA"/>
    <w:rsid w:val="00707DFF"/>
    <w:rsid w:val="00710037"/>
    <w:rsid w:val="00710134"/>
    <w:rsid w:val="0071024E"/>
    <w:rsid w:val="007102EF"/>
    <w:rsid w:val="007103BA"/>
    <w:rsid w:val="007105E2"/>
    <w:rsid w:val="007106E0"/>
    <w:rsid w:val="007108DE"/>
    <w:rsid w:val="00710AA6"/>
    <w:rsid w:val="00710AE2"/>
    <w:rsid w:val="00710CD5"/>
    <w:rsid w:val="00710E42"/>
    <w:rsid w:val="0071109A"/>
    <w:rsid w:val="0071111A"/>
    <w:rsid w:val="0071119A"/>
    <w:rsid w:val="00711654"/>
    <w:rsid w:val="00711CC1"/>
    <w:rsid w:val="00711D05"/>
    <w:rsid w:val="00711D61"/>
    <w:rsid w:val="00711F5D"/>
    <w:rsid w:val="00712173"/>
    <w:rsid w:val="0071229A"/>
    <w:rsid w:val="007123F1"/>
    <w:rsid w:val="007125E3"/>
    <w:rsid w:val="0071293B"/>
    <w:rsid w:val="00712B71"/>
    <w:rsid w:val="00712EB3"/>
    <w:rsid w:val="0071349E"/>
    <w:rsid w:val="00713638"/>
    <w:rsid w:val="00713704"/>
    <w:rsid w:val="00713719"/>
    <w:rsid w:val="0071383F"/>
    <w:rsid w:val="007139BC"/>
    <w:rsid w:val="00713B4F"/>
    <w:rsid w:val="00713BAB"/>
    <w:rsid w:val="00713D63"/>
    <w:rsid w:val="0071413B"/>
    <w:rsid w:val="00714577"/>
    <w:rsid w:val="007146FB"/>
    <w:rsid w:val="00714857"/>
    <w:rsid w:val="00714B62"/>
    <w:rsid w:val="00714C52"/>
    <w:rsid w:val="00714E29"/>
    <w:rsid w:val="00714E7C"/>
    <w:rsid w:val="0071524F"/>
    <w:rsid w:val="00715309"/>
    <w:rsid w:val="0071541D"/>
    <w:rsid w:val="00715517"/>
    <w:rsid w:val="007157F1"/>
    <w:rsid w:val="0071593A"/>
    <w:rsid w:val="00715D75"/>
    <w:rsid w:val="00715E45"/>
    <w:rsid w:val="00715E51"/>
    <w:rsid w:val="00716264"/>
    <w:rsid w:val="007162C4"/>
    <w:rsid w:val="00716419"/>
    <w:rsid w:val="0071646C"/>
    <w:rsid w:val="0071651D"/>
    <w:rsid w:val="00716707"/>
    <w:rsid w:val="00716721"/>
    <w:rsid w:val="007167B4"/>
    <w:rsid w:val="007169D7"/>
    <w:rsid w:val="00716E3B"/>
    <w:rsid w:val="00716F9B"/>
    <w:rsid w:val="00717068"/>
    <w:rsid w:val="007170BB"/>
    <w:rsid w:val="0071714C"/>
    <w:rsid w:val="0071719E"/>
    <w:rsid w:val="00717201"/>
    <w:rsid w:val="00717344"/>
    <w:rsid w:val="00717565"/>
    <w:rsid w:val="007176C3"/>
    <w:rsid w:val="00717753"/>
    <w:rsid w:val="007177F1"/>
    <w:rsid w:val="007177F7"/>
    <w:rsid w:val="00717886"/>
    <w:rsid w:val="007178FC"/>
    <w:rsid w:val="00717A1D"/>
    <w:rsid w:val="00717A82"/>
    <w:rsid w:val="00717A90"/>
    <w:rsid w:val="00717CA3"/>
    <w:rsid w:val="00717CBD"/>
    <w:rsid w:val="00717DA3"/>
    <w:rsid w:val="00717E4A"/>
    <w:rsid w:val="0072033E"/>
    <w:rsid w:val="00720596"/>
    <w:rsid w:val="00720725"/>
    <w:rsid w:val="007207EC"/>
    <w:rsid w:val="00720843"/>
    <w:rsid w:val="00720B0C"/>
    <w:rsid w:val="007212C4"/>
    <w:rsid w:val="007213A1"/>
    <w:rsid w:val="00721867"/>
    <w:rsid w:val="00721981"/>
    <w:rsid w:val="00721B5F"/>
    <w:rsid w:val="00721EC9"/>
    <w:rsid w:val="007220B2"/>
    <w:rsid w:val="0072224D"/>
    <w:rsid w:val="00722260"/>
    <w:rsid w:val="00722542"/>
    <w:rsid w:val="0072260F"/>
    <w:rsid w:val="00722834"/>
    <w:rsid w:val="00722913"/>
    <w:rsid w:val="00722A78"/>
    <w:rsid w:val="00722AB4"/>
    <w:rsid w:val="00722CF8"/>
    <w:rsid w:val="00722E98"/>
    <w:rsid w:val="00723372"/>
    <w:rsid w:val="007233E6"/>
    <w:rsid w:val="00723693"/>
    <w:rsid w:val="007238CD"/>
    <w:rsid w:val="007238D2"/>
    <w:rsid w:val="007239F3"/>
    <w:rsid w:val="00723B91"/>
    <w:rsid w:val="00723C1E"/>
    <w:rsid w:val="00723DA6"/>
    <w:rsid w:val="00723E7E"/>
    <w:rsid w:val="00724048"/>
    <w:rsid w:val="00724106"/>
    <w:rsid w:val="007243CE"/>
    <w:rsid w:val="00724546"/>
    <w:rsid w:val="00724577"/>
    <w:rsid w:val="00724761"/>
    <w:rsid w:val="007247B4"/>
    <w:rsid w:val="007249D2"/>
    <w:rsid w:val="00724BD4"/>
    <w:rsid w:val="00724D2E"/>
    <w:rsid w:val="00724DB3"/>
    <w:rsid w:val="00724F57"/>
    <w:rsid w:val="00724FB0"/>
    <w:rsid w:val="00724FC8"/>
    <w:rsid w:val="007254F3"/>
    <w:rsid w:val="00725565"/>
    <w:rsid w:val="007256D2"/>
    <w:rsid w:val="00725720"/>
    <w:rsid w:val="00725775"/>
    <w:rsid w:val="00725A30"/>
    <w:rsid w:val="00725AAC"/>
    <w:rsid w:val="00725B76"/>
    <w:rsid w:val="00725B82"/>
    <w:rsid w:val="00725FD0"/>
    <w:rsid w:val="00726000"/>
    <w:rsid w:val="0072616C"/>
    <w:rsid w:val="0072631F"/>
    <w:rsid w:val="00726885"/>
    <w:rsid w:val="00726898"/>
    <w:rsid w:val="00726A71"/>
    <w:rsid w:val="00726C70"/>
    <w:rsid w:val="0072723D"/>
    <w:rsid w:val="0072768E"/>
    <w:rsid w:val="00727B17"/>
    <w:rsid w:val="00727CDB"/>
    <w:rsid w:val="00727D32"/>
    <w:rsid w:val="00727D8B"/>
    <w:rsid w:val="00727E20"/>
    <w:rsid w:val="00727E67"/>
    <w:rsid w:val="0073033F"/>
    <w:rsid w:val="00730466"/>
    <w:rsid w:val="00730628"/>
    <w:rsid w:val="007306E5"/>
    <w:rsid w:val="0073076D"/>
    <w:rsid w:val="00730ABD"/>
    <w:rsid w:val="00730B4D"/>
    <w:rsid w:val="00730CED"/>
    <w:rsid w:val="00730D08"/>
    <w:rsid w:val="00731038"/>
    <w:rsid w:val="007315FC"/>
    <w:rsid w:val="007318F1"/>
    <w:rsid w:val="00731E6A"/>
    <w:rsid w:val="00732268"/>
    <w:rsid w:val="007328BE"/>
    <w:rsid w:val="00732B8B"/>
    <w:rsid w:val="00732CB6"/>
    <w:rsid w:val="00732F6E"/>
    <w:rsid w:val="007330B8"/>
    <w:rsid w:val="007332AC"/>
    <w:rsid w:val="00733304"/>
    <w:rsid w:val="00733541"/>
    <w:rsid w:val="007339B2"/>
    <w:rsid w:val="00733CBE"/>
    <w:rsid w:val="00733E14"/>
    <w:rsid w:val="00733EB0"/>
    <w:rsid w:val="00733FF6"/>
    <w:rsid w:val="007341C6"/>
    <w:rsid w:val="00734324"/>
    <w:rsid w:val="00734393"/>
    <w:rsid w:val="00734636"/>
    <w:rsid w:val="007346F8"/>
    <w:rsid w:val="0073477F"/>
    <w:rsid w:val="0073492C"/>
    <w:rsid w:val="00734B94"/>
    <w:rsid w:val="00734F9D"/>
    <w:rsid w:val="00735651"/>
    <w:rsid w:val="0073590F"/>
    <w:rsid w:val="00735A00"/>
    <w:rsid w:val="00735A16"/>
    <w:rsid w:val="00735C52"/>
    <w:rsid w:val="00735EFA"/>
    <w:rsid w:val="00736041"/>
    <w:rsid w:val="0073631D"/>
    <w:rsid w:val="00736452"/>
    <w:rsid w:val="0073679F"/>
    <w:rsid w:val="007367EB"/>
    <w:rsid w:val="00736B29"/>
    <w:rsid w:val="00736DF3"/>
    <w:rsid w:val="00736EFE"/>
    <w:rsid w:val="00736F65"/>
    <w:rsid w:val="00736F6C"/>
    <w:rsid w:val="007372B8"/>
    <w:rsid w:val="00737474"/>
    <w:rsid w:val="00737776"/>
    <w:rsid w:val="00737877"/>
    <w:rsid w:val="00737A59"/>
    <w:rsid w:val="00737B84"/>
    <w:rsid w:val="00737BD6"/>
    <w:rsid w:val="00737E5D"/>
    <w:rsid w:val="007402DE"/>
    <w:rsid w:val="00740538"/>
    <w:rsid w:val="007407CF"/>
    <w:rsid w:val="00740CF0"/>
    <w:rsid w:val="00740D6D"/>
    <w:rsid w:val="00740E25"/>
    <w:rsid w:val="00740F42"/>
    <w:rsid w:val="00740FA6"/>
    <w:rsid w:val="007410CB"/>
    <w:rsid w:val="007411BF"/>
    <w:rsid w:val="007412A9"/>
    <w:rsid w:val="00741381"/>
    <w:rsid w:val="007413E4"/>
    <w:rsid w:val="00741435"/>
    <w:rsid w:val="00741486"/>
    <w:rsid w:val="00741653"/>
    <w:rsid w:val="00741773"/>
    <w:rsid w:val="007417C0"/>
    <w:rsid w:val="0074189A"/>
    <w:rsid w:val="007418E8"/>
    <w:rsid w:val="00741AEF"/>
    <w:rsid w:val="00741B32"/>
    <w:rsid w:val="00741BBE"/>
    <w:rsid w:val="00741C02"/>
    <w:rsid w:val="00741C63"/>
    <w:rsid w:val="00741E61"/>
    <w:rsid w:val="00741F33"/>
    <w:rsid w:val="007420E2"/>
    <w:rsid w:val="007421AB"/>
    <w:rsid w:val="007423A6"/>
    <w:rsid w:val="007423F2"/>
    <w:rsid w:val="007425F0"/>
    <w:rsid w:val="007426C8"/>
    <w:rsid w:val="00742786"/>
    <w:rsid w:val="00742989"/>
    <w:rsid w:val="00742AD9"/>
    <w:rsid w:val="00742B39"/>
    <w:rsid w:val="00742CF2"/>
    <w:rsid w:val="007430DB"/>
    <w:rsid w:val="00743E99"/>
    <w:rsid w:val="0074419E"/>
    <w:rsid w:val="007441B5"/>
    <w:rsid w:val="0074440F"/>
    <w:rsid w:val="007445BA"/>
    <w:rsid w:val="007447F5"/>
    <w:rsid w:val="0074486A"/>
    <w:rsid w:val="007448F6"/>
    <w:rsid w:val="0074490E"/>
    <w:rsid w:val="00744B46"/>
    <w:rsid w:val="00744D1E"/>
    <w:rsid w:val="00744F2E"/>
    <w:rsid w:val="00744F67"/>
    <w:rsid w:val="00745034"/>
    <w:rsid w:val="007450BE"/>
    <w:rsid w:val="007454DF"/>
    <w:rsid w:val="0074558D"/>
    <w:rsid w:val="0074562A"/>
    <w:rsid w:val="007456A6"/>
    <w:rsid w:val="00745844"/>
    <w:rsid w:val="00745977"/>
    <w:rsid w:val="007459AF"/>
    <w:rsid w:val="00745A87"/>
    <w:rsid w:val="00745C80"/>
    <w:rsid w:val="00745DBB"/>
    <w:rsid w:val="00745E46"/>
    <w:rsid w:val="00745E90"/>
    <w:rsid w:val="0074606F"/>
    <w:rsid w:val="007460EB"/>
    <w:rsid w:val="00746384"/>
    <w:rsid w:val="0074653D"/>
    <w:rsid w:val="00746651"/>
    <w:rsid w:val="00746796"/>
    <w:rsid w:val="0074685D"/>
    <w:rsid w:val="0074688D"/>
    <w:rsid w:val="00746938"/>
    <w:rsid w:val="0074693E"/>
    <w:rsid w:val="00746E6E"/>
    <w:rsid w:val="00746FBF"/>
    <w:rsid w:val="0074708B"/>
    <w:rsid w:val="0074717C"/>
    <w:rsid w:val="00747354"/>
    <w:rsid w:val="0074749E"/>
    <w:rsid w:val="007474C6"/>
    <w:rsid w:val="00747722"/>
    <w:rsid w:val="007477EF"/>
    <w:rsid w:val="007477F7"/>
    <w:rsid w:val="00747901"/>
    <w:rsid w:val="00747BE4"/>
    <w:rsid w:val="007500EE"/>
    <w:rsid w:val="007501BE"/>
    <w:rsid w:val="00750287"/>
    <w:rsid w:val="007504D4"/>
    <w:rsid w:val="007504F7"/>
    <w:rsid w:val="007508BE"/>
    <w:rsid w:val="007509F8"/>
    <w:rsid w:val="00750E03"/>
    <w:rsid w:val="00750EA3"/>
    <w:rsid w:val="00750EC8"/>
    <w:rsid w:val="007511B0"/>
    <w:rsid w:val="0075121A"/>
    <w:rsid w:val="0075141B"/>
    <w:rsid w:val="0075147B"/>
    <w:rsid w:val="00751567"/>
    <w:rsid w:val="00751580"/>
    <w:rsid w:val="007517E8"/>
    <w:rsid w:val="0075183A"/>
    <w:rsid w:val="00751963"/>
    <w:rsid w:val="007519AA"/>
    <w:rsid w:val="00751B8D"/>
    <w:rsid w:val="00751BB0"/>
    <w:rsid w:val="00751C92"/>
    <w:rsid w:val="00751CE8"/>
    <w:rsid w:val="00751D06"/>
    <w:rsid w:val="00751FD7"/>
    <w:rsid w:val="0075244D"/>
    <w:rsid w:val="00752852"/>
    <w:rsid w:val="00752892"/>
    <w:rsid w:val="007528AC"/>
    <w:rsid w:val="00752931"/>
    <w:rsid w:val="00752C55"/>
    <w:rsid w:val="0075312D"/>
    <w:rsid w:val="0075321F"/>
    <w:rsid w:val="007533DF"/>
    <w:rsid w:val="0075364B"/>
    <w:rsid w:val="00753A13"/>
    <w:rsid w:val="00753BCF"/>
    <w:rsid w:val="00753BDB"/>
    <w:rsid w:val="00753CB9"/>
    <w:rsid w:val="00753D67"/>
    <w:rsid w:val="00753D77"/>
    <w:rsid w:val="00753E04"/>
    <w:rsid w:val="0075407D"/>
    <w:rsid w:val="0075408C"/>
    <w:rsid w:val="00754172"/>
    <w:rsid w:val="00754285"/>
    <w:rsid w:val="0075430B"/>
    <w:rsid w:val="00754420"/>
    <w:rsid w:val="00754434"/>
    <w:rsid w:val="00754436"/>
    <w:rsid w:val="0075486E"/>
    <w:rsid w:val="0075489D"/>
    <w:rsid w:val="007548AD"/>
    <w:rsid w:val="00754987"/>
    <w:rsid w:val="00754E17"/>
    <w:rsid w:val="0075506E"/>
    <w:rsid w:val="00755457"/>
    <w:rsid w:val="00755467"/>
    <w:rsid w:val="0075558B"/>
    <w:rsid w:val="0075584B"/>
    <w:rsid w:val="007558AC"/>
    <w:rsid w:val="00755981"/>
    <w:rsid w:val="00755D39"/>
    <w:rsid w:val="00755F5D"/>
    <w:rsid w:val="0075645B"/>
    <w:rsid w:val="007564EA"/>
    <w:rsid w:val="007565E7"/>
    <w:rsid w:val="00756A15"/>
    <w:rsid w:val="00756C53"/>
    <w:rsid w:val="00756D2A"/>
    <w:rsid w:val="00757032"/>
    <w:rsid w:val="00757298"/>
    <w:rsid w:val="007575FC"/>
    <w:rsid w:val="00757DE6"/>
    <w:rsid w:val="00760060"/>
    <w:rsid w:val="007601A2"/>
    <w:rsid w:val="00760287"/>
    <w:rsid w:val="00760305"/>
    <w:rsid w:val="0076046D"/>
    <w:rsid w:val="007607CE"/>
    <w:rsid w:val="007608B4"/>
    <w:rsid w:val="00760A07"/>
    <w:rsid w:val="00760B03"/>
    <w:rsid w:val="00760E55"/>
    <w:rsid w:val="00761284"/>
    <w:rsid w:val="007612DC"/>
    <w:rsid w:val="007616EC"/>
    <w:rsid w:val="007618F9"/>
    <w:rsid w:val="00761ACB"/>
    <w:rsid w:val="00761BCC"/>
    <w:rsid w:val="00761BF5"/>
    <w:rsid w:val="00761C18"/>
    <w:rsid w:val="00761F80"/>
    <w:rsid w:val="007624B4"/>
    <w:rsid w:val="007625C2"/>
    <w:rsid w:val="007626B2"/>
    <w:rsid w:val="007626C3"/>
    <w:rsid w:val="0076296D"/>
    <w:rsid w:val="00762FFC"/>
    <w:rsid w:val="007632D2"/>
    <w:rsid w:val="007633F2"/>
    <w:rsid w:val="00763400"/>
    <w:rsid w:val="007634F8"/>
    <w:rsid w:val="00763661"/>
    <w:rsid w:val="00763952"/>
    <w:rsid w:val="00763A01"/>
    <w:rsid w:val="00763C0E"/>
    <w:rsid w:val="00763C50"/>
    <w:rsid w:val="00763DFB"/>
    <w:rsid w:val="00763FF2"/>
    <w:rsid w:val="007641D2"/>
    <w:rsid w:val="007643C3"/>
    <w:rsid w:val="007643D3"/>
    <w:rsid w:val="00764819"/>
    <w:rsid w:val="00764AB8"/>
    <w:rsid w:val="00764B60"/>
    <w:rsid w:val="00764C11"/>
    <w:rsid w:val="00764FCB"/>
    <w:rsid w:val="00765281"/>
    <w:rsid w:val="007653E5"/>
    <w:rsid w:val="00765719"/>
    <w:rsid w:val="007657A2"/>
    <w:rsid w:val="0076582D"/>
    <w:rsid w:val="00765928"/>
    <w:rsid w:val="00765CE0"/>
    <w:rsid w:val="00765DC7"/>
    <w:rsid w:val="00765F35"/>
    <w:rsid w:val="0076607B"/>
    <w:rsid w:val="0076622A"/>
    <w:rsid w:val="007664CD"/>
    <w:rsid w:val="007667A5"/>
    <w:rsid w:val="007669BF"/>
    <w:rsid w:val="00766BAC"/>
    <w:rsid w:val="00766CB4"/>
    <w:rsid w:val="0076753E"/>
    <w:rsid w:val="007677BC"/>
    <w:rsid w:val="00767C60"/>
    <w:rsid w:val="00767C6B"/>
    <w:rsid w:val="00767CAD"/>
    <w:rsid w:val="00767D11"/>
    <w:rsid w:val="00767D45"/>
    <w:rsid w:val="00767D68"/>
    <w:rsid w:val="00770173"/>
    <w:rsid w:val="0077027E"/>
    <w:rsid w:val="00770731"/>
    <w:rsid w:val="007707A8"/>
    <w:rsid w:val="00770936"/>
    <w:rsid w:val="00770CB5"/>
    <w:rsid w:val="00770D87"/>
    <w:rsid w:val="00770F6C"/>
    <w:rsid w:val="00770F8C"/>
    <w:rsid w:val="00771091"/>
    <w:rsid w:val="00771100"/>
    <w:rsid w:val="007711D7"/>
    <w:rsid w:val="007711E0"/>
    <w:rsid w:val="0077137A"/>
    <w:rsid w:val="00771494"/>
    <w:rsid w:val="007714EC"/>
    <w:rsid w:val="00771715"/>
    <w:rsid w:val="00771825"/>
    <w:rsid w:val="00771C08"/>
    <w:rsid w:val="00771D67"/>
    <w:rsid w:val="00772086"/>
    <w:rsid w:val="0077226F"/>
    <w:rsid w:val="00772B19"/>
    <w:rsid w:val="00772D95"/>
    <w:rsid w:val="00772EA7"/>
    <w:rsid w:val="00772F93"/>
    <w:rsid w:val="0077327B"/>
    <w:rsid w:val="00773676"/>
    <w:rsid w:val="007736C6"/>
    <w:rsid w:val="007737A4"/>
    <w:rsid w:val="00773A80"/>
    <w:rsid w:val="00773D41"/>
    <w:rsid w:val="00773DBA"/>
    <w:rsid w:val="00773EDC"/>
    <w:rsid w:val="00773F0B"/>
    <w:rsid w:val="0077410F"/>
    <w:rsid w:val="0077424F"/>
    <w:rsid w:val="00774AA8"/>
    <w:rsid w:val="00774C84"/>
    <w:rsid w:val="00774DDD"/>
    <w:rsid w:val="00774E27"/>
    <w:rsid w:val="00774FC7"/>
    <w:rsid w:val="0077523A"/>
    <w:rsid w:val="0077528D"/>
    <w:rsid w:val="007753DD"/>
    <w:rsid w:val="007754AB"/>
    <w:rsid w:val="00775538"/>
    <w:rsid w:val="0077566A"/>
    <w:rsid w:val="00775A54"/>
    <w:rsid w:val="00775D8E"/>
    <w:rsid w:val="00775E24"/>
    <w:rsid w:val="00776300"/>
    <w:rsid w:val="00776365"/>
    <w:rsid w:val="007766F9"/>
    <w:rsid w:val="007767C8"/>
    <w:rsid w:val="00776AED"/>
    <w:rsid w:val="00776AFF"/>
    <w:rsid w:val="00776B9C"/>
    <w:rsid w:val="00776C4E"/>
    <w:rsid w:val="007770C7"/>
    <w:rsid w:val="00777224"/>
    <w:rsid w:val="007773EC"/>
    <w:rsid w:val="007774FB"/>
    <w:rsid w:val="0077763E"/>
    <w:rsid w:val="007776A3"/>
    <w:rsid w:val="00777955"/>
    <w:rsid w:val="00777D19"/>
    <w:rsid w:val="00780301"/>
    <w:rsid w:val="0078040D"/>
    <w:rsid w:val="0078049A"/>
    <w:rsid w:val="007805DA"/>
    <w:rsid w:val="00780779"/>
    <w:rsid w:val="00780AAB"/>
    <w:rsid w:val="00780D72"/>
    <w:rsid w:val="00780E27"/>
    <w:rsid w:val="00780E62"/>
    <w:rsid w:val="00780F11"/>
    <w:rsid w:val="0078110C"/>
    <w:rsid w:val="00781195"/>
    <w:rsid w:val="00781415"/>
    <w:rsid w:val="007816DD"/>
    <w:rsid w:val="0078172E"/>
    <w:rsid w:val="007819C6"/>
    <w:rsid w:val="00781DFF"/>
    <w:rsid w:val="00782018"/>
    <w:rsid w:val="007820CD"/>
    <w:rsid w:val="0078235F"/>
    <w:rsid w:val="0078249A"/>
    <w:rsid w:val="007824DD"/>
    <w:rsid w:val="007826CB"/>
    <w:rsid w:val="007826EC"/>
    <w:rsid w:val="00782871"/>
    <w:rsid w:val="007828AC"/>
    <w:rsid w:val="007829AD"/>
    <w:rsid w:val="00782EAF"/>
    <w:rsid w:val="00782F61"/>
    <w:rsid w:val="0078310A"/>
    <w:rsid w:val="0078363E"/>
    <w:rsid w:val="007836A3"/>
    <w:rsid w:val="007836C4"/>
    <w:rsid w:val="007836CE"/>
    <w:rsid w:val="00783725"/>
    <w:rsid w:val="00783DA2"/>
    <w:rsid w:val="00783EEF"/>
    <w:rsid w:val="007843EC"/>
    <w:rsid w:val="0078447B"/>
    <w:rsid w:val="0078450E"/>
    <w:rsid w:val="00784A5B"/>
    <w:rsid w:val="00784B23"/>
    <w:rsid w:val="00784CE7"/>
    <w:rsid w:val="00784E70"/>
    <w:rsid w:val="00784F2F"/>
    <w:rsid w:val="00784F6A"/>
    <w:rsid w:val="007851E4"/>
    <w:rsid w:val="007852C1"/>
    <w:rsid w:val="007853B3"/>
    <w:rsid w:val="0078544D"/>
    <w:rsid w:val="007855DD"/>
    <w:rsid w:val="007857CA"/>
    <w:rsid w:val="0078584D"/>
    <w:rsid w:val="007859BC"/>
    <w:rsid w:val="00785DC7"/>
    <w:rsid w:val="00785E8D"/>
    <w:rsid w:val="00785E9A"/>
    <w:rsid w:val="00785EFA"/>
    <w:rsid w:val="007860DD"/>
    <w:rsid w:val="0078614E"/>
    <w:rsid w:val="0078616C"/>
    <w:rsid w:val="007861C1"/>
    <w:rsid w:val="0078637D"/>
    <w:rsid w:val="0078638E"/>
    <w:rsid w:val="00786392"/>
    <w:rsid w:val="00786621"/>
    <w:rsid w:val="007866DE"/>
    <w:rsid w:val="007867A6"/>
    <w:rsid w:val="00786E27"/>
    <w:rsid w:val="00786F4F"/>
    <w:rsid w:val="00787072"/>
    <w:rsid w:val="0078708D"/>
    <w:rsid w:val="007872A7"/>
    <w:rsid w:val="00787819"/>
    <w:rsid w:val="00787C6A"/>
    <w:rsid w:val="00787D08"/>
    <w:rsid w:val="00787DEC"/>
    <w:rsid w:val="00787E90"/>
    <w:rsid w:val="00787FCF"/>
    <w:rsid w:val="00790005"/>
    <w:rsid w:val="00790349"/>
    <w:rsid w:val="007903CC"/>
    <w:rsid w:val="00790489"/>
    <w:rsid w:val="007904CF"/>
    <w:rsid w:val="00790986"/>
    <w:rsid w:val="00790AAE"/>
    <w:rsid w:val="00790ADF"/>
    <w:rsid w:val="00790B89"/>
    <w:rsid w:val="00790C73"/>
    <w:rsid w:val="00790DED"/>
    <w:rsid w:val="00790E11"/>
    <w:rsid w:val="00790E12"/>
    <w:rsid w:val="00790E81"/>
    <w:rsid w:val="00790EA7"/>
    <w:rsid w:val="00791041"/>
    <w:rsid w:val="00791407"/>
    <w:rsid w:val="007915F0"/>
    <w:rsid w:val="007919D0"/>
    <w:rsid w:val="00791D94"/>
    <w:rsid w:val="00792117"/>
    <w:rsid w:val="007922C3"/>
    <w:rsid w:val="007922F6"/>
    <w:rsid w:val="0079260B"/>
    <w:rsid w:val="0079285E"/>
    <w:rsid w:val="007928C1"/>
    <w:rsid w:val="007929B7"/>
    <w:rsid w:val="00792A6C"/>
    <w:rsid w:val="00792A9C"/>
    <w:rsid w:val="00792C71"/>
    <w:rsid w:val="00792CD8"/>
    <w:rsid w:val="00792DCE"/>
    <w:rsid w:val="007930A6"/>
    <w:rsid w:val="0079315E"/>
    <w:rsid w:val="007931DA"/>
    <w:rsid w:val="00793415"/>
    <w:rsid w:val="007934DC"/>
    <w:rsid w:val="0079369E"/>
    <w:rsid w:val="007936B5"/>
    <w:rsid w:val="00793A0C"/>
    <w:rsid w:val="00793CE5"/>
    <w:rsid w:val="00794946"/>
    <w:rsid w:val="0079496B"/>
    <w:rsid w:val="00794AB7"/>
    <w:rsid w:val="00794F13"/>
    <w:rsid w:val="00794F41"/>
    <w:rsid w:val="00795022"/>
    <w:rsid w:val="0079527A"/>
    <w:rsid w:val="0079528D"/>
    <w:rsid w:val="00795938"/>
    <w:rsid w:val="00795967"/>
    <w:rsid w:val="007959A7"/>
    <w:rsid w:val="0079610F"/>
    <w:rsid w:val="007961C3"/>
    <w:rsid w:val="00796306"/>
    <w:rsid w:val="007968F6"/>
    <w:rsid w:val="007969EA"/>
    <w:rsid w:val="00796A45"/>
    <w:rsid w:val="00796DCF"/>
    <w:rsid w:val="0079727F"/>
    <w:rsid w:val="007972B7"/>
    <w:rsid w:val="007972E0"/>
    <w:rsid w:val="007974B9"/>
    <w:rsid w:val="007976D4"/>
    <w:rsid w:val="007978DD"/>
    <w:rsid w:val="00797B1E"/>
    <w:rsid w:val="00797D1E"/>
    <w:rsid w:val="00797E07"/>
    <w:rsid w:val="00797F63"/>
    <w:rsid w:val="00797F93"/>
    <w:rsid w:val="007A00EE"/>
    <w:rsid w:val="007A0263"/>
    <w:rsid w:val="007A03BA"/>
    <w:rsid w:val="007A06A1"/>
    <w:rsid w:val="007A0793"/>
    <w:rsid w:val="007A0864"/>
    <w:rsid w:val="007A0B52"/>
    <w:rsid w:val="007A0D8F"/>
    <w:rsid w:val="007A0E49"/>
    <w:rsid w:val="007A0F35"/>
    <w:rsid w:val="007A0F64"/>
    <w:rsid w:val="007A0FCE"/>
    <w:rsid w:val="007A11EE"/>
    <w:rsid w:val="007A12C0"/>
    <w:rsid w:val="007A12C4"/>
    <w:rsid w:val="007A1369"/>
    <w:rsid w:val="007A1391"/>
    <w:rsid w:val="007A1400"/>
    <w:rsid w:val="007A14D0"/>
    <w:rsid w:val="007A1561"/>
    <w:rsid w:val="007A157E"/>
    <w:rsid w:val="007A1669"/>
    <w:rsid w:val="007A17A6"/>
    <w:rsid w:val="007A1984"/>
    <w:rsid w:val="007A1CAF"/>
    <w:rsid w:val="007A1D93"/>
    <w:rsid w:val="007A1DA3"/>
    <w:rsid w:val="007A1ECD"/>
    <w:rsid w:val="007A2405"/>
    <w:rsid w:val="007A25F6"/>
    <w:rsid w:val="007A2630"/>
    <w:rsid w:val="007A26FF"/>
    <w:rsid w:val="007A2B76"/>
    <w:rsid w:val="007A2C49"/>
    <w:rsid w:val="007A2DB2"/>
    <w:rsid w:val="007A2FC7"/>
    <w:rsid w:val="007A3030"/>
    <w:rsid w:val="007A315A"/>
    <w:rsid w:val="007A324C"/>
    <w:rsid w:val="007A33AC"/>
    <w:rsid w:val="007A3476"/>
    <w:rsid w:val="007A3926"/>
    <w:rsid w:val="007A39CC"/>
    <w:rsid w:val="007A39D8"/>
    <w:rsid w:val="007A3BA2"/>
    <w:rsid w:val="007A3EDE"/>
    <w:rsid w:val="007A44A1"/>
    <w:rsid w:val="007A45DF"/>
    <w:rsid w:val="007A4854"/>
    <w:rsid w:val="007A497B"/>
    <w:rsid w:val="007A49AF"/>
    <w:rsid w:val="007A4CB4"/>
    <w:rsid w:val="007A4FE5"/>
    <w:rsid w:val="007A5066"/>
    <w:rsid w:val="007A5372"/>
    <w:rsid w:val="007A53B6"/>
    <w:rsid w:val="007A5447"/>
    <w:rsid w:val="007A565A"/>
    <w:rsid w:val="007A5723"/>
    <w:rsid w:val="007A586F"/>
    <w:rsid w:val="007A58A3"/>
    <w:rsid w:val="007A58D4"/>
    <w:rsid w:val="007A5AB0"/>
    <w:rsid w:val="007A5AF2"/>
    <w:rsid w:val="007A5D34"/>
    <w:rsid w:val="007A6262"/>
    <w:rsid w:val="007A66FD"/>
    <w:rsid w:val="007A68A3"/>
    <w:rsid w:val="007A6A2D"/>
    <w:rsid w:val="007A6EDE"/>
    <w:rsid w:val="007A73B0"/>
    <w:rsid w:val="007A74B0"/>
    <w:rsid w:val="007A756B"/>
    <w:rsid w:val="007A795F"/>
    <w:rsid w:val="007A7980"/>
    <w:rsid w:val="007A7AFF"/>
    <w:rsid w:val="007A7FA6"/>
    <w:rsid w:val="007B00CF"/>
    <w:rsid w:val="007B0503"/>
    <w:rsid w:val="007B05D8"/>
    <w:rsid w:val="007B0828"/>
    <w:rsid w:val="007B0C2A"/>
    <w:rsid w:val="007B1041"/>
    <w:rsid w:val="007B10FB"/>
    <w:rsid w:val="007B1169"/>
    <w:rsid w:val="007B12F0"/>
    <w:rsid w:val="007B13A6"/>
    <w:rsid w:val="007B1488"/>
    <w:rsid w:val="007B161A"/>
    <w:rsid w:val="007B166D"/>
    <w:rsid w:val="007B16BB"/>
    <w:rsid w:val="007B1771"/>
    <w:rsid w:val="007B1A50"/>
    <w:rsid w:val="007B1ADF"/>
    <w:rsid w:val="007B1C13"/>
    <w:rsid w:val="007B1C3D"/>
    <w:rsid w:val="007B1ED1"/>
    <w:rsid w:val="007B1F68"/>
    <w:rsid w:val="007B1F8F"/>
    <w:rsid w:val="007B200F"/>
    <w:rsid w:val="007B20A7"/>
    <w:rsid w:val="007B2290"/>
    <w:rsid w:val="007B23D9"/>
    <w:rsid w:val="007B2676"/>
    <w:rsid w:val="007B2681"/>
    <w:rsid w:val="007B27FC"/>
    <w:rsid w:val="007B28E9"/>
    <w:rsid w:val="007B2BCD"/>
    <w:rsid w:val="007B2BF0"/>
    <w:rsid w:val="007B2E43"/>
    <w:rsid w:val="007B2F9D"/>
    <w:rsid w:val="007B2FDC"/>
    <w:rsid w:val="007B31F0"/>
    <w:rsid w:val="007B3289"/>
    <w:rsid w:val="007B338B"/>
    <w:rsid w:val="007B398B"/>
    <w:rsid w:val="007B39F6"/>
    <w:rsid w:val="007B3AE8"/>
    <w:rsid w:val="007B3C99"/>
    <w:rsid w:val="007B402A"/>
    <w:rsid w:val="007B407E"/>
    <w:rsid w:val="007B431D"/>
    <w:rsid w:val="007B4584"/>
    <w:rsid w:val="007B4FE9"/>
    <w:rsid w:val="007B51CA"/>
    <w:rsid w:val="007B553E"/>
    <w:rsid w:val="007B5540"/>
    <w:rsid w:val="007B560A"/>
    <w:rsid w:val="007B58B3"/>
    <w:rsid w:val="007B5AA5"/>
    <w:rsid w:val="007B5E89"/>
    <w:rsid w:val="007B5EC3"/>
    <w:rsid w:val="007B5FA9"/>
    <w:rsid w:val="007B640F"/>
    <w:rsid w:val="007B669F"/>
    <w:rsid w:val="007B67F1"/>
    <w:rsid w:val="007B689F"/>
    <w:rsid w:val="007B68CD"/>
    <w:rsid w:val="007B69E5"/>
    <w:rsid w:val="007B6D5B"/>
    <w:rsid w:val="007B702B"/>
    <w:rsid w:val="007B710F"/>
    <w:rsid w:val="007B7214"/>
    <w:rsid w:val="007B728A"/>
    <w:rsid w:val="007B748B"/>
    <w:rsid w:val="007B77D3"/>
    <w:rsid w:val="007B7884"/>
    <w:rsid w:val="007B78D6"/>
    <w:rsid w:val="007B7A38"/>
    <w:rsid w:val="007B7AB8"/>
    <w:rsid w:val="007B7C8B"/>
    <w:rsid w:val="007B7E0A"/>
    <w:rsid w:val="007B7EF5"/>
    <w:rsid w:val="007B7FD6"/>
    <w:rsid w:val="007C00A6"/>
    <w:rsid w:val="007C0215"/>
    <w:rsid w:val="007C0237"/>
    <w:rsid w:val="007C031C"/>
    <w:rsid w:val="007C03CF"/>
    <w:rsid w:val="007C0542"/>
    <w:rsid w:val="007C0A40"/>
    <w:rsid w:val="007C0DFE"/>
    <w:rsid w:val="007C10AD"/>
    <w:rsid w:val="007C11E7"/>
    <w:rsid w:val="007C11EE"/>
    <w:rsid w:val="007C166A"/>
    <w:rsid w:val="007C18C3"/>
    <w:rsid w:val="007C18FC"/>
    <w:rsid w:val="007C1971"/>
    <w:rsid w:val="007C1C7B"/>
    <w:rsid w:val="007C1D82"/>
    <w:rsid w:val="007C1D87"/>
    <w:rsid w:val="007C1EBC"/>
    <w:rsid w:val="007C2266"/>
    <w:rsid w:val="007C22CB"/>
    <w:rsid w:val="007C2A17"/>
    <w:rsid w:val="007C2B96"/>
    <w:rsid w:val="007C2C91"/>
    <w:rsid w:val="007C2C93"/>
    <w:rsid w:val="007C2F8F"/>
    <w:rsid w:val="007C321D"/>
    <w:rsid w:val="007C33F4"/>
    <w:rsid w:val="007C3462"/>
    <w:rsid w:val="007C356F"/>
    <w:rsid w:val="007C3AFA"/>
    <w:rsid w:val="007C3D66"/>
    <w:rsid w:val="007C3EF7"/>
    <w:rsid w:val="007C44FC"/>
    <w:rsid w:val="007C46E2"/>
    <w:rsid w:val="007C4766"/>
    <w:rsid w:val="007C478D"/>
    <w:rsid w:val="007C4D1D"/>
    <w:rsid w:val="007C4DC8"/>
    <w:rsid w:val="007C4E22"/>
    <w:rsid w:val="007C55DB"/>
    <w:rsid w:val="007C568D"/>
    <w:rsid w:val="007C570C"/>
    <w:rsid w:val="007C57AD"/>
    <w:rsid w:val="007C595B"/>
    <w:rsid w:val="007C5B30"/>
    <w:rsid w:val="007C5D16"/>
    <w:rsid w:val="007C6062"/>
    <w:rsid w:val="007C610A"/>
    <w:rsid w:val="007C63C1"/>
    <w:rsid w:val="007C6C66"/>
    <w:rsid w:val="007C6CA5"/>
    <w:rsid w:val="007C6FF0"/>
    <w:rsid w:val="007C7103"/>
    <w:rsid w:val="007C711E"/>
    <w:rsid w:val="007C7974"/>
    <w:rsid w:val="007C7A9E"/>
    <w:rsid w:val="007C7B43"/>
    <w:rsid w:val="007C7C42"/>
    <w:rsid w:val="007C7E0A"/>
    <w:rsid w:val="007D008F"/>
    <w:rsid w:val="007D0210"/>
    <w:rsid w:val="007D0384"/>
    <w:rsid w:val="007D0471"/>
    <w:rsid w:val="007D056A"/>
    <w:rsid w:val="007D07BA"/>
    <w:rsid w:val="007D07CF"/>
    <w:rsid w:val="007D07F0"/>
    <w:rsid w:val="007D0C4D"/>
    <w:rsid w:val="007D0C71"/>
    <w:rsid w:val="007D0EAB"/>
    <w:rsid w:val="007D1088"/>
    <w:rsid w:val="007D113E"/>
    <w:rsid w:val="007D13A0"/>
    <w:rsid w:val="007D1479"/>
    <w:rsid w:val="007D1568"/>
    <w:rsid w:val="007D1656"/>
    <w:rsid w:val="007D1920"/>
    <w:rsid w:val="007D1941"/>
    <w:rsid w:val="007D1E81"/>
    <w:rsid w:val="007D22C6"/>
    <w:rsid w:val="007D275A"/>
    <w:rsid w:val="007D27AE"/>
    <w:rsid w:val="007D2F84"/>
    <w:rsid w:val="007D310F"/>
    <w:rsid w:val="007D3158"/>
    <w:rsid w:val="007D315E"/>
    <w:rsid w:val="007D31A0"/>
    <w:rsid w:val="007D320C"/>
    <w:rsid w:val="007D3431"/>
    <w:rsid w:val="007D34B0"/>
    <w:rsid w:val="007D37EC"/>
    <w:rsid w:val="007D399D"/>
    <w:rsid w:val="007D3C2B"/>
    <w:rsid w:val="007D3D1E"/>
    <w:rsid w:val="007D4063"/>
    <w:rsid w:val="007D40B6"/>
    <w:rsid w:val="007D4155"/>
    <w:rsid w:val="007D41A7"/>
    <w:rsid w:val="007D41B3"/>
    <w:rsid w:val="007D439F"/>
    <w:rsid w:val="007D4410"/>
    <w:rsid w:val="007D4508"/>
    <w:rsid w:val="007D4AC9"/>
    <w:rsid w:val="007D4AD6"/>
    <w:rsid w:val="007D4B52"/>
    <w:rsid w:val="007D4D8E"/>
    <w:rsid w:val="007D4FF5"/>
    <w:rsid w:val="007D51EF"/>
    <w:rsid w:val="007D52EE"/>
    <w:rsid w:val="007D53AB"/>
    <w:rsid w:val="007D5437"/>
    <w:rsid w:val="007D5532"/>
    <w:rsid w:val="007D56FB"/>
    <w:rsid w:val="007D59BB"/>
    <w:rsid w:val="007D61C5"/>
    <w:rsid w:val="007D626F"/>
    <w:rsid w:val="007D641E"/>
    <w:rsid w:val="007D6465"/>
    <w:rsid w:val="007D64E7"/>
    <w:rsid w:val="007D6533"/>
    <w:rsid w:val="007D65E0"/>
    <w:rsid w:val="007D6605"/>
    <w:rsid w:val="007D66C2"/>
    <w:rsid w:val="007D66EF"/>
    <w:rsid w:val="007D670F"/>
    <w:rsid w:val="007D691B"/>
    <w:rsid w:val="007D6938"/>
    <w:rsid w:val="007D6984"/>
    <w:rsid w:val="007D6AE9"/>
    <w:rsid w:val="007D6E33"/>
    <w:rsid w:val="007D734F"/>
    <w:rsid w:val="007D738B"/>
    <w:rsid w:val="007D73AB"/>
    <w:rsid w:val="007D779A"/>
    <w:rsid w:val="007D7801"/>
    <w:rsid w:val="007D7B0B"/>
    <w:rsid w:val="007D7C9F"/>
    <w:rsid w:val="007E0427"/>
    <w:rsid w:val="007E07B0"/>
    <w:rsid w:val="007E07E4"/>
    <w:rsid w:val="007E09AE"/>
    <w:rsid w:val="007E0CFF"/>
    <w:rsid w:val="007E0D52"/>
    <w:rsid w:val="007E10B6"/>
    <w:rsid w:val="007E11AE"/>
    <w:rsid w:val="007E124E"/>
    <w:rsid w:val="007E12F3"/>
    <w:rsid w:val="007E1434"/>
    <w:rsid w:val="007E176F"/>
    <w:rsid w:val="007E1A0C"/>
    <w:rsid w:val="007E1C06"/>
    <w:rsid w:val="007E1CDB"/>
    <w:rsid w:val="007E1D77"/>
    <w:rsid w:val="007E1E96"/>
    <w:rsid w:val="007E1F0E"/>
    <w:rsid w:val="007E207B"/>
    <w:rsid w:val="007E22EA"/>
    <w:rsid w:val="007E2450"/>
    <w:rsid w:val="007E27C9"/>
    <w:rsid w:val="007E2A07"/>
    <w:rsid w:val="007E2A09"/>
    <w:rsid w:val="007E2A74"/>
    <w:rsid w:val="007E2A97"/>
    <w:rsid w:val="007E2B4B"/>
    <w:rsid w:val="007E2F43"/>
    <w:rsid w:val="007E3118"/>
    <w:rsid w:val="007E314F"/>
    <w:rsid w:val="007E3323"/>
    <w:rsid w:val="007E3691"/>
    <w:rsid w:val="007E3867"/>
    <w:rsid w:val="007E38F2"/>
    <w:rsid w:val="007E3A46"/>
    <w:rsid w:val="007E3B0A"/>
    <w:rsid w:val="007E3E76"/>
    <w:rsid w:val="007E4053"/>
    <w:rsid w:val="007E41AE"/>
    <w:rsid w:val="007E41DE"/>
    <w:rsid w:val="007E4518"/>
    <w:rsid w:val="007E4756"/>
    <w:rsid w:val="007E4880"/>
    <w:rsid w:val="007E4BB1"/>
    <w:rsid w:val="007E4EC1"/>
    <w:rsid w:val="007E512B"/>
    <w:rsid w:val="007E519B"/>
    <w:rsid w:val="007E52E0"/>
    <w:rsid w:val="007E5312"/>
    <w:rsid w:val="007E5599"/>
    <w:rsid w:val="007E579B"/>
    <w:rsid w:val="007E5B76"/>
    <w:rsid w:val="007E5D6C"/>
    <w:rsid w:val="007E5F36"/>
    <w:rsid w:val="007E5F89"/>
    <w:rsid w:val="007E621F"/>
    <w:rsid w:val="007E63AD"/>
    <w:rsid w:val="007E65E9"/>
    <w:rsid w:val="007E663B"/>
    <w:rsid w:val="007E6773"/>
    <w:rsid w:val="007E67D0"/>
    <w:rsid w:val="007E67F3"/>
    <w:rsid w:val="007E6BE7"/>
    <w:rsid w:val="007E6F26"/>
    <w:rsid w:val="007E701B"/>
    <w:rsid w:val="007E7285"/>
    <w:rsid w:val="007E7288"/>
    <w:rsid w:val="007E7362"/>
    <w:rsid w:val="007E74BC"/>
    <w:rsid w:val="007E74D2"/>
    <w:rsid w:val="007E74D6"/>
    <w:rsid w:val="007E7559"/>
    <w:rsid w:val="007E775A"/>
    <w:rsid w:val="007E7779"/>
    <w:rsid w:val="007E77B9"/>
    <w:rsid w:val="007E7807"/>
    <w:rsid w:val="007E7842"/>
    <w:rsid w:val="007E7AEB"/>
    <w:rsid w:val="007E7C99"/>
    <w:rsid w:val="007E7DD0"/>
    <w:rsid w:val="007F018F"/>
    <w:rsid w:val="007F0343"/>
    <w:rsid w:val="007F03EA"/>
    <w:rsid w:val="007F0586"/>
    <w:rsid w:val="007F0883"/>
    <w:rsid w:val="007F08CC"/>
    <w:rsid w:val="007F0C81"/>
    <w:rsid w:val="007F0EB1"/>
    <w:rsid w:val="007F12A3"/>
    <w:rsid w:val="007F1C06"/>
    <w:rsid w:val="007F1C19"/>
    <w:rsid w:val="007F1F72"/>
    <w:rsid w:val="007F2277"/>
    <w:rsid w:val="007F2943"/>
    <w:rsid w:val="007F294D"/>
    <w:rsid w:val="007F2972"/>
    <w:rsid w:val="007F2D91"/>
    <w:rsid w:val="007F2FE3"/>
    <w:rsid w:val="007F30A1"/>
    <w:rsid w:val="007F30C5"/>
    <w:rsid w:val="007F310F"/>
    <w:rsid w:val="007F33D8"/>
    <w:rsid w:val="007F3892"/>
    <w:rsid w:val="007F39A7"/>
    <w:rsid w:val="007F3F52"/>
    <w:rsid w:val="007F4099"/>
    <w:rsid w:val="007F40E2"/>
    <w:rsid w:val="007F43C2"/>
    <w:rsid w:val="007F43E3"/>
    <w:rsid w:val="007F4643"/>
    <w:rsid w:val="007F46BE"/>
    <w:rsid w:val="007F476A"/>
    <w:rsid w:val="007F47F5"/>
    <w:rsid w:val="007F4A11"/>
    <w:rsid w:val="007F4BA3"/>
    <w:rsid w:val="007F4BBE"/>
    <w:rsid w:val="007F4BCE"/>
    <w:rsid w:val="007F50EC"/>
    <w:rsid w:val="007F562F"/>
    <w:rsid w:val="007F5640"/>
    <w:rsid w:val="007F56A0"/>
    <w:rsid w:val="007F56E1"/>
    <w:rsid w:val="007F5C22"/>
    <w:rsid w:val="007F5C61"/>
    <w:rsid w:val="007F5E16"/>
    <w:rsid w:val="007F5E93"/>
    <w:rsid w:val="007F622B"/>
    <w:rsid w:val="007F6239"/>
    <w:rsid w:val="007F633C"/>
    <w:rsid w:val="007F69E8"/>
    <w:rsid w:val="007F6B9E"/>
    <w:rsid w:val="007F6EC0"/>
    <w:rsid w:val="007F737E"/>
    <w:rsid w:val="007F73CE"/>
    <w:rsid w:val="007F7529"/>
    <w:rsid w:val="007F7AAF"/>
    <w:rsid w:val="007F7B78"/>
    <w:rsid w:val="007F7EA4"/>
    <w:rsid w:val="007F7F1D"/>
    <w:rsid w:val="007F7F21"/>
    <w:rsid w:val="007F7F84"/>
    <w:rsid w:val="00800125"/>
    <w:rsid w:val="0080026D"/>
    <w:rsid w:val="00800971"/>
    <w:rsid w:val="008009ED"/>
    <w:rsid w:val="008009F0"/>
    <w:rsid w:val="00800EBB"/>
    <w:rsid w:val="00801034"/>
    <w:rsid w:val="00801125"/>
    <w:rsid w:val="0080113B"/>
    <w:rsid w:val="00801587"/>
    <w:rsid w:val="00801927"/>
    <w:rsid w:val="00801B2D"/>
    <w:rsid w:val="00801B89"/>
    <w:rsid w:val="00801B8A"/>
    <w:rsid w:val="00802180"/>
    <w:rsid w:val="008021CB"/>
    <w:rsid w:val="0080231E"/>
    <w:rsid w:val="00802524"/>
    <w:rsid w:val="0080257E"/>
    <w:rsid w:val="00802944"/>
    <w:rsid w:val="008029AE"/>
    <w:rsid w:val="00802BC0"/>
    <w:rsid w:val="00802D01"/>
    <w:rsid w:val="00802E79"/>
    <w:rsid w:val="00802ECB"/>
    <w:rsid w:val="00803207"/>
    <w:rsid w:val="008032FC"/>
    <w:rsid w:val="008032FE"/>
    <w:rsid w:val="008035AC"/>
    <w:rsid w:val="00803633"/>
    <w:rsid w:val="0080391A"/>
    <w:rsid w:val="00803A47"/>
    <w:rsid w:val="00803BAF"/>
    <w:rsid w:val="00803EF5"/>
    <w:rsid w:val="0080446D"/>
    <w:rsid w:val="0080465C"/>
    <w:rsid w:val="00804690"/>
    <w:rsid w:val="00804693"/>
    <w:rsid w:val="008047C5"/>
    <w:rsid w:val="008049CF"/>
    <w:rsid w:val="008049F8"/>
    <w:rsid w:val="00804AAC"/>
    <w:rsid w:val="00804D60"/>
    <w:rsid w:val="0080555A"/>
    <w:rsid w:val="008056E2"/>
    <w:rsid w:val="00805892"/>
    <w:rsid w:val="008058EE"/>
    <w:rsid w:val="0080624F"/>
    <w:rsid w:val="008067E9"/>
    <w:rsid w:val="00806BEB"/>
    <w:rsid w:val="00806DB0"/>
    <w:rsid w:val="00806DC1"/>
    <w:rsid w:val="00806F81"/>
    <w:rsid w:val="00806FEF"/>
    <w:rsid w:val="00807165"/>
    <w:rsid w:val="0080728E"/>
    <w:rsid w:val="008077A9"/>
    <w:rsid w:val="0080788F"/>
    <w:rsid w:val="00807A7B"/>
    <w:rsid w:val="00807AE1"/>
    <w:rsid w:val="00807B5A"/>
    <w:rsid w:val="00807C97"/>
    <w:rsid w:val="008101A4"/>
    <w:rsid w:val="008103C9"/>
    <w:rsid w:val="00810682"/>
    <w:rsid w:val="008109E1"/>
    <w:rsid w:val="00810C72"/>
    <w:rsid w:val="00810CAD"/>
    <w:rsid w:val="00810D2D"/>
    <w:rsid w:val="00811039"/>
    <w:rsid w:val="008112E2"/>
    <w:rsid w:val="00811609"/>
    <w:rsid w:val="008117FC"/>
    <w:rsid w:val="00811887"/>
    <w:rsid w:val="00811981"/>
    <w:rsid w:val="00811F72"/>
    <w:rsid w:val="008121B3"/>
    <w:rsid w:val="008124A9"/>
    <w:rsid w:val="00812996"/>
    <w:rsid w:val="00812A98"/>
    <w:rsid w:val="00812B5A"/>
    <w:rsid w:val="00812FE6"/>
    <w:rsid w:val="0081334A"/>
    <w:rsid w:val="00813540"/>
    <w:rsid w:val="00813BAF"/>
    <w:rsid w:val="00813CF1"/>
    <w:rsid w:val="00813CF4"/>
    <w:rsid w:val="0081424C"/>
    <w:rsid w:val="008143A1"/>
    <w:rsid w:val="0081449F"/>
    <w:rsid w:val="008144AC"/>
    <w:rsid w:val="008144E1"/>
    <w:rsid w:val="0081474F"/>
    <w:rsid w:val="00814A73"/>
    <w:rsid w:val="00814AB5"/>
    <w:rsid w:val="00814C35"/>
    <w:rsid w:val="00814CF1"/>
    <w:rsid w:val="00814F16"/>
    <w:rsid w:val="00815005"/>
    <w:rsid w:val="008151C3"/>
    <w:rsid w:val="008151EB"/>
    <w:rsid w:val="0081533E"/>
    <w:rsid w:val="0081539E"/>
    <w:rsid w:val="008153D3"/>
    <w:rsid w:val="00815404"/>
    <w:rsid w:val="0081545B"/>
    <w:rsid w:val="008154CE"/>
    <w:rsid w:val="00815886"/>
    <w:rsid w:val="00815BE1"/>
    <w:rsid w:val="00815D5D"/>
    <w:rsid w:val="008160D4"/>
    <w:rsid w:val="008162FB"/>
    <w:rsid w:val="008163AD"/>
    <w:rsid w:val="0081658B"/>
    <w:rsid w:val="00816839"/>
    <w:rsid w:val="00816C87"/>
    <w:rsid w:val="00816C8A"/>
    <w:rsid w:val="008170B9"/>
    <w:rsid w:val="008173D6"/>
    <w:rsid w:val="00817D70"/>
    <w:rsid w:val="008200C6"/>
    <w:rsid w:val="008201E1"/>
    <w:rsid w:val="00820311"/>
    <w:rsid w:val="0082041F"/>
    <w:rsid w:val="00820553"/>
    <w:rsid w:val="00820963"/>
    <w:rsid w:val="00820DA3"/>
    <w:rsid w:val="00820F05"/>
    <w:rsid w:val="00820F58"/>
    <w:rsid w:val="00821005"/>
    <w:rsid w:val="00821098"/>
    <w:rsid w:val="00821262"/>
    <w:rsid w:val="00821307"/>
    <w:rsid w:val="0082143C"/>
    <w:rsid w:val="0082154A"/>
    <w:rsid w:val="008216B0"/>
    <w:rsid w:val="00821C72"/>
    <w:rsid w:val="00821C81"/>
    <w:rsid w:val="0082226E"/>
    <w:rsid w:val="00822428"/>
    <w:rsid w:val="008226B2"/>
    <w:rsid w:val="008229B0"/>
    <w:rsid w:val="00822AE8"/>
    <w:rsid w:val="00822B64"/>
    <w:rsid w:val="00822C4F"/>
    <w:rsid w:val="00822F9F"/>
    <w:rsid w:val="00822FF3"/>
    <w:rsid w:val="00823067"/>
    <w:rsid w:val="00823091"/>
    <w:rsid w:val="008235CE"/>
    <w:rsid w:val="0082379E"/>
    <w:rsid w:val="008237A1"/>
    <w:rsid w:val="00823847"/>
    <w:rsid w:val="008239B9"/>
    <w:rsid w:val="00823AED"/>
    <w:rsid w:val="00823B74"/>
    <w:rsid w:val="00823D40"/>
    <w:rsid w:val="00823E9A"/>
    <w:rsid w:val="008241FE"/>
    <w:rsid w:val="00824450"/>
    <w:rsid w:val="00824753"/>
    <w:rsid w:val="0082477F"/>
    <w:rsid w:val="008248E3"/>
    <w:rsid w:val="00824D50"/>
    <w:rsid w:val="008252F3"/>
    <w:rsid w:val="008253F0"/>
    <w:rsid w:val="0082552C"/>
    <w:rsid w:val="00825600"/>
    <w:rsid w:val="008256E3"/>
    <w:rsid w:val="00825884"/>
    <w:rsid w:val="008258AC"/>
    <w:rsid w:val="008258CF"/>
    <w:rsid w:val="008259F8"/>
    <w:rsid w:val="00825FF6"/>
    <w:rsid w:val="008261CA"/>
    <w:rsid w:val="008261E4"/>
    <w:rsid w:val="00826231"/>
    <w:rsid w:val="008262A0"/>
    <w:rsid w:val="008266C3"/>
    <w:rsid w:val="008267D3"/>
    <w:rsid w:val="00826AC8"/>
    <w:rsid w:val="0082726B"/>
    <w:rsid w:val="008273AE"/>
    <w:rsid w:val="00830014"/>
    <w:rsid w:val="0083013B"/>
    <w:rsid w:val="00830236"/>
    <w:rsid w:val="00830247"/>
    <w:rsid w:val="008306BC"/>
    <w:rsid w:val="00830817"/>
    <w:rsid w:val="008309D1"/>
    <w:rsid w:val="00830A79"/>
    <w:rsid w:val="00830BCD"/>
    <w:rsid w:val="00830C48"/>
    <w:rsid w:val="00830C4F"/>
    <w:rsid w:val="00830D3D"/>
    <w:rsid w:val="00830DC5"/>
    <w:rsid w:val="00831083"/>
    <w:rsid w:val="0083121F"/>
    <w:rsid w:val="0083122D"/>
    <w:rsid w:val="008312EA"/>
    <w:rsid w:val="008314C8"/>
    <w:rsid w:val="0083156D"/>
    <w:rsid w:val="0083159F"/>
    <w:rsid w:val="00831725"/>
    <w:rsid w:val="008317E0"/>
    <w:rsid w:val="00831B6E"/>
    <w:rsid w:val="00831D34"/>
    <w:rsid w:val="00831DCB"/>
    <w:rsid w:val="00831E85"/>
    <w:rsid w:val="00831F04"/>
    <w:rsid w:val="00832144"/>
    <w:rsid w:val="00832149"/>
    <w:rsid w:val="00832356"/>
    <w:rsid w:val="00832383"/>
    <w:rsid w:val="0083262E"/>
    <w:rsid w:val="008326F5"/>
    <w:rsid w:val="00832839"/>
    <w:rsid w:val="00832AC4"/>
    <w:rsid w:val="00832CC9"/>
    <w:rsid w:val="00832D45"/>
    <w:rsid w:val="0083307E"/>
    <w:rsid w:val="00833270"/>
    <w:rsid w:val="00833338"/>
    <w:rsid w:val="008333C4"/>
    <w:rsid w:val="008335B1"/>
    <w:rsid w:val="0083368A"/>
    <w:rsid w:val="008337EE"/>
    <w:rsid w:val="00833CE6"/>
    <w:rsid w:val="00834087"/>
    <w:rsid w:val="0083418E"/>
    <w:rsid w:val="00834432"/>
    <w:rsid w:val="00834448"/>
    <w:rsid w:val="008347E9"/>
    <w:rsid w:val="00834801"/>
    <w:rsid w:val="00834882"/>
    <w:rsid w:val="008349E2"/>
    <w:rsid w:val="00834B5C"/>
    <w:rsid w:val="00834C91"/>
    <w:rsid w:val="008350B1"/>
    <w:rsid w:val="008351D7"/>
    <w:rsid w:val="008355EA"/>
    <w:rsid w:val="00835908"/>
    <w:rsid w:val="00835971"/>
    <w:rsid w:val="00835985"/>
    <w:rsid w:val="00835994"/>
    <w:rsid w:val="00835A1A"/>
    <w:rsid w:val="00835F52"/>
    <w:rsid w:val="00835FE2"/>
    <w:rsid w:val="00836375"/>
    <w:rsid w:val="0083638F"/>
    <w:rsid w:val="00836522"/>
    <w:rsid w:val="008369EC"/>
    <w:rsid w:val="00836D49"/>
    <w:rsid w:val="00836E75"/>
    <w:rsid w:val="00836F7F"/>
    <w:rsid w:val="008372A9"/>
    <w:rsid w:val="008373A3"/>
    <w:rsid w:val="0083740E"/>
    <w:rsid w:val="008374C1"/>
    <w:rsid w:val="00837931"/>
    <w:rsid w:val="00837A41"/>
    <w:rsid w:val="00837B12"/>
    <w:rsid w:val="00837B1A"/>
    <w:rsid w:val="008400F3"/>
    <w:rsid w:val="0084011E"/>
    <w:rsid w:val="0084015E"/>
    <w:rsid w:val="0084021E"/>
    <w:rsid w:val="008406DD"/>
    <w:rsid w:val="00840B11"/>
    <w:rsid w:val="00840C45"/>
    <w:rsid w:val="00840C99"/>
    <w:rsid w:val="00841013"/>
    <w:rsid w:val="0084131D"/>
    <w:rsid w:val="008415E3"/>
    <w:rsid w:val="00841A08"/>
    <w:rsid w:val="00841C07"/>
    <w:rsid w:val="00841D6D"/>
    <w:rsid w:val="00841F07"/>
    <w:rsid w:val="00841FF4"/>
    <w:rsid w:val="0084201E"/>
    <w:rsid w:val="00842046"/>
    <w:rsid w:val="0084253B"/>
    <w:rsid w:val="008426EE"/>
    <w:rsid w:val="008427EF"/>
    <w:rsid w:val="00842E60"/>
    <w:rsid w:val="008430FA"/>
    <w:rsid w:val="008432FB"/>
    <w:rsid w:val="008434A1"/>
    <w:rsid w:val="0084355E"/>
    <w:rsid w:val="00843659"/>
    <w:rsid w:val="008437F9"/>
    <w:rsid w:val="00843A0E"/>
    <w:rsid w:val="00843DB6"/>
    <w:rsid w:val="00843E53"/>
    <w:rsid w:val="008440BB"/>
    <w:rsid w:val="008443CC"/>
    <w:rsid w:val="00844443"/>
    <w:rsid w:val="00844665"/>
    <w:rsid w:val="00844860"/>
    <w:rsid w:val="00844CF4"/>
    <w:rsid w:val="00844D50"/>
    <w:rsid w:val="00844D80"/>
    <w:rsid w:val="00844E91"/>
    <w:rsid w:val="00844EBB"/>
    <w:rsid w:val="00844F1B"/>
    <w:rsid w:val="00844FF5"/>
    <w:rsid w:val="0084538E"/>
    <w:rsid w:val="008453FD"/>
    <w:rsid w:val="00845492"/>
    <w:rsid w:val="0084554D"/>
    <w:rsid w:val="00845688"/>
    <w:rsid w:val="008456AF"/>
    <w:rsid w:val="008459EE"/>
    <w:rsid w:val="00845B95"/>
    <w:rsid w:val="00845EBD"/>
    <w:rsid w:val="0084600C"/>
    <w:rsid w:val="008463E6"/>
    <w:rsid w:val="008464E9"/>
    <w:rsid w:val="00846506"/>
    <w:rsid w:val="00846645"/>
    <w:rsid w:val="00846675"/>
    <w:rsid w:val="008466C4"/>
    <w:rsid w:val="00846767"/>
    <w:rsid w:val="00846BA5"/>
    <w:rsid w:val="00846F69"/>
    <w:rsid w:val="00847478"/>
    <w:rsid w:val="00847836"/>
    <w:rsid w:val="008479CC"/>
    <w:rsid w:val="00847FAB"/>
    <w:rsid w:val="00847FE1"/>
    <w:rsid w:val="008500C1"/>
    <w:rsid w:val="00850605"/>
    <w:rsid w:val="008508B8"/>
    <w:rsid w:val="00850BF7"/>
    <w:rsid w:val="00850CC7"/>
    <w:rsid w:val="008514B4"/>
    <w:rsid w:val="008515AF"/>
    <w:rsid w:val="00851632"/>
    <w:rsid w:val="008516E4"/>
    <w:rsid w:val="008516FE"/>
    <w:rsid w:val="00851BC6"/>
    <w:rsid w:val="00851CA4"/>
    <w:rsid w:val="008521C5"/>
    <w:rsid w:val="0085221A"/>
    <w:rsid w:val="008524BF"/>
    <w:rsid w:val="00852639"/>
    <w:rsid w:val="00852791"/>
    <w:rsid w:val="00852AA8"/>
    <w:rsid w:val="00852BEC"/>
    <w:rsid w:val="00853143"/>
    <w:rsid w:val="008533C5"/>
    <w:rsid w:val="008539EC"/>
    <w:rsid w:val="00853A19"/>
    <w:rsid w:val="00853AD8"/>
    <w:rsid w:val="00853D89"/>
    <w:rsid w:val="00853F62"/>
    <w:rsid w:val="008544F0"/>
    <w:rsid w:val="00854591"/>
    <w:rsid w:val="008545EE"/>
    <w:rsid w:val="008547C2"/>
    <w:rsid w:val="00854CBA"/>
    <w:rsid w:val="00854D5D"/>
    <w:rsid w:val="00854DA0"/>
    <w:rsid w:val="00854E84"/>
    <w:rsid w:val="00855016"/>
    <w:rsid w:val="008552EA"/>
    <w:rsid w:val="00855446"/>
    <w:rsid w:val="0085556F"/>
    <w:rsid w:val="00855798"/>
    <w:rsid w:val="0085594D"/>
    <w:rsid w:val="0085594E"/>
    <w:rsid w:val="00855980"/>
    <w:rsid w:val="00855A49"/>
    <w:rsid w:val="00855B64"/>
    <w:rsid w:val="00855D37"/>
    <w:rsid w:val="008561C2"/>
    <w:rsid w:val="008562A8"/>
    <w:rsid w:val="00856306"/>
    <w:rsid w:val="0085643B"/>
    <w:rsid w:val="0085663D"/>
    <w:rsid w:val="008568C8"/>
    <w:rsid w:val="008569AA"/>
    <w:rsid w:val="008569F2"/>
    <w:rsid w:val="00856A1A"/>
    <w:rsid w:val="00856DC5"/>
    <w:rsid w:val="008570A0"/>
    <w:rsid w:val="008571D5"/>
    <w:rsid w:val="008576B0"/>
    <w:rsid w:val="00857AB6"/>
    <w:rsid w:val="00857BA9"/>
    <w:rsid w:val="00857C09"/>
    <w:rsid w:val="00857DC3"/>
    <w:rsid w:val="0086017A"/>
    <w:rsid w:val="0086023B"/>
    <w:rsid w:val="008602D7"/>
    <w:rsid w:val="0086031F"/>
    <w:rsid w:val="0086063A"/>
    <w:rsid w:val="008606D9"/>
    <w:rsid w:val="00860857"/>
    <w:rsid w:val="00860B9C"/>
    <w:rsid w:val="00860C50"/>
    <w:rsid w:val="00860CB6"/>
    <w:rsid w:val="00860CD4"/>
    <w:rsid w:val="00860D62"/>
    <w:rsid w:val="00861562"/>
    <w:rsid w:val="008618F9"/>
    <w:rsid w:val="00861D9D"/>
    <w:rsid w:val="00861E17"/>
    <w:rsid w:val="00861F8C"/>
    <w:rsid w:val="008620A9"/>
    <w:rsid w:val="00862343"/>
    <w:rsid w:val="0086236B"/>
    <w:rsid w:val="008624BF"/>
    <w:rsid w:val="00862555"/>
    <w:rsid w:val="00862A8A"/>
    <w:rsid w:val="00862B0F"/>
    <w:rsid w:val="00862DF5"/>
    <w:rsid w:val="00862FDF"/>
    <w:rsid w:val="00863146"/>
    <w:rsid w:val="00863365"/>
    <w:rsid w:val="00863AE4"/>
    <w:rsid w:val="00863AEB"/>
    <w:rsid w:val="00863D03"/>
    <w:rsid w:val="00863D9E"/>
    <w:rsid w:val="00863E54"/>
    <w:rsid w:val="008642D4"/>
    <w:rsid w:val="00864573"/>
    <w:rsid w:val="008648F1"/>
    <w:rsid w:val="00864936"/>
    <w:rsid w:val="00864A7D"/>
    <w:rsid w:val="00864E53"/>
    <w:rsid w:val="00864F38"/>
    <w:rsid w:val="00864FDC"/>
    <w:rsid w:val="00864FEB"/>
    <w:rsid w:val="0086508B"/>
    <w:rsid w:val="0086547D"/>
    <w:rsid w:val="00865571"/>
    <w:rsid w:val="008656CE"/>
    <w:rsid w:val="00865778"/>
    <w:rsid w:val="008657A9"/>
    <w:rsid w:val="00865827"/>
    <w:rsid w:val="008659B0"/>
    <w:rsid w:val="008659BC"/>
    <w:rsid w:val="00865AD7"/>
    <w:rsid w:val="00865B14"/>
    <w:rsid w:val="00865D54"/>
    <w:rsid w:val="00865E7B"/>
    <w:rsid w:val="00865F2C"/>
    <w:rsid w:val="00866026"/>
    <w:rsid w:val="00866134"/>
    <w:rsid w:val="00866272"/>
    <w:rsid w:val="008667BC"/>
    <w:rsid w:val="008667ED"/>
    <w:rsid w:val="008668BC"/>
    <w:rsid w:val="0086696D"/>
    <w:rsid w:val="00866CBD"/>
    <w:rsid w:val="00866F6C"/>
    <w:rsid w:val="00867011"/>
    <w:rsid w:val="0086702D"/>
    <w:rsid w:val="0086778C"/>
    <w:rsid w:val="00867810"/>
    <w:rsid w:val="00867C07"/>
    <w:rsid w:val="00867E83"/>
    <w:rsid w:val="0087013F"/>
    <w:rsid w:val="008702B6"/>
    <w:rsid w:val="00870906"/>
    <w:rsid w:val="00870B94"/>
    <w:rsid w:val="00870EF9"/>
    <w:rsid w:val="00870EFB"/>
    <w:rsid w:val="0087109D"/>
    <w:rsid w:val="008710E6"/>
    <w:rsid w:val="008713EA"/>
    <w:rsid w:val="008714B7"/>
    <w:rsid w:val="00871646"/>
    <w:rsid w:val="008716A1"/>
    <w:rsid w:val="008719F2"/>
    <w:rsid w:val="00871C6C"/>
    <w:rsid w:val="00871E09"/>
    <w:rsid w:val="00871E63"/>
    <w:rsid w:val="008723C1"/>
    <w:rsid w:val="008725E9"/>
    <w:rsid w:val="008727D3"/>
    <w:rsid w:val="00872A9C"/>
    <w:rsid w:val="00873185"/>
    <w:rsid w:val="008731CE"/>
    <w:rsid w:val="008732BA"/>
    <w:rsid w:val="00873353"/>
    <w:rsid w:val="00873426"/>
    <w:rsid w:val="008735D8"/>
    <w:rsid w:val="00873BBE"/>
    <w:rsid w:val="0087416F"/>
    <w:rsid w:val="008741B1"/>
    <w:rsid w:val="00874248"/>
    <w:rsid w:val="008742E7"/>
    <w:rsid w:val="00874430"/>
    <w:rsid w:val="0087451A"/>
    <w:rsid w:val="00874ABE"/>
    <w:rsid w:val="00874AF7"/>
    <w:rsid w:val="00874BA4"/>
    <w:rsid w:val="00874CB4"/>
    <w:rsid w:val="00874CC8"/>
    <w:rsid w:val="00874D5B"/>
    <w:rsid w:val="00874E4E"/>
    <w:rsid w:val="00875155"/>
    <w:rsid w:val="008751DE"/>
    <w:rsid w:val="008755FF"/>
    <w:rsid w:val="00875649"/>
    <w:rsid w:val="008756D6"/>
    <w:rsid w:val="00875984"/>
    <w:rsid w:val="00875B9B"/>
    <w:rsid w:val="00875E1F"/>
    <w:rsid w:val="00875EFA"/>
    <w:rsid w:val="00875F7B"/>
    <w:rsid w:val="00875FB2"/>
    <w:rsid w:val="00875FF6"/>
    <w:rsid w:val="00876187"/>
    <w:rsid w:val="0087644C"/>
    <w:rsid w:val="008766CA"/>
    <w:rsid w:val="0087678D"/>
    <w:rsid w:val="008767A3"/>
    <w:rsid w:val="008769A5"/>
    <w:rsid w:val="00876A8D"/>
    <w:rsid w:val="00876AEB"/>
    <w:rsid w:val="00876B46"/>
    <w:rsid w:val="00876C66"/>
    <w:rsid w:val="008771AA"/>
    <w:rsid w:val="008771F8"/>
    <w:rsid w:val="008772F6"/>
    <w:rsid w:val="0087750B"/>
    <w:rsid w:val="008775EA"/>
    <w:rsid w:val="008776EE"/>
    <w:rsid w:val="00877C3A"/>
    <w:rsid w:val="008801A4"/>
    <w:rsid w:val="00880207"/>
    <w:rsid w:val="00880257"/>
    <w:rsid w:val="00880439"/>
    <w:rsid w:val="00880532"/>
    <w:rsid w:val="008806AB"/>
    <w:rsid w:val="00880A23"/>
    <w:rsid w:val="00880B1A"/>
    <w:rsid w:val="00880B4A"/>
    <w:rsid w:val="00880C46"/>
    <w:rsid w:val="00880DCB"/>
    <w:rsid w:val="00880E46"/>
    <w:rsid w:val="00881285"/>
    <w:rsid w:val="008817B9"/>
    <w:rsid w:val="008817C8"/>
    <w:rsid w:val="00881802"/>
    <w:rsid w:val="00881843"/>
    <w:rsid w:val="00881CAB"/>
    <w:rsid w:val="00881DC8"/>
    <w:rsid w:val="00881ED6"/>
    <w:rsid w:val="00881F11"/>
    <w:rsid w:val="008822F9"/>
    <w:rsid w:val="00882896"/>
    <w:rsid w:val="00882B21"/>
    <w:rsid w:val="00882BF3"/>
    <w:rsid w:val="00882CA1"/>
    <w:rsid w:val="00883059"/>
    <w:rsid w:val="008832E2"/>
    <w:rsid w:val="00883346"/>
    <w:rsid w:val="008833FD"/>
    <w:rsid w:val="008834C0"/>
    <w:rsid w:val="008835E2"/>
    <w:rsid w:val="00883711"/>
    <w:rsid w:val="00883A47"/>
    <w:rsid w:val="008843E3"/>
    <w:rsid w:val="008843EA"/>
    <w:rsid w:val="0088447E"/>
    <w:rsid w:val="008844EC"/>
    <w:rsid w:val="008845AE"/>
    <w:rsid w:val="008846DA"/>
    <w:rsid w:val="00884A23"/>
    <w:rsid w:val="00884BC6"/>
    <w:rsid w:val="00884E50"/>
    <w:rsid w:val="00884EF6"/>
    <w:rsid w:val="00885003"/>
    <w:rsid w:val="0088508C"/>
    <w:rsid w:val="00885104"/>
    <w:rsid w:val="008852E4"/>
    <w:rsid w:val="00885599"/>
    <w:rsid w:val="00885670"/>
    <w:rsid w:val="00885AFE"/>
    <w:rsid w:val="00885B1A"/>
    <w:rsid w:val="00885B42"/>
    <w:rsid w:val="00885C06"/>
    <w:rsid w:val="00885C8B"/>
    <w:rsid w:val="00885CD0"/>
    <w:rsid w:val="00885DB8"/>
    <w:rsid w:val="00886043"/>
    <w:rsid w:val="00886184"/>
    <w:rsid w:val="00886191"/>
    <w:rsid w:val="0088636C"/>
    <w:rsid w:val="0088649D"/>
    <w:rsid w:val="0088664F"/>
    <w:rsid w:val="00886760"/>
    <w:rsid w:val="0088676C"/>
    <w:rsid w:val="008867B4"/>
    <w:rsid w:val="00886C03"/>
    <w:rsid w:val="00886F9A"/>
    <w:rsid w:val="0088717F"/>
    <w:rsid w:val="00887333"/>
    <w:rsid w:val="00887715"/>
    <w:rsid w:val="008878EB"/>
    <w:rsid w:val="00887AB0"/>
    <w:rsid w:val="00887CF3"/>
    <w:rsid w:val="00887D69"/>
    <w:rsid w:val="00887DFD"/>
    <w:rsid w:val="008902C8"/>
    <w:rsid w:val="0089033F"/>
    <w:rsid w:val="00890514"/>
    <w:rsid w:val="00890866"/>
    <w:rsid w:val="00890A31"/>
    <w:rsid w:val="00890ABC"/>
    <w:rsid w:val="00890C90"/>
    <w:rsid w:val="00890D10"/>
    <w:rsid w:val="00890ECB"/>
    <w:rsid w:val="0089104D"/>
    <w:rsid w:val="00891105"/>
    <w:rsid w:val="00891160"/>
    <w:rsid w:val="008911F8"/>
    <w:rsid w:val="00891509"/>
    <w:rsid w:val="008917B9"/>
    <w:rsid w:val="00891808"/>
    <w:rsid w:val="00891ACC"/>
    <w:rsid w:val="00891BF8"/>
    <w:rsid w:val="00891C1B"/>
    <w:rsid w:val="00891CE3"/>
    <w:rsid w:val="00891DFD"/>
    <w:rsid w:val="00891E8B"/>
    <w:rsid w:val="0089215A"/>
    <w:rsid w:val="00892924"/>
    <w:rsid w:val="00892AE6"/>
    <w:rsid w:val="00892DE0"/>
    <w:rsid w:val="008930F4"/>
    <w:rsid w:val="00893139"/>
    <w:rsid w:val="008931F3"/>
    <w:rsid w:val="0089368B"/>
    <w:rsid w:val="008937EB"/>
    <w:rsid w:val="00893BA4"/>
    <w:rsid w:val="00893C0E"/>
    <w:rsid w:val="00893F8A"/>
    <w:rsid w:val="0089438A"/>
    <w:rsid w:val="008943CB"/>
    <w:rsid w:val="00894683"/>
    <w:rsid w:val="008947D4"/>
    <w:rsid w:val="008948AB"/>
    <w:rsid w:val="008948C5"/>
    <w:rsid w:val="00894937"/>
    <w:rsid w:val="00894DB6"/>
    <w:rsid w:val="00894E34"/>
    <w:rsid w:val="00894F8C"/>
    <w:rsid w:val="00894FB5"/>
    <w:rsid w:val="00895218"/>
    <w:rsid w:val="00895366"/>
    <w:rsid w:val="00895398"/>
    <w:rsid w:val="00895682"/>
    <w:rsid w:val="00895713"/>
    <w:rsid w:val="00895821"/>
    <w:rsid w:val="008958BA"/>
    <w:rsid w:val="008958CF"/>
    <w:rsid w:val="00895AD7"/>
    <w:rsid w:val="00895C60"/>
    <w:rsid w:val="00895D61"/>
    <w:rsid w:val="0089618E"/>
    <w:rsid w:val="008962A2"/>
    <w:rsid w:val="00896465"/>
    <w:rsid w:val="008964AF"/>
    <w:rsid w:val="008965B1"/>
    <w:rsid w:val="008966F5"/>
    <w:rsid w:val="008967A3"/>
    <w:rsid w:val="008968BF"/>
    <w:rsid w:val="00896A54"/>
    <w:rsid w:val="00896D7F"/>
    <w:rsid w:val="00896E0E"/>
    <w:rsid w:val="00896E71"/>
    <w:rsid w:val="00897344"/>
    <w:rsid w:val="00897356"/>
    <w:rsid w:val="0089743E"/>
    <w:rsid w:val="008976A8"/>
    <w:rsid w:val="00897A4C"/>
    <w:rsid w:val="00897B63"/>
    <w:rsid w:val="00897BC4"/>
    <w:rsid w:val="00897DB4"/>
    <w:rsid w:val="00897ECC"/>
    <w:rsid w:val="008A0405"/>
    <w:rsid w:val="008A0444"/>
    <w:rsid w:val="008A0735"/>
    <w:rsid w:val="008A0A0A"/>
    <w:rsid w:val="008A0BE0"/>
    <w:rsid w:val="008A0EBC"/>
    <w:rsid w:val="008A1068"/>
    <w:rsid w:val="008A1084"/>
    <w:rsid w:val="008A1689"/>
    <w:rsid w:val="008A176F"/>
    <w:rsid w:val="008A19FC"/>
    <w:rsid w:val="008A1A68"/>
    <w:rsid w:val="008A1AAD"/>
    <w:rsid w:val="008A1B59"/>
    <w:rsid w:val="008A1D10"/>
    <w:rsid w:val="008A1DE7"/>
    <w:rsid w:val="008A1F39"/>
    <w:rsid w:val="008A24D5"/>
    <w:rsid w:val="008A2731"/>
    <w:rsid w:val="008A2893"/>
    <w:rsid w:val="008A2BC7"/>
    <w:rsid w:val="008A2CBD"/>
    <w:rsid w:val="008A2D64"/>
    <w:rsid w:val="008A2DF9"/>
    <w:rsid w:val="008A3075"/>
    <w:rsid w:val="008A312D"/>
    <w:rsid w:val="008A31A2"/>
    <w:rsid w:val="008A3316"/>
    <w:rsid w:val="008A3475"/>
    <w:rsid w:val="008A34E2"/>
    <w:rsid w:val="008A36B4"/>
    <w:rsid w:val="008A378E"/>
    <w:rsid w:val="008A3B62"/>
    <w:rsid w:val="008A3D43"/>
    <w:rsid w:val="008A3D7B"/>
    <w:rsid w:val="008A3DD7"/>
    <w:rsid w:val="008A3F84"/>
    <w:rsid w:val="008A4107"/>
    <w:rsid w:val="008A442A"/>
    <w:rsid w:val="008A4B85"/>
    <w:rsid w:val="008A4C1C"/>
    <w:rsid w:val="008A4E9A"/>
    <w:rsid w:val="008A4FF7"/>
    <w:rsid w:val="008A50A4"/>
    <w:rsid w:val="008A5178"/>
    <w:rsid w:val="008A522F"/>
    <w:rsid w:val="008A5796"/>
    <w:rsid w:val="008A5899"/>
    <w:rsid w:val="008A5A72"/>
    <w:rsid w:val="008A5AB8"/>
    <w:rsid w:val="008A5BCD"/>
    <w:rsid w:val="008A5CDA"/>
    <w:rsid w:val="008A5DE6"/>
    <w:rsid w:val="008A5F9D"/>
    <w:rsid w:val="008A6134"/>
    <w:rsid w:val="008A6169"/>
    <w:rsid w:val="008A6227"/>
    <w:rsid w:val="008A653F"/>
    <w:rsid w:val="008A6612"/>
    <w:rsid w:val="008A6629"/>
    <w:rsid w:val="008A681A"/>
    <w:rsid w:val="008A6F1B"/>
    <w:rsid w:val="008A6FCC"/>
    <w:rsid w:val="008A7036"/>
    <w:rsid w:val="008A7061"/>
    <w:rsid w:val="008A7306"/>
    <w:rsid w:val="008A766F"/>
    <w:rsid w:val="008A7B6F"/>
    <w:rsid w:val="008A7BCB"/>
    <w:rsid w:val="008A7DD9"/>
    <w:rsid w:val="008A7E24"/>
    <w:rsid w:val="008A7EB4"/>
    <w:rsid w:val="008A7EF8"/>
    <w:rsid w:val="008B0073"/>
    <w:rsid w:val="008B01AB"/>
    <w:rsid w:val="008B02C5"/>
    <w:rsid w:val="008B0607"/>
    <w:rsid w:val="008B077E"/>
    <w:rsid w:val="008B07F0"/>
    <w:rsid w:val="008B0916"/>
    <w:rsid w:val="008B0988"/>
    <w:rsid w:val="008B0BB4"/>
    <w:rsid w:val="008B0C84"/>
    <w:rsid w:val="008B0F80"/>
    <w:rsid w:val="008B10F1"/>
    <w:rsid w:val="008B136C"/>
    <w:rsid w:val="008B13E9"/>
    <w:rsid w:val="008B14D0"/>
    <w:rsid w:val="008B14F0"/>
    <w:rsid w:val="008B1594"/>
    <w:rsid w:val="008B15D6"/>
    <w:rsid w:val="008B175B"/>
    <w:rsid w:val="008B1A93"/>
    <w:rsid w:val="008B1FFD"/>
    <w:rsid w:val="008B21A7"/>
    <w:rsid w:val="008B226C"/>
    <w:rsid w:val="008B24BC"/>
    <w:rsid w:val="008B25C5"/>
    <w:rsid w:val="008B2687"/>
    <w:rsid w:val="008B26F3"/>
    <w:rsid w:val="008B2BD6"/>
    <w:rsid w:val="008B2DA4"/>
    <w:rsid w:val="008B340E"/>
    <w:rsid w:val="008B3726"/>
    <w:rsid w:val="008B379C"/>
    <w:rsid w:val="008B3A33"/>
    <w:rsid w:val="008B3C24"/>
    <w:rsid w:val="008B3D8A"/>
    <w:rsid w:val="008B3E15"/>
    <w:rsid w:val="008B4205"/>
    <w:rsid w:val="008B4263"/>
    <w:rsid w:val="008B46BA"/>
    <w:rsid w:val="008B4AD2"/>
    <w:rsid w:val="008B4DA8"/>
    <w:rsid w:val="008B4EC3"/>
    <w:rsid w:val="008B4FAD"/>
    <w:rsid w:val="008B4FEB"/>
    <w:rsid w:val="008B51EC"/>
    <w:rsid w:val="008B585E"/>
    <w:rsid w:val="008B58F6"/>
    <w:rsid w:val="008B5987"/>
    <w:rsid w:val="008B5CE1"/>
    <w:rsid w:val="008B5D92"/>
    <w:rsid w:val="008B628C"/>
    <w:rsid w:val="008B62E7"/>
    <w:rsid w:val="008B6793"/>
    <w:rsid w:val="008B68E9"/>
    <w:rsid w:val="008B6986"/>
    <w:rsid w:val="008B6DF6"/>
    <w:rsid w:val="008B6E40"/>
    <w:rsid w:val="008B6E96"/>
    <w:rsid w:val="008B6EBB"/>
    <w:rsid w:val="008B701F"/>
    <w:rsid w:val="008B70DE"/>
    <w:rsid w:val="008B71FB"/>
    <w:rsid w:val="008B727A"/>
    <w:rsid w:val="008B739B"/>
    <w:rsid w:val="008B7512"/>
    <w:rsid w:val="008B7BB0"/>
    <w:rsid w:val="008B7F84"/>
    <w:rsid w:val="008C004C"/>
    <w:rsid w:val="008C020F"/>
    <w:rsid w:val="008C0774"/>
    <w:rsid w:val="008C0B24"/>
    <w:rsid w:val="008C0C17"/>
    <w:rsid w:val="008C0EC6"/>
    <w:rsid w:val="008C0F39"/>
    <w:rsid w:val="008C1161"/>
    <w:rsid w:val="008C1334"/>
    <w:rsid w:val="008C1410"/>
    <w:rsid w:val="008C19FA"/>
    <w:rsid w:val="008C1EF9"/>
    <w:rsid w:val="008C202E"/>
    <w:rsid w:val="008C21FA"/>
    <w:rsid w:val="008C24BE"/>
    <w:rsid w:val="008C28BA"/>
    <w:rsid w:val="008C2CAD"/>
    <w:rsid w:val="008C2D0D"/>
    <w:rsid w:val="008C2EC3"/>
    <w:rsid w:val="008C3359"/>
    <w:rsid w:val="008C34AC"/>
    <w:rsid w:val="008C34BD"/>
    <w:rsid w:val="008C363B"/>
    <w:rsid w:val="008C3AEF"/>
    <w:rsid w:val="008C3B3E"/>
    <w:rsid w:val="008C3B74"/>
    <w:rsid w:val="008C3D57"/>
    <w:rsid w:val="008C3DC0"/>
    <w:rsid w:val="008C3DDE"/>
    <w:rsid w:val="008C3EE9"/>
    <w:rsid w:val="008C41FA"/>
    <w:rsid w:val="008C436C"/>
    <w:rsid w:val="008C43E5"/>
    <w:rsid w:val="008C4561"/>
    <w:rsid w:val="008C4674"/>
    <w:rsid w:val="008C488A"/>
    <w:rsid w:val="008C4A2C"/>
    <w:rsid w:val="008C4AF0"/>
    <w:rsid w:val="008C4BCB"/>
    <w:rsid w:val="008C4BEF"/>
    <w:rsid w:val="008C4D42"/>
    <w:rsid w:val="008C503D"/>
    <w:rsid w:val="008C50DF"/>
    <w:rsid w:val="008C51E5"/>
    <w:rsid w:val="008C52B9"/>
    <w:rsid w:val="008C54B6"/>
    <w:rsid w:val="008C5556"/>
    <w:rsid w:val="008C5560"/>
    <w:rsid w:val="008C572D"/>
    <w:rsid w:val="008C574F"/>
    <w:rsid w:val="008C5A24"/>
    <w:rsid w:val="008C5BF3"/>
    <w:rsid w:val="008C5CFB"/>
    <w:rsid w:val="008C5D2A"/>
    <w:rsid w:val="008C5DB0"/>
    <w:rsid w:val="008C5E7A"/>
    <w:rsid w:val="008C602E"/>
    <w:rsid w:val="008C61F0"/>
    <w:rsid w:val="008C656B"/>
    <w:rsid w:val="008C679F"/>
    <w:rsid w:val="008C67E9"/>
    <w:rsid w:val="008C6999"/>
    <w:rsid w:val="008C6C28"/>
    <w:rsid w:val="008C7221"/>
    <w:rsid w:val="008C7458"/>
    <w:rsid w:val="008C752A"/>
    <w:rsid w:val="008C76CE"/>
    <w:rsid w:val="008C7A47"/>
    <w:rsid w:val="008C7D64"/>
    <w:rsid w:val="008C7EAF"/>
    <w:rsid w:val="008C7F64"/>
    <w:rsid w:val="008D00BB"/>
    <w:rsid w:val="008D0232"/>
    <w:rsid w:val="008D0264"/>
    <w:rsid w:val="008D07BB"/>
    <w:rsid w:val="008D0849"/>
    <w:rsid w:val="008D0BB6"/>
    <w:rsid w:val="008D0E24"/>
    <w:rsid w:val="008D10DE"/>
    <w:rsid w:val="008D10EA"/>
    <w:rsid w:val="008D1163"/>
    <w:rsid w:val="008D117D"/>
    <w:rsid w:val="008D11D8"/>
    <w:rsid w:val="008D146F"/>
    <w:rsid w:val="008D14E9"/>
    <w:rsid w:val="008D160A"/>
    <w:rsid w:val="008D166B"/>
    <w:rsid w:val="008D1695"/>
    <w:rsid w:val="008D1735"/>
    <w:rsid w:val="008D17D4"/>
    <w:rsid w:val="008D1883"/>
    <w:rsid w:val="008D18B8"/>
    <w:rsid w:val="008D1C4A"/>
    <w:rsid w:val="008D1E5E"/>
    <w:rsid w:val="008D1F95"/>
    <w:rsid w:val="008D23C1"/>
    <w:rsid w:val="008D2403"/>
    <w:rsid w:val="008D2443"/>
    <w:rsid w:val="008D24D2"/>
    <w:rsid w:val="008D2A0C"/>
    <w:rsid w:val="008D2B01"/>
    <w:rsid w:val="008D2B3E"/>
    <w:rsid w:val="008D2C12"/>
    <w:rsid w:val="008D320A"/>
    <w:rsid w:val="008D354B"/>
    <w:rsid w:val="008D375E"/>
    <w:rsid w:val="008D37C9"/>
    <w:rsid w:val="008D3A87"/>
    <w:rsid w:val="008D3B1A"/>
    <w:rsid w:val="008D3E06"/>
    <w:rsid w:val="008D3E0F"/>
    <w:rsid w:val="008D4108"/>
    <w:rsid w:val="008D4163"/>
    <w:rsid w:val="008D41E7"/>
    <w:rsid w:val="008D4635"/>
    <w:rsid w:val="008D4A1B"/>
    <w:rsid w:val="008D4C9D"/>
    <w:rsid w:val="008D5056"/>
    <w:rsid w:val="008D5314"/>
    <w:rsid w:val="008D53D0"/>
    <w:rsid w:val="008D53F3"/>
    <w:rsid w:val="008D5776"/>
    <w:rsid w:val="008D5CA3"/>
    <w:rsid w:val="008D5D1F"/>
    <w:rsid w:val="008D5D6A"/>
    <w:rsid w:val="008D5DA1"/>
    <w:rsid w:val="008D5ECB"/>
    <w:rsid w:val="008D5F2B"/>
    <w:rsid w:val="008D60AF"/>
    <w:rsid w:val="008D636E"/>
    <w:rsid w:val="008D63E6"/>
    <w:rsid w:val="008D63E8"/>
    <w:rsid w:val="008D67A4"/>
    <w:rsid w:val="008D6841"/>
    <w:rsid w:val="008D6B91"/>
    <w:rsid w:val="008D6C48"/>
    <w:rsid w:val="008D6E8A"/>
    <w:rsid w:val="008D703B"/>
    <w:rsid w:val="008D7063"/>
    <w:rsid w:val="008D7097"/>
    <w:rsid w:val="008D7870"/>
    <w:rsid w:val="008D7892"/>
    <w:rsid w:val="008D7D3C"/>
    <w:rsid w:val="008D7E1E"/>
    <w:rsid w:val="008D7FCB"/>
    <w:rsid w:val="008E0949"/>
    <w:rsid w:val="008E096F"/>
    <w:rsid w:val="008E0AF3"/>
    <w:rsid w:val="008E0BBD"/>
    <w:rsid w:val="008E0C3C"/>
    <w:rsid w:val="008E0E51"/>
    <w:rsid w:val="008E1048"/>
    <w:rsid w:val="008E11E0"/>
    <w:rsid w:val="008E1211"/>
    <w:rsid w:val="008E1256"/>
    <w:rsid w:val="008E13DE"/>
    <w:rsid w:val="008E1615"/>
    <w:rsid w:val="008E179B"/>
    <w:rsid w:val="008E18E9"/>
    <w:rsid w:val="008E1E2D"/>
    <w:rsid w:val="008E24B0"/>
    <w:rsid w:val="008E250B"/>
    <w:rsid w:val="008E27D5"/>
    <w:rsid w:val="008E2BC0"/>
    <w:rsid w:val="008E2D16"/>
    <w:rsid w:val="008E2E0F"/>
    <w:rsid w:val="008E2FA7"/>
    <w:rsid w:val="008E329D"/>
    <w:rsid w:val="008E33C8"/>
    <w:rsid w:val="008E3738"/>
    <w:rsid w:val="008E3779"/>
    <w:rsid w:val="008E37D4"/>
    <w:rsid w:val="008E3890"/>
    <w:rsid w:val="008E3C05"/>
    <w:rsid w:val="008E3C1A"/>
    <w:rsid w:val="008E3DDA"/>
    <w:rsid w:val="008E3E89"/>
    <w:rsid w:val="008E3E8F"/>
    <w:rsid w:val="008E3F79"/>
    <w:rsid w:val="008E409A"/>
    <w:rsid w:val="008E43F9"/>
    <w:rsid w:val="008E443D"/>
    <w:rsid w:val="008E4557"/>
    <w:rsid w:val="008E465C"/>
    <w:rsid w:val="008E49DE"/>
    <w:rsid w:val="008E4A0D"/>
    <w:rsid w:val="008E4A40"/>
    <w:rsid w:val="008E4B6B"/>
    <w:rsid w:val="008E4D77"/>
    <w:rsid w:val="008E4E26"/>
    <w:rsid w:val="008E52D1"/>
    <w:rsid w:val="008E5308"/>
    <w:rsid w:val="008E57AE"/>
    <w:rsid w:val="008E5939"/>
    <w:rsid w:val="008E5993"/>
    <w:rsid w:val="008E59B7"/>
    <w:rsid w:val="008E5A51"/>
    <w:rsid w:val="008E5B10"/>
    <w:rsid w:val="008E5D60"/>
    <w:rsid w:val="008E615F"/>
    <w:rsid w:val="008E632D"/>
    <w:rsid w:val="008E6766"/>
    <w:rsid w:val="008E67AC"/>
    <w:rsid w:val="008E67D6"/>
    <w:rsid w:val="008E6874"/>
    <w:rsid w:val="008E690C"/>
    <w:rsid w:val="008E6971"/>
    <w:rsid w:val="008E69B4"/>
    <w:rsid w:val="008E6E0F"/>
    <w:rsid w:val="008E7007"/>
    <w:rsid w:val="008E7493"/>
    <w:rsid w:val="008E755F"/>
    <w:rsid w:val="008E7861"/>
    <w:rsid w:val="008E78FA"/>
    <w:rsid w:val="008E7AB1"/>
    <w:rsid w:val="008E7ABB"/>
    <w:rsid w:val="008E7AC7"/>
    <w:rsid w:val="008E7AE2"/>
    <w:rsid w:val="008E7B3D"/>
    <w:rsid w:val="008E7B8B"/>
    <w:rsid w:val="008E7F02"/>
    <w:rsid w:val="008F0305"/>
    <w:rsid w:val="008F053D"/>
    <w:rsid w:val="008F078B"/>
    <w:rsid w:val="008F07A2"/>
    <w:rsid w:val="008F0880"/>
    <w:rsid w:val="008F0B59"/>
    <w:rsid w:val="008F0BE4"/>
    <w:rsid w:val="008F0ED8"/>
    <w:rsid w:val="008F10A8"/>
    <w:rsid w:val="008F12AB"/>
    <w:rsid w:val="008F12BB"/>
    <w:rsid w:val="008F155C"/>
    <w:rsid w:val="008F1562"/>
    <w:rsid w:val="008F1882"/>
    <w:rsid w:val="008F1942"/>
    <w:rsid w:val="008F1B6E"/>
    <w:rsid w:val="008F1BFA"/>
    <w:rsid w:val="008F1D03"/>
    <w:rsid w:val="008F1E5F"/>
    <w:rsid w:val="008F22F0"/>
    <w:rsid w:val="008F24C3"/>
    <w:rsid w:val="008F257F"/>
    <w:rsid w:val="008F266E"/>
    <w:rsid w:val="008F2695"/>
    <w:rsid w:val="008F26A3"/>
    <w:rsid w:val="008F2CCA"/>
    <w:rsid w:val="008F2D62"/>
    <w:rsid w:val="008F2DF9"/>
    <w:rsid w:val="008F2ED3"/>
    <w:rsid w:val="008F2F13"/>
    <w:rsid w:val="008F35F7"/>
    <w:rsid w:val="008F3DC4"/>
    <w:rsid w:val="008F3EB6"/>
    <w:rsid w:val="008F3F10"/>
    <w:rsid w:val="008F3F48"/>
    <w:rsid w:val="008F3FE7"/>
    <w:rsid w:val="008F4117"/>
    <w:rsid w:val="008F4277"/>
    <w:rsid w:val="008F42B3"/>
    <w:rsid w:val="008F43A5"/>
    <w:rsid w:val="008F4570"/>
    <w:rsid w:val="008F4627"/>
    <w:rsid w:val="008F4B09"/>
    <w:rsid w:val="008F4B59"/>
    <w:rsid w:val="008F4D62"/>
    <w:rsid w:val="008F4F61"/>
    <w:rsid w:val="008F5394"/>
    <w:rsid w:val="008F5848"/>
    <w:rsid w:val="008F5876"/>
    <w:rsid w:val="008F58E0"/>
    <w:rsid w:val="008F5904"/>
    <w:rsid w:val="008F5945"/>
    <w:rsid w:val="008F5B8B"/>
    <w:rsid w:val="008F5DA7"/>
    <w:rsid w:val="008F5F51"/>
    <w:rsid w:val="008F65BC"/>
    <w:rsid w:val="008F6824"/>
    <w:rsid w:val="008F683E"/>
    <w:rsid w:val="008F6D1C"/>
    <w:rsid w:val="008F6D8E"/>
    <w:rsid w:val="008F6D97"/>
    <w:rsid w:val="008F6FD1"/>
    <w:rsid w:val="008F6FF8"/>
    <w:rsid w:val="008F7319"/>
    <w:rsid w:val="008F7463"/>
    <w:rsid w:val="008F74DD"/>
    <w:rsid w:val="008F7597"/>
    <w:rsid w:val="008F7676"/>
    <w:rsid w:val="008F76DD"/>
    <w:rsid w:val="008F7C53"/>
    <w:rsid w:val="008F7C85"/>
    <w:rsid w:val="008F7CB3"/>
    <w:rsid w:val="008F7D4D"/>
    <w:rsid w:val="008F7DF3"/>
    <w:rsid w:val="009001A1"/>
    <w:rsid w:val="00900302"/>
    <w:rsid w:val="009009EF"/>
    <w:rsid w:val="00900C2C"/>
    <w:rsid w:val="00900CE7"/>
    <w:rsid w:val="00900D48"/>
    <w:rsid w:val="00900F8E"/>
    <w:rsid w:val="00901194"/>
    <w:rsid w:val="009011EF"/>
    <w:rsid w:val="009013B7"/>
    <w:rsid w:val="00901560"/>
    <w:rsid w:val="009015F4"/>
    <w:rsid w:val="0090177C"/>
    <w:rsid w:val="009017B9"/>
    <w:rsid w:val="009018F1"/>
    <w:rsid w:val="00901CB7"/>
    <w:rsid w:val="00901E88"/>
    <w:rsid w:val="00901EA5"/>
    <w:rsid w:val="00901EBF"/>
    <w:rsid w:val="00902357"/>
    <w:rsid w:val="00902398"/>
    <w:rsid w:val="009025FD"/>
    <w:rsid w:val="00902688"/>
    <w:rsid w:val="009026AB"/>
    <w:rsid w:val="00902801"/>
    <w:rsid w:val="00902878"/>
    <w:rsid w:val="00902A2F"/>
    <w:rsid w:val="00902D9F"/>
    <w:rsid w:val="00902E2B"/>
    <w:rsid w:val="00902EAB"/>
    <w:rsid w:val="00902F03"/>
    <w:rsid w:val="00903001"/>
    <w:rsid w:val="009034BA"/>
    <w:rsid w:val="009034D3"/>
    <w:rsid w:val="00903564"/>
    <w:rsid w:val="0090361E"/>
    <w:rsid w:val="0090369F"/>
    <w:rsid w:val="009036EC"/>
    <w:rsid w:val="009039E9"/>
    <w:rsid w:val="00903A7D"/>
    <w:rsid w:val="0090413E"/>
    <w:rsid w:val="009042B4"/>
    <w:rsid w:val="00904428"/>
    <w:rsid w:val="00904881"/>
    <w:rsid w:val="00904BB4"/>
    <w:rsid w:val="009051CE"/>
    <w:rsid w:val="009055EF"/>
    <w:rsid w:val="009058AE"/>
    <w:rsid w:val="00905937"/>
    <w:rsid w:val="00905A47"/>
    <w:rsid w:val="00905B6C"/>
    <w:rsid w:val="00905C0F"/>
    <w:rsid w:val="00905C5F"/>
    <w:rsid w:val="00905E4F"/>
    <w:rsid w:val="00905F9F"/>
    <w:rsid w:val="0090601E"/>
    <w:rsid w:val="00906034"/>
    <w:rsid w:val="0090607B"/>
    <w:rsid w:val="009065C3"/>
    <w:rsid w:val="00906B18"/>
    <w:rsid w:val="00906BB2"/>
    <w:rsid w:val="00906DDD"/>
    <w:rsid w:val="00906F28"/>
    <w:rsid w:val="00906FAB"/>
    <w:rsid w:val="0090706D"/>
    <w:rsid w:val="009073CF"/>
    <w:rsid w:val="009075FC"/>
    <w:rsid w:val="00907678"/>
    <w:rsid w:val="00907899"/>
    <w:rsid w:val="009078BA"/>
    <w:rsid w:val="00907927"/>
    <w:rsid w:val="009079E5"/>
    <w:rsid w:val="00907AB9"/>
    <w:rsid w:val="00907BF6"/>
    <w:rsid w:val="00907D65"/>
    <w:rsid w:val="00907DD2"/>
    <w:rsid w:val="00907F0A"/>
    <w:rsid w:val="00910B62"/>
    <w:rsid w:val="00910C7D"/>
    <w:rsid w:val="00910DE2"/>
    <w:rsid w:val="00910F2D"/>
    <w:rsid w:val="00910F47"/>
    <w:rsid w:val="009111DD"/>
    <w:rsid w:val="009114E9"/>
    <w:rsid w:val="0091153A"/>
    <w:rsid w:val="00911699"/>
    <w:rsid w:val="009116CF"/>
    <w:rsid w:val="0091179C"/>
    <w:rsid w:val="00911EC9"/>
    <w:rsid w:val="00911EDE"/>
    <w:rsid w:val="00912032"/>
    <w:rsid w:val="00912356"/>
    <w:rsid w:val="0091257F"/>
    <w:rsid w:val="00912610"/>
    <w:rsid w:val="00912767"/>
    <w:rsid w:val="00912805"/>
    <w:rsid w:val="00912808"/>
    <w:rsid w:val="009128A3"/>
    <w:rsid w:val="00912EC6"/>
    <w:rsid w:val="009132CC"/>
    <w:rsid w:val="0091332F"/>
    <w:rsid w:val="00913470"/>
    <w:rsid w:val="00913597"/>
    <w:rsid w:val="00913821"/>
    <w:rsid w:val="00913AF5"/>
    <w:rsid w:val="00913BA6"/>
    <w:rsid w:val="00913C75"/>
    <w:rsid w:val="009144FD"/>
    <w:rsid w:val="0091475C"/>
    <w:rsid w:val="00914805"/>
    <w:rsid w:val="00914BAC"/>
    <w:rsid w:val="009151A6"/>
    <w:rsid w:val="009151E0"/>
    <w:rsid w:val="0091533C"/>
    <w:rsid w:val="00915467"/>
    <w:rsid w:val="00915626"/>
    <w:rsid w:val="00915907"/>
    <w:rsid w:val="009159B1"/>
    <w:rsid w:val="00915A5A"/>
    <w:rsid w:val="00915AE8"/>
    <w:rsid w:val="00915C71"/>
    <w:rsid w:val="00915DA7"/>
    <w:rsid w:val="00915F91"/>
    <w:rsid w:val="00916085"/>
    <w:rsid w:val="00916109"/>
    <w:rsid w:val="0091626D"/>
    <w:rsid w:val="009163C6"/>
    <w:rsid w:val="009167E6"/>
    <w:rsid w:val="009168B4"/>
    <w:rsid w:val="00916A21"/>
    <w:rsid w:val="00916B48"/>
    <w:rsid w:val="00916C1E"/>
    <w:rsid w:val="00916D43"/>
    <w:rsid w:val="00916DB0"/>
    <w:rsid w:val="00916E88"/>
    <w:rsid w:val="00917141"/>
    <w:rsid w:val="00917393"/>
    <w:rsid w:val="00917566"/>
    <w:rsid w:val="009175D7"/>
    <w:rsid w:val="00917866"/>
    <w:rsid w:val="009178D3"/>
    <w:rsid w:val="00917900"/>
    <w:rsid w:val="009179EA"/>
    <w:rsid w:val="00917C13"/>
    <w:rsid w:val="00917F2F"/>
    <w:rsid w:val="0092066F"/>
    <w:rsid w:val="00920679"/>
    <w:rsid w:val="0092076A"/>
    <w:rsid w:val="00920B9E"/>
    <w:rsid w:val="00920BE8"/>
    <w:rsid w:val="00920CF1"/>
    <w:rsid w:val="00920D15"/>
    <w:rsid w:val="00920EE1"/>
    <w:rsid w:val="00920FF3"/>
    <w:rsid w:val="009210FB"/>
    <w:rsid w:val="00921253"/>
    <w:rsid w:val="00921292"/>
    <w:rsid w:val="00921424"/>
    <w:rsid w:val="0092145E"/>
    <w:rsid w:val="009214CE"/>
    <w:rsid w:val="00921519"/>
    <w:rsid w:val="0092175D"/>
    <w:rsid w:val="009217D2"/>
    <w:rsid w:val="00921A47"/>
    <w:rsid w:val="009227F8"/>
    <w:rsid w:val="00922A28"/>
    <w:rsid w:val="00922E11"/>
    <w:rsid w:val="00922E23"/>
    <w:rsid w:val="00922F79"/>
    <w:rsid w:val="0092320D"/>
    <w:rsid w:val="0092325D"/>
    <w:rsid w:val="009232F2"/>
    <w:rsid w:val="009233E3"/>
    <w:rsid w:val="00923548"/>
    <w:rsid w:val="009236D6"/>
    <w:rsid w:val="00923C45"/>
    <w:rsid w:val="00923C5B"/>
    <w:rsid w:val="0092402D"/>
    <w:rsid w:val="0092422F"/>
    <w:rsid w:val="00924365"/>
    <w:rsid w:val="0092447F"/>
    <w:rsid w:val="009245AD"/>
    <w:rsid w:val="00924720"/>
    <w:rsid w:val="009249D6"/>
    <w:rsid w:val="00924CC4"/>
    <w:rsid w:val="00924FAF"/>
    <w:rsid w:val="009252DD"/>
    <w:rsid w:val="009253A0"/>
    <w:rsid w:val="009253AA"/>
    <w:rsid w:val="009254EB"/>
    <w:rsid w:val="009256B4"/>
    <w:rsid w:val="009258BE"/>
    <w:rsid w:val="00925917"/>
    <w:rsid w:val="009259AC"/>
    <w:rsid w:val="00925AD9"/>
    <w:rsid w:val="00925AFE"/>
    <w:rsid w:val="00925C76"/>
    <w:rsid w:val="00925DA9"/>
    <w:rsid w:val="00925DF6"/>
    <w:rsid w:val="00926240"/>
    <w:rsid w:val="009263DB"/>
    <w:rsid w:val="00926422"/>
    <w:rsid w:val="00926BA9"/>
    <w:rsid w:val="00926C56"/>
    <w:rsid w:val="00926C6B"/>
    <w:rsid w:val="00926D27"/>
    <w:rsid w:val="00926DC7"/>
    <w:rsid w:val="00927000"/>
    <w:rsid w:val="009271F9"/>
    <w:rsid w:val="00927236"/>
    <w:rsid w:val="00927290"/>
    <w:rsid w:val="009272CC"/>
    <w:rsid w:val="00927521"/>
    <w:rsid w:val="009275B7"/>
    <w:rsid w:val="00927690"/>
    <w:rsid w:val="009278E2"/>
    <w:rsid w:val="00927E63"/>
    <w:rsid w:val="00927EF8"/>
    <w:rsid w:val="00930043"/>
    <w:rsid w:val="0093022A"/>
    <w:rsid w:val="0093023D"/>
    <w:rsid w:val="0093043D"/>
    <w:rsid w:val="009307A1"/>
    <w:rsid w:val="009308D9"/>
    <w:rsid w:val="0093095B"/>
    <w:rsid w:val="00930A50"/>
    <w:rsid w:val="00930AA4"/>
    <w:rsid w:val="00930D18"/>
    <w:rsid w:val="00930EDB"/>
    <w:rsid w:val="009310D8"/>
    <w:rsid w:val="0093122C"/>
    <w:rsid w:val="009312F8"/>
    <w:rsid w:val="009314F4"/>
    <w:rsid w:val="0093152C"/>
    <w:rsid w:val="009315DF"/>
    <w:rsid w:val="0093186C"/>
    <w:rsid w:val="00931938"/>
    <w:rsid w:val="00931977"/>
    <w:rsid w:val="00931C21"/>
    <w:rsid w:val="00931F3B"/>
    <w:rsid w:val="009323A0"/>
    <w:rsid w:val="009324DF"/>
    <w:rsid w:val="00932526"/>
    <w:rsid w:val="0093257A"/>
    <w:rsid w:val="009326CB"/>
    <w:rsid w:val="009326D5"/>
    <w:rsid w:val="009326ED"/>
    <w:rsid w:val="009328BA"/>
    <w:rsid w:val="00932972"/>
    <w:rsid w:val="00932A0E"/>
    <w:rsid w:val="00932A1A"/>
    <w:rsid w:val="00932C38"/>
    <w:rsid w:val="00932C7B"/>
    <w:rsid w:val="00932C84"/>
    <w:rsid w:val="00932EF7"/>
    <w:rsid w:val="00933402"/>
    <w:rsid w:val="0093375A"/>
    <w:rsid w:val="00933789"/>
    <w:rsid w:val="009339F9"/>
    <w:rsid w:val="00933B3D"/>
    <w:rsid w:val="00933C4C"/>
    <w:rsid w:val="00933CD4"/>
    <w:rsid w:val="00933D51"/>
    <w:rsid w:val="00933D7F"/>
    <w:rsid w:val="009341BB"/>
    <w:rsid w:val="0093438B"/>
    <w:rsid w:val="009344CD"/>
    <w:rsid w:val="0093463C"/>
    <w:rsid w:val="00934716"/>
    <w:rsid w:val="009348E2"/>
    <w:rsid w:val="00934CAA"/>
    <w:rsid w:val="00934FD4"/>
    <w:rsid w:val="00935264"/>
    <w:rsid w:val="00935377"/>
    <w:rsid w:val="00935537"/>
    <w:rsid w:val="009357DC"/>
    <w:rsid w:val="00935832"/>
    <w:rsid w:val="0093597A"/>
    <w:rsid w:val="009359BF"/>
    <w:rsid w:val="00935A4E"/>
    <w:rsid w:val="00935D1B"/>
    <w:rsid w:val="00935D52"/>
    <w:rsid w:val="00935F42"/>
    <w:rsid w:val="00935F95"/>
    <w:rsid w:val="0093651C"/>
    <w:rsid w:val="00936619"/>
    <w:rsid w:val="009369D4"/>
    <w:rsid w:val="00936A4D"/>
    <w:rsid w:val="00936CEA"/>
    <w:rsid w:val="00936F90"/>
    <w:rsid w:val="0093700E"/>
    <w:rsid w:val="0093716E"/>
    <w:rsid w:val="00937289"/>
    <w:rsid w:val="0093741C"/>
    <w:rsid w:val="00937566"/>
    <w:rsid w:val="0093760A"/>
    <w:rsid w:val="009376DF"/>
    <w:rsid w:val="00937C88"/>
    <w:rsid w:val="00937DBF"/>
    <w:rsid w:val="00937FD3"/>
    <w:rsid w:val="00940433"/>
    <w:rsid w:val="009405E3"/>
    <w:rsid w:val="00940677"/>
    <w:rsid w:val="0094073D"/>
    <w:rsid w:val="00940D3B"/>
    <w:rsid w:val="009412A8"/>
    <w:rsid w:val="009412BA"/>
    <w:rsid w:val="00941345"/>
    <w:rsid w:val="00941628"/>
    <w:rsid w:val="00941924"/>
    <w:rsid w:val="00941A6B"/>
    <w:rsid w:val="00941B16"/>
    <w:rsid w:val="00941C06"/>
    <w:rsid w:val="00941E9C"/>
    <w:rsid w:val="00941F2F"/>
    <w:rsid w:val="00941FAA"/>
    <w:rsid w:val="0094203C"/>
    <w:rsid w:val="00942265"/>
    <w:rsid w:val="009424D8"/>
    <w:rsid w:val="009424EB"/>
    <w:rsid w:val="00942715"/>
    <w:rsid w:val="00942B00"/>
    <w:rsid w:val="009430FE"/>
    <w:rsid w:val="00943130"/>
    <w:rsid w:val="0094324A"/>
    <w:rsid w:val="009432EA"/>
    <w:rsid w:val="0094355E"/>
    <w:rsid w:val="009438DA"/>
    <w:rsid w:val="009438FA"/>
    <w:rsid w:val="00943953"/>
    <w:rsid w:val="00943AFF"/>
    <w:rsid w:val="00943FA2"/>
    <w:rsid w:val="0094406B"/>
    <w:rsid w:val="009441CB"/>
    <w:rsid w:val="009443C8"/>
    <w:rsid w:val="00944477"/>
    <w:rsid w:val="009444BA"/>
    <w:rsid w:val="009449A0"/>
    <w:rsid w:val="00944A9F"/>
    <w:rsid w:val="00944CE3"/>
    <w:rsid w:val="00944DFD"/>
    <w:rsid w:val="00944E1C"/>
    <w:rsid w:val="00945482"/>
    <w:rsid w:val="0094561E"/>
    <w:rsid w:val="00945692"/>
    <w:rsid w:val="00945A7E"/>
    <w:rsid w:val="00945CE1"/>
    <w:rsid w:val="00945F74"/>
    <w:rsid w:val="00946114"/>
    <w:rsid w:val="00946174"/>
    <w:rsid w:val="0094659A"/>
    <w:rsid w:val="0094659D"/>
    <w:rsid w:val="009465CC"/>
    <w:rsid w:val="00946852"/>
    <w:rsid w:val="00946871"/>
    <w:rsid w:val="00946A25"/>
    <w:rsid w:val="00946BB0"/>
    <w:rsid w:val="00946CC7"/>
    <w:rsid w:val="00946CF9"/>
    <w:rsid w:val="00946D14"/>
    <w:rsid w:val="00946D4D"/>
    <w:rsid w:val="00946DB5"/>
    <w:rsid w:val="009471F4"/>
    <w:rsid w:val="009479CA"/>
    <w:rsid w:val="00947AB0"/>
    <w:rsid w:val="00947C9D"/>
    <w:rsid w:val="00947D96"/>
    <w:rsid w:val="00947DEC"/>
    <w:rsid w:val="00947E6B"/>
    <w:rsid w:val="00947F22"/>
    <w:rsid w:val="009502B4"/>
    <w:rsid w:val="009502D6"/>
    <w:rsid w:val="009502E0"/>
    <w:rsid w:val="00950585"/>
    <w:rsid w:val="009507CA"/>
    <w:rsid w:val="0095083C"/>
    <w:rsid w:val="00950AC8"/>
    <w:rsid w:val="00950B4A"/>
    <w:rsid w:val="00950D1C"/>
    <w:rsid w:val="00951095"/>
    <w:rsid w:val="00951236"/>
    <w:rsid w:val="009513AD"/>
    <w:rsid w:val="009517B8"/>
    <w:rsid w:val="00951CE8"/>
    <w:rsid w:val="00951EDF"/>
    <w:rsid w:val="00951F7D"/>
    <w:rsid w:val="00951FFE"/>
    <w:rsid w:val="00952166"/>
    <w:rsid w:val="00952436"/>
    <w:rsid w:val="00952567"/>
    <w:rsid w:val="0095265E"/>
    <w:rsid w:val="009527ED"/>
    <w:rsid w:val="009527FF"/>
    <w:rsid w:val="00952941"/>
    <w:rsid w:val="00952A7A"/>
    <w:rsid w:val="00952CD1"/>
    <w:rsid w:val="00952D51"/>
    <w:rsid w:val="0095308E"/>
    <w:rsid w:val="00953132"/>
    <w:rsid w:val="009531C2"/>
    <w:rsid w:val="009535CA"/>
    <w:rsid w:val="009536A4"/>
    <w:rsid w:val="00953BB9"/>
    <w:rsid w:val="00953C7F"/>
    <w:rsid w:val="00953D13"/>
    <w:rsid w:val="00953EB7"/>
    <w:rsid w:val="00953F50"/>
    <w:rsid w:val="00953F68"/>
    <w:rsid w:val="00953F70"/>
    <w:rsid w:val="00954108"/>
    <w:rsid w:val="009546CB"/>
    <w:rsid w:val="00954943"/>
    <w:rsid w:val="00954944"/>
    <w:rsid w:val="00954F69"/>
    <w:rsid w:val="00954FD3"/>
    <w:rsid w:val="009552D1"/>
    <w:rsid w:val="009553B2"/>
    <w:rsid w:val="009553E5"/>
    <w:rsid w:val="00955427"/>
    <w:rsid w:val="00955631"/>
    <w:rsid w:val="009556B8"/>
    <w:rsid w:val="00955877"/>
    <w:rsid w:val="00955883"/>
    <w:rsid w:val="009558EF"/>
    <w:rsid w:val="00955A70"/>
    <w:rsid w:val="00956243"/>
    <w:rsid w:val="009562B6"/>
    <w:rsid w:val="00956441"/>
    <w:rsid w:val="0095646A"/>
    <w:rsid w:val="00956960"/>
    <w:rsid w:val="00956B3A"/>
    <w:rsid w:val="00956B83"/>
    <w:rsid w:val="00956BF9"/>
    <w:rsid w:val="00956C21"/>
    <w:rsid w:val="00956CC0"/>
    <w:rsid w:val="00956E60"/>
    <w:rsid w:val="00956F1B"/>
    <w:rsid w:val="009574D5"/>
    <w:rsid w:val="00957FD2"/>
    <w:rsid w:val="00960693"/>
    <w:rsid w:val="009607B7"/>
    <w:rsid w:val="0096084B"/>
    <w:rsid w:val="0096094E"/>
    <w:rsid w:val="009609E0"/>
    <w:rsid w:val="00960A88"/>
    <w:rsid w:val="00960CE8"/>
    <w:rsid w:val="00960D53"/>
    <w:rsid w:val="00960FA0"/>
    <w:rsid w:val="009611CD"/>
    <w:rsid w:val="00961383"/>
    <w:rsid w:val="00961481"/>
    <w:rsid w:val="009616C4"/>
    <w:rsid w:val="00961717"/>
    <w:rsid w:val="00961738"/>
    <w:rsid w:val="00961823"/>
    <w:rsid w:val="00962237"/>
    <w:rsid w:val="009622E3"/>
    <w:rsid w:val="009625E9"/>
    <w:rsid w:val="0096264E"/>
    <w:rsid w:val="0096265F"/>
    <w:rsid w:val="00962725"/>
    <w:rsid w:val="0096282C"/>
    <w:rsid w:val="009628E4"/>
    <w:rsid w:val="00962952"/>
    <w:rsid w:val="00962E31"/>
    <w:rsid w:val="00962E6A"/>
    <w:rsid w:val="00962F54"/>
    <w:rsid w:val="00963216"/>
    <w:rsid w:val="0096328F"/>
    <w:rsid w:val="00963707"/>
    <w:rsid w:val="009637BE"/>
    <w:rsid w:val="009637CD"/>
    <w:rsid w:val="00963941"/>
    <w:rsid w:val="00963B00"/>
    <w:rsid w:val="00963B68"/>
    <w:rsid w:val="00963C4E"/>
    <w:rsid w:val="00963D7B"/>
    <w:rsid w:val="00963FAF"/>
    <w:rsid w:val="0096413E"/>
    <w:rsid w:val="00964DE1"/>
    <w:rsid w:val="00965026"/>
    <w:rsid w:val="0096510A"/>
    <w:rsid w:val="0096516F"/>
    <w:rsid w:val="0096518E"/>
    <w:rsid w:val="00965B49"/>
    <w:rsid w:val="00965D1C"/>
    <w:rsid w:val="00965F06"/>
    <w:rsid w:val="009661F8"/>
    <w:rsid w:val="00966421"/>
    <w:rsid w:val="00966442"/>
    <w:rsid w:val="00966722"/>
    <w:rsid w:val="00966755"/>
    <w:rsid w:val="00966984"/>
    <w:rsid w:val="00966A1F"/>
    <w:rsid w:val="00966BA4"/>
    <w:rsid w:val="00966D6A"/>
    <w:rsid w:val="00966EB8"/>
    <w:rsid w:val="00967134"/>
    <w:rsid w:val="00967192"/>
    <w:rsid w:val="009672AE"/>
    <w:rsid w:val="00967409"/>
    <w:rsid w:val="00967476"/>
    <w:rsid w:val="0096795E"/>
    <w:rsid w:val="009679FB"/>
    <w:rsid w:val="00967B39"/>
    <w:rsid w:val="00967B3F"/>
    <w:rsid w:val="00967D5C"/>
    <w:rsid w:val="00967FC7"/>
    <w:rsid w:val="009700FE"/>
    <w:rsid w:val="0097053D"/>
    <w:rsid w:val="0097053E"/>
    <w:rsid w:val="00970744"/>
    <w:rsid w:val="00970762"/>
    <w:rsid w:val="0097085A"/>
    <w:rsid w:val="00970AE9"/>
    <w:rsid w:val="00971D46"/>
    <w:rsid w:val="00971F48"/>
    <w:rsid w:val="0097256E"/>
    <w:rsid w:val="0097259B"/>
    <w:rsid w:val="009726A5"/>
    <w:rsid w:val="0097279B"/>
    <w:rsid w:val="009728B8"/>
    <w:rsid w:val="009728C8"/>
    <w:rsid w:val="00972CA4"/>
    <w:rsid w:val="009730C5"/>
    <w:rsid w:val="009732C2"/>
    <w:rsid w:val="00973501"/>
    <w:rsid w:val="009735B9"/>
    <w:rsid w:val="00973797"/>
    <w:rsid w:val="00973C4E"/>
    <w:rsid w:val="00973C95"/>
    <w:rsid w:val="00973D9A"/>
    <w:rsid w:val="00973DA2"/>
    <w:rsid w:val="00973EB6"/>
    <w:rsid w:val="00974556"/>
    <w:rsid w:val="009745F4"/>
    <w:rsid w:val="0097464F"/>
    <w:rsid w:val="00974717"/>
    <w:rsid w:val="0097487D"/>
    <w:rsid w:val="00974A80"/>
    <w:rsid w:val="00974DED"/>
    <w:rsid w:val="00974F24"/>
    <w:rsid w:val="009750F0"/>
    <w:rsid w:val="00975411"/>
    <w:rsid w:val="009756F1"/>
    <w:rsid w:val="00975D07"/>
    <w:rsid w:val="009762D3"/>
    <w:rsid w:val="009763DD"/>
    <w:rsid w:val="0097644A"/>
    <w:rsid w:val="009764C7"/>
    <w:rsid w:val="00976542"/>
    <w:rsid w:val="0097663B"/>
    <w:rsid w:val="009766DA"/>
    <w:rsid w:val="009768B4"/>
    <w:rsid w:val="009769D3"/>
    <w:rsid w:val="00976AF5"/>
    <w:rsid w:val="00976B6F"/>
    <w:rsid w:val="00976CB6"/>
    <w:rsid w:val="00977230"/>
    <w:rsid w:val="00977409"/>
    <w:rsid w:val="009774DC"/>
    <w:rsid w:val="00977A3D"/>
    <w:rsid w:val="00977C9B"/>
    <w:rsid w:val="00977E48"/>
    <w:rsid w:val="009801C0"/>
    <w:rsid w:val="00980216"/>
    <w:rsid w:val="00980431"/>
    <w:rsid w:val="009806B7"/>
    <w:rsid w:val="009806E6"/>
    <w:rsid w:val="00980861"/>
    <w:rsid w:val="0098089D"/>
    <w:rsid w:val="009808DD"/>
    <w:rsid w:val="00980C9F"/>
    <w:rsid w:val="00980E9E"/>
    <w:rsid w:val="009810D6"/>
    <w:rsid w:val="0098114E"/>
    <w:rsid w:val="009813D5"/>
    <w:rsid w:val="009815FA"/>
    <w:rsid w:val="0098168D"/>
    <w:rsid w:val="00981807"/>
    <w:rsid w:val="00981992"/>
    <w:rsid w:val="009819A6"/>
    <w:rsid w:val="009819A7"/>
    <w:rsid w:val="009819BA"/>
    <w:rsid w:val="00981B9E"/>
    <w:rsid w:val="00981BB5"/>
    <w:rsid w:val="00981D60"/>
    <w:rsid w:val="00981DCC"/>
    <w:rsid w:val="00982385"/>
    <w:rsid w:val="009823C8"/>
    <w:rsid w:val="00982421"/>
    <w:rsid w:val="009825BF"/>
    <w:rsid w:val="00982862"/>
    <w:rsid w:val="00982A66"/>
    <w:rsid w:val="00982AED"/>
    <w:rsid w:val="00982E6A"/>
    <w:rsid w:val="00982E87"/>
    <w:rsid w:val="00982F06"/>
    <w:rsid w:val="0098336D"/>
    <w:rsid w:val="00983A26"/>
    <w:rsid w:val="00983EEC"/>
    <w:rsid w:val="00984269"/>
    <w:rsid w:val="009843EE"/>
    <w:rsid w:val="00984995"/>
    <w:rsid w:val="00984B48"/>
    <w:rsid w:val="00984E67"/>
    <w:rsid w:val="00985032"/>
    <w:rsid w:val="00985042"/>
    <w:rsid w:val="00985122"/>
    <w:rsid w:val="009852D7"/>
    <w:rsid w:val="00985897"/>
    <w:rsid w:val="00985CBA"/>
    <w:rsid w:val="00985DEC"/>
    <w:rsid w:val="00985F0D"/>
    <w:rsid w:val="00986141"/>
    <w:rsid w:val="009861AC"/>
    <w:rsid w:val="009861EF"/>
    <w:rsid w:val="00986233"/>
    <w:rsid w:val="0098625B"/>
    <w:rsid w:val="00986326"/>
    <w:rsid w:val="009864B5"/>
    <w:rsid w:val="00986572"/>
    <w:rsid w:val="00986912"/>
    <w:rsid w:val="009869A2"/>
    <w:rsid w:val="009869D7"/>
    <w:rsid w:val="00986A9B"/>
    <w:rsid w:val="00986AD1"/>
    <w:rsid w:val="00986D27"/>
    <w:rsid w:val="00986EC9"/>
    <w:rsid w:val="00987040"/>
    <w:rsid w:val="00987148"/>
    <w:rsid w:val="009873BE"/>
    <w:rsid w:val="00987507"/>
    <w:rsid w:val="00987835"/>
    <w:rsid w:val="0098795F"/>
    <w:rsid w:val="00987B24"/>
    <w:rsid w:val="00987B92"/>
    <w:rsid w:val="00987BC8"/>
    <w:rsid w:val="00987F41"/>
    <w:rsid w:val="009900A3"/>
    <w:rsid w:val="009900DE"/>
    <w:rsid w:val="00990354"/>
    <w:rsid w:val="00990418"/>
    <w:rsid w:val="009905A3"/>
    <w:rsid w:val="00990A42"/>
    <w:rsid w:val="00990A9D"/>
    <w:rsid w:val="00990C2F"/>
    <w:rsid w:val="00990CB2"/>
    <w:rsid w:val="00990DEE"/>
    <w:rsid w:val="00990F74"/>
    <w:rsid w:val="00991104"/>
    <w:rsid w:val="00991184"/>
    <w:rsid w:val="009912EF"/>
    <w:rsid w:val="009918B1"/>
    <w:rsid w:val="00991E7B"/>
    <w:rsid w:val="00992255"/>
    <w:rsid w:val="0099237B"/>
    <w:rsid w:val="0099240E"/>
    <w:rsid w:val="00992543"/>
    <w:rsid w:val="00992544"/>
    <w:rsid w:val="00992577"/>
    <w:rsid w:val="009927B8"/>
    <w:rsid w:val="009928C3"/>
    <w:rsid w:val="00992A38"/>
    <w:rsid w:val="00992E01"/>
    <w:rsid w:val="00992E29"/>
    <w:rsid w:val="00992FCA"/>
    <w:rsid w:val="009930AB"/>
    <w:rsid w:val="009930F7"/>
    <w:rsid w:val="0099352A"/>
    <w:rsid w:val="009935CD"/>
    <w:rsid w:val="00993646"/>
    <w:rsid w:val="0099378B"/>
    <w:rsid w:val="009937C5"/>
    <w:rsid w:val="0099393B"/>
    <w:rsid w:val="00993A27"/>
    <w:rsid w:val="00993CF2"/>
    <w:rsid w:val="00994120"/>
    <w:rsid w:val="0099436A"/>
    <w:rsid w:val="0099444C"/>
    <w:rsid w:val="00994783"/>
    <w:rsid w:val="0099478B"/>
    <w:rsid w:val="00994D22"/>
    <w:rsid w:val="00994EFA"/>
    <w:rsid w:val="00995140"/>
    <w:rsid w:val="009953CB"/>
    <w:rsid w:val="009957CB"/>
    <w:rsid w:val="00995A8A"/>
    <w:rsid w:val="00995D70"/>
    <w:rsid w:val="00995F07"/>
    <w:rsid w:val="009964E9"/>
    <w:rsid w:val="00996664"/>
    <w:rsid w:val="00996ABF"/>
    <w:rsid w:val="00996AD6"/>
    <w:rsid w:val="00997365"/>
    <w:rsid w:val="0099744A"/>
    <w:rsid w:val="00997564"/>
    <w:rsid w:val="009975C5"/>
    <w:rsid w:val="00997756"/>
    <w:rsid w:val="00997810"/>
    <w:rsid w:val="00997B03"/>
    <w:rsid w:val="00997B31"/>
    <w:rsid w:val="00997B56"/>
    <w:rsid w:val="00997F59"/>
    <w:rsid w:val="00997FD8"/>
    <w:rsid w:val="009A02E3"/>
    <w:rsid w:val="009A0765"/>
    <w:rsid w:val="009A076D"/>
    <w:rsid w:val="009A087F"/>
    <w:rsid w:val="009A097F"/>
    <w:rsid w:val="009A09B6"/>
    <w:rsid w:val="009A0C03"/>
    <w:rsid w:val="009A0E1E"/>
    <w:rsid w:val="009A11E7"/>
    <w:rsid w:val="009A16BC"/>
    <w:rsid w:val="009A18A9"/>
    <w:rsid w:val="009A1CEE"/>
    <w:rsid w:val="009A1CF9"/>
    <w:rsid w:val="009A1CFF"/>
    <w:rsid w:val="009A1E2B"/>
    <w:rsid w:val="009A1F66"/>
    <w:rsid w:val="009A1F9C"/>
    <w:rsid w:val="009A2114"/>
    <w:rsid w:val="009A2235"/>
    <w:rsid w:val="009A23C0"/>
    <w:rsid w:val="009A2713"/>
    <w:rsid w:val="009A27D0"/>
    <w:rsid w:val="009A2C8E"/>
    <w:rsid w:val="009A2D78"/>
    <w:rsid w:val="009A2D85"/>
    <w:rsid w:val="009A2E82"/>
    <w:rsid w:val="009A2F68"/>
    <w:rsid w:val="009A2FB3"/>
    <w:rsid w:val="009A315C"/>
    <w:rsid w:val="009A349E"/>
    <w:rsid w:val="009A35C8"/>
    <w:rsid w:val="009A369C"/>
    <w:rsid w:val="009A36F5"/>
    <w:rsid w:val="009A387E"/>
    <w:rsid w:val="009A38BD"/>
    <w:rsid w:val="009A3943"/>
    <w:rsid w:val="009A3B8B"/>
    <w:rsid w:val="009A407A"/>
    <w:rsid w:val="009A4113"/>
    <w:rsid w:val="009A43D8"/>
    <w:rsid w:val="009A44AA"/>
    <w:rsid w:val="009A461F"/>
    <w:rsid w:val="009A492A"/>
    <w:rsid w:val="009A49E3"/>
    <w:rsid w:val="009A4EA6"/>
    <w:rsid w:val="009A50BF"/>
    <w:rsid w:val="009A54A9"/>
    <w:rsid w:val="009A5525"/>
    <w:rsid w:val="009A5584"/>
    <w:rsid w:val="009A594E"/>
    <w:rsid w:val="009A5A0E"/>
    <w:rsid w:val="009A5AAF"/>
    <w:rsid w:val="009A5B33"/>
    <w:rsid w:val="009A5B62"/>
    <w:rsid w:val="009A5C03"/>
    <w:rsid w:val="009A5DEB"/>
    <w:rsid w:val="009A5F89"/>
    <w:rsid w:val="009A6018"/>
    <w:rsid w:val="009A648D"/>
    <w:rsid w:val="009A6BDA"/>
    <w:rsid w:val="009A7053"/>
    <w:rsid w:val="009A7125"/>
    <w:rsid w:val="009A722D"/>
    <w:rsid w:val="009A72AB"/>
    <w:rsid w:val="009A76B8"/>
    <w:rsid w:val="009A7905"/>
    <w:rsid w:val="009A799B"/>
    <w:rsid w:val="009A7AEB"/>
    <w:rsid w:val="009A7BD8"/>
    <w:rsid w:val="009A7EB9"/>
    <w:rsid w:val="009A7EF8"/>
    <w:rsid w:val="009B0351"/>
    <w:rsid w:val="009B0510"/>
    <w:rsid w:val="009B0704"/>
    <w:rsid w:val="009B08A6"/>
    <w:rsid w:val="009B097B"/>
    <w:rsid w:val="009B0BE3"/>
    <w:rsid w:val="009B0EDC"/>
    <w:rsid w:val="009B1148"/>
    <w:rsid w:val="009B1413"/>
    <w:rsid w:val="009B17B3"/>
    <w:rsid w:val="009B1921"/>
    <w:rsid w:val="009B196F"/>
    <w:rsid w:val="009B1973"/>
    <w:rsid w:val="009B1D8A"/>
    <w:rsid w:val="009B1FCD"/>
    <w:rsid w:val="009B2518"/>
    <w:rsid w:val="009B2606"/>
    <w:rsid w:val="009B276E"/>
    <w:rsid w:val="009B2BF8"/>
    <w:rsid w:val="009B2E0A"/>
    <w:rsid w:val="009B2F07"/>
    <w:rsid w:val="009B2F95"/>
    <w:rsid w:val="009B3015"/>
    <w:rsid w:val="009B3136"/>
    <w:rsid w:val="009B31B8"/>
    <w:rsid w:val="009B31F3"/>
    <w:rsid w:val="009B3325"/>
    <w:rsid w:val="009B3693"/>
    <w:rsid w:val="009B377E"/>
    <w:rsid w:val="009B3807"/>
    <w:rsid w:val="009B3B52"/>
    <w:rsid w:val="009B3D59"/>
    <w:rsid w:val="009B3FAA"/>
    <w:rsid w:val="009B4212"/>
    <w:rsid w:val="009B4263"/>
    <w:rsid w:val="009B4688"/>
    <w:rsid w:val="009B46F4"/>
    <w:rsid w:val="009B4749"/>
    <w:rsid w:val="009B4C2C"/>
    <w:rsid w:val="009B4FA1"/>
    <w:rsid w:val="009B4FB3"/>
    <w:rsid w:val="009B50AA"/>
    <w:rsid w:val="009B53A1"/>
    <w:rsid w:val="009B5475"/>
    <w:rsid w:val="009B5526"/>
    <w:rsid w:val="009B5558"/>
    <w:rsid w:val="009B55A0"/>
    <w:rsid w:val="009B55EF"/>
    <w:rsid w:val="009B5646"/>
    <w:rsid w:val="009B5A82"/>
    <w:rsid w:val="009B5B5C"/>
    <w:rsid w:val="009B5BCD"/>
    <w:rsid w:val="009B5C21"/>
    <w:rsid w:val="009B610E"/>
    <w:rsid w:val="009B6223"/>
    <w:rsid w:val="009B631C"/>
    <w:rsid w:val="009B6AE4"/>
    <w:rsid w:val="009B6B43"/>
    <w:rsid w:val="009B6DAE"/>
    <w:rsid w:val="009B6F2E"/>
    <w:rsid w:val="009B6F51"/>
    <w:rsid w:val="009B6F84"/>
    <w:rsid w:val="009B6FA5"/>
    <w:rsid w:val="009B71C0"/>
    <w:rsid w:val="009B737E"/>
    <w:rsid w:val="009B7574"/>
    <w:rsid w:val="009B77FD"/>
    <w:rsid w:val="009B79B7"/>
    <w:rsid w:val="009B7AAD"/>
    <w:rsid w:val="009B7B5B"/>
    <w:rsid w:val="009C018A"/>
    <w:rsid w:val="009C0378"/>
    <w:rsid w:val="009C04C9"/>
    <w:rsid w:val="009C0573"/>
    <w:rsid w:val="009C07D3"/>
    <w:rsid w:val="009C0824"/>
    <w:rsid w:val="009C0855"/>
    <w:rsid w:val="009C095F"/>
    <w:rsid w:val="009C0B09"/>
    <w:rsid w:val="009C0D3E"/>
    <w:rsid w:val="009C105D"/>
    <w:rsid w:val="009C1132"/>
    <w:rsid w:val="009C11A2"/>
    <w:rsid w:val="009C12CF"/>
    <w:rsid w:val="009C13FA"/>
    <w:rsid w:val="009C1407"/>
    <w:rsid w:val="009C1416"/>
    <w:rsid w:val="009C14D1"/>
    <w:rsid w:val="009C1763"/>
    <w:rsid w:val="009C1838"/>
    <w:rsid w:val="009C1930"/>
    <w:rsid w:val="009C1A89"/>
    <w:rsid w:val="009C1E90"/>
    <w:rsid w:val="009C2310"/>
    <w:rsid w:val="009C2401"/>
    <w:rsid w:val="009C2403"/>
    <w:rsid w:val="009C288F"/>
    <w:rsid w:val="009C28B1"/>
    <w:rsid w:val="009C2F87"/>
    <w:rsid w:val="009C3467"/>
    <w:rsid w:val="009C3580"/>
    <w:rsid w:val="009C3705"/>
    <w:rsid w:val="009C3859"/>
    <w:rsid w:val="009C3952"/>
    <w:rsid w:val="009C3C33"/>
    <w:rsid w:val="009C3CDA"/>
    <w:rsid w:val="009C3D3E"/>
    <w:rsid w:val="009C3DF7"/>
    <w:rsid w:val="009C3E14"/>
    <w:rsid w:val="009C3E98"/>
    <w:rsid w:val="009C4363"/>
    <w:rsid w:val="009C45A7"/>
    <w:rsid w:val="009C45D1"/>
    <w:rsid w:val="009C4814"/>
    <w:rsid w:val="009C4832"/>
    <w:rsid w:val="009C48BB"/>
    <w:rsid w:val="009C4B68"/>
    <w:rsid w:val="009C4E4A"/>
    <w:rsid w:val="009C52C7"/>
    <w:rsid w:val="009C545B"/>
    <w:rsid w:val="009C5650"/>
    <w:rsid w:val="009C5688"/>
    <w:rsid w:val="009C57AE"/>
    <w:rsid w:val="009C5862"/>
    <w:rsid w:val="009C5882"/>
    <w:rsid w:val="009C5B1B"/>
    <w:rsid w:val="009C5E09"/>
    <w:rsid w:val="009C600F"/>
    <w:rsid w:val="009C6149"/>
    <w:rsid w:val="009C6210"/>
    <w:rsid w:val="009C6817"/>
    <w:rsid w:val="009C69B7"/>
    <w:rsid w:val="009C6B25"/>
    <w:rsid w:val="009C6F1A"/>
    <w:rsid w:val="009C7163"/>
    <w:rsid w:val="009C71DD"/>
    <w:rsid w:val="009C7245"/>
    <w:rsid w:val="009C7302"/>
    <w:rsid w:val="009C75F6"/>
    <w:rsid w:val="009C7670"/>
    <w:rsid w:val="009C77F9"/>
    <w:rsid w:val="009C7830"/>
    <w:rsid w:val="009C7C4A"/>
    <w:rsid w:val="009D0037"/>
    <w:rsid w:val="009D0236"/>
    <w:rsid w:val="009D0378"/>
    <w:rsid w:val="009D03AB"/>
    <w:rsid w:val="009D0461"/>
    <w:rsid w:val="009D0506"/>
    <w:rsid w:val="009D0564"/>
    <w:rsid w:val="009D0593"/>
    <w:rsid w:val="009D0677"/>
    <w:rsid w:val="009D06A7"/>
    <w:rsid w:val="009D06C2"/>
    <w:rsid w:val="009D0736"/>
    <w:rsid w:val="009D078D"/>
    <w:rsid w:val="009D07F9"/>
    <w:rsid w:val="009D0F10"/>
    <w:rsid w:val="009D141F"/>
    <w:rsid w:val="009D1477"/>
    <w:rsid w:val="009D1598"/>
    <w:rsid w:val="009D161D"/>
    <w:rsid w:val="009D16A3"/>
    <w:rsid w:val="009D192E"/>
    <w:rsid w:val="009D2158"/>
    <w:rsid w:val="009D21D7"/>
    <w:rsid w:val="009D2335"/>
    <w:rsid w:val="009D2444"/>
    <w:rsid w:val="009D247A"/>
    <w:rsid w:val="009D273F"/>
    <w:rsid w:val="009D29AB"/>
    <w:rsid w:val="009D2BE5"/>
    <w:rsid w:val="009D32D9"/>
    <w:rsid w:val="009D32E4"/>
    <w:rsid w:val="009D339C"/>
    <w:rsid w:val="009D33D4"/>
    <w:rsid w:val="009D34D9"/>
    <w:rsid w:val="009D37C5"/>
    <w:rsid w:val="009D381A"/>
    <w:rsid w:val="009D3865"/>
    <w:rsid w:val="009D38C1"/>
    <w:rsid w:val="009D3CAE"/>
    <w:rsid w:val="009D3D0E"/>
    <w:rsid w:val="009D3E00"/>
    <w:rsid w:val="009D3FA8"/>
    <w:rsid w:val="009D3FE6"/>
    <w:rsid w:val="009D45F8"/>
    <w:rsid w:val="009D46EF"/>
    <w:rsid w:val="009D4AE4"/>
    <w:rsid w:val="009D4CBB"/>
    <w:rsid w:val="009D4D44"/>
    <w:rsid w:val="009D53B9"/>
    <w:rsid w:val="009D5881"/>
    <w:rsid w:val="009D5BC8"/>
    <w:rsid w:val="009D5BEC"/>
    <w:rsid w:val="009D5C34"/>
    <w:rsid w:val="009D5EC8"/>
    <w:rsid w:val="009D60E5"/>
    <w:rsid w:val="009D6598"/>
    <w:rsid w:val="009D6708"/>
    <w:rsid w:val="009D6BCD"/>
    <w:rsid w:val="009D6E4C"/>
    <w:rsid w:val="009D7059"/>
    <w:rsid w:val="009D715A"/>
    <w:rsid w:val="009D71BA"/>
    <w:rsid w:val="009E00B2"/>
    <w:rsid w:val="009E0264"/>
    <w:rsid w:val="009E046D"/>
    <w:rsid w:val="009E0480"/>
    <w:rsid w:val="009E087F"/>
    <w:rsid w:val="009E098F"/>
    <w:rsid w:val="009E0B20"/>
    <w:rsid w:val="009E0CA8"/>
    <w:rsid w:val="009E0CAF"/>
    <w:rsid w:val="009E0DD5"/>
    <w:rsid w:val="009E0EB2"/>
    <w:rsid w:val="009E0FB8"/>
    <w:rsid w:val="009E1341"/>
    <w:rsid w:val="009E14AB"/>
    <w:rsid w:val="009E15EC"/>
    <w:rsid w:val="009E15F9"/>
    <w:rsid w:val="009E1E63"/>
    <w:rsid w:val="009E2068"/>
    <w:rsid w:val="009E209D"/>
    <w:rsid w:val="009E212A"/>
    <w:rsid w:val="009E213D"/>
    <w:rsid w:val="009E250B"/>
    <w:rsid w:val="009E2578"/>
    <w:rsid w:val="009E29B5"/>
    <w:rsid w:val="009E29C6"/>
    <w:rsid w:val="009E2B35"/>
    <w:rsid w:val="009E2BD1"/>
    <w:rsid w:val="009E2CC1"/>
    <w:rsid w:val="009E2E5F"/>
    <w:rsid w:val="009E3074"/>
    <w:rsid w:val="009E3077"/>
    <w:rsid w:val="009E30E4"/>
    <w:rsid w:val="009E35AA"/>
    <w:rsid w:val="009E362C"/>
    <w:rsid w:val="009E378A"/>
    <w:rsid w:val="009E3887"/>
    <w:rsid w:val="009E389D"/>
    <w:rsid w:val="009E39C1"/>
    <w:rsid w:val="009E3DF0"/>
    <w:rsid w:val="009E4008"/>
    <w:rsid w:val="009E42C7"/>
    <w:rsid w:val="009E4590"/>
    <w:rsid w:val="009E48A4"/>
    <w:rsid w:val="009E492C"/>
    <w:rsid w:val="009E498E"/>
    <w:rsid w:val="009E4BF9"/>
    <w:rsid w:val="009E50C3"/>
    <w:rsid w:val="009E566D"/>
    <w:rsid w:val="009E56B1"/>
    <w:rsid w:val="009E5897"/>
    <w:rsid w:val="009E5943"/>
    <w:rsid w:val="009E5E53"/>
    <w:rsid w:val="009E5EA3"/>
    <w:rsid w:val="009E5F05"/>
    <w:rsid w:val="009E6433"/>
    <w:rsid w:val="009E64F5"/>
    <w:rsid w:val="009E6698"/>
    <w:rsid w:val="009E67F1"/>
    <w:rsid w:val="009E6EF2"/>
    <w:rsid w:val="009E71FC"/>
    <w:rsid w:val="009E7380"/>
    <w:rsid w:val="009E73F6"/>
    <w:rsid w:val="009E7999"/>
    <w:rsid w:val="009E7B0E"/>
    <w:rsid w:val="009E7C4C"/>
    <w:rsid w:val="009E7C68"/>
    <w:rsid w:val="009E7C90"/>
    <w:rsid w:val="009E7CA6"/>
    <w:rsid w:val="009E7CEA"/>
    <w:rsid w:val="009E7DD0"/>
    <w:rsid w:val="009E7F25"/>
    <w:rsid w:val="009F0790"/>
    <w:rsid w:val="009F0A7A"/>
    <w:rsid w:val="009F0A7B"/>
    <w:rsid w:val="009F0BE3"/>
    <w:rsid w:val="009F1182"/>
    <w:rsid w:val="009F1462"/>
    <w:rsid w:val="009F1533"/>
    <w:rsid w:val="009F1757"/>
    <w:rsid w:val="009F1971"/>
    <w:rsid w:val="009F1988"/>
    <w:rsid w:val="009F1B06"/>
    <w:rsid w:val="009F1BDE"/>
    <w:rsid w:val="009F1D28"/>
    <w:rsid w:val="009F1E77"/>
    <w:rsid w:val="009F2448"/>
    <w:rsid w:val="009F259E"/>
    <w:rsid w:val="009F2749"/>
    <w:rsid w:val="009F2803"/>
    <w:rsid w:val="009F28FE"/>
    <w:rsid w:val="009F2DF0"/>
    <w:rsid w:val="009F2F49"/>
    <w:rsid w:val="009F308F"/>
    <w:rsid w:val="009F319C"/>
    <w:rsid w:val="009F3256"/>
    <w:rsid w:val="009F3448"/>
    <w:rsid w:val="009F35B5"/>
    <w:rsid w:val="009F35D7"/>
    <w:rsid w:val="009F362E"/>
    <w:rsid w:val="009F364E"/>
    <w:rsid w:val="009F3CBE"/>
    <w:rsid w:val="009F3D3B"/>
    <w:rsid w:val="009F47E2"/>
    <w:rsid w:val="009F4839"/>
    <w:rsid w:val="009F4994"/>
    <w:rsid w:val="009F49D1"/>
    <w:rsid w:val="009F4B3B"/>
    <w:rsid w:val="009F4D0D"/>
    <w:rsid w:val="009F4DC5"/>
    <w:rsid w:val="009F4E08"/>
    <w:rsid w:val="009F4E35"/>
    <w:rsid w:val="009F4F6A"/>
    <w:rsid w:val="009F52A7"/>
    <w:rsid w:val="009F5338"/>
    <w:rsid w:val="009F53A2"/>
    <w:rsid w:val="009F5592"/>
    <w:rsid w:val="009F55D2"/>
    <w:rsid w:val="009F55E4"/>
    <w:rsid w:val="009F5632"/>
    <w:rsid w:val="009F592C"/>
    <w:rsid w:val="009F5B6C"/>
    <w:rsid w:val="009F5BA3"/>
    <w:rsid w:val="009F5C17"/>
    <w:rsid w:val="009F5FB7"/>
    <w:rsid w:val="009F62E2"/>
    <w:rsid w:val="009F62F4"/>
    <w:rsid w:val="009F6389"/>
    <w:rsid w:val="009F63F4"/>
    <w:rsid w:val="009F6537"/>
    <w:rsid w:val="009F65BC"/>
    <w:rsid w:val="009F671D"/>
    <w:rsid w:val="009F6763"/>
    <w:rsid w:val="009F681A"/>
    <w:rsid w:val="009F6B26"/>
    <w:rsid w:val="009F6FBA"/>
    <w:rsid w:val="009F708F"/>
    <w:rsid w:val="009F7533"/>
    <w:rsid w:val="009F7700"/>
    <w:rsid w:val="009F7824"/>
    <w:rsid w:val="009F7A98"/>
    <w:rsid w:val="00A00006"/>
    <w:rsid w:val="00A003B2"/>
    <w:rsid w:val="00A0062E"/>
    <w:rsid w:val="00A00705"/>
    <w:rsid w:val="00A00AA5"/>
    <w:rsid w:val="00A00B8A"/>
    <w:rsid w:val="00A00CA7"/>
    <w:rsid w:val="00A00D1C"/>
    <w:rsid w:val="00A00E8D"/>
    <w:rsid w:val="00A0115A"/>
    <w:rsid w:val="00A011A7"/>
    <w:rsid w:val="00A01351"/>
    <w:rsid w:val="00A01567"/>
    <w:rsid w:val="00A018F1"/>
    <w:rsid w:val="00A01A01"/>
    <w:rsid w:val="00A01BCE"/>
    <w:rsid w:val="00A01CAA"/>
    <w:rsid w:val="00A01E61"/>
    <w:rsid w:val="00A0200A"/>
    <w:rsid w:val="00A021DE"/>
    <w:rsid w:val="00A0249D"/>
    <w:rsid w:val="00A024CB"/>
    <w:rsid w:val="00A0267C"/>
    <w:rsid w:val="00A028A2"/>
    <w:rsid w:val="00A02A37"/>
    <w:rsid w:val="00A02C74"/>
    <w:rsid w:val="00A02D96"/>
    <w:rsid w:val="00A02F7F"/>
    <w:rsid w:val="00A030DC"/>
    <w:rsid w:val="00A0321A"/>
    <w:rsid w:val="00A03D05"/>
    <w:rsid w:val="00A042FC"/>
    <w:rsid w:val="00A043D0"/>
    <w:rsid w:val="00A043FC"/>
    <w:rsid w:val="00A0447C"/>
    <w:rsid w:val="00A04507"/>
    <w:rsid w:val="00A0457D"/>
    <w:rsid w:val="00A04725"/>
    <w:rsid w:val="00A04837"/>
    <w:rsid w:val="00A0515F"/>
    <w:rsid w:val="00A0523C"/>
    <w:rsid w:val="00A05368"/>
    <w:rsid w:val="00A054F4"/>
    <w:rsid w:val="00A054FD"/>
    <w:rsid w:val="00A05519"/>
    <w:rsid w:val="00A05578"/>
    <w:rsid w:val="00A056BD"/>
    <w:rsid w:val="00A056D7"/>
    <w:rsid w:val="00A05753"/>
    <w:rsid w:val="00A0592C"/>
    <w:rsid w:val="00A059E4"/>
    <w:rsid w:val="00A059F7"/>
    <w:rsid w:val="00A05EBF"/>
    <w:rsid w:val="00A06013"/>
    <w:rsid w:val="00A06106"/>
    <w:rsid w:val="00A061B9"/>
    <w:rsid w:val="00A06560"/>
    <w:rsid w:val="00A06956"/>
    <w:rsid w:val="00A06A0E"/>
    <w:rsid w:val="00A06A4B"/>
    <w:rsid w:val="00A071AD"/>
    <w:rsid w:val="00A07416"/>
    <w:rsid w:val="00A07540"/>
    <w:rsid w:val="00A075D5"/>
    <w:rsid w:val="00A0761D"/>
    <w:rsid w:val="00A07695"/>
    <w:rsid w:val="00A0776C"/>
    <w:rsid w:val="00A0789D"/>
    <w:rsid w:val="00A07938"/>
    <w:rsid w:val="00A07AA9"/>
    <w:rsid w:val="00A07B62"/>
    <w:rsid w:val="00A07BE1"/>
    <w:rsid w:val="00A07BEC"/>
    <w:rsid w:val="00A07F1D"/>
    <w:rsid w:val="00A10090"/>
    <w:rsid w:val="00A10193"/>
    <w:rsid w:val="00A101D3"/>
    <w:rsid w:val="00A102BC"/>
    <w:rsid w:val="00A102C3"/>
    <w:rsid w:val="00A1041C"/>
    <w:rsid w:val="00A10559"/>
    <w:rsid w:val="00A10741"/>
    <w:rsid w:val="00A10B88"/>
    <w:rsid w:val="00A10C0E"/>
    <w:rsid w:val="00A11340"/>
    <w:rsid w:val="00A11560"/>
    <w:rsid w:val="00A11647"/>
    <w:rsid w:val="00A1179C"/>
    <w:rsid w:val="00A11980"/>
    <w:rsid w:val="00A11981"/>
    <w:rsid w:val="00A119B9"/>
    <w:rsid w:val="00A11C77"/>
    <w:rsid w:val="00A11E9F"/>
    <w:rsid w:val="00A11F9D"/>
    <w:rsid w:val="00A12226"/>
    <w:rsid w:val="00A124D4"/>
    <w:rsid w:val="00A126FE"/>
    <w:rsid w:val="00A12718"/>
    <w:rsid w:val="00A12908"/>
    <w:rsid w:val="00A12972"/>
    <w:rsid w:val="00A12AF4"/>
    <w:rsid w:val="00A12C28"/>
    <w:rsid w:val="00A12CD1"/>
    <w:rsid w:val="00A12E44"/>
    <w:rsid w:val="00A12F6B"/>
    <w:rsid w:val="00A13430"/>
    <w:rsid w:val="00A134CE"/>
    <w:rsid w:val="00A13540"/>
    <w:rsid w:val="00A1357A"/>
    <w:rsid w:val="00A136CB"/>
    <w:rsid w:val="00A136F6"/>
    <w:rsid w:val="00A137E7"/>
    <w:rsid w:val="00A139A0"/>
    <w:rsid w:val="00A139AC"/>
    <w:rsid w:val="00A13B93"/>
    <w:rsid w:val="00A13E4F"/>
    <w:rsid w:val="00A13F08"/>
    <w:rsid w:val="00A13F12"/>
    <w:rsid w:val="00A13FDD"/>
    <w:rsid w:val="00A14440"/>
    <w:rsid w:val="00A14443"/>
    <w:rsid w:val="00A14964"/>
    <w:rsid w:val="00A14B3C"/>
    <w:rsid w:val="00A14D5D"/>
    <w:rsid w:val="00A1513A"/>
    <w:rsid w:val="00A15496"/>
    <w:rsid w:val="00A154FE"/>
    <w:rsid w:val="00A15623"/>
    <w:rsid w:val="00A157D8"/>
    <w:rsid w:val="00A1593B"/>
    <w:rsid w:val="00A15D2A"/>
    <w:rsid w:val="00A16165"/>
    <w:rsid w:val="00A165BF"/>
    <w:rsid w:val="00A16626"/>
    <w:rsid w:val="00A16B75"/>
    <w:rsid w:val="00A16C03"/>
    <w:rsid w:val="00A16CED"/>
    <w:rsid w:val="00A16D33"/>
    <w:rsid w:val="00A16DBB"/>
    <w:rsid w:val="00A17108"/>
    <w:rsid w:val="00A17338"/>
    <w:rsid w:val="00A17487"/>
    <w:rsid w:val="00A175EA"/>
    <w:rsid w:val="00A17B07"/>
    <w:rsid w:val="00A17B80"/>
    <w:rsid w:val="00A17F53"/>
    <w:rsid w:val="00A200C4"/>
    <w:rsid w:val="00A2017B"/>
    <w:rsid w:val="00A20571"/>
    <w:rsid w:val="00A20690"/>
    <w:rsid w:val="00A2074D"/>
    <w:rsid w:val="00A20B72"/>
    <w:rsid w:val="00A20BE1"/>
    <w:rsid w:val="00A20CBB"/>
    <w:rsid w:val="00A20E88"/>
    <w:rsid w:val="00A210ED"/>
    <w:rsid w:val="00A21405"/>
    <w:rsid w:val="00A21509"/>
    <w:rsid w:val="00A21649"/>
    <w:rsid w:val="00A218D3"/>
    <w:rsid w:val="00A21A67"/>
    <w:rsid w:val="00A21CCE"/>
    <w:rsid w:val="00A21CDC"/>
    <w:rsid w:val="00A21D4E"/>
    <w:rsid w:val="00A21F08"/>
    <w:rsid w:val="00A22085"/>
    <w:rsid w:val="00A220A5"/>
    <w:rsid w:val="00A22217"/>
    <w:rsid w:val="00A22430"/>
    <w:rsid w:val="00A224BD"/>
    <w:rsid w:val="00A2258F"/>
    <w:rsid w:val="00A22651"/>
    <w:rsid w:val="00A226D1"/>
    <w:rsid w:val="00A229B1"/>
    <w:rsid w:val="00A22A20"/>
    <w:rsid w:val="00A22A38"/>
    <w:rsid w:val="00A22CA5"/>
    <w:rsid w:val="00A22F05"/>
    <w:rsid w:val="00A23037"/>
    <w:rsid w:val="00A2308B"/>
    <w:rsid w:val="00A2320E"/>
    <w:rsid w:val="00A23364"/>
    <w:rsid w:val="00A23397"/>
    <w:rsid w:val="00A234A1"/>
    <w:rsid w:val="00A234CD"/>
    <w:rsid w:val="00A23A3C"/>
    <w:rsid w:val="00A23CE9"/>
    <w:rsid w:val="00A23EDB"/>
    <w:rsid w:val="00A24369"/>
    <w:rsid w:val="00A244AC"/>
    <w:rsid w:val="00A2452D"/>
    <w:rsid w:val="00A245DC"/>
    <w:rsid w:val="00A245F3"/>
    <w:rsid w:val="00A24664"/>
    <w:rsid w:val="00A246DB"/>
    <w:rsid w:val="00A247D4"/>
    <w:rsid w:val="00A2496D"/>
    <w:rsid w:val="00A24AD7"/>
    <w:rsid w:val="00A24C41"/>
    <w:rsid w:val="00A24E22"/>
    <w:rsid w:val="00A24E87"/>
    <w:rsid w:val="00A24F94"/>
    <w:rsid w:val="00A2515B"/>
    <w:rsid w:val="00A252B7"/>
    <w:rsid w:val="00A256BB"/>
    <w:rsid w:val="00A25831"/>
    <w:rsid w:val="00A2586F"/>
    <w:rsid w:val="00A2589B"/>
    <w:rsid w:val="00A258C6"/>
    <w:rsid w:val="00A25916"/>
    <w:rsid w:val="00A25941"/>
    <w:rsid w:val="00A25969"/>
    <w:rsid w:val="00A25AA1"/>
    <w:rsid w:val="00A25B00"/>
    <w:rsid w:val="00A25D5D"/>
    <w:rsid w:val="00A25DD4"/>
    <w:rsid w:val="00A25EE4"/>
    <w:rsid w:val="00A2617B"/>
    <w:rsid w:val="00A262CC"/>
    <w:rsid w:val="00A26360"/>
    <w:rsid w:val="00A26549"/>
    <w:rsid w:val="00A26A43"/>
    <w:rsid w:val="00A26D1C"/>
    <w:rsid w:val="00A26D84"/>
    <w:rsid w:val="00A26ED0"/>
    <w:rsid w:val="00A272A1"/>
    <w:rsid w:val="00A2744F"/>
    <w:rsid w:val="00A27501"/>
    <w:rsid w:val="00A27589"/>
    <w:rsid w:val="00A275FC"/>
    <w:rsid w:val="00A27A2F"/>
    <w:rsid w:val="00A27FCE"/>
    <w:rsid w:val="00A27FEC"/>
    <w:rsid w:val="00A30003"/>
    <w:rsid w:val="00A301A6"/>
    <w:rsid w:val="00A30218"/>
    <w:rsid w:val="00A30297"/>
    <w:rsid w:val="00A303C0"/>
    <w:rsid w:val="00A30408"/>
    <w:rsid w:val="00A3068A"/>
    <w:rsid w:val="00A307D7"/>
    <w:rsid w:val="00A307F2"/>
    <w:rsid w:val="00A308B0"/>
    <w:rsid w:val="00A3090F"/>
    <w:rsid w:val="00A309EE"/>
    <w:rsid w:val="00A30AA4"/>
    <w:rsid w:val="00A30F7B"/>
    <w:rsid w:val="00A30F89"/>
    <w:rsid w:val="00A31084"/>
    <w:rsid w:val="00A3117A"/>
    <w:rsid w:val="00A313ED"/>
    <w:rsid w:val="00A314E6"/>
    <w:rsid w:val="00A31559"/>
    <w:rsid w:val="00A31842"/>
    <w:rsid w:val="00A31884"/>
    <w:rsid w:val="00A31AC7"/>
    <w:rsid w:val="00A31B71"/>
    <w:rsid w:val="00A31CD5"/>
    <w:rsid w:val="00A31D89"/>
    <w:rsid w:val="00A31DF3"/>
    <w:rsid w:val="00A31F08"/>
    <w:rsid w:val="00A31F5B"/>
    <w:rsid w:val="00A31FAC"/>
    <w:rsid w:val="00A324F6"/>
    <w:rsid w:val="00A32650"/>
    <w:rsid w:val="00A32665"/>
    <w:rsid w:val="00A3290E"/>
    <w:rsid w:val="00A32948"/>
    <w:rsid w:val="00A32EFD"/>
    <w:rsid w:val="00A33173"/>
    <w:rsid w:val="00A331CF"/>
    <w:rsid w:val="00A332E9"/>
    <w:rsid w:val="00A3351C"/>
    <w:rsid w:val="00A33543"/>
    <w:rsid w:val="00A3354C"/>
    <w:rsid w:val="00A3356D"/>
    <w:rsid w:val="00A337CF"/>
    <w:rsid w:val="00A33ADF"/>
    <w:rsid w:val="00A33BC1"/>
    <w:rsid w:val="00A33C53"/>
    <w:rsid w:val="00A33DD2"/>
    <w:rsid w:val="00A33E18"/>
    <w:rsid w:val="00A33F2D"/>
    <w:rsid w:val="00A34019"/>
    <w:rsid w:val="00A340ED"/>
    <w:rsid w:val="00A34610"/>
    <w:rsid w:val="00A34632"/>
    <w:rsid w:val="00A3475B"/>
    <w:rsid w:val="00A348A0"/>
    <w:rsid w:val="00A348D2"/>
    <w:rsid w:val="00A34926"/>
    <w:rsid w:val="00A349AC"/>
    <w:rsid w:val="00A34C46"/>
    <w:rsid w:val="00A34C5A"/>
    <w:rsid w:val="00A34D3C"/>
    <w:rsid w:val="00A3501C"/>
    <w:rsid w:val="00A3522F"/>
    <w:rsid w:val="00A352B6"/>
    <w:rsid w:val="00A35790"/>
    <w:rsid w:val="00A3595A"/>
    <w:rsid w:val="00A35AC6"/>
    <w:rsid w:val="00A35B3F"/>
    <w:rsid w:val="00A35CDC"/>
    <w:rsid w:val="00A35F4C"/>
    <w:rsid w:val="00A3630D"/>
    <w:rsid w:val="00A3632A"/>
    <w:rsid w:val="00A3632B"/>
    <w:rsid w:val="00A363D2"/>
    <w:rsid w:val="00A36431"/>
    <w:rsid w:val="00A3652A"/>
    <w:rsid w:val="00A36542"/>
    <w:rsid w:val="00A36D2E"/>
    <w:rsid w:val="00A36E29"/>
    <w:rsid w:val="00A37121"/>
    <w:rsid w:val="00A37293"/>
    <w:rsid w:val="00A37588"/>
    <w:rsid w:val="00A3764D"/>
    <w:rsid w:val="00A3778A"/>
    <w:rsid w:val="00A37A6D"/>
    <w:rsid w:val="00A37EF2"/>
    <w:rsid w:val="00A37F6F"/>
    <w:rsid w:val="00A400B1"/>
    <w:rsid w:val="00A402F7"/>
    <w:rsid w:val="00A40405"/>
    <w:rsid w:val="00A404AA"/>
    <w:rsid w:val="00A405B2"/>
    <w:rsid w:val="00A40757"/>
    <w:rsid w:val="00A40D19"/>
    <w:rsid w:val="00A40D1C"/>
    <w:rsid w:val="00A41159"/>
    <w:rsid w:val="00A412BC"/>
    <w:rsid w:val="00A414D0"/>
    <w:rsid w:val="00A415A7"/>
    <w:rsid w:val="00A416E6"/>
    <w:rsid w:val="00A41778"/>
    <w:rsid w:val="00A417D7"/>
    <w:rsid w:val="00A417F8"/>
    <w:rsid w:val="00A41A51"/>
    <w:rsid w:val="00A41D9E"/>
    <w:rsid w:val="00A41F8F"/>
    <w:rsid w:val="00A4215F"/>
    <w:rsid w:val="00A42732"/>
    <w:rsid w:val="00A42ABE"/>
    <w:rsid w:val="00A42CCF"/>
    <w:rsid w:val="00A42E68"/>
    <w:rsid w:val="00A43130"/>
    <w:rsid w:val="00A438F5"/>
    <w:rsid w:val="00A43956"/>
    <w:rsid w:val="00A43AC0"/>
    <w:rsid w:val="00A43B20"/>
    <w:rsid w:val="00A43B30"/>
    <w:rsid w:val="00A43C9F"/>
    <w:rsid w:val="00A43ECD"/>
    <w:rsid w:val="00A4402E"/>
    <w:rsid w:val="00A44234"/>
    <w:rsid w:val="00A4426B"/>
    <w:rsid w:val="00A44311"/>
    <w:rsid w:val="00A44536"/>
    <w:rsid w:val="00A44650"/>
    <w:rsid w:val="00A446C5"/>
    <w:rsid w:val="00A44AA2"/>
    <w:rsid w:val="00A44B24"/>
    <w:rsid w:val="00A44B79"/>
    <w:rsid w:val="00A44E48"/>
    <w:rsid w:val="00A44F75"/>
    <w:rsid w:val="00A452D1"/>
    <w:rsid w:val="00A453A1"/>
    <w:rsid w:val="00A457DE"/>
    <w:rsid w:val="00A45922"/>
    <w:rsid w:val="00A45D86"/>
    <w:rsid w:val="00A45E6A"/>
    <w:rsid w:val="00A45E7C"/>
    <w:rsid w:val="00A45F36"/>
    <w:rsid w:val="00A45FC9"/>
    <w:rsid w:val="00A460F8"/>
    <w:rsid w:val="00A4613D"/>
    <w:rsid w:val="00A465F0"/>
    <w:rsid w:val="00A467D7"/>
    <w:rsid w:val="00A468ED"/>
    <w:rsid w:val="00A46D7B"/>
    <w:rsid w:val="00A477DA"/>
    <w:rsid w:val="00A478E8"/>
    <w:rsid w:val="00A47ABA"/>
    <w:rsid w:val="00A47AEC"/>
    <w:rsid w:val="00A47CDD"/>
    <w:rsid w:val="00A47CE3"/>
    <w:rsid w:val="00A47EF8"/>
    <w:rsid w:val="00A47F58"/>
    <w:rsid w:val="00A47FA8"/>
    <w:rsid w:val="00A50001"/>
    <w:rsid w:val="00A500B6"/>
    <w:rsid w:val="00A5014C"/>
    <w:rsid w:val="00A50766"/>
    <w:rsid w:val="00A50EAA"/>
    <w:rsid w:val="00A50F61"/>
    <w:rsid w:val="00A50F66"/>
    <w:rsid w:val="00A511F8"/>
    <w:rsid w:val="00A512A7"/>
    <w:rsid w:val="00A513C0"/>
    <w:rsid w:val="00A515B3"/>
    <w:rsid w:val="00A51A3C"/>
    <w:rsid w:val="00A51EED"/>
    <w:rsid w:val="00A5201D"/>
    <w:rsid w:val="00A5221B"/>
    <w:rsid w:val="00A52234"/>
    <w:rsid w:val="00A52246"/>
    <w:rsid w:val="00A52539"/>
    <w:rsid w:val="00A52577"/>
    <w:rsid w:val="00A52873"/>
    <w:rsid w:val="00A528C8"/>
    <w:rsid w:val="00A52AAD"/>
    <w:rsid w:val="00A52AB3"/>
    <w:rsid w:val="00A52BBB"/>
    <w:rsid w:val="00A52F17"/>
    <w:rsid w:val="00A52FB6"/>
    <w:rsid w:val="00A53042"/>
    <w:rsid w:val="00A530A1"/>
    <w:rsid w:val="00A530E1"/>
    <w:rsid w:val="00A53189"/>
    <w:rsid w:val="00A531FC"/>
    <w:rsid w:val="00A53485"/>
    <w:rsid w:val="00A53520"/>
    <w:rsid w:val="00A535E0"/>
    <w:rsid w:val="00A537A2"/>
    <w:rsid w:val="00A53D43"/>
    <w:rsid w:val="00A53E25"/>
    <w:rsid w:val="00A53F20"/>
    <w:rsid w:val="00A540C8"/>
    <w:rsid w:val="00A541B4"/>
    <w:rsid w:val="00A54227"/>
    <w:rsid w:val="00A54281"/>
    <w:rsid w:val="00A54428"/>
    <w:rsid w:val="00A545FC"/>
    <w:rsid w:val="00A5485F"/>
    <w:rsid w:val="00A54910"/>
    <w:rsid w:val="00A54CAA"/>
    <w:rsid w:val="00A553C4"/>
    <w:rsid w:val="00A559C4"/>
    <w:rsid w:val="00A55C04"/>
    <w:rsid w:val="00A55E8E"/>
    <w:rsid w:val="00A56066"/>
    <w:rsid w:val="00A560B3"/>
    <w:rsid w:val="00A56229"/>
    <w:rsid w:val="00A56372"/>
    <w:rsid w:val="00A563D3"/>
    <w:rsid w:val="00A56566"/>
    <w:rsid w:val="00A56572"/>
    <w:rsid w:val="00A56B6E"/>
    <w:rsid w:val="00A56EAF"/>
    <w:rsid w:val="00A56F6B"/>
    <w:rsid w:val="00A57187"/>
    <w:rsid w:val="00A5747F"/>
    <w:rsid w:val="00A57482"/>
    <w:rsid w:val="00A578B1"/>
    <w:rsid w:val="00A57C0E"/>
    <w:rsid w:val="00A57ED6"/>
    <w:rsid w:val="00A57F35"/>
    <w:rsid w:val="00A607A1"/>
    <w:rsid w:val="00A60948"/>
    <w:rsid w:val="00A60BB0"/>
    <w:rsid w:val="00A60FDE"/>
    <w:rsid w:val="00A60FF7"/>
    <w:rsid w:val="00A612EA"/>
    <w:rsid w:val="00A61BF8"/>
    <w:rsid w:val="00A61ECB"/>
    <w:rsid w:val="00A620CB"/>
    <w:rsid w:val="00A62173"/>
    <w:rsid w:val="00A62812"/>
    <w:rsid w:val="00A62D00"/>
    <w:rsid w:val="00A63151"/>
    <w:rsid w:val="00A63209"/>
    <w:rsid w:val="00A63765"/>
    <w:rsid w:val="00A638B9"/>
    <w:rsid w:val="00A63E4E"/>
    <w:rsid w:val="00A640E3"/>
    <w:rsid w:val="00A644AA"/>
    <w:rsid w:val="00A644F5"/>
    <w:rsid w:val="00A64609"/>
    <w:rsid w:val="00A646A4"/>
    <w:rsid w:val="00A647B3"/>
    <w:rsid w:val="00A64AB9"/>
    <w:rsid w:val="00A64F1E"/>
    <w:rsid w:val="00A64FEB"/>
    <w:rsid w:val="00A65005"/>
    <w:rsid w:val="00A6502A"/>
    <w:rsid w:val="00A65059"/>
    <w:rsid w:val="00A6532A"/>
    <w:rsid w:val="00A65415"/>
    <w:rsid w:val="00A65563"/>
    <w:rsid w:val="00A65A37"/>
    <w:rsid w:val="00A65C15"/>
    <w:rsid w:val="00A65D5E"/>
    <w:rsid w:val="00A65D8C"/>
    <w:rsid w:val="00A65DCD"/>
    <w:rsid w:val="00A66009"/>
    <w:rsid w:val="00A66143"/>
    <w:rsid w:val="00A667A8"/>
    <w:rsid w:val="00A667CB"/>
    <w:rsid w:val="00A667FD"/>
    <w:rsid w:val="00A66AEA"/>
    <w:rsid w:val="00A66BF6"/>
    <w:rsid w:val="00A66F03"/>
    <w:rsid w:val="00A671C7"/>
    <w:rsid w:val="00A671F8"/>
    <w:rsid w:val="00A67209"/>
    <w:rsid w:val="00A67656"/>
    <w:rsid w:val="00A67660"/>
    <w:rsid w:val="00A67711"/>
    <w:rsid w:val="00A67871"/>
    <w:rsid w:val="00A67992"/>
    <w:rsid w:val="00A67DD7"/>
    <w:rsid w:val="00A67E2B"/>
    <w:rsid w:val="00A7013A"/>
    <w:rsid w:val="00A70172"/>
    <w:rsid w:val="00A7017A"/>
    <w:rsid w:val="00A70295"/>
    <w:rsid w:val="00A705CB"/>
    <w:rsid w:val="00A7066B"/>
    <w:rsid w:val="00A7066C"/>
    <w:rsid w:val="00A7084D"/>
    <w:rsid w:val="00A70A73"/>
    <w:rsid w:val="00A70C08"/>
    <w:rsid w:val="00A70CD4"/>
    <w:rsid w:val="00A71212"/>
    <w:rsid w:val="00A71787"/>
    <w:rsid w:val="00A71976"/>
    <w:rsid w:val="00A71AA8"/>
    <w:rsid w:val="00A71AEB"/>
    <w:rsid w:val="00A71B56"/>
    <w:rsid w:val="00A723F0"/>
    <w:rsid w:val="00A72776"/>
    <w:rsid w:val="00A727AF"/>
    <w:rsid w:val="00A727FE"/>
    <w:rsid w:val="00A72890"/>
    <w:rsid w:val="00A72C81"/>
    <w:rsid w:val="00A72DCA"/>
    <w:rsid w:val="00A73063"/>
    <w:rsid w:val="00A731B2"/>
    <w:rsid w:val="00A73233"/>
    <w:rsid w:val="00A73376"/>
    <w:rsid w:val="00A73770"/>
    <w:rsid w:val="00A7387F"/>
    <w:rsid w:val="00A73D09"/>
    <w:rsid w:val="00A73E1A"/>
    <w:rsid w:val="00A73F90"/>
    <w:rsid w:val="00A74266"/>
    <w:rsid w:val="00A74461"/>
    <w:rsid w:val="00A7460E"/>
    <w:rsid w:val="00A746F9"/>
    <w:rsid w:val="00A748E5"/>
    <w:rsid w:val="00A74B7D"/>
    <w:rsid w:val="00A74BFA"/>
    <w:rsid w:val="00A75296"/>
    <w:rsid w:val="00A7530D"/>
    <w:rsid w:val="00A75374"/>
    <w:rsid w:val="00A754AA"/>
    <w:rsid w:val="00A75863"/>
    <w:rsid w:val="00A758D9"/>
    <w:rsid w:val="00A75929"/>
    <w:rsid w:val="00A75D97"/>
    <w:rsid w:val="00A75F02"/>
    <w:rsid w:val="00A76042"/>
    <w:rsid w:val="00A76196"/>
    <w:rsid w:val="00A765C1"/>
    <w:rsid w:val="00A76833"/>
    <w:rsid w:val="00A76881"/>
    <w:rsid w:val="00A76BBC"/>
    <w:rsid w:val="00A76C4C"/>
    <w:rsid w:val="00A770D7"/>
    <w:rsid w:val="00A7746D"/>
    <w:rsid w:val="00A7759A"/>
    <w:rsid w:val="00A7776A"/>
    <w:rsid w:val="00A77893"/>
    <w:rsid w:val="00A778F6"/>
    <w:rsid w:val="00A77A10"/>
    <w:rsid w:val="00A77B8D"/>
    <w:rsid w:val="00A77D62"/>
    <w:rsid w:val="00A8005B"/>
    <w:rsid w:val="00A800A1"/>
    <w:rsid w:val="00A80215"/>
    <w:rsid w:val="00A80618"/>
    <w:rsid w:val="00A808BC"/>
    <w:rsid w:val="00A809B5"/>
    <w:rsid w:val="00A80A8E"/>
    <w:rsid w:val="00A80E23"/>
    <w:rsid w:val="00A812F0"/>
    <w:rsid w:val="00A81360"/>
    <w:rsid w:val="00A8148D"/>
    <w:rsid w:val="00A81995"/>
    <w:rsid w:val="00A81CA1"/>
    <w:rsid w:val="00A81CF2"/>
    <w:rsid w:val="00A81DB9"/>
    <w:rsid w:val="00A81F2E"/>
    <w:rsid w:val="00A81F33"/>
    <w:rsid w:val="00A821EA"/>
    <w:rsid w:val="00A823D9"/>
    <w:rsid w:val="00A8248F"/>
    <w:rsid w:val="00A82595"/>
    <w:rsid w:val="00A82A2C"/>
    <w:rsid w:val="00A82C3A"/>
    <w:rsid w:val="00A82C63"/>
    <w:rsid w:val="00A82CE5"/>
    <w:rsid w:val="00A82CFB"/>
    <w:rsid w:val="00A82DC5"/>
    <w:rsid w:val="00A82E8A"/>
    <w:rsid w:val="00A82FA1"/>
    <w:rsid w:val="00A830C9"/>
    <w:rsid w:val="00A830CD"/>
    <w:rsid w:val="00A83132"/>
    <w:rsid w:val="00A83310"/>
    <w:rsid w:val="00A835D1"/>
    <w:rsid w:val="00A8390B"/>
    <w:rsid w:val="00A83E29"/>
    <w:rsid w:val="00A83E77"/>
    <w:rsid w:val="00A83FCC"/>
    <w:rsid w:val="00A84039"/>
    <w:rsid w:val="00A8409E"/>
    <w:rsid w:val="00A84115"/>
    <w:rsid w:val="00A841CB"/>
    <w:rsid w:val="00A84242"/>
    <w:rsid w:val="00A842DA"/>
    <w:rsid w:val="00A843E8"/>
    <w:rsid w:val="00A84986"/>
    <w:rsid w:val="00A84A2D"/>
    <w:rsid w:val="00A84A92"/>
    <w:rsid w:val="00A84CBC"/>
    <w:rsid w:val="00A84E60"/>
    <w:rsid w:val="00A8510F"/>
    <w:rsid w:val="00A852F7"/>
    <w:rsid w:val="00A85306"/>
    <w:rsid w:val="00A854E5"/>
    <w:rsid w:val="00A85599"/>
    <w:rsid w:val="00A85976"/>
    <w:rsid w:val="00A85A87"/>
    <w:rsid w:val="00A85BF0"/>
    <w:rsid w:val="00A85C6B"/>
    <w:rsid w:val="00A85F4D"/>
    <w:rsid w:val="00A85F5A"/>
    <w:rsid w:val="00A86037"/>
    <w:rsid w:val="00A8616D"/>
    <w:rsid w:val="00A86265"/>
    <w:rsid w:val="00A86459"/>
    <w:rsid w:val="00A86733"/>
    <w:rsid w:val="00A867D9"/>
    <w:rsid w:val="00A86B21"/>
    <w:rsid w:val="00A86B54"/>
    <w:rsid w:val="00A86C1B"/>
    <w:rsid w:val="00A86C26"/>
    <w:rsid w:val="00A86C74"/>
    <w:rsid w:val="00A86F48"/>
    <w:rsid w:val="00A871D0"/>
    <w:rsid w:val="00A8721D"/>
    <w:rsid w:val="00A872CD"/>
    <w:rsid w:val="00A873E9"/>
    <w:rsid w:val="00A877B8"/>
    <w:rsid w:val="00A87826"/>
    <w:rsid w:val="00A8793F"/>
    <w:rsid w:val="00A879B3"/>
    <w:rsid w:val="00A87AF4"/>
    <w:rsid w:val="00A87F34"/>
    <w:rsid w:val="00A87F49"/>
    <w:rsid w:val="00A9008E"/>
    <w:rsid w:val="00A9019D"/>
    <w:rsid w:val="00A90516"/>
    <w:rsid w:val="00A90552"/>
    <w:rsid w:val="00A909C3"/>
    <w:rsid w:val="00A90B72"/>
    <w:rsid w:val="00A90C14"/>
    <w:rsid w:val="00A90D57"/>
    <w:rsid w:val="00A90F8E"/>
    <w:rsid w:val="00A90FD6"/>
    <w:rsid w:val="00A910EC"/>
    <w:rsid w:val="00A91347"/>
    <w:rsid w:val="00A913C7"/>
    <w:rsid w:val="00A914AD"/>
    <w:rsid w:val="00A9162D"/>
    <w:rsid w:val="00A9192F"/>
    <w:rsid w:val="00A919B3"/>
    <w:rsid w:val="00A920D9"/>
    <w:rsid w:val="00A9217F"/>
    <w:rsid w:val="00A9226D"/>
    <w:rsid w:val="00A92697"/>
    <w:rsid w:val="00A9298B"/>
    <w:rsid w:val="00A92AAD"/>
    <w:rsid w:val="00A92B45"/>
    <w:rsid w:val="00A92C37"/>
    <w:rsid w:val="00A92D7A"/>
    <w:rsid w:val="00A92EA7"/>
    <w:rsid w:val="00A92F6E"/>
    <w:rsid w:val="00A92F73"/>
    <w:rsid w:val="00A93079"/>
    <w:rsid w:val="00A933A8"/>
    <w:rsid w:val="00A933DA"/>
    <w:rsid w:val="00A9357E"/>
    <w:rsid w:val="00A93585"/>
    <w:rsid w:val="00A936E4"/>
    <w:rsid w:val="00A93889"/>
    <w:rsid w:val="00A938CA"/>
    <w:rsid w:val="00A93A88"/>
    <w:rsid w:val="00A93B63"/>
    <w:rsid w:val="00A94165"/>
    <w:rsid w:val="00A941B7"/>
    <w:rsid w:val="00A9438A"/>
    <w:rsid w:val="00A944C1"/>
    <w:rsid w:val="00A94875"/>
    <w:rsid w:val="00A9501A"/>
    <w:rsid w:val="00A951FC"/>
    <w:rsid w:val="00A95279"/>
    <w:rsid w:val="00A954BA"/>
    <w:rsid w:val="00A956BA"/>
    <w:rsid w:val="00A95C23"/>
    <w:rsid w:val="00A95EA4"/>
    <w:rsid w:val="00A95EC4"/>
    <w:rsid w:val="00A95FBB"/>
    <w:rsid w:val="00A96765"/>
    <w:rsid w:val="00A967D0"/>
    <w:rsid w:val="00A967E8"/>
    <w:rsid w:val="00A967FF"/>
    <w:rsid w:val="00A96BE6"/>
    <w:rsid w:val="00A96F14"/>
    <w:rsid w:val="00A96FCC"/>
    <w:rsid w:val="00A97034"/>
    <w:rsid w:val="00A97054"/>
    <w:rsid w:val="00A971D0"/>
    <w:rsid w:val="00A9723A"/>
    <w:rsid w:val="00A9749A"/>
    <w:rsid w:val="00A9789E"/>
    <w:rsid w:val="00A979DE"/>
    <w:rsid w:val="00A97AE9"/>
    <w:rsid w:val="00A97BB3"/>
    <w:rsid w:val="00A97CAC"/>
    <w:rsid w:val="00A97CDC"/>
    <w:rsid w:val="00AA0068"/>
    <w:rsid w:val="00AA039D"/>
    <w:rsid w:val="00AA06ED"/>
    <w:rsid w:val="00AA08C0"/>
    <w:rsid w:val="00AA0B2D"/>
    <w:rsid w:val="00AA0C8A"/>
    <w:rsid w:val="00AA0E3B"/>
    <w:rsid w:val="00AA0E4B"/>
    <w:rsid w:val="00AA0F1B"/>
    <w:rsid w:val="00AA0FD9"/>
    <w:rsid w:val="00AA106C"/>
    <w:rsid w:val="00AA1110"/>
    <w:rsid w:val="00AA113B"/>
    <w:rsid w:val="00AA175A"/>
    <w:rsid w:val="00AA1883"/>
    <w:rsid w:val="00AA18A0"/>
    <w:rsid w:val="00AA1A99"/>
    <w:rsid w:val="00AA1CB2"/>
    <w:rsid w:val="00AA201E"/>
    <w:rsid w:val="00AA21CF"/>
    <w:rsid w:val="00AA2408"/>
    <w:rsid w:val="00AA2959"/>
    <w:rsid w:val="00AA29B3"/>
    <w:rsid w:val="00AA2A16"/>
    <w:rsid w:val="00AA2B75"/>
    <w:rsid w:val="00AA2F61"/>
    <w:rsid w:val="00AA2F80"/>
    <w:rsid w:val="00AA3042"/>
    <w:rsid w:val="00AA30B8"/>
    <w:rsid w:val="00AA3700"/>
    <w:rsid w:val="00AA39AB"/>
    <w:rsid w:val="00AA3C24"/>
    <w:rsid w:val="00AA3E54"/>
    <w:rsid w:val="00AA3EE6"/>
    <w:rsid w:val="00AA46B0"/>
    <w:rsid w:val="00AA4DE2"/>
    <w:rsid w:val="00AA4F22"/>
    <w:rsid w:val="00AA5310"/>
    <w:rsid w:val="00AA53E8"/>
    <w:rsid w:val="00AA54A9"/>
    <w:rsid w:val="00AA57E9"/>
    <w:rsid w:val="00AA5B72"/>
    <w:rsid w:val="00AA5EE3"/>
    <w:rsid w:val="00AA5F83"/>
    <w:rsid w:val="00AA5F8F"/>
    <w:rsid w:val="00AA5FDD"/>
    <w:rsid w:val="00AA6257"/>
    <w:rsid w:val="00AA629E"/>
    <w:rsid w:val="00AA64C8"/>
    <w:rsid w:val="00AA6589"/>
    <w:rsid w:val="00AA685E"/>
    <w:rsid w:val="00AA69EF"/>
    <w:rsid w:val="00AA6BF2"/>
    <w:rsid w:val="00AA6CEE"/>
    <w:rsid w:val="00AA6D4B"/>
    <w:rsid w:val="00AA6FD2"/>
    <w:rsid w:val="00AA7199"/>
    <w:rsid w:val="00AA7714"/>
    <w:rsid w:val="00AA77E0"/>
    <w:rsid w:val="00AA7B82"/>
    <w:rsid w:val="00AA7CAF"/>
    <w:rsid w:val="00AA7D04"/>
    <w:rsid w:val="00AA7D30"/>
    <w:rsid w:val="00AB00D7"/>
    <w:rsid w:val="00AB05C0"/>
    <w:rsid w:val="00AB06EF"/>
    <w:rsid w:val="00AB08FA"/>
    <w:rsid w:val="00AB0A5F"/>
    <w:rsid w:val="00AB0C3A"/>
    <w:rsid w:val="00AB0D70"/>
    <w:rsid w:val="00AB0D8E"/>
    <w:rsid w:val="00AB0F6C"/>
    <w:rsid w:val="00AB1226"/>
    <w:rsid w:val="00AB1291"/>
    <w:rsid w:val="00AB1325"/>
    <w:rsid w:val="00AB145A"/>
    <w:rsid w:val="00AB15EA"/>
    <w:rsid w:val="00AB1938"/>
    <w:rsid w:val="00AB1C42"/>
    <w:rsid w:val="00AB1F60"/>
    <w:rsid w:val="00AB22D6"/>
    <w:rsid w:val="00AB22EE"/>
    <w:rsid w:val="00AB253A"/>
    <w:rsid w:val="00AB26BB"/>
    <w:rsid w:val="00AB26C5"/>
    <w:rsid w:val="00AB2A47"/>
    <w:rsid w:val="00AB2B7D"/>
    <w:rsid w:val="00AB2D41"/>
    <w:rsid w:val="00AB2E68"/>
    <w:rsid w:val="00AB2FE3"/>
    <w:rsid w:val="00AB33C0"/>
    <w:rsid w:val="00AB3678"/>
    <w:rsid w:val="00AB3931"/>
    <w:rsid w:val="00AB4151"/>
    <w:rsid w:val="00AB4279"/>
    <w:rsid w:val="00AB4581"/>
    <w:rsid w:val="00AB4611"/>
    <w:rsid w:val="00AB4B1F"/>
    <w:rsid w:val="00AB4E29"/>
    <w:rsid w:val="00AB5004"/>
    <w:rsid w:val="00AB5046"/>
    <w:rsid w:val="00AB549F"/>
    <w:rsid w:val="00AB5576"/>
    <w:rsid w:val="00AB5671"/>
    <w:rsid w:val="00AB56E3"/>
    <w:rsid w:val="00AB57B6"/>
    <w:rsid w:val="00AB5962"/>
    <w:rsid w:val="00AB59C9"/>
    <w:rsid w:val="00AB59F5"/>
    <w:rsid w:val="00AB5F34"/>
    <w:rsid w:val="00AB5F3D"/>
    <w:rsid w:val="00AB5FAC"/>
    <w:rsid w:val="00AB61D1"/>
    <w:rsid w:val="00AB6775"/>
    <w:rsid w:val="00AB6B8F"/>
    <w:rsid w:val="00AB6C47"/>
    <w:rsid w:val="00AB6D28"/>
    <w:rsid w:val="00AB6E77"/>
    <w:rsid w:val="00AB6FC5"/>
    <w:rsid w:val="00AB6FDB"/>
    <w:rsid w:val="00AB70CA"/>
    <w:rsid w:val="00AB7248"/>
    <w:rsid w:val="00AB73A5"/>
    <w:rsid w:val="00AB73E0"/>
    <w:rsid w:val="00AB7483"/>
    <w:rsid w:val="00AB7512"/>
    <w:rsid w:val="00AB7549"/>
    <w:rsid w:val="00AB75D6"/>
    <w:rsid w:val="00AB7755"/>
    <w:rsid w:val="00AB7AC3"/>
    <w:rsid w:val="00AB7CB2"/>
    <w:rsid w:val="00AB7DB7"/>
    <w:rsid w:val="00AB7E1D"/>
    <w:rsid w:val="00AC0092"/>
    <w:rsid w:val="00AC04E8"/>
    <w:rsid w:val="00AC0561"/>
    <w:rsid w:val="00AC09E6"/>
    <w:rsid w:val="00AC0B86"/>
    <w:rsid w:val="00AC0CFA"/>
    <w:rsid w:val="00AC0DD3"/>
    <w:rsid w:val="00AC0E81"/>
    <w:rsid w:val="00AC0F24"/>
    <w:rsid w:val="00AC10A6"/>
    <w:rsid w:val="00AC11FF"/>
    <w:rsid w:val="00AC12C5"/>
    <w:rsid w:val="00AC17B9"/>
    <w:rsid w:val="00AC193E"/>
    <w:rsid w:val="00AC1A19"/>
    <w:rsid w:val="00AC1AE0"/>
    <w:rsid w:val="00AC1AF4"/>
    <w:rsid w:val="00AC1B6B"/>
    <w:rsid w:val="00AC1C88"/>
    <w:rsid w:val="00AC1CD9"/>
    <w:rsid w:val="00AC1D82"/>
    <w:rsid w:val="00AC1DD3"/>
    <w:rsid w:val="00AC1F23"/>
    <w:rsid w:val="00AC20DC"/>
    <w:rsid w:val="00AC2671"/>
    <w:rsid w:val="00AC282F"/>
    <w:rsid w:val="00AC2CB4"/>
    <w:rsid w:val="00AC347B"/>
    <w:rsid w:val="00AC3482"/>
    <w:rsid w:val="00AC3642"/>
    <w:rsid w:val="00AC368D"/>
    <w:rsid w:val="00AC36AB"/>
    <w:rsid w:val="00AC3874"/>
    <w:rsid w:val="00AC391F"/>
    <w:rsid w:val="00AC3A9D"/>
    <w:rsid w:val="00AC43DE"/>
    <w:rsid w:val="00AC44DF"/>
    <w:rsid w:val="00AC4C4F"/>
    <w:rsid w:val="00AC4C6A"/>
    <w:rsid w:val="00AC4CBF"/>
    <w:rsid w:val="00AC4D03"/>
    <w:rsid w:val="00AC4D35"/>
    <w:rsid w:val="00AC4F72"/>
    <w:rsid w:val="00AC5016"/>
    <w:rsid w:val="00AC5038"/>
    <w:rsid w:val="00AC50FA"/>
    <w:rsid w:val="00AC5673"/>
    <w:rsid w:val="00AC5A22"/>
    <w:rsid w:val="00AC5CB7"/>
    <w:rsid w:val="00AC5D22"/>
    <w:rsid w:val="00AC5D59"/>
    <w:rsid w:val="00AC5D73"/>
    <w:rsid w:val="00AC607E"/>
    <w:rsid w:val="00AC674C"/>
    <w:rsid w:val="00AC6BD9"/>
    <w:rsid w:val="00AC6D00"/>
    <w:rsid w:val="00AC6D94"/>
    <w:rsid w:val="00AC6E5B"/>
    <w:rsid w:val="00AC6F48"/>
    <w:rsid w:val="00AC715F"/>
    <w:rsid w:val="00AC71E8"/>
    <w:rsid w:val="00AC7221"/>
    <w:rsid w:val="00AC734E"/>
    <w:rsid w:val="00AC73FF"/>
    <w:rsid w:val="00AC7BDA"/>
    <w:rsid w:val="00AC7C5E"/>
    <w:rsid w:val="00AD0096"/>
    <w:rsid w:val="00AD018C"/>
    <w:rsid w:val="00AD0364"/>
    <w:rsid w:val="00AD074C"/>
    <w:rsid w:val="00AD074D"/>
    <w:rsid w:val="00AD0BA9"/>
    <w:rsid w:val="00AD0C04"/>
    <w:rsid w:val="00AD0C61"/>
    <w:rsid w:val="00AD0D9F"/>
    <w:rsid w:val="00AD0DC0"/>
    <w:rsid w:val="00AD112A"/>
    <w:rsid w:val="00AD1564"/>
    <w:rsid w:val="00AD158A"/>
    <w:rsid w:val="00AD171B"/>
    <w:rsid w:val="00AD1871"/>
    <w:rsid w:val="00AD1A1A"/>
    <w:rsid w:val="00AD1AF3"/>
    <w:rsid w:val="00AD1B0C"/>
    <w:rsid w:val="00AD1C46"/>
    <w:rsid w:val="00AD1E30"/>
    <w:rsid w:val="00AD2083"/>
    <w:rsid w:val="00AD2157"/>
    <w:rsid w:val="00AD2264"/>
    <w:rsid w:val="00AD2E33"/>
    <w:rsid w:val="00AD2E61"/>
    <w:rsid w:val="00AD2EFD"/>
    <w:rsid w:val="00AD3382"/>
    <w:rsid w:val="00AD357F"/>
    <w:rsid w:val="00AD359A"/>
    <w:rsid w:val="00AD35A5"/>
    <w:rsid w:val="00AD3621"/>
    <w:rsid w:val="00AD366F"/>
    <w:rsid w:val="00AD37C7"/>
    <w:rsid w:val="00AD38CC"/>
    <w:rsid w:val="00AD39FD"/>
    <w:rsid w:val="00AD436C"/>
    <w:rsid w:val="00AD447D"/>
    <w:rsid w:val="00AD4501"/>
    <w:rsid w:val="00AD4575"/>
    <w:rsid w:val="00AD462D"/>
    <w:rsid w:val="00AD4796"/>
    <w:rsid w:val="00AD4B55"/>
    <w:rsid w:val="00AD4C93"/>
    <w:rsid w:val="00AD4D71"/>
    <w:rsid w:val="00AD4EE1"/>
    <w:rsid w:val="00AD50C6"/>
    <w:rsid w:val="00AD5490"/>
    <w:rsid w:val="00AD5606"/>
    <w:rsid w:val="00AD573E"/>
    <w:rsid w:val="00AD5DBB"/>
    <w:rsid w:val="00AD5DDE"/>
    <w:rsid w:val="00AD5DF8"/>
    <w:rsid w:val="00AD5E4F"/>
    <w:rsid w:val="00AD5E85"/>
    <w:rsid w:val="00AD5F7D"/>
    <w:rsid w:val="00AD632D"/>
    <w:rsid w:val="00AD64B0"/>
    <w:rsid w:val="00AD65E3"/>
    <w:rsid w:val="00AD664E"/>
    <w:rsid w:val="00AD66C0"/>
    <w:rsid w:val="00AD671E"/>
    <w:rsid w:val="00AD6C27"/>
    <w:rsid w:val="00AD7025"/>
    <w:rsid w:val="00AD70CC"/>
    <w:rsid w:val="00AD7209"/>
    <w:rsid w:val="00AD7550"/>
    <w:rsid w:val="00AD7898"/>
    <w:rsid w:val="00AD7AAF"/>
    <w:rsid w:val="00AD7B17"/>
    <w:rsid w:val="00AD7D5C"/>
    <w:rsid w:val="00AD7FF5"/>
    <w:rsid w:val="00AE0015"/>
    <w:rsid w:val="00AE0347"/>
    <w:rsid w:val="00AE053F"/>
    <w:rsid w:val="00AE083E"/>
    <w:rsid w:val="00AE0CF7"/>
    <w:rsid w:val="00AE0E0B"/>
    <w:rsid w:val="00AE10FD"/>
    <w:rsid w:val="00AE127C"/>
    <w:rsid w:val="00AE12C0"/>
    <w:rsid w:val="00AE1713"/>
    <w:rsid w:val="00AE1A17"/>
    <w:rsid w:val="00AE1A8F"/>
    <w:rsid w:val="00AE1EC1"/>
    <w:rsid w:val="00AE20E4"/>
    <w:rsid w:val="00AE23EC"/>
    <w:rsid w:val="00AE24EC"/>
    <w:rsid w:val="00AE283A"/>
    <w:rsid w:val="00AE2E59"/>
    <w:rsid w:val="00AE2EF4"/>
    <w:rsid w:val="00AE2F88"/>
    <w:rsid w:val="00AE3242"/>
    <w:rsid w:val="00AE3258"/>
    <w:rsid w:val="00AE34E0"/>
    <w:rsid w:val="00AE35E9"/>
    <w:rsid w:val="00AE3873"/>
    <w:rsid w:val="00AE3AAA"/>
    <w:rsid w:val="00AE3D35"/>
    <w:rsid w:val="00AE3DE2"/>
    <w:rsid w:val="00AE3E37"/>
    <w:rsid w:val="00AE3FD9"/>
    <w:rsid w:val="00AE3FFE"/>
    <w:rsid w:val="00AE407A"/>
    <w:rsid w:val="00AE4090"/>
    <w:rsid w:val="00AE4279"/>
    <w:rsid w:val="00AE4346"/>
    <w:rsid w:val="00AE4AC5"/>
    <w:rsid w:val="00AE5111"/>
    <w:rsid w:val="00AE5243"/>
    <w:rsid w:val="00AE5267"/>
    <w:rsid w:val="00AE55DE"/>
    <w:rsid w:val="00AE5830"/>
    <w:rsid w:val="00AE5B12"/>
    <w:rsid w:val="00AE5C78"/>
    <w:rsid w:val="00AE5DE2"/>
    <w:rsid w:val="00AE5F8B"/>
    <w:rsid w:val="00AE6164"/>
    <w:rsid w:val="00AE6361"/>
    <w:rsid w:val="00AE6456"/>
    <w:rsid w:val="00AE6929"/>
    <w:rsid w:val="00AE6ADC"/>
    <w:rsid w:val="00AE6C76"/>
    <w:rsid w:val="00AE6D6A"/>
    <w:rsid w:val="00AE718C"/>
    <w:rsid w:val="00AE745F"/>
    <w:rsid w:val="00AE75D3"/>
    <w:rsid w:val="00AE75D4"/>
    <w:rsid w:val="00AE75DE"/>
    <w:rsid w:val="00AE76DE"/>
    <w:rsid w:val="00AE7A80"/>
    <w:rsid w:val="00AF0047"/>
    <w:rsid w:val="00AF0237"/>
    <w:rsid w:val="00AF0260"/>
    <w:rsid w:val="00AF02C2"/>
    <w:rsid w:val="00AF02CA"/>
    <w:rsid w:val="00AF039C"/>
    <w:rsid w:val="00AF03F5"/>
    <w:rsid w:val="00AF059B"/>
    <w:rsid w:val="00AF077D"/>
    <w:rsid w:val="00AF096B"/>
    <w:rsid w:val="00AF0A71"/>
    <w:rsid w:val="00AF0AD9"/>
    <w:rsid w:val="00AF0C22"/>
    <w:rsid w:val="00AF0CA2"/>
    <w:rsid w:val="00AF0E15"/>
    <w:rsid w:val="00AF0E2D"/>
    <w:rsid w:val="00AF10B2"/>
    <w:rsid w:val="00AF11A8"/>
    <w:rsid w:val="00AF12B3"/>
    <w:rsid w:val="00AF12D5"/>
    <w:rsid w:val="00AF1588"/>
    <w:rsid w:val="00AF158C"/>
    <w:rsid w:val="00AF1A2E"/>
    <w:rsid w:val="00AF1C89"/>
    <w:rsid w:val="00AF1E0F"/>
    <w:rsid w:val="00AF1E99"/>
    <w:rsid w:val="00AF1FFD"/>
    <w:rsid w:val="00AF22AA"/>
    <w:rsid w:val="00AF24D0"/>
    <w:rsid w:val="00AF24DD"/>
    <w:rsid w:val="00AF256D"/>
    <w:rsid w:val="00AF2694"/>
    <w:rsid w:val="00AF276C"/>
    <w:rsid w:val="00AF28EA"/>
    <w:rsid w:val="00AF28F6"/>
    <w:rsid w:val="00AF28F9"/>
    <w:rsid w:val="00AF2A47"/>
    <w:rsid w:val="00AF2BB2"/>
    <w:rsid w:val="00AF2E5D"/>
    <w:rsid w:val="00AF2EF4"/>
    <w:rsid w:val="00AF367B"/>
    <w:rsid w:val="00AF3908"/>
    <w:rsid w:val="00AF3C6A"/>
    <w:rsid w:val="00AF3DCD"/>
    <w:rsid w:val="00AF3E2C"/>
    <w:rsid w:val="00AF40F0"/>
    <w:rsid w:val="00AF4253"/>
    <w:rsid w:val="00AF45B5"/>
    <w:rsid w:val="00AF4674"/>
    <w:rsid w:val="00AF497E"/>
    <w:rsid w:val="00AF4987"/>
    <w:rsid w:val="00AF4AFC"/>
    <w:rsid w:val="00AF4B78"/>
    <w:rsid w:val="00AF4BFB"/>
    <w:rsid w:val="00AF4EB6"/>
    <w:rsid w:val="00AF4F80"/>
    <w:rsid w:val="00AF5205"/>
    <w:rsid w:val="00AF5253"/>
    <w:rsid w:val="00AF539E"/>
    <w:rsid w:val="00AF5BC1"/>
    <w:rsid w:val="00AF611D"/>
    <w:rsid w:val="00AF667F"/>
    <w:rsid w:val="00AF696F"/>
    <w:rsid w:val="00AF6A7F"/>
    <w:rsid w:val="00AF6A96"/>
    <w:rsid w:val="00AF6BB7"/>
    <w:rsid w:val="00AF6C77"/>
    <w:rsid w:val="00AF6CE9"/>
    <w:rsid w:val="00AF70EB"/>
    <w:rsid w:val="00AF7218"/>
    <w:rsid w:val="00AF7394"/>
    <w:rsid w:val="00AF7616"/>
    <w:rsid w:val="00AF7731"/>
    <w:rsid w:val="00AF79D4"/>
    <w:rsid w:val="00AF7C0B"/>
    <w:rsid w:val="00AF7D14"/>
    <w:rsid w:val="00AF7E53"/>
    <w:rsid w:val="00AF7FBC"/>
    <w:rsid w:val="00B00089"/>
    <w:rsid w:val="00B0022A"/>
    <w:rsid w:val="00B005C5"/>
    <w:rsid w:val="00B00667"/>
    <w:rsid w:val="00B00901"/>
    <w:rsid w:val="00B00A21"/>
    <w:rsid w:val="00B00ADE"/>
    <w:rsid w:val="00B010A1"/>
    <w:rsid w:val="00B010E2"/>
    <w:rsid w:val="00B012DC"/>
    <w:rsid w:val="00B01404"/>
    <w:rsid w:val="00B014BE"/>
    <w:rsid w:val="00B01595"/>
    <w:rsid w:val="00B015AC"/>
    <w:rsid w:val="00B0163D"/>
    <w:rsid w:val="00B016EA"/>
    <w:rsid w:val="00B01B4F"/>
    <w:rsid w:val="00B01D93"/>
    <w:rsid w:val="00B01DF8"/>
    <w:rsid w:val="00B01E70"/>
    <w:rsid w:val="00B01E71"/>
    <w:rsid w:val="00B01F80"/>
    <w:rsid w:val="00B02042"/>
    <w:rsid w:val="00B020B1"/>
    <w:rsid w:val="00B021A0"/>
    <w:rsid w:val="00B0231E"/>
    <w:rsid w:val="00B0234E"/>
    <w:rsid w:val="00B024F9"/>
    <w:rsid w:val="00B02626"/>
    <w:rsid w:val="00B02B1A"/>
    <w:rsid w:val="00B02C65"/>
    <w:rsid w:val="00B02E25"/>
    <w:rsid w:val="00B03149"/>
    <w:rsid w:val="00B03231"/>
    <w:rsid w:val="00B0329C"/>
    <w:rsid w:val="00B0340B"/>
    <w:rsid w:val="00B03544"/>
    <w:rsid w:val="00B0359E"/>
    <w:rsid w:val="00B0380D"/>
    <w:rsid w:val="00B03826"/>
    <w:rsid w:val="00B03B64"/>
    <w:rsid w:val="00B03C03"/>
    <w:rsid w:val="00B03C07"/>
    <w:rsid w:val="00B03C28"/>
    <w:rsid w:val="00B03CF2"/>
    <w:rsid w:val="00B03D09"/>
    <w:rsid w:val="00B03DF9"/>
    <w:rsid w:val="00B04360"/>
    <w:rsid w:val="00B048AC"/>
    <w:rsid w:val="00B04A2C"/>
    <w:rsid w:val="00B04AE2"/>
    <w:rsid w:val="00B04EC9"/>
    <w:rsid w:val="00B0514E"/>
    <w:rsid w:val="00B0548B"/>
    <w:rsid w:val="00B05936"/>
    <w:rsid w:val="00B05A21"/>
    <w:rsid w:val="00B05B52"/>
    <w:rsid w:val="00B05EA7"/>
    <w:rsid w:val="00B05F3F"/>
    <w:rsid w:val="00B05F51"/>
    <w:rsid w:val="00B0606A"/>
    <w:rsid w:val="00B06625"/>
    <w:rsid w:val="00B068D2"/>
    <w:rsid w:val="00B069F5"/>
    <w:rsid w:val="00B06A4B"/>
    <w:rsid w:val="00B06CB3"/>
    <w:rsid w:val="00B06DB1"/>
    <w:rsid w:val="00B071FE"/>
    <w:rsid w:val="00B0720A"/>
    <w:rsid w:val="00B0722D"/>
    <w:rsid w:val="00B0733E"/>
    <w:rsid w:val="00B0752C"/>
    <w:rsid w:val="00B07718"/>
    <w:rsid w:val="00B077DA"/>
    <w:rsid w:val="00B07875"/>
    <w:rsid w:val="00B078E5"/>
    <w:rsid w:val="00B07A22"/>
    <w:rsid w:val="00B07A93"/>
    <w:rsid w:val="00B07C20"/>
    <w:rsid w:val="00B07D86"/>
    <w:rsid w:val="00B07F9A"/>
    <w:rsid w:val="00B07FDA"/>
    <w:rsid w:val="00B102FA"/>
    <w:rsid w:val="00B10395"/>
    <w:rsid w:val="00B10507"/>
    <w:rsid w:val="00B106A8"/>
    <w:rsid w:val="00B10976"/>
    <w:rsid w:val="00B1098C"/>
    <w:rsid w:val="00B10A70"/>
    <w:rsid w:val="00B10F4D"/>
    <w:rsid w:val="00B10F74"/>
    <w:rsid w:val="00B11181"/>
    <w:rsid w:val="00B1118F"/>
    <w:rsid w:val="00B11203"/>
    <w:rsid w:val="00B1128E"/>
    <w:rsid w:val="00B112BA"/>
    <w:rsid w:val="00B11311"/>
    <w:rsid w:val="00B1148A"/>
    <w:rsid w:val="00B11493"/>
    <w:rsid w:val="00B11617"/>
    <w:rsid w:val="00B117B9"/>
    <w:rsid w:val="00B1199B"/>
    <w:rsid w:val="00B11AB0"/>
    <w:rsid w:val="00B11B34"/>
    <w:rsid w:val="00B11B3F"/>
    <w:rsid w:val="00B11EA6"/>
    <w:rsid w:val="00B11F5F"/>
    <w:rsid w:val="00B121B5"/>
    <w:rsid w:val="00B121F7"/>
    <w:rsid w:val="00B1227C"/>
    <w:rsid w:val="00B12319"/>
    <w:rsid w:val="00B123B4"/>
    <w:rsid w:val="00B125A4"/>
    <w:rsid w:val="00B125BC"/>
    <w:rsid w:val="00B12721"/>
    <w:rsid w:val="00B12DE7"/>
    <w:rsid w:val="00B12F04"/>
    <w:rsid w:val="00B12F22"/>
    <w:rsid w:val="00B1323D"/>
    <w:rsid w:val="00B13356"/>
    <w:rsid w:val="00B134AA"/>
    <w:rsid w:val="00B136E1"/>
    <w:rsid w:val="00B138FC"/>
    <w:rsid w:val="00B13B43"/>
    <w:rsid w:val="00B13C7C"/>
    <w:rsid w:val="00B13D58"/>
    <w:rsid w:val="00B13E3E"/>
    <w:rsid w:val="00B13E8F"/>
    <w:rsid w:val="00B13EBB"/>
    <w:rsid w:val="00B13F46"/>
    <w:rsid w:val="00B140B0"/>
    <w:rsid w:val="00B14612"/>
    <w:rsid w:val="00B1465C"/>
    <w:rsid w:val="00B14715"/>
    <w:rsid w:val="00B14C19"/>
    <w:rsid w:val="00B150F8"/>
    <w:rsid w:val="00B151AE"/>
    <w:rsid w:val="00B15420"/>
    <w:rsid w:val="00B154CC"/>
    <w:rsid w:val="00B155B5"/>
    <w:rsid w:val="00B15620"/>
    <w:rsid w:val="00B1582B"/>
    <w:rsid w:val="00B15981"/>
    <w:rsid w:val="00B16410"/>
    <w:rsid w:val="00B16711"/>
    <w:rsid w:val="00B169DB"/>
    <w:rsid w:val="00B16A83"/>
    <w:rsid w:val="00B16B3A"/>
    <w:rsid w:val="00B16B52"/>
    <w:rsid w:val="00B16E24"/>
    <w:rsid w:val="00B16F2D"/>
    <w:rsid w:val="00B1713C"/>
    <w:rsid w:val="00B173A0"/>
    <w:rsid w:val="00B17500"/>
    <w:rsid w:val="00B1751A"/>
    <w:rsid w:val="00B177D7"/>
    <w:rsid w:val="00B178BA"/>
    <w:rsid w:val="00B179F9"/>
    <w:rsid w:val="00B17A7D"/>
    <w:rsid w:val="00B17CAB"/>
    <w:rsid w:val="00B17CBD"/>
    <w:rsid w:val="00B17F37"/>
    <w:rsid w:val="00B20201"/>
    <w:rsid w:val="00B203E1"/>
    <w:rsid w:val="00B204B6"/>
    <w:rsid w:val="00B20575"/>
    <w:rsid w:val="00B205A6"/>
    <w:rsid w:val="00B20615"/>
    <w:rsid w:val="00B20736"/>
    <w:rsid w:val="00B207EE"/>
    <w:rsid w:val="00B20848"/>
    <w:rsid w:val="00B20851"/>
    <w:rsid w:val="00B20902"/>
    <w:rsid w:val="00B2096C"/>
    <w:rsid w:val="00B20991"/>
    <w:rsid w:val="00B20B4F"/>
    <w:rsid w:val="00B20B83"/>
    <w:rsid w:val="00B20B85"/>
    <w:rsid w:val="00B2114F"/>
    <w:rsid w:val="00B2141F"/>
    <w:rsid w:val="00B217CB"/>
    <w:rsid w:val="00B217F2"/>
    <w:rsid w:val="00B21B27"/>
    <w:rsid w:val="00B21B32"/>
    <w:rsid w:val="00B21B55"/>
    <w:rsid w:val="00B21CAD"/>
    <w:rsid w:val="00B22071"/>
    <w:rsid w:val="00B22201"/>
    <w:rsid w:val="00B22226"/>
    <w:rsid w:val="00B22235"/>
    <w:rsid w:val="00B2224A"/>
    <w:rsid w:val="00B224CA"/>
    <w:rsid w:val="00B227FB"/>
    <w:rsid w:val="00B2280C"/>
    <w:rsid w:val="00B22C02"/>
    <w:rsid w:val="00B22C69"/>
    <w:rsid w:val="00B22C80"/>
    <w:rsid w:val="00B22D42"/>
    <w:rsid w:val="00B22F8A"/>
    <w:rsid w:val="00B23318"/>
    <w:rsid w:val="00B234D5"/>
    <w:rsid w:val="00B2361C"/>
    <w:rsid w:val="00B236F7"/>
    <w:rsid w:val="00B23748"/>
    <w:rsid w:val="00B23831"/>
    <w:rsid w:val="00B23A5D"/>
    <w:rsid w:val="00B23AB5"/>
    <w:rsid w:val="00B23ACB"/>
    <w:rsid w:val="00B23CFB"/>
    <w:rsid w:val="00B2408A"/>
    <w:rsid w:val="00B244BD"/>
    <w:rsid w:val="00B24745"/>
    <w:rsid w:val="00B2477D"/>
    <w:rsid w:val="00B249F1"/>
    <w:rsid w:val="00B24DBB"/>
    <w:rsid w:val="00B24DDE"/>
    <w:rsid w:val="00B24DE3"/>
    <w:rsid w:val="00B24E80"/>
    <w:rsid w:val="00B24EA2"/>
    <w:rsid w:val="00B25195"/>
    <w:rsid w:val="00B254B4"/>
    <w:rsid w:val="00B255BE"/>
    <w:rsid w:val="00B255E9"/>
    <w:rsid w:val="00B2583E"/>
    <w:rsid w:val="00B25859"/>
    <w:rsid w:val="00B2590B"/>
    <w:rsid w:val="00B25C76"/>
    <w:rsid w:val="00B25CDA"/>
    <w:rsid w:val="00B25D8C"/>
    <w:rsid w:val="00B25DD0"/>
    <w:rsid w:val="00B260FC"/>
    <w:rsid w:val="00B2625D"/>
    <w:rsid w:val="00B263F2"/>
    <w:rsid w:val="00B265D1"/>
    <w:rsid w:val="00B2663C"/>
    <w:rsid w:val="00B26652"/>
    <w:rsid w:val="00B267D9"/>
    <w:rsid w:val="00B2684A"/>
    <w:rsid w:val="00B26867"/>
    <w:rsid w:val="00B269FC"/>
    <w:rsid w:val="00B26E06"/>
    <w:rsid w:val="00B26FAA"/>
    <w:rsid w:val="00B27355"/>
    <w:rsid w:val="00B27533"/>
    <w:rsid w:val="00B275C2"/>
    <w:rsid w:val="00B276BE"/>
    <w:rsid w:val="00B27912"/>
    <w:rsid w:val="00B27AD9"/>
    <w:rsid w:val="00B27AF4"/>
    <w:rsid w:val="00B27EA9"/>
    <w:rsid w:val="00B27ED4"/>
    <w:rsid w:val="00B27F5A"/>
    <w:rsid w:val="00B27FA1"/>
    <w:rsid w:val="00B30060"/>
    <w:rsid w:val="00B301B2"/>
    <w:rsid w:val="00B303AC"/>
    <w:rsid w:val="00B30603"/>
    <w:rsid w:val="00B30618"/>
    <w:rsid w:val="00B30924"/>
    <w:rsid w:val="00B30D18"/>
    <w:rsid w:val="00B30DC0"/>
    <w:rsid w:val="00B30DE6"/>
    <w:rsid w:val="00B31167"/>
    <w:rsid w:val="00B313AC"/>
    <w:rsid w:val="00B31450"/>
    <w:rsid w:val="00B31570"/>
    <w:rsid w:val="00B317D8"/>
    <w:rsid w:val="00B31BE9"/>
    <w:rsid w:val="00B31C56"/>
    <w:rsid w:val="00B328B1"/>
    <w:rsid w:val="00B328E9"/>
    <w:rsid w:val="00B32AB1"/>
    <w:rsid w:val="00B32B56"/>
    <w:rsid w:val="00B32D51"/>
    <w:rsid w:val="00B32DB1"/>
    <w:rsid w:val="00B32E53"/>
    <w:rsid w:val="00B334AC"/>
    <w:rsid w:val="00B336D9"/>
    <w:rsid w:val="00B33809"/>
    <w:rsid w:val="00B338C7"/>
    <w:rsid w:val="00B33E90"/>
    <w:rsid w:val="00B340B9"/>
    <w:rsid w:val="00B3437C"/>
    <w:rsid w:val="00B3447C"/>
    <w:rsid w:val="00B344A4"/>
    <w:rsid w:val="00B34669"/>
    <w:rsid w:val="00B34814"/>
    <w:rsid w:val="00B349CD"/>
    <w:rsid w:val="00B34D2E"/>
    <w:rsid w:val="00B34F0D"/>
    <w:rsid w:val="00B34F8C"/>
    <w:rsid w:val="00B35070"/>
    <w:rsid w:val="00B351CA"/>
    <w:rsid w:val="00B355C0"/>
    <w:rsid w:val="00B357CF"/>
    <w:rsid w:val="00B35943"/>
    <w:rsid w:val="00B359F6"/>
    <w:rsid w:val="00B35B6F"/>
    <w:rsid w:val="00B35B7A"/>
    <w:rsid w:val="00B35C77"/>
    <w:rsid w:val="00B36083"/>
    <w:rsid w:val="00B360CF"/>
    <w:rsid w:val="00B362C1"/>
    <w:rsid w:val="00B3646E"/>
    <w:rsid w:val="00B36500"/>
    <w:rsid w:val="00B36638"/>
    <w:rsid w:val="00B368DD"/>
    <w:rsid w:val="00B36AB3"/>
    <w:rsid w:val="00B36AD2"/>
    <w:rsid w:val="00B36ADA"/>
    <w:rsid w:val="00B36BC5"/>
    <w:rsid w:val="00B36E1E"/>
    <w:rsid w:val="00B37550"/>
    <w:rsid w:val="00B375C8"/>
    <w:rsid w:val="00B37A14"/>
    <w:rsid w:val="00B37B84"/>
    <w:rsid w:val="00B37BD0"/>
    <w:rsid w:val="00B37D0D"/>
    <w:rsid w:val="00B37DCD"/>
    <w:rsid w:val="00B37E6F"/>
    <w:rsid w:val="00B40187"/>
    <w:rsid w:val="00B40601"/>
    <w:rsid w:val="00B40A97"/>
    <w:rsid w:val="00B40BF6"/>
    <w:rsid w:val="00B40E41"/>
    <w:rsid w:val="00B411C3"/>
    <w:rsid w:val="00B413B4"/>
    <w:rsid w:val="00B41526"/>
    <w:rsid w:val="00B41B02"/>
    <w:rsid w:val="00B41D7B"/>
    <w:rsid w:val="00B41E78"/>
    <w:rsid w:val="00B41FB0"/>
    <w:rsid w:val="00B42648"/>
    <w:rsid w:val="00B427A7"/>
    <w:rsid w:val="00B42A27"/>
    <w:rsid w:val="00B42ACD"/>
    <w:rsid w:val="00B42F5A"/>
    <w:rsid w:val="00B43005"/>
    <w:rsid w:val="00B4331F"/>
    <w:rsid w:val="00B4355F"/>
    <w:rsid w:val="00B4375A"/>
    <w:rsid w:val="00B438E3"/>
    <w:rsid w:val="00B43C0E"/>
    <w:rsid w:val="00B43C7F"/>
    <w:rsid w:val="00B43CF0"/>
    <w:rsid w:val="00B43E90"/>
    <w:rsid w:val="00B44633"/>
    <w:rsid w:val="00B4470F"/>
    <w:rsid w:val="00B448B1"/>
    <w:rsid w:val="00B44DFA"/>
    <w:rsid w:val="00B44FBF"/>
    <w:rsid w:val="00B4504A"/>
    <w:rsid w:val="00B45062"/>
    <w:rsid w:val="00B4507B"/>
    <w:rsid w:val="00B45118"/>
    <w:rsid w:val="00B4520D"/>
    <w:rsid w:val="00B452B4"/>
    <w:rsid w:val="00B453CC"/>
    <w:rsid w:val="00B45440"/>
    <w:rsid w:val="00B45718"/>
    <w:rsid w:val="00B45A6B"/>
    <w:rsid w:val="00B45D0B"/>
    <w:rsid w:val="00B45D49"/>
    <w:rsid w:val="00B46040"/>
    <w:rsid w:val="00B46153"/>
    <w:rsid w:val="00B46726"/>
    <w:rsid w:val="00B46C5C"/>
    <w:rsid w:val="00B46D20"/>
    <w:rsid w:val="00B46EB3"/>
    <w:rsid w:val="00B47137"/>
    <w:rsid w:val="00B47160"/>
    <w:rsid w:val="00B47187"/>
    <w:rsid w:val="00B471FF"/>
    <w:rsid w:val="00B478B7"/>
    <w:rsid w:val="00B47A87"/>
    <w:rsid w:val="00B47CAF"/>
    <w:rsid w:val="00B47E67"/>
    <w:rsid w:val="00B47F08"/>
    <w:rsid w:val="00B5007A"/>
    <w:rsid w:val="00B501A9"/>
    <w:rsid w:val="00B503A3"/>
    <w:rsid w:val="00B504D1"/>
    <w:rsid w:val="00B504D2"/>
    <w:rsid w:val="00B506AC"/>
    <w:rsid w:val="00B50769"/>
    <w:rsid w:val="00B507D9"/>
    <w:rsid w:val="00B50A01"/>
    <w:rsid w:val="00B50B64"/>
    <w:rsid w:val="00B50B9B"/>
    <w:rsid w:val="00B50CB6"/>
    <w:rsid w:val="00B50D2D"/>
    <w:rsid w:val="00B50D7D"/>
    <w:rsid w:val="00B50EB0"/>
    <w:rsid w:val="00B51443"/>
    <w:rsid w:val="00B51BB2"/>
    <w:rsid w:val="00B51C60"/>
    <w:rsid w:val="00B51DD8"/>
    <w:rsid w:val="00B5226E"/>
    <w:rsid w:val="00B527C0"/>
    <w:rsid w:val="00B52959"/>
    <w:rsid w:val="00B52B80"/>
    <w:rsid w:val="00B53311"/>
    <w:rsid w:val="00B5362C"/>
    <w:rsid w:val="00B5362E"/>
    <w:rsid w:val="00B53779"/>
    <w:rsid w:val="00B537B9"/>
    <w:rsid w:val="00B53850"/>
    <w:rsid w:val="00B5391E"/>
    <w:rsid w:val="00B53D66"/>
    <w:rsid w:val="00B53F4A"/>
    <w:rsid w:val="00B541FB"/>
    <w:rsid w:val="00B5428D"/>
    <w:rsid w:val="00B5435F"/>
    <w:rsid w:val="00B5449B"/>
    <w:rsid w:val="00B5458E"/>
    <w:rsid w:val="00B546AB"/>
    <w:rsid w:val="00B54805"/>
    <w:rsid w:val="00B5480B"/>
    <w:rsid w:val="00B549BE"/>
    <w:rsid w:val="00B54B0D"/>
    <w:rsid w:val="00B54B5D"/>
    <w:rsid w:val="00B54BC4"/>
    <w:rsid w:val="00B54D77"/>
    <w:rsid w:val="00B54F86"/>
    <w:rsid w:val="00B552D5"/>
    <w:rsid w:val="00B553E0"/>
    <w:rsid w:val="00B558E5"/>
    <w:rsid w:val="00B55A06"/>
    <w:rsid w:val="00B55B1E"/>
    <w:rsid w:val="00B55B89"/>
    <w:rsid w:val="00B55C6D"/>
    <w:rsid w:val="00B55D96"/>
    <w:rsid w:val="00B55DF0"/>
    <w:rsid w:val="00B56454"/>
    <w:rsid w:val="00B565CD"/>
    <w:rsid w:val="00B56683"/>
    <w:rsid w:val="00B56769"/>
    <w:rsid w:val="00B567A7"/>
    <w:rsid w:val="00B56A2C"/>
    <w:rsid w:val="00B56B95"/>
    <w:rsid w:val="00B56C2C"/>
    <w:rsid w:val="00B56DC6"/>
    <w:rsid w:val="00B56E77"/>
    <w:rsid w:val="00B571F2"/>
    <w:rsid w:val="00B5747F"/>
    <w:rsid w:val="00B57494"/>
    <w:rsid w:val="00B57521"/>
    <w:rsid w:val="00B57C6E"/>
    <w:rsid w:val="00B57E8C"/>
    <w:rsid w:val="00B602F0"/>
    <w:rsid w:val="00B6049A"/>
    <w:rsid w:val="00B6059A"/>
    <w:rsid w:val="00B606B7"/>
    <w:rsid w:val="00B60B39"/>
    <w:rsid w:val="00B60E50"/>
    <w:rsid w:val="00B61011"/>
    <w:rsid w:val="00B6166D"/>
    <w:rsid w:val="00B6167D"/>
    <w:rsid w:val="00B6183C"/>
    <w:rsid w:val="00B61AA8"/>
    <w:rsid w:val="00B61C4E"/>
    <w:rsid w:val="00B61D15"/>
    <w:rsid w:val="00B628EA"/>
    <w:rsid w:val="00B6291E"/>
    <w:rsid w:val="00B62BFC"/>
    <w:rsid w:val="00B62D1D"/>
    <w:rsid w:val="00B62F3B"/>
    <w:rsid w:val="00B630A5"/>
    <w:rsid w:val="00B632E0"/>
    <w:rsid w:val="00B6330E"/>
    <w:rsid w:val="00B63375"/>
    <w:rsid w:val="00B634BF"/>
    <w:rsid w:val="00B634FC"/>
    <w:rsid w:val="00B6396D"/>
    <w:rsid w:val="00B63A26"/>
    <w:rsid w:val="00B63DAC"/>
    <w:rsid w:val="00B63EAD"/>
    <w:rsid w:val="00B6431D"/>
    <w:rsid w:val="00B64332"/>
    <w:rsid w:val="00B64641"/>
    <w:rsid w:val="00B64E90"/>
    <w:rsid w:val="00B64EF8"/>
    <w:rsid w:val="00B6500E"/>
    <w:rsid w:val="00B6507D"/>
    <w:rsid w:val="00B65159"/>
    <w:rsid w:val="00B655B1"/>
    <w:rsid w:val="00B655BE"/>
    <w:rsid w:val="00B6563D"/>
    <w:rsid w:val="00B65A87"/>
    <w:rsid w:val="00B66254"/>
    <w:rsid w:val="00B664BB"/>
    <w:rsid w:val="00B664D8"/>
    <w:rsid w:val="00B6667C"/>
    <w:rsid w:val="00B667DE"/>
    <w:rsid w:val="00B6680A"/>
    <w:rsid w:val="00B66A11"/>
    <w:rsid w:val="00B66BBE"/>
    <w:rsid w:val="00B67293"/>
    <w:rsid w:val="00B674DD"/>
    <w:rsid w:val="00B67BCF"/>
    <w:rsid w:val="00B67F38"/>
    <w:rsid w:val="00B701AF"/>
    <w:rsid w:val="00B70377"/>
    <w:rsid w:val="00B7097F"/>
    <w:rsid w:val="00B70A4D"/>
    <w:rsid w:val="00B70C08"/>
    <w:rsid w:val="00B71092"/>
    <w:rsid w:val="00B711D6"/>
    <w:rsid w:val="00B711E4"/>
    <w:rsid w:val="00B711EA"/>
    <w:rsid w:val="00B71394"/>
    <w:rsid w:val="00B7142B"/>
    <w:rsid w:val="00B71541"/>
    <w:rsid w:val="00B715AA"/>
    <w:rsid w:val="00B716DE"/>
    <w:rsid w:val="00B71774"/>
    <w:rsid w:val="00B7190D"/>
    <w:rsid w:val="00B71A44"/>
    <w:rsid w:val="00B71D60"/>
    <w:rsid w:val="00B71F22"/>
    <w:rsid w:val="00B71F75"/>
    <w:rsid w:val="00B721A6"/>
    <w:rsid w:val="00B7224B"/>
    <w:rsid w:val="00B72254"/>
    <w:rsid w:val="00B72282"/>
    <w:rsid w:val="00B72800"/>
    <w:rsid w:val="00B728C9"/>
    <w:rsid w:val="00B728E5"/>
    <w:rsid w:val="00B72A50"/>
    <w:rsid w:val="00B72CE6"/>
    <w:rsid w:val="00B72D1F"/>
    <w:rsid w:val="00B730C6"/>
    <w:rsid w:val="00B731D6"/>
    <w:rsid w:val="00B7324F"/>
    <w:rsid w:val="00B73749"/>
    <w:rsid w:val="00B73770"/>
    <w:rsid w:val="00B7378F"/>
    <w:rsid w:val="00B737E7"/>
    <w:rsid w:val="00B7380D"/>
    <w:rsid w:val="00B73908"/>
    <w:rsid w:val="00B73957"/>
    <w:rsid w:val="00B73ABE"/>
    <w:rsid w:val="00B73C67"/>
    <w:rsid w:val="00B73CF4"/>
    <w:rsid w:val="00B73E45"/>
    <w:rsid w:val="00B73F27"/>
    <w:rsid w:val="00B73FF6"/>
    <w:rsid w:val="00B7433B"/>
    <w:rsid w:val="00B7440C"/>
    <w:rsid w:val="00B7492B"/>
    <w:rsid w:val="00B74F42"/>
    <w:rsid w:val="00B74F9C"/>
    <w:rsid w:val="00B74FA2"/>
    <w:rsid w:val="00B7521A"/>
    <w:rsid w:val="00B7526B"/>
    <w:rsid w:val="00B752BC"/>
    <w:rsid w:val="00B7534A"/>
    <w:rsid w:val="00B7570E"/>
    <w:rsid w:val="00B75745"/>
    <w:rsid w:val="00B75C28"/>
    <w:rsid w:val="00B75D13"/>
    <w:rsid w:val="00B75E56"/>
    <w:rsid w:val="00B75F3E"/>
    <w:rsid w:val="00B76316"/>
    <w:rsid w:val="00B76516"/>
    <w:rsid w:val="00B765D3"/>
    <w:rsid w:val="00B767DF"/>
    <w:rsid w:val="00B767FB"/>
    <w:rsid w:val="00B768C5"/>
    <w:rsid w:val="00B769AC"/>
    <w:rsid w:val="00B76ADA"/>
    <w:rsid w:val="00B76B6D"/>
    <w:rsid w:val="00B76DA2"/>
    <w:rsid w:val="00B77471"/>
    <w:rsid w:val="00B776B0"/>
    <w:rsid w:val="00B7770B"/>
    <w:rsid w:val="00B77775"/>
    <w:rsid w:val="00B778AA"/>
    <w:rsid w:val="00B779F4"/>
    <w:rsid w:val="00B77ADC"/>
    <w:rsid w:val="00B77C2F"/>
    <w:rsid w:val="00B77D0C"/>
    <w:rsid w:val="00B77D5B"/>
    <w:rsid w:val="00B77FB9"/>
    <w:rsid w:val="00B80363"/>
    <w:rsid w:val="00B8053F"/>
    <w:rsid w:val="00B809D0"/>
    <w:rsid w:val="00B809EE"/>
    <w:rsid w:val="00B80B23"/>
    <w:rsid w:val="00B80D83"/>
    <w:rsid w:val="00B80DE1"/>
    <w:rsid w:val="00B80F41"/>
    <w:rsid w:val="00B81016"/>
    <w:rsid w:val="00B811CB"/>
    <w:rsid w:val="00B8132A"/>
    <w:rsid w:val="00B81410"/>
    <w:rsid w:val="00B81459"/>
    <w:rsid w:val="00B815AA"/>
    <w:rsid w:val="00B816DC"/>
    <w:rsid w:val="00B819C5"/>
    <w:rsid w:val="00B81A80"/>
    <w:rsid w:val="00B81B71"/>
    <w:rsid w:val="00B81FED"/>
    <w:rsid w:val="00B8204E"/>
    <w:rsid w:val="00B82195"/>
    <w:rsid w:val="00B8221C"/>
    <w:rsid w:val="00B824DF"/>
    <w:rsid w:val="00B824E5"/>
    <w:rsid w:val="00B82C94"/>
    <w:rsid w:val="00B82D55"/>
    <w:rsid w:val="00B8337D"/>
    <w:rsid w:val="00B83471"/>
    <w:rsid w:val="00B83514"/>
    <w:rsid w:val="00B83762"/>
    <w:rsid w:val="00B83782"/>
    <w:rsid w:val="00B83BF4"/>
    <w:rsid w:val="00B83E61"/>
    <w:rsid w:val="00B83EDD"/>
    <w:rsid w:val="00B83F8E"/>
    <w:rsid w:val="00B84661"/>
    <w:rsid w:val="00B84718"/>
    <w:rsid w:val="00B84960"/>
    <w:rsid w:val="00B849FF"/>
    <w:rsid w:val="00B84A73"/>
    <w:rsid w:val="00B84AE7"/>
    <w:rsid w:val="00B84B9D"/>
    <w:rsid w:val="00B84C34"/>
    <w:rsid w:val="00B84E05"/>
    <w:rsid w:val="00B84F76"/>
    <w:rsid w:val="00B8500F"/>
    <w:rsid w:val="00B8509D"/>
    <w:rsid w:val="00B85574"/>
    <w:rsid w:val="00B8583D"/>
    <w:rsid w:val="00B8597B"/>
    <w:rsid w:val="00B85990"/>
    <w:rsid w:val="00B85BE2"/>
    <w:rsid w:val="00B85CE0"/>
    <w:rsid w:val="00B85D5A"/>
    <w:rsid w:val="00B861A7"/>
    <w:rsid w:val="00B866CD"/>
    <w:rsid w:val="00B86C62"/>
    <w:rsid w:val="00B86F4E"/>
    <w:rsid w:val="00B872C3"/>
    <w:rsid w:val="00B872FA"/>
    <w:rsid w:val="00B874B0"/>
    <w:rsid w:val="00B8767E"/>
    <w:rsid w:val="00B876D6"/>
    <w:rsid w:val="00B87E2B"/>
    <w:rsid w:val="00B901ED"/>
    <w:rsid w:val="00B902C9"/>
    <w:rsid w:val="00B9041D"/>
    <w:rsid w:val="00B9059C"/>
    <w:rsid w:val="00B90953"/>
    <w:rsid w:val="00B90B63"/>
    <w:rsid w:val="00B912CD"/>
    <w:rsid w:val="00B9134C"/>
    <w:rsid w:val="00B9148A"/>
    <w:rsid w:val="00B91667"/>
    <w:rsid w:val="00B916C0"/>
    <w:rsid w:val="00B91887"/>
    <w:rsid w:val="00B91C5F"/>
    <w:rsid w:val="00B91FDD"/>
    <w:rsid w:val="00B9235C"/>
    <w:rsid w:val="00B92935"/>
    <w:rsid w:val="00B92CC2"/>
    <w:rsid w:val="00B92D0A"/>
    <w:rsid w:val="00B930B6"/>
    <w:rsid w:val="00B9310A"/>
    <w:rsid w:val="00B931B5"/>
    <w:rsid w:val="00B93685"/>
    <w:rsid w:val="00B9369E"/>
    <w:rsid w:val="00B938BC"/>
    <w:rsid w:val="00B93DD2"/>
    <w:rsid w:val="00B944B1"/>
    <w:rsid w:val="00B944C4"/>
    <w:rsid w:val="00B94538"/>
    <w:rsid w:val="00B94594"/>
    <w:rsid w:val="00B94856"/>
    <w:rsid w:val="00B94BA4"/>
    <w:rsid w:val="00B94C11"/>
    <w:rsid w:val="00B94C55"/>
    <w:rsid w:val="00B94DCB"/>
    <w:rsid w:val="00B94E2E"/>
    <w:rsid w:val="00B94E4E"/>
    <w:rsid w:val="00B94F56"/>
    <w:rsid w:val="00B95008"/>
    <w:rsid w:val="00B9505F"/>
    <w:rsid w:val="00B95295"/>
    <w:rsid w:val="00B956C3"/>
    <w:rsid w:val="00B9571F"/>
    <w:rsid w:val="00B958EA"/>
    <w:rsid w:val="00B95A12"/>
    <w:rsid w:val="00B95A5E"/>
    <w:rsid w:val="00B95E63"/>
    <w:rsid w:val="00B96107"/>
    <w:rsid w:val="00B96147"/>
    <w:rsid w:val="00B96511"/>
    <w:rsid w:val="00B96A29"/>
    <w:rsid w:val="00B96BB6"/>
    <w:rsid w:val="00B97026"/>
    <w:rsid w:val="00B97417"/>
    <w:rsid w:val="00B97460"/>
    <w:rsid w:val="00B9747D"/>
    <w:rsid w:val="00B9771A"/>
    <w:rsid w:val="00B9792B"/>
    <w:rsid w:val="00B97CA1"/>
    <w:rsid w:val="00B97FE8"/>
    <w:rsid w:val="00BA0615"/>
    <w:rsid w:val="00BA067F"/>
    <w:rsid w:val="00BA08B7"/>
    <w:rsid w:val="00BA0AF5"/>
    <w:rsid w:val="00BA0C83"/>
    <w:rsid w:val="00BA0D6B"/>
    <w:rsid w:val="00BA0E74"/>
    <w:rsid w:val="00BA0F4F"/>
    <w:rsid w:val="00BA0FF9"/>
    <w:rsid w:val="00BA10FA"/>
    <w:rsid w:val="00BA138D"/>
    <w:rsid w:val="00BA14EA"/>
    <w:rsid w:val="00BA14FB"/>
    <w:rsid w:val="00BA150F"/>
    <w:rsid w:val="00BA15A2"/>
    <w:rsid w:val="00BA1876"/>
    <w:rsid w:val="00BA18E7"/>
    <w:rsid w:val="00BA19B9"/>
    <w:rsid w:val="00BA1D1C"/>
    <w:rsid w:val="00BA1D23"/>
    <w:rsid w:val="00BA2298"/>
    <w:rsid w:val="00BA22BD"/>
    <w:rsid w:val="00BA25DA"/>
    <w:rsid w:val="00BA2C24"/>
    <w:rsid w:val="00BA2F1F"/>
    <w:rsid w:val="00BA2F4D"/>
    <w:rsid w:val="00BA3134"/>
    <w:rsid w:val="00BA35BB"/>
    <w:rsid w:val="00BA3684"/>
    <w:rsid w:val="00BA3744"/>
    <w:rsid w:val="00BA37B9"/>
    <w:rsid w:val="00BA386B"/>
    <w:rsid w:val="00BA3C3F"/>
    <w:rsid w:val="00BA408A"/>
    <w:rsid w:val="00BA440E"/>
    <w:rsid w:val="00BA4590"/>
    <w:rsid w:val="00BA45B2"/>
    <w:rsid w:val="00BA4780"/>
    <w:rsid w:val="00BA4E15"/>
    <w:rsid w:val="00BA4E2D"/>
    <w:rsid w:val="00BA4FF4"/>
    <w:rsid w:val="00BA512C"/>
    <w:rsid w:val="00BA5354"/>
    <w:rsid w:val="00BA5633"/>
    <w:rsid w:val="00BA5635"/>
    <w:rsid w:val="00BA58C7"/>
    <w:rsid w:val="00BA5FB9"/>
    <w:rsid w:val="00BA634C"/>
    <w:rsid w:val="00BA63BC"/>
    <w:rsid w:val="00BA647E"/>
    <w:rsid w:val="00BA65B9"/>
    <w:rsid w:val="00BA67C0"/>
    <w:rsid w:val="00BA6915"/>
    <w:rsid w:val="00BA6942"/>
    <w:rsid w:val="00BA6A7D"/>
    <w:rsid w:val="00BA6B31"/>
    <w:rsid w:val="00BA6B39"/>
    <w:rsid w:val="00BA6EEB"/>
    <w:rsid w:val="00BA71AC"/>
    <w:rsid w:val="00BA7226"/>
    <w:rsid w:val="00BA751C"/>
    <w:rsid w:val="00BA75F8"/>
    <w:rsid w:val="00BA777A"/>
    <w:rsid w:val="00BA793A"/>
    <w:rsid w:val="00BA7ACF"/>
    <w:rsid w:val="00BA7B4E"/>
    <w:rsid w:val="00BA7CD2"/>
    <w:rsid w:val="00BA7E26"/>
    <w:rsid w:val="00BA7E73"/>
    <w:rsid w:val="00BA7F03"/>
    <w:rsid w:val="00BB012A"/>
    <w:rsid w:val="00BB0783"/>
    <w:rsid w:val="00BB079B"/>
    <w:rsid w:val="00BB07D5"/>
    <w:rsid w:val="00BB0A00"/>
    <w:rsid w:val="00BB0A24"/>
    <w:rsid w:val="00BB0A82"/>
    <w:rsid w:val="00BB0D1D"/>
    <w:rsid w:val="00BB0D33"/>
    <w:rsid w:val="00BB0E9A"/>
    <w:rsid w:val="00BB1086"/>
    <w:rsid w:val="00BB1336"/>
    <w:rsid w:val="00BB13E5"/>
    <w:rsid w:val="00BB14AA"/>
    <w:rsid w:val="00BB14CC"/>
    <w:rsid w:val="00BB16CB"/>
    <w:rsid w:val="00BB1703"/>
    <w:rsid w:val="00BB18DA"/>
    <w:rsid w:val="00BB1947"/>
    <w:rsid w:val="00BB19D7"/>
    <w:rsid w:val="00BB1A23"/>
    <w:rsid w:val="00BB1CB3"/>
    <w:rsid w:val="00BB2063"/>
    <w:rsid w:val="00BB21C7"/>
    <w:rsid w:val="00BB225B"/>
    <w:rsid w:val="00BB2304"/>
    <w:rsid w:val="00BB24B2"/>
    <w:rsid w:val="00BB25A5"/>
    <w:rsid w:val="00BB2635"/>
    <w:rsid w:val="00BB2A64"/>
    <w:rsid w:val="00BB2B6F"/>
    <w:rsid w:val="00BB2DB1"/>
    <w:rsid w:val="00BB2EEC"/>
    <w:rsid w:val="00BB30D1"/>
    <w:rsid w:val="00BB316A"/>
    <w:rsid w:val="00BB32E1"/>
    <w:rsid w:val="00BB34AC"/>
    <w:rsid w:val="00BB35E0"/>
    <w:rsid w:val="00BB3819"/>
    <w:rsid w:val="00BB3966"/>
    <w:rsid w:val="00BB3A0C"/>
    <w:rsid w:val="00BB3AE7"/>
    <w:rsid w:val="00BB3BDE"/>
    <w:rsid w:val="00BB3CA0"/>
    <w:rsid w:val="00BB3F2C"/>
    <w:rsid w:val="00BB4086"/>
    <w:rsid w:val="00BB4257"/>
    <w:rsid w:val="00BB45B0"/>
    <w:rsid w:val="00BB4627"/>
    <w:rsid w:val="00BB466D"/>
    <w:rsid w:val="00BB48AD"/>
    <w:rsid w:val="00BB4A5F"/>
    <w:rsid w:val="00BB4B0C"/>
    <w:rsid w:val="00BB4FA5"/>
    <w:rsid w:val="00BB553E"/>
    <w:rsid w:val="00BB57B5"/>
    <w:rsid w:val="00BB61EB"/>
    <w:rsid w:val="00BB637A"/>
    <w:rsid w:val="00BB648B"/>
    <w:rsid w:val="00BB664F"/>
    <w:rsid w:val="00BB6791"/>
    <w:rsid w:val="00BB67BE"/>
    <w:rsid w:val="00BB6B89"/>
    <w:rsid w:val="00BB6BD0"/>
    <w:rsid w:val="00BB6CA2"/>
    <w:rsid w:val="00BB6EAB"/>
    <w:rsid w:val="00BB7115"/>
    <w:rsid w:val="00BB72EC"/>
    <w:rsid w:val="00BB780E"/>
    <w:rsid w:val="00BB7871"/>
    <w:rsid w:val="00BB78A9"/>
    <w:rsid w:val="00BB7DA9"/>
    <w:rsid w:val="00BB7DF2"/>
    <w:rsid w:val="00BB7ED2"/>
    <w:rsid w:val="00BB7FAE"/>
    <w:rsid w:val="00BB7FC5"/>
    <w:rsid w:val="00BC01CF"/>
    <w:rsid w:val="00BC03A5"/>
    <w:rsid w:val="00BC0427"/>
    <w:rsid w:val="00BC06A6"/>
    <w:rsid w:val="00BC0823"/>
    <w:rsid w:val="00BC108C"/>
    <w:rsid w:val="00BC1232"/>
    <w:rsid w:val="00BC1419"/>
    <w:rsid w:val="00BC14AF"/>
    <w:rsid w:val="00BC150A"/>
    <w:rsid w:val="00BC1552"/>
    <w:rsid w:val="00BC15D0"/>
    <w:rsid w:val="00BC1790"/>
    <w:rsid w:val="00BC18A3"/>
    <w:rsid w:val="00BC18EF"/>
    <w:rsid w:val="00BC19EF"/>
    <w:rsid w:val="00BC1ADC"/>
    <w:rsid w:val="00BC1C66"/>
    <w:rsid w:val="00BC1F13"/>
    <w:rsid w:val="00BC2013"/>
    <w:rsid w:val="00BC2113"/>
    <w:rsid w:val="00BC2263"/>
    <w:rsid w:val="00BC2297"/>
    <w:rsid w:val="00BC23A3"/>
    <w:rsid w:val="00BC265E"/>
    <w:rsid w:val="00BC2665"/>
    <w:rsid w:val="00BC28A4"/>
    <w:rsid w:val="00BC28B3"/>
    <w:rsid w:val="00BC2967"/>
    <w:rsid w:val="00BC2C16"/>
    <w:rsid w:val="00BC2DDD"/>
    <w:rsid w:val="00BC30A3"/>
    <w:rsid w:val="00BC31A7"/>
    <w:rsid w:val="00BC33F8"/>
    <w:rsid w:val="00BC3521"/>
    <w:rsid w:val="00BC3B12"/>
    <w:rsid w:val="00BC3C74"/>
    <w:rsid w:val="00BC4068"/>
    <w:rsid w:val="00BC4508"/>
    <w:rsid w:val="00BC4523"/>
    <w:rsid w:val="00BC460C"/>
    <w:rsid w:val="00BC4646"/>
    <w:rsid w:val="00BC46F4"/>
    <w:rsid w:val="00BC4AEE"/>
    <w:rsid w:val="00BC4B85"/>
    <w:rsid w:val="00BC4D88"/>
    <w:rsid w:val="00BC5327"/>
    <w:rsid w:val="00BC585A"/>
    <w:rsid w:val="00BC58A1"/>
    <w:rsid w:val="00BC592A"/>
    <w:rsid w:val="00BC5A09"/>
    <w:rsid w:val="00BC5A38"/>
    <w:rsid w:val="00BC5C23"/>
    <w:rsid w:val="00BC5C2C"/>
    <w:rsid w:val="00BC5C78"/>
    <w:rsid w:val="00BC5C7C"/>
    <w:rsid w:val="00BC5CF7"/>
    <w:rsid w:val="00BC5E4D"/>
    <w:rsid w:val="00BC5E71"/>
    <w:rsid w:val="00BC5EA3"/>
    <w:rsid w:val="00BC5EFB"/>
    <w:rsid w:val="00BC5F7D"/>
    <w:rsid w:val="00BC6234"/>
    <w:rsid w:val="00BC6512"/>
    <w:rsid w:val="00BC65DC"/>
    <w:rsid w:val="00BC66CC"/>
    <w:rsid w:val="00BC688C"/>
    <w:rsid w:val="00BC69E1"/>
    <w:rsid w:val="00BC6B0C"/>
    <w:rsid w:val="00BC6CF9"/>
    <w:rsid w:val="00BC6D78"/>
    <w:rsid w:val="00BC6DB5"/>
    <w:rsid w:val="00BC6E27"/>
    <w:rsid w:val="00BC6E43"/>
    <w:rsid w:val="00BC6E7D"/>
    <w:rsid w:val="00BC7151"/>
    <w:rsid w:val="00BC736C"/>
    <w:rsid w:val="00BC7454"/>
    <w:rsid w:val="00BC7564"/>
    <w:rsid w:val="00BC76B3"/>
    <w:rsid w:val="00BC7817"/>
    <w:rsid w:val="00BC7C31"/>
    <w:rsid w:val="00BC7CFF"/>
    <w:rsid w:val="00BC7DAD"/>
    <w:rsid w:val="00BC7E65"/>
    <w:rsid w:val="00BD016E"/>
    <w:rsid w:val="00BD024A"/>
    <w:rsid w:val="00BD02D4"/>
    <w:rsid w:val="00BD04A5"/>
    <w:rsid w:val="00BD062F"/>
    <w:rsid w:val="00BD0A78"/>
    <w:rsid w:val="00BD0B19"/>
    <w:rsid w:val="00BD0C33"/>
    <w:rsid w:val="00BD0E0E"/>
    <w:rsid w:val="00BD0F49"/>
    <w:rsid w:val="00BD11AE"/>
    <w:rsid w:val="00BD1294"/>
    <w:rsid w:val="00BD1427"/>
    <w:rsid w:val="00BD143C"/>
    <w:rsid w:val="00BD1478"/>
    <w:rsid w:val="00BD14FB"/>
    <w:rsid w:val="00BD15E9"/>
    <w:rsid w:val="00BD1646"/>
    <w:rsid w:val="00BD19E5"/>
    <w:rsid w:val="00BD1DDF"/>
    <w:rsid w:val="00BD2341"/>
    <w:rsid w:val="00BD240C"/>
    <w:rsid w:val="00BD2479"/>
    <w:rsid w:val="00BD249B"/>
    <w:rsid w:val="00BD2535"/>
    <w:rsid w:val="00BD2538"/>
    <w:rsid w:val="00BD2651"/>
    <w:rsid w:val="00BD271B"/>
    <w:rsid w:val="00BD2741"/>
    <w:rsid w:val="00BD2807"/>
    <w:rsid w:val="00BD2A86"/>
    <w:rsid w:val="00BD2CCD"/>
    <w:rsid w:val="00BD2E15"/>
    <w:rsid w:val="00BD2FBA"/>
    <w:rsid w:val="00BD3062"/>
    <w:rsid w:val="00BD3090"/>
    <w:rsid w:val="00BD30BE"/>
    <w:rsid w:val="00BD3166"/>
    <w:rsid w:val="00BD3278"/>
    <w:rsid w:val="00BD3370"/>
    <w:rsid w:val="00BD33DC"/>
    <w:rsid w:val="00BD350D"/>
    <w:rsid w:val="00BD37B5"/>
    <w:rsid w:val="00BD3805"/>
    <w:rsid w:val="00BD39E5"/>
    <w:rsid w:val="00BD39F2"/>
    <w:rsid w:val="00BD3B98"/>
    <w:rsid w:val="00BD3E56"/>
    <w:rsid w:val="00BD408E"/>
    <w:rsid w:val="00BD40CC"/>
    <w:rsid w:val="00BD41C7"/>
    <w:rsid w:val="00BD448A"/>
    <w:rsid w:val="00BD47AD"/>
    <w:rsid w:val="00BD4AC8"/>
    <w:rsid w:val="00BD4D12"/>
    <w:rsid w:val="00BD4E05"/>
    <w:rsid w:val="00BD4F7F"/>
    <w:rsid w:val="00BD512B"/>
    <w:rsid w:val="00BD529C"/>
    <w:rsid w:val="00BD590E"/>
    <w:rsid w:val="00BD5FCC"/>
    <w:rsid w:val="00BD603F"/>
    <w:rsid w:val="00BD62BA"/>
    <w:rsid w:val="00BD631A"/>
    <w:rsid w:val="00BD64DF"/>
    <w:rsid w:val="00BD6593"/>
    <w:rsid w:val="00BD68DF"/>
    <w:rsid w:val="00BD6C68"/>
    <w:rsid w:val="00BD73F4"/>
    <w:rsid w:val="00BD778C"/>
    <w:rsid w:val="00BD78F7"/>
    <w:rsid w:val="00BD7A94"/>
    <w:rsid w:val="00BD7AA8"/>
    <w:rsid w:val="00BD7B76"/>
    <w:rsid w:val="00BD7CC4"/>
    <w:rsid w:val="00BE0140"/>
    <w:rsid w:val="00BE0297"/>
    <w:rsid w:val="00BE057D"/>
    <w:rsid w:val="00BE0A01"/>
    <w:rsid w:val="00BE0A43"/>
    <w:rsid w:val="00BE0A6F"/>
    <w:rsid w:val="00BE0D96"/>
    <w:rsid w:val="00BE0DBD"/>
    <w:rsid w:val="00BE0ED2"/>
    <w:rsid w:val="00BE0FB5"/>
    <w:rsid w:val="00BE1098"/>
    <w:rsid w:val="00BE116C"/>
    <w:rsid w:val="00BE13E6"/>
    <w:rsid w:val="00BE156C"/>
    <w:rsid w:val="00BE1922"/>
    <w:rsid w:val="00BE1A49"/>
    <w:rsid w:val="00BE1BFD"/>
    <w:rsid w:val="00BE1C65"/>
    <w:rsid w:val="00BE1FC9"/>
    <w:rsid w:val="00BE200F"/>
    <w:rsid w:val="00BE2056"/>
    <w:rsid w:val="00BE20F1"/>
    <w:rsid w:val="00BE2186"/>
    <w:rsid w:val="00BE222C"/>
    <w:rsid w:val="00BE22BC"/>
    <w:rsid w:val="00BE22D3"/>
    <w:rsid w:val="00BE29BB"/>
    <w:rsid w:val="00BE2A73"/>
    <w:rsid w:val="00BE2AC1"/>
    <w:rsid w:val="00BE2E10"/>
    <w:rsid w:val="00BE2EFE"/>
    <w:rsid w:val="00BE30BB"/>
    <w:rsid w:val="00BE3216"/>
    <w:rsid w:val="00BE3372"/>
    <w:rsid w:val="00BE35E7"/>
    <w:rsid w:val="00BE36ED"/>
    <w:rsid w:val="00BE374E"/>
    <w:rsid w:val="00BE3A5E"/>
    <w:rsid w:val="00BE3EE0"/>
    <w:rsid w:val="00BE3F78"/>
    <w:rsid w:val="00BE3FEF"/>
    <w:rsid w:val="00BE41D1"/>
    <w:rsid w:val="00BE426B"/>
    <w:rsid w:val="00BE4289"/>
    <w:rsid w:val="00BE45F8"/>
    <w:rsid w:val="00BE480E"/>
    <w:rsid w:val="00BE49A0"/>
    <w:rsid w:val="00BE4AC5"/>
    <w:rsid w:val="00BE4B04"/>
    <w:rsid w:val="00BE4F8C"/>
    <w:rsid w:val="00BE5244"/>
    <w:rsid w:val="00BE579B"/>
    <w:rsid w:val="00BE5A1F"/>
    <w:rsid w:val="00BE5C37"/>
    <w:rsid w:val="00BE5D85"/>
    <w:rsid w:val="00BE5DFE"/>
    <w:rsid w:val="00BE5E69"/>
    <w:rsid w:val="00BE5ECD"/>
    <w:rsid w:val="00BE5F62"/>
    <w:rsid w:val="00BE6327"/>
    <w:rsid w:val="00BE6546"/>
    <w:rsid w:val="00BE67B8"/>
    <w:rsid w:val="00BE6926"/>
    <w:rsid w:val="00BE6E9C"/>
    <w:rsid w:val="00BE6F69"/>
    <w:rsid w:val="00BE6FBD"/>
    <w:rsid w:val="00BE7107"/>
    <w:rsid w:val="00BE75E6"/>
    <w:rsid w:val="00BE75F3"/>
    <w:rsid w:val="00BE7687"/>
    <w:rsid w:val="00BE7695"/>
    <w:rsid w:val="00BE7D6D"/>
    <w:rsid w:val="00BE7E24"/>
    <w:rsid w:val="00BE7E3B"/>
    <w:rsid w:val="00BF004C"/>
    <w:rsid w:val="00BF01B2"/>
    <w:rsid w:val="00BF0AE2"/>
    <w:rsid w:val="00BF0CC7"/>
    <w:rsid w:val="00BF0CF6"/>
    <w:rsid w:val="00BF1041"/>
    <w:rsid w:val="00BF1107"/>
    <w:rsid w:val="00BF12FF"/>
    <w:rsid w:val="00BF135E"/>
    <w:rsid w:val="00BF1AB3"/>
    <w:rsid w:val="00BF1EF7"/>
    <w:rsid w:val="00BF207D"/>
    <w:rsid w:val="00BF2188"/>
    <w:rsid w:val="00BF2378"/>
    <w:rsid w:val="00BF2925"/>
    <w:rsid w:val="00BF294C"/>
    <w:rsid w:val="00BF2AA5"/>
    <w:rsid w:val="00BF2CC6"/>
    <w:rsid w:val="00BF2CE8"/>
    <w:rsid w:val="00BF305A"/>
    <w:rsid w:val="00BF3313"/>
    <w:rsid w:val="00BF34EE"/>
    <w:rsid w:val="00BF350F"/>
    <w:rsid w:val="00BF3861"/>
    <w:rsid w:val="00BF3A09"/>
    <w:rsid w:val="00BF402F"/>
    <w:rsid w:val="00BF41F0"/>
    <w:rsid w:val="00BF42CE"/>
    <w:rsid w:val="00BF42FC"/>
    <w:rsid w:val="00BF44C5"/>
    <w:rsid w:val="00BF45A6"/>
    <w:rsid w:val="00BF4605"/>
    <w:rsid w:val="00BF4652"/>
    <w:rsid w:val="00BF4785"/>
    <w:rsid w:val="00BF48A3"/>
    <w:rsid w:val="00BF4B47"/>
    <w:rsid w:val="00BF4CCF"/>
    <w:rsid w:val="00BF510C"/>
    <w:rsid w:val="00BF5111"/>
    <w:rsid w:val="00BF5126"/>
    <w:rsid w:val="00BF540E"/>
    <w:rsid w:val="00BF5437"/>
    <w:rsid w:val="00BF55E9"/>
    <w:rsid w:val="00BF562A"/>
    <w:rsid w:val="00BF58AB"/>
    <w:rsid w:val="00BF5CD7"/>
    <w:rsid w:val="00BF5DD5"/>
    <w:rsid w:val="00BF5F4A"/>
    <w:rsid w:val="00BF669D"/>
    <w:rsid w:val="00BF66B2"/>
    <w:rsid w:val="00BF69D1"/>
    <w:rsid w:val="00BF6CE3"/>
    <w:rsid w:val="00BF6E48"/>
    <w:rsid w:val="00BF6F48"/>
    <w:rsid w:val="00BF734E"/>
    <w:rsid w:val="00BF73B9"/>
    <w:rsid w:val="00BF749A"/>
    <w:rsid w:val="00BF75E9"/>
    <w:rsid w:val="00BF7676"/>
    <w:rsid w:val="00BF76C0"/>
    <w:rsid w:val="00BF77BD"/>
    <w:rsid w:val="00BF78C8"/>
    <w:rsid w:val="00BF7994"/>
    <w:rsid w:val="00BF7A40"/>
    <w:rsid w:val="00BF7B1A"/>
    <w:rsid w:val="00BF7CD3"/>
    <w:rsid w:val="00BF7D5C"/>
    <w:rsid w:val="00BF7F53"/>
    <w:rsid w:val="00C0013E"/>
    <w:rsid w:val="00C004C1"/>
    <w:rsid w:val="00C005B0"/>
    <w:rsid w:val="00C0062F"/>
    <w:rsid w:val="00C00837"/>
    <w:rsid w:val="00C008C9"/>
    <w:rsid w:val="00C00A27"/>
    <w:rsid w:val="00C00C85"/>
    <w:rsid w:val="00C00CC5"/>
    <w:rsid w:val="00C00E80"/>
    <w:rsid w:val="00C01061"/>
    <w:rsid w:val="00C01119"/>
    <w:rsid w:val="00C0122E"/>
    <w:rsid w:val="00C01523"/>
    <w:rsid w:val="00C0154E"/>
    <w:rsid w:val="00C0179E"/>
    <w:rsid w:val="00C01851"/>
    <w:rsid w:val="00C01B3A"/>
    <w:rsid w:val="00C01B77"/>
    <w:rsid w:val="00C01D5C"/>
    <w:rsid w:val="00C020C5"/>
    <w:rsid w:val="00C0217D"/>
    <w:rsid w:val="00C021A9"/>
    <w:rsid w:val="00C0232C"/>
    <w:rsid w:val="00C024D4"/>
    <w:rsid w:val="00C02620"/>
    <w:rsid w:val="00C02807"/>
    <w:rsid w:val="00C02881"/>
    <w:rsid w:val="00C028AB"/>
    <w:rsid w:val="00C02D4A"/>
    <w:rsid w:val="00C02DB4"/>
    <w:rsid w:val="00C02FD6"/>
    <w:rsid w:val="00C03063"/>
    <w:rsid w:val="00C033CF"/>
    <w:rsid w:val="00C034FF"/>
    <w:rsid w:val="00C03675"/>
    <w:rsid w:val="00C0383D"/>
    <w:rsid w:val="00C03A8E"/>
    <w:rsid w:val="00C03B3D"/>
    <w:rsid w:val="00C03B98"/>
    <w:rsid w:val="00C04109"/>
    <w:rsid w:val="00C043B1"/>
    <w:rsid w:val="00C04468"/>
    <w:rsid w:val="00C04689"/>
    <w:rsid w:val="00C046E9"/>
    <w:rsid w:val="00C0489D"/>
    <w:rsid w:val="00C04A53"/>
    <w:rsid w:val="00C04B05"/>
    <w:rsid w:val="00C04EE7"/>
    <w:rsid w:val="00C04F77"/>
    <w:rsid w:val="00C059EB"/>
    <w:rsid w:val="00C05B35"/>
    <w:rsid w:val="00C05E41"/>
    <w:rsid w:val="00C061AA"/>
    <w:rsid w:val="00C061FE"/>
    <w:rsid w:val="00C0647F"/>
    <w:rsid w:val="00C06706"/>
    <w:rsid w:val="00C0689B"/>
    <w:rsid w:val="00C06923"/>
    <w:rsid w:val="00C069F5"/>
    <w:rsid w:val="00C06AE5"/>
    <w:rsid w:val="00C06D2D"/>
    <w:rsid w:val="00C07034"/>
    <w:rsid w:val="00C071DC"/>
    <w:rsid w:val="00C0729D"/>
    <w:rsid w:val="00C0731B"/>
    <w:rsid w:val="00C07345"/>
    <w:rsid w:val="00C07360"/>
    <w:rsid w:val="00C073E0"/>
    <w:rsid w:val="00C07587"/>
    <w:rsid w:val="00C075DA"/>
    <w:rsid w:val="00C078A8"/>
    <w:rsid w:val="00C079E5"/>
    <w:rsid w:val="00C07FDD"/>
    <w:rsid w:val="00C100E0"/>
    <w:rsid w:val="00C101B6"/>
    <w:rsid w:val="00C10281"/>
    <w:rsid w:val="00C106DE"/>
    <w:rsid w:val="00C10DE6"/>
    <w:rsid w:val="00C11488"/>
    <w:rsid w:val="00C11496"/>
    <w:rsid w:val="00C11613"/>
    <w:rsid w:val="00C1170F"/>
    <w:rsid w:val="00C11924"/>
    <w:rsid w:val="00C11B98"/>
    <w:rsid w:val="00C11EFB"/>
    <w:rsid w:val="00C11FA8"/>
    <w:rsid w:val="00C12130"/>
    <w:rsid w:val="00C121C0"/>
    <w:rsid w:val="00C12419"/>
    <w:rsid w:val="00C12810"/>
    <w:rsid w:val="00C12921"/>
    <w:rsid w:val="00C1296A"/>
    <w:rsid w:val="00C12A5C"/>
    <w:rsid w:val="00C12BBA"/>
    <w:rsid w:val="00C12D48"/>
    <w:rsid w:val="00C12D5C"/>
    <w:rsid w:val="00C12DFE"/>
    <w:rsid w:val="00C13133"/>
    <w:rsid w:val="00C1331F"/>
    <w:rsid w:val="00C13523"/>
    <w:rsid w:val="00C135B5"/>
    <w:rsid w:val="00C1369F"/>
    <w:rsid w:val="00C13C26"/>
    <w:rsid w:val="00C13E05"/>
    <w:rsid w:val="00C13EBD"/>
    <w:rsid w:val="00C1412B"/>
    <w:rsid w:val="00C1415B"/>
    <w:rsid w:val="00C1431A"/>
    <w:rsid w:val="00C1453F"/>
    <w:rsid w:val="00C14593"/>
    <w:rsid w:val="00C14C05"/>
    <w:rsid w:val="00C14DB2"/>
    <w:rsid w:val="00C150C0"/>
    <w:rsid w:val="00C15144"/>
    <w:rsid w:val="00C154FE"/>
    <w:rsid w:val="00C15589"/>
    <w:rsid w:val="00C15723"/>
    <w:rsid w:val="00C1596F"/>
    <w:rsid w:val="00C15A55"/>
    <w:rsid w:val="00C15A6A"/>
    <w:rsid w:val="00C15B52"/>
    <w:rsid w:val="00C15C53"/>
    <w:rsid w:val="00C15CF1"/>
    <w:rsid w:val="00C16119"/>
    <w:rsid w:val="00C1617C"/>
    <w:rsid w:val="00C16285"/>
    <w:rsid w:val="00C16326"/>
    <w:rsid w:val="00C16386"/>
    <w:rsid w:val="00C16565"/>
    <w:rsid w:val="00C16BD5"/>
    <w:rsid w:val="00C16F0F"/>
    <w:rsid w:val="00C170A5"/>
    <w:rsid w:val="00C170B6"/>
    <w:rsid w:val="00C17243"/>
    <w:rsid w:val="00C1734A"/>
    <w:rsid w:val="00C1745F"/>
    <w:rsid w:val="00C1759E"/>
    <w:rsid w:val="00C176D6"/>
    <w:rsid w:val="00C17A50"/>
    <w:rsid w:val="00C17B23"/>
    <w:rsid w:val="00C20445"/>
    <w:rsid w:val="00C2045D"/>
    <w:rsid w:val="00C208F2"/>
    <w:rsid w:val="00C20A20"/>
    <w:rsid w:val="00C20D54"/>
    <w:rsid w:val="00C210C9"/>
    <w:rsid w:val="00C211C4"/>
    <w:rsid w:val="00C211DE"/>
    <w:rsid w:val="00C21314"/>
    <w:rsid w:val="00C2133A"/>
    <w:rsid w:val="00C2133E"/>
    <w:rsid w:val="00C21388"/>
    <w:rsid w:val="00C21439"/>
    <w:rsid w:val="00C2189E"/>
    <w:rsid w:val="00C2196C"/>
    <w:rsid w:val="00C21FB3"/>
    <w:rsid w:val="00C221EF"/>
    <w:rsid w:val="00C22677"/>
    <w:rsid w:val="00C22778"/>
    <w:rsid w:val="00C23056"/>
    <w:rsid w:val="00C23145"/>
    <w:rsid w:val="00C233DF"/>
    <w:rsid w:val="00C2347C"/>
    <w:rsid w:val="00C237B9"/>
    <w:rsid w:val="00C23C0C"/>
    <w:rsid w:val="00C23CAF"/>
    <w:rsid w:val="00C23CC4"/>
    <w:rsid w:val="00C23CD0"/>
    <w:rsid w:val="00C23D30"/>
    <w:rsid w:val="00C23DA1"/>
    <w:rsid w:val="00C23E8F"/>
    <w:rsid w:val="00C2406B"/>
    <w:rsid w:val="00C24519"/>
    <w:rsid w:val="00C24598"/>
    <w:rsid w:val="00C2465C"/>
    <w:rsid w:val="00C24748"/>
    <w:rsid w:val="00C24A95"/>
    <w:rsid w:val="00C24B83"/>
    <w:rsid w:val="00C24C0C"/>
    <w:rsid w:val="00C24E7F"/>
    <w:rsid w:val="00C24ED8"/>
    <w:rsid w:val="00C251C3"/>
    <w:rsid w:val="00C253DB"/>
    <w:rsid w:val="00C25612"/>
    <w:rsid w:val="00C256EC"/>
    <w:rsid w:val="00C25927"/>
    <w:rsid w:val="00C259DD"/>
    <w:rsid w:val="00C259E5"/>
    <w:rsid w:val="00C260A3"/>
    <w:rsid w:val="00C26180"/>
    <w:rsid w:val="00C2623C"/>
    <w:rsid w:val="00C264A3"/>
    <w:rsid w:val="00C26575"/>
    <w:rsid w:val="00C26997"/>
    <w:rsid w:val="00C26D18"/>
    <w:rsid w:val="00C26EBA"/>
    <w:rsid w:val="00C26F8D"/>
    <w:rsid w:val="00C27235"/>
    <w:rsid w:val="00C275E3"/>
    <w:rsid w:val="00C2776D"/>
    <w:rsid w:val="00C27859"/>
    <w:rsid w:val="00C2791E"/>
    <w:rsid w:val="00C27A76"/>
    <w:rsid w:val="00C27AD8"/>
    <w:rsid w:val="00C300B9"/>
    <w:rsid w:val="00C300D8"/>
    <w:rsid w:val="00C30196"/>
    <w:rsid w:val="00C302CC"/>
    <w:rsid w:val="00C303F9"/>
    <w:rsid w:val="00C305B8"/>
    <w:rsid w:val="00C305DF"/>
    <w:rsid w:val="00C3077C"/>
    <w:rsid w:val="00C30889"/>
    <w:rsid w:val="00C30E5B"/>
    <w:rsid w:val="00C310E3"/>
    <w:rsid w:val="00C31326"/>
    <w:rsid w:val="00C3163A"/>
    <w:rsid w:val="00C3169D"/>
    <w:rsid w:val="00C3191E"/>
    <w:rsid w:val="00C31BAD"/>
    <w:rsid w:val="00C31BE3"/>
    <w:rsid w:val="00C31D98"/>
    <w:rsid w:val="00C32638"/>
    <w:rsid w:val="00C328FE"/>
    <w:rsid w:val="00C32BB6"/>
    <w:rsid w:val="00C32CA9"/>
    <w:rsid w:val="00C32E64"/>
    <w:rsid w:val="00C32EA3"/>
    <w:rsid w:val="00C32FB5"/>
    <w:rsid w:val="00C3300A"/>
    <w:rsid w:val="00C33369"/>
    <w:rsid w:val="00C33777"/>
    <w:rsid w:val="00C33799"/>
    <w:rsid w:val="00C33E74"/>
    <w:rsid w:val="00C33F6D"/>
    <w:rsid w:val="00C34269"/>
    <w:rsid w:val="00C342BF"/>
    <w:rsid w:val="00C34496"/>
    <w:rsid w:val="00C3468D"/>
    <w:rsid w:val="00C34866"/>
    <w:rsid w:val="00C348DF"/>
    <w:rsid w:val="00C349FD"/>
    <w:rsid w:val="00C34A2A"/>
    <w:rsid w:val="00C34A63"/>
    <w:rsid w:val="00C34B14"/>
    <w:rsid w:val="00C34EAA"/>
    <w:rsid w:val="00C34EF5"/>
    <w:rsid w:val="00C3508A"/>
    <w:rsid w:val="00C352BF"/>
    <w:rsid w:val="00C35413"/>
    <w:rsid w:val="00C35797"/>
    <w:rsid w:val="00C358E8"/>
    <w:rsid w:val="00C35AD0"/>
    <w:rsid w:val="00C35C3C"/>
    <w:rsid w:val="00C35D41"/>
    <w:rsid w:val="00C3607B"/>
    <w:rsid w:val="00C360FC"/>
    <w:rsid w:val="00C36121"/>
    <w:rsid w:val="00C36230"/>
    <w:rsid w:val="00C3633E"/>
    <w:rsid w:val="00C3649A"/>
    <w:rsid w:val="00C364D6"/>
    <w:rsid w:val="00C365FF"/>
    <w:rsid w:val="00C367F1"/>
    <w:rsid w:val="00C36A50"/>
    <w:rsid w:val="00C3733D"/>
    <w:rsid w:val="00C3741B"/>
    <w:rsid w:val="00C37622"/>
    <w:rsid w:val="00C37743"/>
    <w:rsid w:val="00C37C9C"/>
    <w:rsid w:val="00C37CF5"/>
    <w:rsid w:val="00C37F8D"/>
    <w:rsid w:val="00C37FED"/>
    <w:rsid w:val="00C4002B"/>
    <w:rsid w:val="00C40165"/>
    <w:rsid w:val="00C404C1"/>
    <w:rsid w:val="00C405DA"/>
    <w:rsid w:val="00C4067E"/>
    <w:rsid w:val="00C40831"/>
    <w:rsid w:val="00C40A42"/>
    <w:rsid w:val="00C40C65"/>
    <w:rsid w:val="00C40C86"/>
    <w:rsid w:val="00C40D91"/>
    <w:rsid w:val="00C41092"/>
    <w:rsid w:val="00C411B5"/>
    <w:rsid w:val="00C411EC"/>
    <w:rsid w:val="00C41240"/>
    <w:rsid w:val="00C41596"/>
    <w:rsid w:val="00C415BE"/>
    <w:rsid w:val="00C418CF"/>
    <w:rsid w:val="00C4195F"/>
    <w:rsid w:val="00C41989"/>
    <w:rsid w:val="00C41ABE"/>
    <w:rsid w:val="00C41F09"/>
    <w:rsid w:val="00C41F4E"/>
    <w:rsid w:val="00C4203F"/>
    <w:rsid w:val="00C42081"/>
    <w:rsid w:val="00C4220A"/>
    <w:rsid w:val="00C4232F"/>
    <w:rsid w:val="00C42368"/>
    <w:rsid w:val="00C42529"/>
    <w:rsid w:val="00C4256D"/>
    <w:rsid w:val="00C425E5"/>
    <w:rsid w:val="00C426EA"/>
    <w:rsid w:val="00C4273A"/>
    <w:rsid w:val="00C427BB"/>
    <w:rsid w:val="00C42986"/>
    <w:rsid w:val="00C42A26"/>
    <w:rsid w:val="00C42C0A"/>
    <w:rsid w:val="00C42D06"/>
    <w:rsid w:val="00C43142"/>
    <w:rsid w:val="00C432E7"/>
    <w:rsid w:val="00C432F7"/>
    <w:rsid w:val="00C433AA"/>
    <w:rsid w:val="00C4344F"/>
    <w:rsid w:val="00C437B5"/>
    <w:rsid w:val="00C43B75"/>
    <w:rsid w:val="00C43D7B"/>
    <w:rsid w:val="00C43F4D"/>
    <w:rsid w:val="00C440F2"/>
    <w:rsid w:val="00C44434"/>
    <w:rsid w:val="00C44534"/>
    <w:rsid w:val="00C445E7"/>
    <w:rsid w:val="00C44705"/>
    <w:rsid w:val="00C449A6"/>
    <w:rsid w:val="00C449C2"/>
    <w:rsid w:val="00C44A55"/>
    <w:rsid w:val="00C44AE1"/>
    <w:rsid w:val="00C44D35"/>
    <w:rsid w:val="00C44F60"/>
    <w:rsid w:val="00C44FD4"/>
    <w:rsid w:val="00C45011"/>
    <w:rsid w:val="00C45653"/>
    <w:rsid w:val="00C4566D"/>
    <w:rsid w:val="00C4599D"/>
    <w:rsid w:val="00C45B00"/>
    <w:rsid w:val="00C45B1F"/>
    <w:rsid w:val="00C45CD2"/>
    <w:rsid w:val="00C46103"/>
    <w:rsid w:val="00C46116"/>
    <w:rsid w:val="00C46343"/>
    <w:rsid w:val="00C4661B"/>
    <w:rsid w:val="00C46663"/>
    <w:rsid w:val="00C46AF5"/>
    <w:rsid w:val="00C46CBB"/>
    <w:rsid w:val="00C46F10"/>
    <w:rsid w:val="00C46FDF"/>
    <w:rsid w:val="00C471CA"/>
    <w:rsid w:val="00C474C3"/>
    <w:rsid w:val="00C475C5"/>
    <w:rsid w:val="00C47654"/>
    <w:rsid w:val="00C477DC"/>
    <w:rsid w:val="00C47AB0"/>
    <w:rsid w:val="00C47B3C"/>
    <w:rsid w:val="00C47DFC"/>
    <w:rsid w:val="00C50041"/>
    <w:rsid w:val="00C5007A"/>
    <w:rsid w:val="00C500D1"/>
    <w:rsid w:val="00C502BE"/>
    <w:rsid w:val="00C503FA"/>
    <w:rsid w:val="00C509E5"/>
    <w:rsid w:val="00C514BC"/>
    <w:rsid w:val="00C51647"/>
    <w:rsid w:val="00C5165F"/>
    <w:rsid w:val="00C5169D"/>
    <w:rsid w:val="00C51C83"/>
    <w:rsid w:val="00C51CBA"/>
    <w:rsid w:val="00C51D51"/>
    <w:rsid w:val="00C52014"/>
    <w:rsid w:val="00C521BD"/>
    <w:rsid w:val="00C521F0"/>
    <w:rsid w:val="00C52402"/>
    <w:rsid w:val="00C524B1"/>
    <w:rsid w:val="00C524F5"/>
    <w:rsid w:val="00C52623"/>
    <w:rsid w:val="00C529E5"/>
    <w:rsid w:val="00C52E72"/>
    <w:rsid w:val="00C53056"/>
    <w:rsid w:val="00C5324C"/>
    <w:rsid w:val="00C532CA"/>
    <w:rsid w:val="00C53576"/>
    <w:rsid w:val="00C535A6"/>
    <w:rsid w:val="00C5363C"/>
    <w:rsid w:val="00C536DE"/>
    <w:rsid w:val="00C53715"/>
    <w:rsid w:val="00C53E58"/>
    <w:rsid w:val="00C53EE6"/>
    <w:rsid w:val="00C53F07"/>
    <w:rsid w:val="00C54141"/>
    <w:rsid w:val="00C54184"/>
    <w:rsid w:val="00C54486"/>
    <w:rsid w:val="00C547E2"/>
    <w:rsid w:val="00C548A6"/>
    <w:rsid w:val="00C548AF"/>
    <w:rsid w:val="00C54B7D"/>
    <w:rsid w:val="00C54C9B"/>
    <w:rsid w:val="00C54D12"/>
    <w:rsid w:val="00C552D0"/>
    <w:rsid w:val="00C55352"/>
    <w:rsid w:val="00C55A3E"/>
    <w:rsid w:val="00C55A79"/>
    <w:rsid w:val="00C55AC3"/>
    <w:rsid w:val="00C55ACB"/>
    <w:rsid w:val="00C55B46"/>
    <w:rsid w:val="00C55DB1"/>
    <w:rsid w:val="00C55E00"/>
    <w:rsid w:val="00C5623E"/>
    <w:rsid w:val="00C56305"/>
    <w:rsid w:val="00C563BD"/>
    <w:rsid w:val="00C56416"/>
    <w:rsid w:val="00C565FC"/>
    <w:rsid w:val="00C567EC"/>
    <w:rsid w:val="00C569B4"/>
    <w:rsid w:val="00C56C8E"/>
    <w:rsid w:val="00C56FBC"/>
    <w:rsid w:val="00C56FCF"/>
    <w:rsid w:val="00C5726B"/>
    <w:rsid w:val="00C57313"/>
    <w:rsid w:val="00C57430"/>
    <w:rsid w:val="00C575EA"/>
    <w:rsid w:val="00C576D6"/>
    <w:rsid w:val="00C57827"/>
    <w:rsid w:val="00C57CAE"/>
    <w:rsid w:val="00C57D58"/>
    <w:rsid w:val="00C57E13"/>
    <w:rsid w:val="00C57E2F"/>
    <w:rsid w:val="00C57F58"/>
    <w:rsid w:val="00C602AC"/>
    <w:rsid w:val="00C604EB"/>
    <w:rsid w:val="00C6050B"/>
    <w:rsid w:val="00C608A4"/>
    <w:rsid w:val="00C6091C"/>
    <w:rsid w:val="00C60CD0"/>
    <w:rsid w:val="00C60E14"/>
    <w:rsid w:val="00C61158"/>
    <w:rsid w:val="00C61323"/>
    <w:rsid w:val="00C6136E"/>
    <w:rsid w:val="00C618A7"/>
    <w:rsid w:val="00C619A7"/>
    <w:rsid w:val="00C61C43"/>
    <w:rsid w:val="00C61CE2"/>
    <w:rsid w:val="00C61D1D"/>
    <w:rsid w:val="00C61E1D"/>
    <w:rsid w:val="00C61F79"/>
    <w:rsid w:val="00C6209E"/>
    <w:rsid w:val="00C62334"/>
    <w:rsid w:val="00C62571"/>
    <w:rsid w:val="00C62586"/>
    <w:rsid w:val="00C625A4"/>
    <w:rsid w:val="00C6276F"/>
    <w:rsid w:val="00C62A2D"/>
    <w:rsid w:val="00C62BB8"/>
    <w:rsid w:val="00C6305B"/>
    <w:rsid w:val="00C6323E"/>
    <w:rsid w:val="00C6339F"/>
    <w:rsid w:val="00C634F5"/>
    <w:rsid w:val="00C6357B"/>
    <w:rsid w:val="00C639C3"/>
    <w:rsid w:val="00C63C0E"/>
    <w:rsid w:val="00C63D58"/>
    <w:rsid w:val="00C64184"/>
    <w:rsid w:val="00C64354"/>
    <w:rsid w:val="00C643BA"/>
    <w:rsid w:val="00C6445E"/>
    <w:rsid w:val="00C645D5"/>
    <w:rsid w:val="00C64705"/>
    <w:rsid w:val="00C64A6C"/>
    <w:rsid w:val="00C64DA3"/>
    <w:rsid w:val="00C64F45"/>
    <w:rsid w:val="00C650B3"/>
    <w:rsid w:val="00C650D3"/>
    <w:rsid w:val="00C6512B"/>
    <w:rsid w:val="00C651F4"/>
    <w:rsid w:val="00C6522C"/>
    <w:rsid w:val="00C653E1"/>
    <w:rsid w:val="00C6591A"/>
    <w:rsid w:val="00C6591B"/>
    <w:rsid w:val="00C659B9"/>
    <w:rsid w:val="00C65CCB"/>
    <w:rsid w:val="00C65D90"/>
    <w:rsid w:val="00C65DF2"/>
    <w:rsid w:val="00C65F3C"/>
    <w:rsid w:val="00C65F64"/>
    <w:rsid w:val="00C65FF9"/>
    <w:rsid w:val="00C6608F"/>
    <w:rsid w:val="00C662AA"/>
    <w:rsid w:val="00C66350"/>
    <w:rsid w:val="00C664B3"/>
    <w:rsid w:val="00C667CB"/>
    <w:rsid w:val="00C66A56"/>
    <w:rsid w:val="00C66AB7"/>
    <w:rsid w:val="00C66AFE"/>
    <w:rsid w:val="00C66B03"/>
    <w:rsid w:val="00C66B2D"/>
    <w:rsid w:val="00C67293"/>
    <w:rsid w:val="00C67768"/>
    <w:rsid w:val="00C67A93"/>
    <w:rsid w:val="00C67F85"/>
    <w:rsid w:val="00C67FE9"/>
    <w:rsid w:val="00C70101"/>
    <w:rsid w:val="00C70247"/>
    <w:rsid w:val="00C704A3"/>
    <w:rsid w:val="00C706A7"/>
    <w:rsid w:val="00C70AEF"/>
    <w:rsid w:val="00C70DFB"/>
    <w:rsid w:val="00C70E93"/>
    <w:rsid w:val="00C7101E"/>
    <w:rsid w:val="00C71032"/>
    <w:rsid w:val="00C714C2"/>
    <w:rsid w:val="00C71AE5"/>
    <w:rsid w:val="00C71D95"/>
    <w:rsid w:val="00C71EC6"/>
    <w:rsid w:val="00C729F3"/>
    <w:rsid w:val="00C72B73"/>
    <w:rsid w:val="00C72BC7"/>
    <w:rsid w:val="00C72BF9"/>
    <w:rsid w:val="00C72CAC"/>
    <w:rsid w:val="00C72D3A"/>
    <w:rsid w:val="00C72D69"/>
    <w:rsid w:val="00C72E91"/>
    <w:rsid w:val="00C72EC8"/>
    <w:rsid w:val="00C73335"/>
    <w:rsid w:val="00C734BD"/>
    <w:rsid w:val="00C739EE"/>
    <w:rsid w:val="00C73A80"/>
    <w:rsid w:val="00C73D01"/>
    <w:rsid w:val="00C73E08"/>
    <w:rsid w:val="00C74304"/>
    <w:rsid w:val="00C74425"/>
    <w:rsid w:val="00C74427"/>
    <w:rsid w:val="00C74600"/>
    <w:rsid w:val="00C74700"/>
    <w:rsid w:val="00C747AD"/>
    <w:rsid w:val="00C74998"/>
    <w:rsid w:val="00C74A3F"/>
    <w:rsid w:val="00C74D0A"/>
    <w:rsid w:val="00C74E93"/>
    <w:rsid w:val="00C75132"/>
    <w:rsid w:val="00C751B0"/>
    <w:rsid w:val="00C75273"/>
    <w:rsid w:val="00C752A7"/>
    <w:rsid w:val="00C756BB"/>
    <w:rsid w:val="00C7599D"/>
    <w:rsid w:val="00C7644E"/>
    <w:rsid w:val="00C766B2"/>
    <w:rsid w:val="00C766C5"/>
    <w:rsid w:val="00C76989"/>
    <w:rsid w:val="00C76A62"/>
    <w:rsid w:val="00C76A9A"/>
    <w:rsid w:val="00C76B53"/>
    <w:rsid w:val="00C77063"/>
    <w:rsid w:val="00C77395"/>
    <w:rsid w:val="00C773A5"/>
    <w:rsid w:val="00C77439"/>
    <w:rsid w:val="00C77479"/>
    <w:rsid w:val="00C779A1"/>
    <w:rsid w:val="00C77CA0"/>
    <w:rsid w:val="00C77D6C"/>
    <w:rsid w:val="00C77F27"/>
    <w:rsid w:val="00C803A2"/>
    <w:rsid w:val="00C803E1"/>
    <w:rsid w:val="00C8045E"/>
    <w:rsid w:val="00C80570"/>
    <w:rsid w:val="00C80799"/>
    <w:rsid w:val="00C807C7"/>
    <w:rsid w:val="00C807FC"/>
    <w:rsid w:val="00C808B3"/>
    <w:rsid w:val="00C808D2"/>
    <w:rsid w:val="00C80CC5"/>
    <w:rsid w:val="00C80FAF"/>
    <w:rsid w:val="00C813B8"/>
    <w:rsid w:val="00C81489"/>
    <w:rsid w:val="00C81B6C"/>
    <w:rsid w:val="00C81B6F"/>
    <w:rsid w:val="00C81FE3"/>
    <w:rsid w:val="00C820C9"/>
    <w:rsid w:val="00C822AD"/>
    <w:rsid w:val="00C82320"/>
    <w:rsid w:val="00C82347"/>
    <w:rsid w:val="00C8236C"/>
    <w:rsid w:val="00C8257C"/>
    <w:rsid w:val="00C826CC"/>
    <w:rsid w:val="00C8290F"/>
    <w:rsid w:val="00C82AF8"/>
    <w:rsid w:val="00C82B48"/>
    <w:rsid w:val="00C82CF7"/>
    <w:rsid w:val="00C82DBD"/>
    <w:rsid w:val="00C83237"/>
    <w:rsid w:val="00C8324E"/>
    <w:rsid w:val="00C832D3"/>
    <w:rsid w:val="00C83341"/>
    <w:rsid w:val="00C83538"/>
    <w:rsid w:val="00C835D3"/>
    <w:rsid w:val="00C83731"/>
    <w:rsid w:val="00C83A03"/>
    <w:rsid w:val="00C83CFA"/>
    <w:rsid w:val="00C83DA3"/>
    <w:rsid w:val="00C841E5"/>
    <w:rsid w:val="00C84258"/>
    <w:rsid w:val="00C843CD"/>
    <w:rsid w:val="00C84471"/>
    <w:rsid w:val="00C84650"/>
    <w:rsid w:val="00C84EB3"/>
    <w:rsid w:val="00C8518C"/>
    <w:rsid w:val="00C854E4"/>
    <w:rsid w:val="00C8550C"/>
    <w:rsid w:val="00C85547"/>
    <w:rsid w:val="00C857DF"/>
    <w:rsid w:val="00C85D0E"/>
    <w:rsid w:val="00C86130"/>
    <w:rsid w:val="00C86C2B"/>
    <w:rsid w:val="00C86E79"/>
    <w:rsid w:val="00C86FE3"/>
    <w:rsid w:val="00C871BE"/>
    <w:rsid w:val="00C871D7"/>
    <w:rsid w:val="00C87241"/>
    <w:rsid w:val="00C87248"/>
    <w:rsid w:val="00C872FD"/>
    <w:rsid w:val="00C873EF"/>
    <w:rsid w:val="00C87611"/>
    <w:rsid w:val="00C8783B"/>
    <w:rsid w:val="00C87874"/>
    <w:rsid w:val="00C878C2"/>
    <w:rsid w:val="00C87957"/>
    <w:rsid w:val="00C87EBF"/>
    <w:rsid w:val="00C87F0E"/>
    <w:rsid w:val="00C90233"/>
    <w:rsid w:val="00C90313"/>
    <w:rsid w:val="00C90347"/>
    <w:rsid w:val="00C9038B"/>
    <w:rsid w:val="00C9039C"/>
    <w:rsid w:val="00C907CA"/>
    <w:rsid w:val="00C90904"/>
    <w:rsid w:val="00C90B11"/>
    <w:rsid w:val="00C90BA0"/>
    <w:rsid w:val="00C90D2F"/>
    <w:rsid w:val="00C90D39"/>
    <w:rsid w:val="00C90EEF"/>
    <w:rsid w:val="00C9103F"/>
    <w:rsid w:val="00C91477"/>
    <w:rsid w:val="00C91519"/>
    <w:rsid w:val="00C91974"/>
    <w:rsid w:val="00C91B29"/>
    <w:rsid w:val="00C91D51"/>
    <w:rsid w:val="00C9203C"/>
    <w:rsid w:val="00C9220B"/>
    <w:rsid w:val="00C9222E"/>
    <w:rsid w:val="00C92545"/>
    <w:rsid w:val="00C92670"/>
    <w:rsid w:val="00C92878"/>
    <w:rsid w:val="00C92956"/>
    <w:rsid w:val="00C92969"/>
    <w:rsid w:val="00C92B10"/>
    <w:rsid w:val="00C92D33"/>
    <w:rsid w:val="00C92D6D"/>
    <w:rsid w:val="00C92E8E"/>
    <w:rsid w:val="00C93345"/>
    <w:rsid w:val="00C93505"/>
    <w:rsid w:val="00C9353B"/>
    <w:rsid w:val="00C9364F"/>
    <w:rsid w:val="00C93908"/>
    <w:rsid w:val="00C9395F"/>
    <w:rsid w:val="00C93A2B"/>
    <w:rsid w:val="00C93BB1"/>
    <w:rsid w:val="00C93BF3"/>
    <w:rsid w:val="00C940A1"/>
    <w:rsid w:val="00C940C0"/>
    <w:rsid w:val="00C940E0"/>
    <w:rsid w:val="00C94361"/>
    <w:rsid w:val="00C9439D"/>
    <w:rsid w:val="00C9443A"/>
    <w:rsid w:val="00C94486"/>
    <w:rsid w:val="00C945E6"/>
    <w:rsid w:val="00C9463F"/>
    <w:rsid w:val="00C94848"/>
    <w:rsid w:val="00C94944"/>
    <w:rsid w:val="00C94994"/>
    <w:rsid w:val="00C94D7E"/>
    <w:rsid w:val="00C94E75"/>
    <w:rsid w:val="00C950A5"/>
    <w:rsid w:val="00C95142"/>
    <w:rsid w:val="00C9525E"/>
    <w:rsid w:val="00C95305"/>
    <w:rsid w:val="00C95341"/>
    <w:rsid w:val="00C95791"/>
    <w:rsid w:val="00C95C2E"/>
    <w:rsid w:val="00C95DD6"/>
    <w:rsid w:val="00C95EF1"/>
    <w:rsid w:val="00C95FB1"/>
    <w:rsid w:val="00C9633E"/>
    <w:rsid w:val="00C967C1"/>
    <w:rsid w:val="00C96981"/>
    <w:rsid w:val="00C96A4B"/>
    <w:rsid w:val="00C96B66"/>
    <w:rsid w:val="00C96CD1"/>
    <w:rsid w:val="00C97124"/>
    <w:rsid w:val="00C9715B"/>
    <w:rsid w:val="00C9731F"/>
    <w:rsid w:val="00C974BF"/>
    <w:rsid w:val="00C975C1"/>
    <w:rsid w:val="00C977D6"/>
    <w:rsid w:val="00C979D3"/>
    <w:rsid w:val="00C97CE6"/>
    <w:rsid w:val="00CA0053"/>
    <w:rsid w:val="00CA00ED"/>
    <w:rsid w:val="00CA0127"/>
    <w:rsid w:val="00CA02AB"/>
    <w:rsid w:val="00CA05A8"/>
    <w:rsid w:val="00CA0694"/>
    <w:rsid w:val="00CA06BB"/>
    <w:rsid w:val="00CA072A"/>
    <w:rsid w:val="00CA0D49"/>
    <w:rsid w:val="00CA0DE0"/>
    <w:rsid w:val="00CA0ECA"/>
    <w:rsid w:val="00CA11EE"/>
    <w:rsid w:val="00CA1342"/>
    <w:rsid w:val="00CA13F2"/>
    <w:rsid w:val="00CA1CC2"/>
    <w:rsid w:val="00CA1DB2"/>
    <w:rsid w:val="00CA1E6E"/>
    <w:rsid w:val="00CA1F21"/>
    <w:rsid w:val="00CA2062"/>
    <w:rsid w:val="00CA2090"/>
    <w:rsid w:val="00CA20F9"/>
    <w:rsid w:val="00CA239F"/>
    <w:rsid w:val="00CA243E"/>
    <w:rsid w:val="00CA2695"/>
    <w:rsid w:val="00CA28E2"/>
    <w:rsid w:val="00CA29B1"/>
    <w:rsid w:val="00CA29B5"/>
    <w:rsid w:val="00CA2B91"/>
    <w:rsid w:val="00CA2D08"/>
    <w:rsid w:val="00CA2D8E"/>
    <w:rsid w:val="00CA2E6F"/>
    <w:rsid w:val="00CA2F5A"/>
    <w:rsid w:val="00CA3005"/>
    <w:rsid w:val="00CA3055"/>
    <w:rsid w:val="00CA30DC"/>
    <w:rsid w:val="00CA37CD"/>
    <w:rsid w:val="00CA3C9F"/>
    <w:rsid w:val="00CA3E4A"/>
    <w:rsid w:val="00CA3E9E"/>
    <w:rsid w:val="00CA4706"/>
    <w:rsid w:val="00CA4713"/>
    <w:rsid w:val="00CA49AE"/>
    <w:rsid w:val="00CA49B4"/>
    <w:rsid w:val="00CA4B20"/>
    <w:rsid w:val="00CA4C6A"/>
    <w:rsid w:val="00CA507F"/>
    <w:rsid w:val="00CA50D0"/>
    <w:rsid w:val="00CA512A"/>
    <w:rsid w:val="00CA5436"/>
    <w:rsid w:val="00CA54FB"/>
    <w:rsid w:val="00CA5513"/>
    <w:rsid w:val="00CA5CA9"/>
    <w:rsid w:val="00CA5DBD"/>
    <w:rsid w:val="00CA5FBF"/>
    <w:rsid w:val="00CA693F"/>
    <w:rsid w:val="00CA69CF"/>
    <w:rsid w:val="00CA6AAF"/>
    <w:rsid w:val="00CA6D1B"/>
    <w:rsid w:val="00CA6DD1"/>
    <w:rsid w:val="00CA720F"/>
    <w:rsid w:val="00CA745E"/>
    <w:rsid w:val="00CA78B1"/>
    <w:rsid w:val="00CA79CA"/>
    <w:rsid w:val="00CA7A24"/>
    <w:rsid w:val="00CA7B68"/>
    <w:rsid w:val="00CA7CC3"/>
    <w:rsid w:val="00CA7CD3"/>
    <w:rsid w:val="00CA7DD3"/>
    <w:rsid w:val="00CA7E13"/>
    <w:rsid w:val="00CB04E7"/>
    <w:rsid w:val="00CB0647"/>
    <w:rsid w:val="00CB06F3"/>
    <w:rsid w:val="00CB06FC"/>
    <w:rsid w:val="00CB075E"/>
    <w:rsid w:val="00CB0C44"/>
    <w:rsid w:val="00CB0C73"/>
    <w:rsid w:val="00CB0CCA"/>
    <w:rsid w:val="00CB0D2B"/>
    <w:rsid w:val="00CB0F6A"/>
    <w:rsid w:val="00CB0F71"/>
    <w:rsid w:val="00CB1057"/>
    <w:rsid w:val="00CB11D7"/>
    <w:rsid w:val="00CB1594"/>
    <w:rsid w:val="00CB15D3"/>
    <w:rsid w:val="00CB1A05"/>
    <w:rsid w:val="00CB1AB8"/>
    <w:rsid w:val="00CB1C32"/>
    <w:rsid w:val="00CB1C7E"/>
    <w:rsid w:val="00CB217C"/>
    <w:rsid w:val="00CB21CB"/>
    <w:rsid w:val="00CB21D6"/>
    <w:rsid w:val="00CB2799"/>
    <w:rsid w:val="00CB28BB"/>
    <w:rsid w:val="00CB2A1A"/>
    <w:rsid w:val="00CB2C59"/>
    <w:rsid w:val="00CB3211"/>
    <w:rsid w:val="00CB3297"/>
    <w:rsid w:val="00CB3453"/>
    <w:rsid w:val="00CB34EB"/>
    <w:rsid w:val="00CB35A7"/>
    <w:rsid w:val="00CB35EA"/>
    <w:rsid w:val="00CB36A9"/>
    <w:rsid w:val="00CB36E3"/>
    <w:rsid w:val="00CB3846"/>
    <w:rsid w:val="00CB39F3"/>
    <w:rsid w:val="00CB3A15"/>
    <w:rsid w:val="00CB3ADE"/>
    <w:rsid w:val="00CB3B2A"/>
    <w:rsid w:val="00CB3D1B"/>
    <w:rsid w:val="00CB3FC6"/>
    <w:rsid w:val="00CB3FF2"/>
    <w:rsid w:val="00CB4276"/>
    <w:rsid w:val="00CB4297"/>
    <w:rsid w:val="00CB42B8"/>
    <w:rsid w:val="00CB44D4"/>
    <w:rsid w:val="00CB44D9"/>
    <w:rsid w:val="00CB4636"/>
    <w:rsid w:val="00CB473C"/>
    <w:rsid w:val="00CB49AF"/>
    <w:rsid w:val="00CB4A54"/>
    <w:rsid w:val="00CB4A8A"/>
    <w:rsid w:val="00CB4CFE"/>
    <w:rsid w:val="00CB4D17"/>
    <w:rsid w:val="00CB50EB"/>
    <w:rsid w:val="00CB5123"/>
    <w:rsid w:val="00CB53BA"/>
    <w:rsid w:val="00CB5485"/>
    <w:rsid w:val="00CB5BA4"/>
    <w:rsid w:val="00CB5D5A"/>
    <w:rsid w:val="00CB5FF1"/>
    <w:rsid w:val="00CB608B"/>
    <w:rsid w:val="00CB61D9"/>
    <w:rsid w:val="00CB62A9"/>
    <w:rsid w:val="00CB62F7"/>
    <w:rsid w:val="00CB63C1"/>
    <w:rsid w:val="00CB661D"/>
    <w:rsid w:val="00CB6947"/>
    <w:rsid w:val="00CB6B9F"/>
    <w:rsid w:val="00CB6BB1"/>
    <w:rsid w:val="00CB6EB3"/>
    <w:rsid w:val="00CB6EBD"/>
    <w:rsid w:val="00CB6FC7"/>
    <w:rsid w:val="00CB7724"/>
    <w:rsid w:val="00CB77B2"/>
    <w:rsid w:val="00CB77FC"/>
    <w:rsid w:val="00CB7AD7"/>
    <w:rsid w:val="00CB7C64"/>
    <w:rsid w:val="00CB7C7E"/>
    <w:rsid w:val="00CC011F"/>
    <w:rsid w:val="00CC0249"/>
    <w:rsid w:val="00CC02A2"/>
    <w:rsid w:val="00CC0598"/>
    <w:rsid w:val="00CC059F"/>
    <w:rsid w:val="00CC061F"/>
    <w:rsid w:val="00CC0815"/>
    <w:rsid w:val="00CC085B"/>
    <w:rsid w:val="00CC0955"/>
    <w:rsid w:val="00CC0B27"/>
    <w:rsid w:val="00CC0BDE"/>
    <w:rsid w:val="00CC0C3F"/>
    <w:rsid w:val="00CC106D"/>
    <w:rsid w:val="00CC1095"/>
    <w:rsid w:val="00CC122E"/>
    <w:rsid w:val="00CC14BC"/>
    <w:rsid w:val="00CC1C76"/>
    <w:rsid w:val="00CC1E27"/>
    <w:rsid w:val="00CC1F60"/>
    <w:rsid w:val="00CC1FEE"/>
    <w:rsid w:val="00CC206C"/>
    <w:rsid w:val="00CC22CF"/>
    <w:rsid w:val="00CC24FF"/>
    <w:rsid w:val="00CC2543"/>
    <w:rsid w:val="00CC25B0"/>
    <w:rsid w:val="00CC270E"/>
    <w:rsid w:val="00CC27E9"/>
    <w:rsid w:val="00CC2854"/>
    <w:rsid w:val="00CC28DF"/>
    <w:rsid w:val="00CC2B85"/>
    <w:rsid w:val="00CC2C4E"/>
    <w:rsid w:val="00CC300E"/>
    <w:rsid w:val="00CC3062"/>
    <w:rsid w:val="00CC311F"/>
    <w:rsid w:val="00CC32D9"/>
    <w:rsid w:val="00CC357C"/>
    <w:rsid w:val="00CC3611"/>
    <w:rsid w:val="00CC385C"/>
    <w:rsid w:val="00CC3869"/>
    <w:rsid w:val="00CC39FA"/>
    <w:rsid w:val="00CC3B9E"/>
    <w:rsid w:val="00CC3EFA"/>
    <w:rsid w:val="00CC3F65"/>
    <w:rsid w:val="00CC3FD7"/>
    <w:rsid w:val="00CC4049"/>
    <w:rsid w:val="00CC42AD"/>
    <w:rsid w:val="00CC4306"/>
    <w:rsid w:val="00CC4607"/>
    <w:rsid w:val="00CC4A1E"/>
    <w:rsid w:val="00CC4A4C"/>
    <w:rsid w:val="00CC4B9F"/>
    <w:rsid w:val="00CC50BA"/>
    <w:rsid w:val="00CC51A6"/>
    <w:rsid w:val="00CC51D3"/>
    <w:rsid w:val="00CC5422"/>
    <w:rsid w:val="00CC5645"/>
    <w:rsid w:val="00CC5921"/>
    <w:rsid w:val="00CC596E"/>
    <w:rsid w:val="00CC5B5C"/>
    <w:rsid w:val="00CC5C46"/>
    <w:rsid w:val="00CC5CD6"/>
    <w:rsid w:val="00CC5E78"/>
    <w:rsid w:val="00CC5E8A"/>
    <w:rsid w:val="00CC61E9"/>
    <w:rsid w:val="00CC67B3"/>
    <w:rsid w:val="00CC68B6"/>
    <w:rsid w:val="00CC6B8A"/>
    <w:rsid w:val="00CC6D4B"/>
    <w:rsid w:val="00CC6D9A"/>
    <w:rsid w:val="00CC6E38"/>
    <w:rsid w:val="00CC6F95"/>
    <w:rsid w:val="00CC7087"/>
    <w:rsid w:val="00CC7195"/>
    <w:rsid w:val="00CC71AB"/>
    <w:rsid w:val="00CC72EE"/>
    <w:rsid w:val="00CC77FE"/>
    <w:rsid w:val="00CC7C03"/>
    <w:rsid w:val="00CC7C14"/>
    <w:rsid w:val="00CD027A"/>
    <w:rsid w:val="00CD03FD"/>
    <w:rsid w:val="00CD0477"/>
    <w:rsid w:val="00CD05A2"/>
    <w:rsid w:val="00CD06F8"/>
    <w:rsid w:val="00CD0E96"/>
    <w:rsid w:val="00CD0F05"/>
    <w:rsid w:val="00CD0F87"/>
    <w:rsid w:val="00CD10E3"/>
    <w:rsid w:val="00CD122B"/>
    <w:rsid w:val="00CD12D3"/>
    <w:rsid w:val="00CD141D"/>
    <w:rsid w:val="00CD14C3"/>
    <w:rsid w:val="00CD16EB"/>
    <w:rsid w:val="00CD171E"/>
    <w:rsid w:val="00CD1869"/>
    <w:rsid w:val="00CD1D78"/>
    <w:rsid w:val="00CD1E43"/>
    <w:rsid w:val="00CD1FA5"/>
    <w:rsid w:val="00CD2131"/>
    <w:rsid w:val="00CD27E1"/>
    <w:rsid w:val="00CD27EA"/>
    <w:rsid w:val="00CD290A"/>
    <w:rsid w:val="00CD2FC9"/>
    <w:rsid w:val="00CD320F"/>
    <w:rsid w:val="00CD3949"/>
    <w:rsid w:val="00CD396A"/>
    <w:rsid w:val="00CD3ACB"/>
    <w:rsid w:val="00CD3BBF"/>
    <w:rsid w:val="00CD3BEB"/>
    <w:rsid w:val="00CD3CBC"/>
    <w:rsid w:val="00CD3E1A"/>
    <w:rsid w:val="00CD3F51"/>
    <w:rsid w:val="00CD3F6C"/>
    <w:rsid w:val="00CD3FBA"/>
    <w:rsid w:val="00CD42AC"/>
    <w:rsid w:val="00CD4550"/>
    <w:rsid w:val="00CD49DF"/>
    <w:rsid w:val="00CD4E12"/>
    <w:rsid w:val="00CD51FF"/>
    <w:rsid w:val="00CD5712"/>
    <w:rsid w:val="00CD5833"/>
    <w:rsid w:val="00CD5A46"/>
    <w:rsid w:val="00CD5BAF"/>
    <w:rsid w:val="00CD5D38"/>
    <w:rsid w:val="00CD5E7E"/>
    <w:rsid w:val="00CD6029"/>
    <w:rsid w:val="00CD610B"/>
    <w:rsid w:val="00CD611D"/>
    <w:rsid w:val="00CD6425"/>
    <w:rsid w:val="00CD65A4"/>
    <w:rsid w:val="00CD68A5"/>
    <w:rsid w:val="00CD6C9A"/>
    <w:rsid w:val="00CD6E6C"/>
    <w:rsid w:val="00CD6EAC"/>
    <w:rsid w:val="00CD70B5"/>
    <w:rsid w:val="00CD7293"/>
    <w:rsid w:val="00CD7340"/>
    <w:rsid w:val="00CD7386"/>
    <w:rsid w:val="00CD73B3"/>
    <w:rsid w:val="00CD73B6"/>
    <w:rsid w:val="00CD73D5"/>
    <w:rsid w:val="00CD758A"/>
    <w:rsid w:val="00CD78E4"/>
    <w:rsid w:val="00CD790D"/>
    <w:rsid w:val="00CD7B7D"/>
    <w:rsid w:val="00CD7BE7"/>
    <w:rsid w:val="00CD7C15"/>
    <w:rsid w:val="00CD7D2D"/>
    <w:rsid w:val="00CD7E9A"/>
    <w:rsid w:val="00CE01C4"/>
    <w:rsid w:val="00CE026D"/>
    <w:rsid w:val="00CE0563"/>
    <w:rsid w:val="00CE0603"/>
    <w:rsid w:val="00CE08C3"/>
    <w:rsid w:val="00CE0B7C"/>
    <w:rsid w:val="00CE0D0F"/>
    <w:rsid w:val="00CE0DEE"/>
    <w:rsid w:val="00CE0F57"/>
    <w:rsid w:val="00CE112B"/>
    <w:rsid w:val="00CE1211"/>
    <w:rsid w:val="00CE12E2"/>
    <w:rsid w:val="00CE1421"/>
    <w:rsid w:val="00CE14E3"/>
    <w:rsid w:val="00CE157B"/>
    <w:rsid w:val="00CE1743"/>
    <w:rsid w:val="00CE1975"/>
    <w:rsid w:val="00CE1A87"/>
    <w:rsid w:val="00CE1CC5"/>
    <w:rsid w:val="00CE1D20"/>
    <w:rsid w:val="00CE2096"/>
    <w:rsid w:val="00CE2190"/>
    <w:rsid w:val="00CE23B9"/>
    <w:rsid w:val="00CE2772"/>
    <w:rsid w:val="00CE2BD7"/>
    <w:rsid w:val="00CE2EE8"/>
    <w:rsid w:val="00CE316A"/>
    <w:rsid w:val="00CE31A0"/>
    <w:rsid w:val="00CE322E"/>
    <w:rsid w:val="00CE324B"/>
    <w:rsid w:val="00CE3671"/>
    <w:rsid w:val="00CE3674"/>
    <w:rsid w:val="00CE36BB"/>
    <w:rsid w:val="00CE3722"/>
    <w:rsid w:val="00CE376C"/>
    <w:rsid w:val="00CE3787"/>
    <w:rsid w:val="00CE3858"/>
    <w:rsid w:val="00CE3B0F"/>
    <w:rsid w:val="00CE3C2C"/>
    <w:rsid w:val="00CE3E99"/>
    <w:rsid w:val="00CE3FF1"/>
    <w:rsid w:val="00CE4108"/>
    <w:rsid w:val="00CE4740"/>
    <w:rsid w:val="00CE484C"/>
    <w:rsid w:val="00CE4C1B"/>
    <w:rsid w:val="00CE4FC5"/>
    <w:rsid w:val="00CE4FD4"/>
    <w:rsid w:val="00CE51BC"/>
    <w:rsid w:val="00CE522A"/>
    <w:rsid w:val="00CE526F"/>
    <w:rsid w:val="00CE5A8A"/>
    <w:rsid w:val="00CE5A9A"/>
    <w:rsid w:val="00CE5C5A"/>
    <w:rsid w:val="00CE5DD4"/>
    <w:rsid w:val="00CE5E53"/>
    <w:rsid w:val="00CE5F3D"/>
    <w:rsid w:val="00CE5FA9"/>
    <w:rsid w:val="00CE609A"/>
    <w:rsid w:val="00CE618B"/>
    <w:rsid w:val="00CE6402"/>
    <w:rsid w:val="00CE668C"/>
    <w:rsid w:val="00CE6803"/>
    <w:rsid w:val="00CE6983"/>
    <w:rsid w:val="00CE6C96"/>
    <w:rsid w:val="00CE6ED6"/>
    <w:rsid w:val="00CE6F5C"/>
    <w:rsid w:val="00CE7016"/>
    <w:rsid w:val="00CE704B"/>
    <w:rsid w:val="00CE7124"/>
    <w:rsid w:val="00CE71E9"/>
    <w:rsid w:val="00CE759C"/>
    <w:rsid w:val="00CE761D"/>
    <w:rsid w:val="00CE763C"/>
    <w:rsid w:val="00CE7877"/>
    <w:rsid w:val="00CE795A"/>
    <w:rsid w:val="00CE7AC7"/>
    <w:rsid w:val="00CE7C3E"/>
    <w:rsid w:val="00CE7D82"/>
    <w:rsid w:val="00CE7DE9"/>
    <w:rsid w:val="00CF041E"/>
    <w:rsid w:val="00CF04FC"/>
    <w:rsid w:val="00CF0589"/>
    <w:rsid w:val="00CF09A2"/>
    <w:rsid w:val="00CF0C93"/>
    <w:rsid w:val="00CF0DD2"/>
    <w:rsid w:val="00CF0E09"/>
    <w:rsid w:val="00CF1015"/>
    <w:rsid w:val="00CF114D"/>
    <w:rsid w:val="00CF154D"/>
    <w:rsid w:val="00CF1553"/>
    <w:rsid w:val="00CF15FF"/>
    <w:rsid w:val="00CF1664"/>
    <w:rsid w:val="00CF17DF"/>
    <w:rsid w:val="00CF1B8E"/>
    <w:rsid w:val="00CF1BB7"/>
    <w:rsid w:val="00CF1FF6"/>
    <w:rsid w:val="00CF2178"/>
    <w:rsid w:val="00CF2233"/>
    <w:rsid w:val="00CF23F3"/>
    <w:rsid w:val="00CF2446"/>
    <w:rsid w:val="00CF25E1"/>
    <w:rsid w:val="00CF26E6"/>
    <w:rsid w:val="00CF284C"/>
    <w:rsid w:val="00CF2876"/>
    <w:rsid w:val="00CF2999"/>
    <w:rsid w:val="00CF2B42"/>
    <w:rsid w:val="00CF2B77"/>
    <w:rsid w:val="00CF2DC2"/>
    <w:rsid w:val="00CF2E26"/>
    <w:rsid w:val="00CF2E86"/>
    <w:rsid w:val="00CF2EA0"/>
    <w:rsid w:val="00CF320A"/>
    <w:rsid w:val="00CF322F"/>
    <w:rsid w:val="00CF34C0"/>
    <w:rsid w:val="00CF3523"/>
    <w:rsid w:val="00CF376C"/>
    <w:rsid w:val="00CF37FF"/>
    <w:rsid w:val="00CF3879"/>
    <w:rsid w:val="00CF3998"/>
    <w:rsid w:val="00CF3A40"/>
    <w:rsid w:val="00CF3C3F"/>
    <w:rsid w:val="00CF3CDD"/>
    <w:rsid w:val="00CF3DFF"/>
    <w:rsid w:val="00CF3ED8"/>
    <w:rsid w:val="00CF4011"/>
    <w:rsid w:val="00CF419C"/>
    <w:rsid w:val="00CF41B8"/>
    <w:rsid w:val="00CF41EF"/>
    <w:rsid w:val="00CF422C"/>
    <w:rsid w:val="00CF4236"/>
    <w:rsid w:val="00CF4373"/>
    <w:rsid w:val="00CF4938"/>
    <w:rsid w:val="00CF4A9E"/>
    <w:rsid w:val="00CF4E61"/>
    <w:rsid w:val="00CF50F2"/>
    <w:rsid w:val="00CF539D"/>
    <w:rsid w:val="00CF54C6"/>
    <w:rsid w:val="00CF54FA"/>
    <w:rsid w:val="00CF55DA"/>
    <w:rsid w:val="00CF5C1C"/>
    <w:rsid w:val="00CF7077"/>
    <w:rsid w:val="00CF71F3"/>
    <w:rsid w:val="00CF789A"/>
    <w:rsid w:val="00CF78B1"/>
    <w:rsid w:val="00CF79AE"/>
    <w:rsid w:val="00CF7A6A"/>
    <w:rsid w:val="00CF7AD9"/>
    <w:rsid w:val="00CF7B0A"/>
    <w:rsid w:val="00CF7DC8"/>
    <w:rsid w:val="00CF7DFA"/>
    <w:rsid w:val="00CF7EC5"/>
    <w:rsid w:val="00CF7EE7"/>
    <w:rsid w:val="00D00015"/>
    <w:rsid w:val="00D0021C"/>
    <w:rsid w:val="00D00535"/>
    <w:rsid w:val="00D00558"/>
    <w:rsid w:val="00D00569"/>
    <w:rsid w:val="00D00877"/>
    <w:rsid w:val="00D0092F"/>
    <w:rsid w:val="00D00948"/>
    <w:rsid w:val="00D00970"/>
    <w:rsid w:val="00D0098E"/>
    <w:rsid w:val="00D00C8F"/>
    <w:rsid w:val="00D00DF9"/>
    <w:rsid w:val="00D01054"/>
    <w:rsid w:val="00D01063"/>
    <w:rsid w:val="00D011CA"/>
    <w:rsid w:val="00D012FA"/>
    <w:rsid w:val="00D01312"/>
    <w:rsid w:val="00D01371"/>
    <w:rsid w:val="00D014C9"/>
    <w:rsid w:val="00D0179A"/>
    <w:rsid w:val="00D01880"/>
    <w:rsid w:val="00D018CE"/>
    <w:rsid w:val="00D01B55"/>
    <w:rsid w:val="00D01CA1"/>
    <w:rsid w:val="00D01D11"/>
    <w:rsid w:val="00D01F32"/>
    <w:rsid w:val="00D01F40"/>
    <w:rsid w:val="00D01F66"/>
    <w:rsid w:val="00D02089"/>
    <w:rsid w:val="00D0212E"/>
    <w:rsid w:val="00D0227F"/>
    <w:rsid w:val="00D02327"/>
    <w:rsid w:val="00D023E2"/>
    <w:rsid w:val="00D028D0"/>
    <w:rsid w:val="00D02970"/>
    <w:rsid w:val="00D02CDC"/>
    <w:rsid w:val="00D02EA0"/>
    <w:rsid w:val="00D03103"/>
    <w:rsid w:val="00D03161"/>
    <w:rsid w:val="00D03489"/>
    <w:rsid w:val="00D037B9"/>
    <w:rsid w:val="00D03931"/>
    <w:rsid w:val="00D03A0A"/>
    <w:rsid w:val="00D03AAE"/>
    <w:rsid w:val="00D03C3F"/>
    <w:rsid w:val="00D03C4D"/>
    <w:rsid w:val="00D03EB0"/>
    <w:rsid w:val="00D03F8E"/>
    <w:rsid w:val="00D04029"/>
    <w:rsid w:val="00D04056"/>
    <w:rsid w:val="00D0420B"/>
    <w:rsid w:val="00D0436C"/>
    <w:rsid w:val="00D043AE"/>
    <w:rsid w:val="00D0453A"/>
    <w:rsid w:val="00D045AE"/>
    <w:rsid w:val="00D0478B"/>
    <w:rsid w:val="00D048D0"/>
    <w:rsid w:val="00D04AEB"/>
    <w:rsid w:val="00D04C9B"/>
    <w:rsid w:val="00D04D77"/>
    <w:rsid w:val="00D04E9B"/>
    <w:rsid w:val="00D04EE2"/>
    <w:rsid w:val="00D05393"/>
    <w:rsid w:val="00D053DA"/>
    <w:rsid w:val="00D0558F"/>
    <w:rsid w:val="00D05727"/>
    <w:rsid w:val="00D059BE"/>
    <w:rsid w:val="00D05CB3"/>
    <w:rsid w:val="00D05DC8"/>
    <w:rsid w:val="00D05FC5"/>
    <w:rsid w:val="00D060AE"/>
    <w:rsid w:val="00D060FE"/>
    <w:rsid w:val="00D06288"/>
    <w:rsid w:val="00D062AF"/>
    <w:rsid w:val="00D06381"/>
    <w:rsid w:val="00D06487"/>
    <w:rsid w:val="00D066FA"/>
    <w:rsid w:val="00D06866"/>
    <w:rsid w:val="00D068BA"/>
    <w:rsid w:val="00D06B06"/>
    <w:rsid w:val="00D06E3B"/>
    <w:rsid w:val="00D06F48"/>
    <w:rsid w:val="00D072A8"/>
    <w:rsid w:val="00D074AB"/>
    <w:rsid w:val="00D07516"/>
    <w:rsid w:val="00D075FA"/>
    <w:rsid w:val="00D076BF"/>
    <w:rsid w:val="00D077EA"/>
    <w:rsid w:val="00D07A76"/>
    <w:rsid w:val="00D07AD7"/>
    <w:rsid w:val="00D07B5E"/>
    <w:rsid w:val="00D07B6A"/>
    <w:rsid w:val="00D07C97"/>
    <w:rsid w:val="00D07D5D"/>
    <w:rsid w:val="00D07DCD"/>
    <w:rsid w:val="00D07EB3"/>
    <w:rsid w:val="00D10129"/>
    <w:rsid w:val="00D1043A"/>
    <w:rsid w:val="00D1055B"/>
    <w:rsid w:val="00D105A8"/>
    <w:rsid w:val="00D10655"/>
    <w:rsid w:val="00D10707"/>
    <w:rsid w:val="00D1079A"/>
    <w:rsid w:val="00D1092C"/>
    <w:rsid w:val="00D10B03"/>
    <w:rsid w:val="00D11092"/>
    <w:rsid w:val="00D11356"/>
    <w:rsid w:val="00D114BD"/>
    <w:rsid w:val="00D114F8"/>
    <w:rsid w:val="00D1181B"/>
    <w:rsid w:val="00D11F40"/>
    <w:rsid w:val="00D12002"/>
    <w:rsid w:val="00D1204D"/>
    <w:rsid w:val="00D122D5"/>
    <w:rsid w:val="00D123C7"/>
    <w:rsid w:val="00D12AA7"/>
    <w:rsid w:val="00D12B05"/>
    <w:rsid w:val="00D12C3E"/>
    <w:rsid w:val="00D12DAE"/>
    <w:rsid w:val="00D12F7D"/>
    <w:rsid w:val="00D136A9"/>
    <w:rsid w:val="00D13808"/>
    <w:rsid w:val="00D13A66"/>
    <w:rsid w:val="00D13C40"/>
    <w:rsid w:val="00D13EEE"/>
    <w:rsid w:val="00D14103"/>
    <w:rsid w:val="00D143D3"/>
    <w:rsid w:val="00D14476"/>
    <w:rsid w:val="00D14501"/>
    <w:rsid w:val="00D1478C"/>
    <w:rsid w:val="00D148E9"/>
    <w:rsid w:val="00D14F4A"/>
    <w:rsid w:val="00D1510E"/>
    <w:rsid w:val="00D1532A"/>
    <w:rsid w:val="00D155FF"/>
    <w:rsid w:val="00D15790"/>
    <w:rsid w:val="00D157BA"/>
    <w:rsid w:val="00D1580E"/>
    <w:rsid w:val="00D15830"/>
    <w:rsid w:val="00D15884"/>
    <w:rsid w:val="00D1592C"/>
    <w:rsid w:val="00D15A7B"/>
    <w:rsid w:val="00D15ACF"/>
    <w:rsid w:val="00D15D22"/>
    <w:rsid w:val="00D15F2D"/>
    <w:rsid w:val="00D15FE4"/>
    <w:rsid w:val="00D160AF"/>
    <w:rsid w:val="00D160C1"/>
    <w:rsid w:val="00D160D9"/>
    <w:rsid w:val="00D16142"/>
    <w:rsid w:val="00D16219"/>
    <w:rsid w:val="00D16633"/>
    <w:rsid w:val="00D16729"/>
    <w:rsid w:val="00D16B77"/>
    <w:rsid w:val="00D16E08"/>
    <w:rsid w:val="00D16EC8"/>
    <w:rsid w:val="00D16FCC"/>
    <w:rsid w:val="00D17045"/>
    <w:rsid w:val="00D17322"/>
    <w:rsid w:val="00D17374"/>
    <w:rsid w:val="00D17410"/>
    <w:rsid w:val="00D1756A"/>
    <w:rsid w:val="00D175B0"/>
    <w:rsid w:val="00D175FA"/>
    <w:rsid w:val="00D17691"/>
    <w:rsid w:val="00D1788F"/>
    <w:rsid w:val="00D1798F"/>
    <w:rsid w:val="00D17A2C"/>
    <w:rsid w:val="00D17B87"/>
    <w:rsid w:val="00D17D13"/>
    <w:rsid w:val="00D17DDB"/>
    <w:rsid w:val="00D17EE6"/>
    <w:rsid w:val="00D2000B"/>
    <w:rsid w:val="00D2004B"/>
    <w:rsid w:val="00D200D2"/>
    <w:rsid w:val="00D2012B"/>
    <w:rsid w:val="00D20248"/>
    <w:rsid w:val="00D2025A"/>
    <w:rsid w:val="00D20503"/>
    <w:rsid w:val="00D20607"/>
    <w:rsid w:val="00D207EC"/>
    <w:rsid w:val="00D209DD"/>
    <w:rsid w:val="00D20A83"/>
    <w:rsid w:val="00D20ACB"/>
    <w:rsid w:val="00D20D54"/>
    <w:rsid w:val="00D20D55"/>
    <w:rsid w:val="00D20FBE"/>
    <w:rsid w:val="00D21058"/>
    <w:rsid w:val="00D21089"/>
    <w:rsid w:val="00D212CB"/>
    <w:rsid w:val="00D212D4"/>
    <w:rsid w:val="00D21368"/>
    <w:rsid w:val="00D2149E"/>
    <w:rsid w:val="00D218CD"/>
    <w:rsid w:val="00D21C97"/>
    <w:rsid w:val="00D21E07"/>
    <w:rsid w:val="00D21E59"/>
    <w:rsid w:val="00D21F23"/>
    <w:rsid w:val="00D22425"/>
    <w:rsid w:val="00D2286C"/>
    <w:rsid w:val="00D22B86"/>
    <w:rsid w:val="00D233DE"/>
    <w:rsid w:val="00D233F2"/>
    <w:rsid w:val="00D23425"/>
    <w:rsid w:val="00D235D2"/>
    <w:rsid w:val="00D238DA"/>
    <w:rsid w:val="00D239B4"/>
    <w:rsid w:val="00D23C78"/>
    <w:rsid w:val="00D23E15"/>
    <w:rsid w:val="00D23E61"/>
    <w:rsid w:val="00D23EA8"/>
    <w:rsid w:val="00D23F6D"/>
    <w:rsid w:val="00D23F9D"/>
    <w:rsid w:val="00D23FAF"/>
    <w:rsid w:val="00D24058"/>
    <w:rsid w:val="00D24071"/>
    <w:rsid w:val="00D24255"/>
    <w:rsid w:val="00D242C8"/>
    <w:rsid w:val="00D24333"/>
    <w:rsid w:val="00D24432"/>
    <w:rsid w:val="00D24554"/>
    <w:rsid w:val="00D24630"/>
    <w:rsid w:val="00D2473E"/>
    <w:rsid w:val="00D24B38"/>
    <w:rsid w:val="00D24B39"/>
    <w:rsid w:val="00D24BA7"/>
    <w:rsid w:val="00D24C9C"/>
    <w:rsid w:val="00D24CF2"/>
    <w:rsid w:val="00D25094"/>
    <w:rsid w:val="00D25122"/>
    <w:rsid w:val="00D25145"/>
    <w:rsid w:val="00D2528D"/>
    <w:rsid w:val="00D25380"/>
    <w:rsid w:val="00D254E9"/>
    <w:rsid w:val="00D25C94"/>
    <w:rsid w:val="00D25D20"/>
    <w:rsid w:val="00D25DED"/>
    <w:rsid w:val="00D25F4C"/>
    <w:rsid w:val="00D25F6F"/>
    <w:rsid w:val="00D260B5"/>
    <w:rsid w:val="00D262A5"/>
    <w:rsid w:val="00D2632D"/>
    <w:rsid w:val="00D26B7C"/>
    <w:rsid w:val="00D26BA8"/>
    <w:rsid w:val="00D26BCA"/>
    <w:rsid w:val="00D26F42"/>
    <w:rsid w:val="00D26F91"/>
    <w:rsid w:val="00D26F9B"/>
    <w:rsid w:val="00D26FF7"/>
    <w:rsid w:val="00D2700D"/>
    <w:rsid w:val="00D272D9"/>
    <w:rsid w:val="00D272E6"/>
    <w:rsid w:val="00D27456"/>
    <w:rsid w:val="00D27471"/>
    <w:rsid w:val="00D27572"/>
    <w:rsid w:val="00D276C5"/>
    <w:rsid w:val="00D27799"/>
    <w:rsid w:val="00D27997"/>
    <w:rsid w:val="00D279C7"/>
    <w:rsid w:val="00D27A01"/>
    <w:rsid w:val="00D27A5C"/>
    <w:rsid w:val="00D27CD4"/>
    <w:rsid w:val="00D27E54"/>
    <w:rsid w:val="00D30050"/>
    <w:rsid w:val="00D30418"/>
    <w:rsid w:val="00D3048E"/>
    <w:rsid w:val="00D30633"/>
    <w:rsid w:val="00D30933"/>
    <w:rsid w:val="00D30993"/>
    <w:rsid w:val="00D30B0F"/>
    <w:rsid w:val="00D30C03"/>
    <w:rsid w:val="00D30C42"/>
    <w:rsid w:val="00D30C90"/>
    <w:rsid w:val="00D30CB0"/>
    <w:rsid w:val="00D30CF0"/>
    <w:rsid w:val="00D310F1"/>
    <w:rsid w:val="00D31286"/>
    <w:rsid w:val="00D3128F"/>
    <w:rsid w:val="00D312E0"/>
    <w:rsid w:val="00D313BF"/>
    <w:rsid w:val="00D3162E"/>
    <w:rsid w:val="00D316BE"/>
    <w:rsid w:val="00D31846"/>
    <w:rsid w:val="00D3185D"/>
    <w:rsid w:val="00D3195A"/>
    <w:rsid w:val="00D31A81"/>
    <w:rsid w:val="00D31C4E"/>
    <w:rsid w:val="00D31C8E"/>
    <w:rsid w:val="00D31D75"/>
    <w:rsid w:val="00D31F04"/>
    <w:rsid w:val="00D3261A"/>
    <w:rsid w:val="00D3265D"/>
    <w:rsid w:val="00D326E8"/>
    <w:rsid w:val="00D32D14"/>
    <w:rsid w:val="00D32EA5"/>
    <w:rsid w:val="00D32EF2"/>
    <w:rsid w:val="00D33141"/>
    <w:rsid w:val="00D331CA"/>
    <w:rsid w:val="00D333D5"/>
    <w:rsid w:val="00D334C9"/>
    <w:rsid w:val="00D336C0"/>
    <w:rsid w:val="00D33715"/>
    <w:rsid w:val="00D33741"/>
    <w:rsid w:val="00D33B59"/>
    <w:rsid w:val="00D33CA2"/>
    <w:rsid w:val="00D33FC1"/>
    <w:rsid w:val="00D33FC3"/>
    <w:rsid w:val="00D3429F"/>
    <w:rsid w:val="00D3456C"/>
    <w:rsid w:val="00D345C0"/>
    <w:rsid w:val="00D347D4"/>
    <w:rsid w:val="00D3490B"/>
    <w:rsid w:val="00D34A2B"/>
    <w:rsid w:val="00D34BC1"/>
    <w:rsid w:val="00D34C01"/>
    <w:rsid w:val="00D34C6D"/>
    <w:rsid w:val="00D350C9"/>
    <w:rsid w:val="00D351B1"/>
    <w:rsid w:val="00D3548E"/>
    <w:rsid w:val="00D355E8"/>
    <w:rsid w:val="00D3586F"/>
    <w:rsid w:val="00D35940"/>
    <w:rsid w:val="00D35B15"/>
    <w:rsid w:val="00D360C9"/>
    <w:rsid w:val="00D362B7"/>
    <w:rsid w:val="00D364FE"/>
    <w:rsid w:val="00D36614"/>
    <w:rsid w:val="00D3669A"/>
    <w:rsid w:val="00D36747"/>
    <w:rsid w:val="00D36956"/>
    <w:rsid w:val="00D36A90"/>
    <w:rsid w:val="00D36B74"/>
    <w:rsid w:val="00D36E3D"/>
    <w:rsid w:val="00D36EDC"/>
    <w:rsid w:val="00D36F6D"/>
    <w:rsid w:val="00D371C7"/>
    <w:rsid w:val="00D373B0"/>
    <w:rsid w:val="00D3740E"/>
    <w:rsid w:val="00D37CFD"/>
    <w:rsid w:val="00D37F9E"/>
    <w:rsid w:val="00D40552"/>
    <w:rsid w:val="00D40C40"/>
    <w:rsid w:val="00D40DD4"/>
    <w:rsid w:val="00D41234"/>
    <w:rsid w:val="00D41C79"/>
    <w:rsid w:val="00D41C9C"/>
    <w:rsid w:val="00D41CCE"/>
    <w:rsid w:val="00D41DED"/>
    <w:rsid w:val="00D41E35"/>
    <w:rsid w:val="00D4208B"/>
    <w:rsid w:val="00D421F8"/>
    <w:rsid w:val="00D42608"/>
    <w:rsid w:val="00D42672"/>
    <w:rsid w:val="00D4267C"/>
    <w:rsid w:val="00D427AA"/>
    <w:rsid w:val="00D42851"/>
    <w:rsid w:val="00D4291F"/>
    <w:rsid w:val="00D42A5F"/>
    <w:rsid w:val="00D42DDE"/>
    <w:rsid w:val="00D42F0F"/>
    <w:rsid w:val="00D42F74"/>
    <w:rsid w:val="00D430A7"/>
    <w:rsid w:val="00D43148"/>
    <w:rsid w:val="00D43247"/>
    <w:rsid w:val="00D43275"/>
    <w:rsid w:val="00D433D1"/>
    <w:rsid w:val="00D43458"/>
    <w:rsid w:val="00D43FC6"/>
    <w:rsid w:val="00D440E9"/>
    <w:rsid w:val="00D4414A"/>
    <w:rsid w:val="00D442D8"/>
    <w:rsid w:val="00D4438E"/>
    <w:rsid w:val="00D443B1"/>
    <w:rsid w:val="00D445A4"/>
    <w:rsid w:val="00D44889"/>
    <w:rsid w:val="00D449E9"/>
    <w:rsid w:val="00D44DB3"/>
    <w:rsid w:val="00D44F2D"/>
    <w:rsid w:val="00D4505D"/>
    <w:rsid w:val="00D451A6"/>
    <w:rsid w:val="00D45577"/>
    <w:rsid w:val="00D45670"/>
    <w:rsid w:val="00D45AE0"/>
    <w:rsid w:val="00D45B20"/>
    <w:rsid w:val="00D45FA8"/>
    <w:rsid w:val="00D4624C"/>
    <w:rsid w:val="00D46277"/>
    <w:rsid w:val="00D46303"/>
    <w:rsid w:val="00D46367"/>
    <w:rsid w:val="00D463CA"/>
    <w:rsid w:val="00D46585"/>
    <w:rsid w:val="00D467C6"/>
    <w:rsid w:val="00D46905"/>
    <w:rsid w:val="00D46D49"/>
    <w:rsid w:val="00D46E52"/>
    <w:rsid w:val="00D46FD4"/>
    <w:rsid w:val="00D47150"/>
    <w:rsid w:val="00D476D0"/>
    <w:rsid w:val="00D476F1"/>
    <w:rsid w:val="00D4788A"/>
    <w:rsid w:val="00D47B46"/>
    <w:rsid w:val="00D47C75"/>
    <w:rsid w:val="00D47EAC"/>
    <w:rsid w:val="00D500D8"/>
    <w:rsid w:val="00D5013A"/>
    <w:rsid w:val="00D50206"/>
    <w:rsid w:val="00D506F1"/>
    <w:rsid w:val="00D5076D"/>
    <w:rsid w:val="00D507CA"/>
    <w:rsid w:val="00D50937"/>
    <w:rsid w:val="00D50C40"/>
    <w:rsid w:val="00D50C86"/>
    <w:rsid w:val="00D50CAE"/>
    <w:rsid w:val="00D50DA2"/>
    <w:rsid w:val="00D50DEA"/>
    <w:rsid w:val="00D50EA4"/>
    <w:rsid w:val="00D50F2B"/>
    <w:rsid w:val="00D5113C"/>
    <w:rsid w:val="00D51432"/>
    <w:rsid w:val="00D515A6"/>
    <w:rsid w:val="00D515DA"/>
    <w:rsid w:val="00D520EE"/>
    <w:rsid w:val="00D52165"/>
    <w:rsid w:val="00D52262"/>
    <w:rsid w:val="00D523E1"/>
    <w:rsid w:val="00D525F1"/>
    <w:rsid w:val="00D527AA"/>
    <w:rsid w:val="00D528A6"/>
    <w:rsid w:val="00D52CB9"/>
    <w:rsid w:val="00D52D90"/>
    <w:rsid w:val="00D52F41"/>
    <w:rsid w:val="00D530B3"/>
    <w:rsid w:val="00D53430"/>
    <w:rsid w:val="00D535E0"/>
    <w:rsid w:val="00D539E1"/>
    <w:rsid w:val="00D53A92"/>
    <w:rsid w:val="00D53ACE"/>
    <w:rsid w:val="00D53C2C"/>
    <w:rsid w:val="00D53CDA"/>
    <w:rsid w:val="00D53D86"/>
    <w:rsid w:val="00D53DAE"/>
    <w:rsid w:val="00D53DE5"/>
    <w:rsid w:val="00D53EA6"/>
    <w:rsid w:val="00D53EDE"/>
    <w:rsid w:val="00D53F88"/>
    <w:rsid w:val="00D53FD0"/>
    <w:rsid w:val="00D54044"/>
    <w:rsid w:val="00D5447D"/>
    <w:rsid w:val="00D5498E"/>
    <w:rsid w:val="00D54AB2"/>
    <w:rsid w:val="00D54D58"/>
    <w:rsid w:val="00D54EFA"/>
    <w:rsid w:val="00D555E0"/>
    <w:rsid w:val="00D5565A"/>
    <w:rsid w:val="00D55F0A"/>
    <w:rsid w:val="00D5605E"/>
    <w:rsid w:val="00D5637E"/>
    <w:rsid w:val="00D563EF"/>
    <w:rsid w:val="00D5643A"/>
    <w:rsid w:val="00D56599"/>
    <w:rsid w:val="00D5672C"/>
    <w:rsid w:val="00D56781"/>
    <w:rsid w:val="00D56862"/>
    <w:rsid w:val="00D56A1A"/>
    <w:rsid w:val="00D56AEC"/>
    <w:rsid w:val="00D56B2F"/>
    <w:rsid w:val="00D57012"/>
    <w:rsid w:val="00D5736E"/>
    <w:rsid w:val="00D573CD"/>
    <w:rsid w:val="00D5745B"/>
    <w:rsid w:val="00D57481"/>
    <w:rsid w:val="00D574C5"/>
    <w:rsid w:val="00D57626"/>
    <w:rsid w:val="00D5774C"/>
    <w:rsid w:val="00D578E0"/>
    <w:rsid w:val="00D57A91"/>
    <w:rsid w:val="00D57CB5"/>
    <w:rsid w:val="00D57CE0"/>
    <w:rsid w:val="00D57D9C"/>
    <w:rsid w:val="00D6044B"/>
    <w:rsid w:val="00D60513"/>
    <w:rsid w:val="00D6061F"/>
    <w:rsid w:val="00D6071D"/>
    <w:rsid w:val="00D60830"/>
    <w:rsid w:val="00D609F1"/>
    <w:rsid w:val="00D60AED"/>
    <w:rsid w:val="00D60C51"/>
    <w:rsid w:val="00D60D72"/>
    <w:rsid w:val="00D60F3E"/>
    <w:rsid w:val="00D60F40"/>
    <w:rsid w:val="00D60FE6"/>
    <w:rsid w:val="00D611CB"/>
    <w:rsid w:val="00D61406"/>
    <w:rsid w:val="00D614B8"/>
    <w:rsid w:val="00D6151C"/>
    <w:rsid w:val="00D6164C"/>
    <w:rsid w:val="00D61933"/>
    <w:rsid w:val="00D619DD"/>
    <w:rsid w:val="00D6204F"/>
    <w:rsid w:val="00D622CD"/>
    <w:rsid w:val="00D62462"/>
    <w:rsid w:val="00D624EF"/>
    <w:rsid w:val="00D6280D"/>
    <w:rsid w:val="00D62C63"/>
    <w:rsid w:val="00D62D5D"/>
    <w:rsid w:val="00D62FB6"/>
    <w:rsid w:val="00D633EF"/>
    <w:rsid w:val="00D6341D"/>
    <w:rsid w:val="00D63421"/>
    <w:rsid w:val="00D63592"/>
    <w:rsid w:val="00D635E4"/>
    <w:rsid w:val="00D63739"/>
    <w:rsid w:val="00D639F4"/>
    <w:rsid w:val="00D63BBB"/>
    <w:rsid w:val="00D63C42"/>
    <w:rsid w:val="00D63D13"/>
    <w:rsid w:val="00D63D41"/>
    <w:rsid w:val="00D63DD1"/>
    <w:rsid w:val="00D63F07"/>
    <w:rsid w:val="00D6404F"/>
    <w:rsid w:val="00D640A3"/>
    <w:rsid w:val="00D6413C"/>
    <w:rsid w:val="00D6432E"/>
    <w:rsid w:val="00D64809"/>
    <w:rsid w:val="00D6480E"/>
    <w:rsid w:val="00D64A93"/>
    <w:rsid w:val="00D64CED"/>
    <w:rsid w:val="00D64EB4"/>
    <w:rsid w:val="00D65001"/>
    <w:rsid w:val="00D65083"/>
    <w:rsid w:val="00D650AF"/>
    <w:rsid w:val="00D65256"/>
    <w:rsid w:val="00D6590A"/>
    <w:rsid w:val="00D65953"/>
    <w:rsid w:val="00D66246"/>
    <w:rsid w:val="00D665BE"/>
    <w:rsid w:val="00D666F9"/>
    <w:rsid w:val="00D66B6D"/>
    <w:rsid w:val="00D66C18"/>
    <w:rsid w:val="00D66D03"/>
    <w:rsid w:val="00D67111"/>
    <w:rsid w:val="00D67841"/>
    <w:rsid w:val="00D679EC"/>
    <w:rsid w:val="00D67BEA"/>
    <w:rsid w:val="00D67C95"/>
    <w:rsid w:val="00D67D30"/>
    <w:rsid w:val="00D67FF2"/>
    <w:rsid w:val="00D7040F"/>
    <w:rsid w:val="00D70494"/>
    <w:rsid w:val="00D70576"/>
    <w:rsid w:val="00D70720"/>
    <w:rsid w:val="00D70B43"/>
    <w:rsid w:val="00D70D43"/>
    <w:rsid w:val="00D715FF"/>
    <w:rsid w:val="00D716F6"/>
    <w:rsid w:val="00D71740"/>
    <w:rsid w:val="00D71777"/>
    <w:rsid w:val="00D71810"/>
    <w:rsid w:val="00D71879"/>
    <w:rsid w:val="00D718E0"/>
    <w:rsid w:val="00D718F6"/>
    <w:rsid w:val="00D71AF3"/>
    <w:rsid w:val="00D71CB7"/>
    <w:rsid w:val="00D71D6E"/>
    <w:rsid w:val="00D72427"/>
    <w:rsid w:val="00D72782"/>
    <w:rsid w:val="00D72BBE"/>
    <w:rsid w:val="00D72E0E"/>
    <w:rsid w:val="00D732BF"/>
    <w:rsid w:val="00D7337A"/>
    <w:rsid w:val="00D7345E"/>
    <w:rsid w:val="00D7363E"/>
    <w:rsid w:val="00D7366F"/>
    <w:rsid w:val="00D736B1"/>
    <w:rsid w:val="00D738F2"/>
    <w:rsid w:val="00D73ADA"/>
    <w:rsid w:val="00D73B04"/>
    <w:rsid w:val="00D73C91"/>
    <w:rsid w:val="00D74154"/>
    <w:rsid w:val="00D7421F"/>
    <w:rsid w:val="00D7429E"/>
    <w:rsid w:val="00D74311"/>
    <w:rsid w:val="00D743A1"/>
    <w:rsid w:val="00D7472F"/>
    <w:rsid w:val="00D74821"/>
    <w:rsid w:val="00D7485A"/>
    <w:rsid w:val="00D74915"/>
    <w:rsid w:val="00D7491F"/>
    <w:rsid w:val="00D74C5B"/>
    <w:rsid w:val="00D74CE4"/>
    <w:rsid w:val="00D74ECA"/>
    <w:rsid w:val="00D75028"/>
    <w:rsid w:val="00D7575B"/>
    <w:rsid w:val="00D75770"/>
    <w:rsid w:val="00D75AFD"/>
    <w:rsid w:val="00D75C8B"/>
    <w:rsid w:val="00D75CDF"/>
    <w:rsid w:val="00D75F6F"/>
    <w:rsid w:val="00D76076"/>
    <w:rsid w:val="00D760D7"/>
    <w:rsid w:val="00D764EA"/>
    <w:rsid w:val="00D766F0"/>
    <w:rsid w:val="00D76C5B"/>
    <w:rsid w:val="00D76F33"/>
    <w:rsid w:val="00D7702D"/>
    <w:rsid w:val="00D77103"/>
    <w:rsid w:val="00D771C8"/>
    <w:rsid w:val="00D773EB"/>
    <w:rsid w:val="00D7741A"/>
    <w:rsid w:val="00D774B8"/>
    <w:rsid w:val="00D7755E"/>
    <w:rsid w:val="00D7766B"/>
    <w:rsid w:val="00D777BE"/>
    <w:rsid w:val="00D77972"/>
    <w:rsid w:val="00D77DBE"/>
    <w:rsid w:val="00D77F94"/>
    <w:rsid w:val="00D8023F"/>
    <w:rsid w:val="00D806A2"/>
    <w:rsid w:val="00D806C1"/>
    <w:rsid w:val="00D8087D"/>
    <w:rsid w:val="00D80A8C"/>
    <w:rsid w:val="00D80AD4"/>
    <w:rsid w:val="00D80C31"/>
    <w:rsid w:val="00D8102C"/>
    <w:rsid w:val="00D810B1"/>
    <w:rsid w:val="00D8133C"/>
    <w:rsid w:val="00D81DB9"/>
    <w:rsid w:val="00D81EFA"/>
    <w:rsid w:val="00D81F41"/>
    <w:rsid w:val="00D823FA"/>
    <w:rsid w:val="00D8240C"/>
    <w:rsid w:val="00D82552"/>
    <w:rsid w:val="00D82956"/>
    <w:rsid w:val="00D82F1A"/>
    <w:rsid w:val="00D82F3B"/>
    <w:rsid w:val="00D8394C"/>
    <w:rsid w:val="00D83E23"/>
    <w:rsid w:val="00D83FF5"/>
    <w:rsid w:val="00D84067"/>
    <w:rsid w:val="00D841E5"/>
    <w:rsid w:val="00D841F0"/>
    <w:rsid w:val="00D84287"/>
    <w:rsid w:val="00D843C8"/>
    <w:rsid w:val="00D84422"/>
    <w:rsid w:val="00D845AC"/>
    <w:rsid w:val="00D849FB"/>
    <w:rsid w:val="00D84CDF"/>
    <w:rsid w:val="00D84FBD"/>
    <w:rsid w:val="00D853BA"/>
    <w:rsid w:val="00D853C1"/>
    <w:rsid w:val="00D853E7"/>
    <w:rsid w:val="00D85992"/>
    <w:rsid w:val="00D85D6A"/>
    <w:rsid w:val="00D85E22"/>
    <w:rsid w:val="00D86102"/>
    <w:rsid w:val="00D864BD"/>
    <w:rsid w:val="00D864F8"/>
    <w:rsid w:val="00D8674B"/>
    <w:rsid w:val="00D86B53"/>
    <w:rsid w:val="00D86BBB"/>
    <w:rsid w:val="00D86D25"/>
    <w:rsid w:val="00D86DF0"/>
    <w:rsid w:val="00D86EC9"/>
    <w:rsid w:val="00D871CD"/>
    <w:rsid w:val="00D871D9"/>
    <w:rsid w:val="00D8759B"/>
    <w:rsid w:val="00D876B4"/>
    <w:rsid w:val="00D87949"/>
    <w:rsid w:val="00D8795C"/>
    <w:rsid w:val="00D8798B"/>
    <w:rsid w:val="00D87A9D"/>
    <w:rsid w:val="00D87D0F"/>
    <w:rsid w:val="00D902D3"/>
    <w:rsid w:val="00D903B4"/>
    <w:rsid w:val="00D903E9"/>
    <w:rsid w:val="00D9063F"/>
    <w:rsid w:val="00D907F0"/>
    <w:rsid w:val="00D90D6A"/>
    <w:rsid w:val="00D90E4D"/>
    <w:rsid w:val="00D90FA0"/>
    <w:rsid w:val="00D91875"/>
    <w:rsid w:val="00D91A4C"/>
    <w:rsid w:val="00D91C15"/>
    <w:rsid w:val="00D91C31"/>
    <w:rsid w:val="00D91DC6"/>
    <w:rsid w:val="00D91FC2"/>
    <w:rsid w:val="00D92020"/>
    <w:rsid w:val="00D9215F"/>
    <w:rsid w:val="00D92254"/>
    <w:rsid w:val="00D92392"/>
    <w:rsid w:val="00D923F5"/>
    <w:rsid w:val="00D9286A"/>
    <w:rsid w:val="00D928E1"/>
    <w:rsid w:val="00D9292D"/>
    <w:rsid w:val="00D92AE4"/>
    <w:rsid w:val="00D92DD1"/>
    <w:rsid w:val="00D92E51"/>
    <w:rsid w:val="00D92EA8"/>
    <w:rsid w:val="00D92FCB"/>
    <w:rsid w:val="00D931F4"/>
    <w:rsid w:val="00D93269"/>
    <w:rsid w:val="00D933EB"/>
    <w:rsid w:val="00D93523"/>
    <w:rsid w:val="00D93669"/>
    <w:rsid w:val="00D9393C"/>
    <w:rsid w:val="00D939A0"/>
    <w:rsid w:val="00D939FD"/>
    <w:rsid w:val="00D93B9A"/>
    <w:rsid w:val="00D93D8E"/>
    <w:rsid w:val="00D93EB1"/>
    <w:rsid w:val="00D94095"/>
    <w:rsid w:val="00D941FA"/>
    <w:rsid w:val="00D94381"/>
    <w:rsid w:val="00D94654"/>
    <w:rsid w:val="00D946AF"/>
    <w:rsid w:val="00D94804"/>
    <w:rsid w:val="00D948D2"/>
    <w:rsid w:val="00D95041"/>
    <w:rsid w:val="00D950A6"/>
    <w:rsid w:val="00D95566"/>
    <w:rsid w:val="00D95907"/>
    <w:rsid w:val="00D959FD"/>
    <w:rsid w:val="00D95C85"/>
    <w:rsid w:val="00D95D6D"/>
    <w:rsid w:val="00D95E29"/>
    <w:rsid w:val="00D95EEA"/>
    <w:rsid w:val="00D96053"/>
    <w:rsid w:val="00D9613A"/>
    <w:rsid w:val="00D96182"/>
    <w:rsid w:val="00D9638F"/>
    <w:rsid w:val="00D9647B"/>
    <w:rsid w:val="00D9654B"/>
    <w:rsid w:val="00D96BF4"/>
    <w:rsid w:val="00D96C56"/>
    <w:rsid w:val="00D96DA3"/>
    <w:rsid w:val="00D96F6E"/>
    <w:rsid w:val="00D97121"/>
    <w:rsid w:val="00D973D1"/>
    <w:rsid w:val="00D974CB"/>
    <w:rsid w:val="00D97530"/>
    <w:rsid w:val="00D97665"/>
    <w:rsid w:val="00D977EB"/>
    <w:rsid w:val="00D978C1"/>
    <w:rsid w:val="00D97BF7"/>
    <w:rsid w:val="00DA00B4"/>
    <w:rsid w:val="00DA057E"/>
    <w:rsid w:val="00DA088D"/>
    <w:rsid w:val="00DA0A2F"/>
    <w:rsid w:val="00DA0A6D"/>
    <w:rsid w:val="00DA0B10"/>
    <w:rsid w:val="00DA0D88"/>
    <w:rsid w:val="00DA0F56"/>
    <w:rsid w:val="00DA116D"/>
    <w:rsid w:val="00DA11DE"/>
    <w:rsid w:val="00DA12EE"/>
    <w:rsid w:val="00DA146F"/>
    <w:rsid w:val="00DA1556"/>
    <w:rsid w:val="00DA1613"/>
    <w:rsid w:val="00DA1AE4"/>
    <w:rsid w:val="00DA1B07"/>
    <w:rsid w:val="00DA1B96"/>
    <w:rsid w:val="00DA1ECF"/>
    <w:rsid w:val="00DA217A"/>
    <w:rsid w:val="00DA21EA"/>
    <w:rsid w:val="00DA2201"/>
    <w:rsid w:val="00DA226E"/>
    <w:rsid w:val="00DA25AA"/>
    <w:rsid w:val="00DA2617"/>
    <w:rsid w:val="00DA26F1"/>
    <w:rsid w:val="00DA2E5A"/>
    <w:rsid w:val="00DA2F3E"/>
    <w:rsid w:val="00DA3123"/>
    <w:rsid w:val="00DA3288"/>
    <w:rsid w:val="00DA3F9A"/>
    <w:rsid w:val="00DA3FE8"/>
    <w:rsid w:val="00DA423D"/>
    <w:rsid w:val="00DA432B"/>
    <w:rsid w:val="00DA4412"/>
    <w:rsid w:val="00DA46D4"/>
    <w:rsid w:val="00DA49EB"/>
    <w:rsid w:val="00DA49FF"/>
    <w:rsid w:val="00DA4BF4"/>
    <w:rsid w:val="00DA4C14"/>
    <w:rsid w:val="00DA4E96"/>
    <w:rsid w:val="00DA5082"/>
    <w:rsid w:val="00DA5206"/>
    <w:rsid w:val="00DA567B"/>
    <w:rsid w:val="00DA56E0"/>
    <w:rsid w:val="00DA59A5"/>
    <w:rsid w:val="00DA5A2B"/>
    <w:rsid w:val="00DA5B6B"/>
    <w:rsid w:val="00DA5BAF"/>
    <w:rsid w:val="00DA5D82"/>
    <w:rsid w:val="00DA5E1C"/>
    <w:rsid w:val="00DA5F63"/>
    <w:rsid w:val="00DA619A"/>
    <w:rsid w:val="00DA6365"/>
    <w:rsid w:val="00DA65EF"/>
    <w:rsid w:val="00DA6764"/>
    <w:rsid w:val="00DA6C07"/>
    <w:rsid w:val="00DA6C91"/>
    <w:rsid w:val="00DA6CAC"/>
    <w:rsid w:val="00DA6D76"/>
    <w:rsid w:val="00DA6D89"/>
    <w:rsid w:val="00DA70BD"/>
    <w:rsid w:val="00DA7384"/>
    <w:rsid w:val="00DA73DC"/>
    <w:rsid w:val="00DA76B1"/>
    <w:rsid w:val="00DA7C3A"/>
    <w:rsid w:val="00DB008F"/>
    <w:rsid w:val="00DB00AC"/>
    <w:rsid w:val="00DB0120"/>
    <w:rsid w:val="00DB02A9"/>
    <w:rsid w:val="00DB06F4"/>
    <w:rsid w:val="00DB0D45"/>
    <w:rsid w:val="00DB0E15"/>
    <w:rsid w:val="00DB0FFB"/>
    <w:rsid w:val="00DB1074"/>
    <w:rsid w:val="00DB10C9"/>
    <w:rsid w:val="00DB115A"/>
    <w:rsid w:val="00DB11D2"/>
    <w:rsid w:val="00DB11F2"/>
    <w:rsid w:val="00DB12A0"/>
    <w:rsid w:val="00DB12A6"/>
    <w:rsid w:val="00DB1301"/>
    <w:rsid w:val="00DB1368"/>
    <w:rsid w:val="00DB1B4D"/>
    <w:rsid w:val="00DB1DC9"/>
    <w:rsid w:val="00DB1EEC"/>
    <w:rsid w:val="00DB1EFB"/>
    <w:rsid w:val="00DB210F"/>
    <w:rsid w:val="00DB211E"/>
    <w:rsid w:val="00DB2227"/>
    <w:rsid w:val="00DB22A3"/>
    <w:rsid w:val="00DB22D3"/>
    <w:rsid w:val="00DB26F8"/>
    <w:rsid w:val="00DB2730"/>
    <w:rsid w:val="00DB288E"/>
    <w:rsid w:val="00DB2957"/>
    <w:rsid w:val="00DB2A43"/>
    <w:rsid w:val="00DB2AC8"/>
    <w:rsid w:val="00DB2D1C"/>
    <w:rsid w:val="00DB2FF2"/>
    <w:rsid w:val="00DB300A"/>
    <w:rsid w:val="00DB30FF"/>
    <w:rsid w:val="00DB324A"/>
    <w:rsid w:val="00DB3673"/>
    <w:rsid w:val="00DB3902"/>
    <w:rsid w:val="00DB396B"/>
    <w:rsid w:val="00DB39C6"/>
    <w:rsid w:val="00DB39FF"/>
    <w:rsid w:val="00DB3B1A"/>
    <w:rsid w:val="00DB3C2C"/>
    <w:rsid w:val="00DB3C36"/>
    <w:rsid w:val="00DB3D34"/>
    <w:rsid w:val="00DB3E61"/>
    <w:rsid w:val="00DB3FB0"/>
    <w:rsid w:val="00DB4137"/>
    <w:rsid w:val="00DB4232"/>
    <w:rsid w:val="00DB4271"/>
    <w:rsid w:val="00DB453B"/>
    <w:rsid w:val="00DB47D5"/>
    <w:rsid w:val="00DB489E"/>
    <w:rsid w:val="00DB4988"/>
    <w:rsid w:val="00DB4B09"/>
    <w:rsid w:val="00DB4C5D"/>
    <w:rsid w:val="00DB4D3D"/>
    <w:rsid w:val="00DB4E54"/>
    <w:rsid w:val="00DB5081"/>
    <w:rsid w:val="00DB50E3"/>
    <w:rsid w:val="00DB50F1"/>
    <w:rsid w:val="00DB523C"/>
    <w:rsid w:val="00DB546C"/>
    <w:rsid w:val="00DB5486"/>
    <w:rsid w:val="00DB552F"/>
    <w:rsid w:val="00DB5660"/>
    <w:rsid w:val="00DB58D7"/>
    <w:rsid w:val="00DB591A"/>
    <w:rsid w:val="00DB5D4A"/>
    <w:rsid w:val="00DB5E7B"/>
    <w:rsid w:val="00DB60FF"/>
    <w:rsid w:val="00DB6378"/>
    <w:rsid w:val="00DB6780"/>
    <w:rsid w:val="00DB6A27"/>
    <w:rsid w:val="00DB6B0B"/>
    <w:rsid w:val="00DB6CFF"/>
    <w:rsid w:val="00DB6D85"/>
    <w:rsid w:val="00DB6E49"/>
    <w:rsid w:val="00DB6F6D"/>
    <w:rsid w:val="00DB7149"/>
    <w:rsid w:val="00DB7174"/>
    <w:rsid w:val="00DB7403"/>
    <w:rsid w:val="00DB75A4"/>
    <w:rsid w:val="00DB75B5"/>
    <w:rsid w:val="00DB75F4"/>
    <w:rsid w:val="00DB79C1"/>
    <w:rsid w:val="00DB7A2E"/>
    <w:rsid w:val="00DB7D1A"/>
    <w:rsid w:val="00DB7E9B"/>
    <w:rsid w:val="00DB7ECE"/>
    <w:rsid w:val="00DB7F93"/>
    <w:rsid w:val="00DB7FAC"/>
    <w:rsid w:val="00DC0247"/>
    <w:rsid w:val="00DC030D"/>
    <w:rsid w:val="00DC0834"/>
    <w:rsid w:val="00DC085A"/>
    <w:rsid w:val="00DC0B18"/>
    <w:rsid w:val="00DC0C40"/>
    <w:rsid w:val="00DC132B"/>
    <w:rsid w:val="00DC16AC"/>
    <w:rsid w:val="00DC1A60"/>
    <w:rsid w:val="00DC1A96"/>
    <w:rsid w:val="00DC1D62"/>
    <w:rsid w:val="00DC1F85"/>
    <w:rsid w:val="00DC202E"/>
    <w:rsid w:val="00DC2062"/>
    <w:rsid w:val="00DC214B"/>
    <w:rsid w:val="00DC2230"/>
    <w:rsid w:val="00DC22BC"/>
    <w:rsid w:val="00DC22E4"/>
    <w:rsid w:val="00DC22EC"/>
    <w:rsid w:val="00DC26BA"/>
    <w:rsid w:val="00DC2A41"/>
    <w:rsid w:val="00DC2BBB"/>
    <w:rsid w:val="00DC2DFF"/>
    <w:rsid w:val="00DC319D"/>
    <w:rsid w:val="00DC3492"/>
    <w:rsid w:val="00DC34F3"/>
    <w:rsid w:val="00DC36E1"/>
    <w:rsid w:val="00DC3E35"/>
    <w:rsid w:val="00DC3EAB"/>
    <w:rsid w:val="00DC3FEA"/>
    <w:rsid w:val="00DC444B"/>
    <w:rsid w:val="00DC4716"/>
    <w:rsid w:val="00DC47FB"/>
    <w:rsid w:val="00DC48D2"/>
    <w:rsid w:val="00DC4C8A"/>
    <w:rsid w:val="00DC52EC"/>
    <w:rsid w:val="00DC535A"/>
    <w:rsid w:val="00DC54C8"/>
    <w:rsid w:val="00DC5596"/>
    <w:rsid w:val="00DC5651"/>
    <w:rsid w:val="00DC5770"/>
    <w:rsid w:val="00DC58D8"/>
    <w:rsid w:val="00DC58E4"/>
    <w:rsid w:val="00DC6072"/>
    <w:rsid w:val="00DC60DA"/>
    <w:rsid w:val="00DC6351"/>
    <w:rsid w:val="00DC6373"/>
    <w:rsid w:val="00DC6554"/>
    <w:rsid w:val="00DC6BEE"/>
    <w:rsid w:val="00DC6BFC"/>
    <w:rsid w:val="00DC6C87"/>
    <w:rsid w:val="00DC6DBE"/>
    <w:rsid w:val="00DC7053"/>
    <w:rsid w:val="00DC71B1"/>
    <w:rsid w:val="00DC7420"/>
    <w:rsid w:val="00DC746A"/>
    <w:rsid w:val="00DC753C"/>
    <w:rsid w:val="00DC7BF0"/>
    <w:rsid w:val="00DC7E1E"/>
    <w:rsid w:val="00DD03E9"/>
    <w:rsid w:val="00DD0467"/>
    <w:rsid w:val="00DD0A2B"/>
    <w:rsid w:val="00DD0EB3"/>
    <w:rsid w:val="00DD0EB9"/>
    <w:rsid w:val="00DD0F35"/>
    <w:rsid w:val="00DD1012"/>
    <w:rsid w:val="00DD12B8"/>
    <w:rsid w:val="00DD140A"/>
    <w:rsid w:val="00DD15F0"/>
    <w:rsid w:val="00DD17C1"/>
    <w:rsid w:val="00DD188E"/>
    <w:rsid w:val="00DD2305"/>
    <w:rsid w:val="00DD23D4"/>
    <w:rsid w:val="00DD2457"/>
    <w:rsid w:val="00DD258B"/>
    <w:rsid w:val="00DD2633"/>
    <w:rsid w:val="00DD26AF"/>
    <w:rsid w:val="00DD2988"/>
    <w:rsid w:val="00DD2993"/>
    <w:rsid w:val="00DD31A5"/>
    <w:rsid w:val="00DD31B5"/>
    <w:rsid w:val="00DD34BF"/>
    <w:rsid w:val="00DD34D2"/>
    <w:rsid w:val="00DD3583"/>
    <w:rsid w:val="00DD37A7"/>
    <w:rsid w:val="00DD3ACC"/>
    <w:rsid w:val="00DD3BA0"/>
    <w:rsid w:val="00DD3BDE"/>
    <w:rsid w:val="00DD3C41"/>
    <w:rsid w:val="00DD3D43"/>
    <w:rsid w:val="00DD3F1E"/>
    <w:rsid w:val="00DD4019"/>
    <w:rsid w:val="00DD4127"/>
    <w:rsid w:val="00DD42FF"/>
    <w:rsid w:val="00DD44E1"/>
    <w:rsid w:val="00DD4525"/>
    <w:rsid w:val="00DD485E"/>
    <w:rsid w:val="00DD4957"/>
    <w:rsid w:val="00DD4A60"/>
    <w:rsid w:val="00DD4B45"/>
    <w:rsid w:val="00DD4E90"/>
    <w:rsid w:val="00DD52C3"/>
    <w:rsid w:val="00DD53D8"/>
    <w:rsid w:val="00DD55D9"/>
    <w:rsid w:val="00DD57FD"/>
    <w:rsid w:val="00DD58A8"/>
    <w:rsid w:val="00DD5ADB"/>
    <w:rsid w:val="00DD5C04"/>
    <w:rsid w:val="00DD5C3B"/>
    <w:rsid w:val="00DD5CAE"/>
    <w:rsid w:val="00DD5D3F"/>
    <w:rsid w:val="00DD5DDD"/>
    <w:rsid w:val="00DD5F91"/>
    <w:rsid w:val="00DD6634"/>
    <w:rsid w:val="00DD6918"/>
    <w:rsid w:val="00DD6EC8"/>
    <w:rsid w:val="00DD7089"/>
    <w:rsid w:val="00DD70BD"/>
    <w:rsid w:val="00DD73C0"/>
    <w:rsid w:val="00DD73CB"/>
    <w:rsid w:val="00DD74A6"/>
    <w:rsid w:val="00DD74CD"/>
    <w:rsid w:val="00DD74F7"/>
    <w:rsid w:val="00DD7670"/>
    <w:rsid w:val="00DD7865"/>
    <w:rsid w:val="00DD786D"/>
    <w:rsid w:val="00DD7A5B"/>
    <w:rsid w:val="00DE02D7"/>
    <w:rsid w:val="00DE057E"/>
    <w:rsid w:val="00DE064F"/>
    <w:rsid w:val="00DE0AB7"/>
    <w:rsid w:val="00DE0ABA"/>
    <w:rsid w:val="00DE0C1C"/>
    <w:rsid w:val="00DE0EAE"/>
    <w:rsid w:val="00DE0F63"/>
    <w:rsid w:val="00DE10F6"/>
    <w:rsid w:val="00DE1171"/>
    <w:rsid w:val="00DE14A4"/>
    <w:rsid w:val="00DE155B"/>
    <w:rsid w:val="00DE1975"/>
    <w:rsid w:val="00DE1A5B"/>
    <w:rsid w:val="00DE1B13"/>
    <w:rsid w:val="00DE1DA5"/>
    <w:rsid w:val="00DE1F06"/>
    <w:rsid w:val="00DE22BE"/>
    <w:rsid w:val="00DE2370"/>
    <w:rsid w:val="00DE256A"/>
    <w:rsid w:val="00DE25B2"/>
    <w:rsid w:val="00DE2A9E"/>
    <w:rsid w:val="00DE2B54"/>
    <w:rsid w:val="00DE2BB3"/>
    <w:rsid w:val="00DE2E47"/>
    <w:rsid w:val="00DE2EB5"/>
    <w:rsid w:val="00DE329C"/>
    <w:rsid w:val="00DE3315"/>
    <w:rsid w:val="00DE336A"/>
    <w:rsid w:val="00DE347B"/>
    <w:rsid w:val="00DE34F5"/>
    <w:rsid w:val="00DE35A6"/>
    <w:rsid w:val="00DE35AC"/>
    <w:rsid w:val="00DE3C00"/>
    <w:rsid w:val="00DE3D95"/>
    <w:rsid w:val="00DE3DAE"/>
    <w:rsid w:val="00DE3E6F"/>
    <w:rsid w:val="00DE40AD"/>
    <w:rsid w:val="00DE426E"/>
    <w:rsid w:val="00DE47BA"/>
    <w:rsid w:val="00DE4CAC"/>
    <w:rsid w:val="00DE5143"/>
    <w:rsid w:val="00DE5276"/>
    <w:rsid w:val="00DE52C1"/>
    <w:rsid w:val="00DE53C5"/>
    <w:rsid w:val="00DE54C1"/>
    <w:rsid w:val="00DE54C3"/>
    <w:rsid w:val="00DE56E1"/>
    <w:rsid w:val="00DE5701"/>
    <w:rsid w:val="00DE58AE"/>
    <w:rsid w:val="00DE59A2"/>
    <w:rsid w:val="00DE5B18"/>
    <w:rsid w:val="00DE5BF0"/>
    <w:rsid w:val="00DE5E01"/>
    <w:rsid w:val="00DE6023"/>
    <w:rsid w:val="00DE605D"/>
    <w:rsid w:val="00DE6123"/>
    <w:rsid w:val="00DE62C2"/>
    <w:rsid w:val="00DE642E"/>
    <w:rsid w:val="00DE64DF"/>
    <w:rsid w:val="00DE6545"/>
    <w:rsid w:val="00DE67E8"/>
    <w:rsid w:val="00DE67FC"/>
    <w:rsid w:val="00DE6BBD"/>
    <w:rsid w:val="00DE6D8B"/>
    <w:rsid w:val="00DE6F2F"/>
    <w:rsid w:val="00DE7070"/>
    <w:rsid w:val="00DE7144"/>
    <w:rsid w:val="00DE71BE"/>
    <w:rsid w:val="00DE7395"/>
    <w:rsid w:val="00DE7418"/>
    <w:rsid w:val="00DE74AF"/>
    <w:rsid w:val="00DE7688"/>
    <w:rsid w:val="00DE76B7"/>
    <w:rsid w:val="00DE784D"/>
    <w:rsid w:val="00DE7A3A"/>
    <w:rsid w:val="00DE7A9C"/>
    <w:rsid w:val="00DE7C6E"/>
    <w:rsid w:val="00DE7D0C"/>
    <w:rsid w:val="00DE7D12"/>
    <w:rsid w:val="00DF005F"/>
    <w:rsid w:val="00DF0636"/>
    <w:rsid w:val="00DF065D"/>
    <w:rsid w:val="00DF06F5"/>
    <w:rsid w:val="00DF0788"/>
    <w:rsid w:val="00DF082D"/>
    <w:rsid w:val="00DF099A"/>
    <w:rsid w:val="00DF0A4A"/>
    <w:rsid w:val="00DF0B38"/>
    <w:rsid w:val="00DF0C4A"/>
    <w:rsid w:val="00DF0C6D"/>
    <w:rsid w:val="00DF0E35"/>
    <w:rsid w:val="00DF0FA4"/>
    <w:rsid w:val="00DF126A"/>
    <w:rsid w:val="00DF12A5"/>
    <w:rsid w:val="00DF13DC"/>
    <w:rsid w:val="00DF14F7"/>
    <w:rsid w:val="00DF1956"/>
    <w:rsid w:val="00DF1B32"/>
    <w:rsid w:val="00DF1BB6"/>
    <w:rsid w:val="00DF1BC3"/>
    <w:rsid w:val="00DF1EB1"/>
    <w:rsid w:val="00DF1FC2"/>
    <w:rsid w:val="00DF229A"/>
    <w:rsid w:val="00DF2593"/>
    <w:rsid w:val="00DF268C"/>
    <w:rsid w:val="00DF26FD"/>
    <w:rsid w:val="00DF2797"/>
    <w:rsid w:val="00DF27FA"/>
    <w:rsid w:val="00DF285E"/>
    <w:rsid w:val="00DF291C"/>
    <w:rsid w:val="00DF2BDA"/>
    <w:rsid w:val="00DF2FED"/>
    <w:rsid w:val="00DF3148"/>
    <w:rsid w:val="00DF31C0"/>
    <w:rsid w:val="00DF320A"/>
    <w:rsid w:val="00DF330A"/>
    <w:rsid w:val="00DF34E7"/>
    <w:rsid w:val="00DF3801"/>
    <w:rsid w:val="00DF39EA"/>
    <w:rsid w:val="00DF3B36"/>
    <w:rsid w:val="00DF3B6C"/>
    <w:rsid w:val="00DF3FE9"/>
    <w:rsid w:val="00DF4388"/>
    <w:rsid w:val="00DF49F6"/>
    <w:rsid w:val="00DF4F01"/>
    <w:rsid w:val="00DF5349"/>
    <w:rsid w:val="00DF5454"/>
    <w:rsid w:val="00DF552E"/>
    <w:rsid w:val="00DF598B"/>
    <w:rsid w:val="00DF5D1A"/>
    <w:rsid w:val="00DF5F9E"/>
    <w:rsid w:val="00DF61F4"/>
    <w:rsid w:val="00DF65B7"/>
    <w:rsid w:val="00DF65CC"/>
    <w:rsid w:val="00DF6665"/>
    <w:rsid w:val="00DF66DD"/>
    <w:rsid w:val="00DF6899"/>
    <w:rsid w:val="00DF6A0C"/>
    <w:rsid w:val="00DF6F74"/>
    <w:rsid w:val="00DF6FB2"/>
    <w:rsid w:val="00DF73D1"/>
    <w:rsid w:val="00DF73F0"/>
    <w:rsid w:val="00DF77E7"/>
    <w:rsid w:val="00DF785F"/>
    <w:rsid w:val="00DF7A3C"/>
    <w:rsid w:val="00DF7CD3"/>
    <w:rsid w:val="00DF7F21"/>
    <w:rsid w:val="00DF7F38"/>
    <w:rsid w:val="00DF7FBD"/>
    <w:rsid w:val="00E00112"/>
    <w:rsid w:val="00E00323"/>
    <w:rsid w:val="00E003AE"/>
    <w:rsid w:val="00E00402"/>
    <w:rsid w:val="00E00512"/>
    <w:rsid w:val="00E00570"/>
    <w:rsid w:val="00E005C0"/>
    <w:rsid w:val="00E009D7"/>
    <w:rsid w:val="00E00EB1"/>
    <w:rsid w:val="00E00FC0"/>
    <w:rsid w:val="00E01134"/>
    <w:rsid w:val="00E0113B"/>
    <w:rsid w:val="00E01446"/>
    <w:rsid w:val="00E014CE"/>
    <w:rsid w:val="00E0179E"/>
    <w:rsid w:val="00E01972"/>
    <w:rsid w:val="00E01CB6"/>
    <w:rsid w:val="00E01D44"/>
    <w:rsid w:val="00E01E29"/>
    <w:rsid w:val="00E01EEA"/>
    <w:rsid w:val="00E01FBC"/>
    <w:rsid w:val="00E02042"/>
    <w:rsid w:val="00E020FE"/>
    <w:rsid w:val="00E02432"/>
    <w:rsid w:val="00E02771"/>
    <w:rsid w:val="00E027A2"/>
    <w:rsid w:val="00E02879"/>
    <w:rsid w:val="00E02931"/>
    <w:rsid w:val="00E02AD6"/>
    <w:rsid w:val="00E02B5C"/>
    <w:rsid w:val="00E02F0A"/>
    <w:rsid w:val="00E02FD9"/>
    <w:rsid w:val="00E0305C"/>
    <w:rsid w:val="00E030F5"/>
    <w:rsid w:val="00E03450"/>
    <w:rsid w:val="00E0365D"/>
    <w:rsid w:val="00E03678"/>
    <w:rsid w:val="00E037FF"/>
    <w:rsid w:val="00E03852"/>
    <w:rsid w:val="00E039E3"/>
    <w:rsid w:val="00E03CA6"/>
    <w:rsid w:val="00E03D90"/>
    <w:rsid w:val="00E03E36"/>
    <w:rsid w:val="00E04090"/>
    <w:rsid w:val="00E04184"/>
    <w:rsid w:val="00E042F6"/>
    <w:rsid w:val="00E04395"/>
    <w:rsid w:val="00E0442B"/>
    <w:rsid w:val="00E0483E"/>
    <w:rsid w:val="00E04A3A"/>
    <w:rsid w:val="00E04DB3"/>
    <w:rsid w:val="00E04E78"/>
    <w:rsid w:val="00E04EE6"/>
    <w:rsid w:val="00E05399"/>
    <w:rsid w:val="00E055C8"/>
    <w:rsid w:val="00E0563B"/>
    <w:rsid w:val="00E05729"/>
    <w:rsid w:val="00E05800"/>
    <w:rsid w:val="00E05A6D"/>
    <w:rsid w:val="00E05BB4"/>
    <w:rsid w:val="00E05BCD"/>
    <w:rsid w:val="00E05F9F"/>
    <w:rsid w:val="00E0620E"/>
    <w:rsid w:val="00E062BF"/>
    <w:rsid w:val="00E06322"/>
    <w:rsid w:val="00E065D7"/>
    <w:rsid w:val="00E0673B"/>
    <w:rsid w:val="00E067B0"/>
    <w:rsid w:val="00E068F7"/>
    <w:rsid w:val="00E069E6"/>
    <w:rsid w:val="00E06B23"/>
    <w:rsid w:val="00E06B80"/>
    <w:rsid w:val="00E06ECD"/>
    <w:rsid w:val="00E06ED8"/>
    <w:rsid w:val="00E071A2"/>
    <w:rsid w:val="00E0741D"/>
    <w:rsid w:val="00E076FC"/>
    <w:rsid w:val="00E07812"/>
    <w:rsid w:val="00E07C4A"/>
    <w:rsid w:val="00E07CCA"/>
    <w:rsid w:val="00E07D35"/>
    <w:rsid w:val="00E07EB1"/>
    <w:rsid w:val="00E10370"/>
    <w:rsid w:val="00E106F5"/>
    <w:rsid w:val="00E10786"/>
    <w:rsid w:val="00E107DC"/>
    <w:rsid w:val="00E10BF6"/>
    <w:rsid w:val="00E10D68"/>
    <w:rsid w:val="00E10D93"/>
    <w:rsid w:val="00E111BF"/>
    <w:rsid w:val="00E113A1"/>
    <w:rsid w:val="00E11648"/>
    <w:rsid w:val="00E1166B"/>
    <w:rsid w:val="00E117C6"/>
    <w:rsid w:val="00E119EB"/>
    <w:rsid w:val="00E11C81"/>
    <w:rsid w:val="00E11E6B"/>
    <w:rsid w:val="00E11F16"/>
    <w:rsid w:val="00E1206A"/>
    <w:rsid w:val="00E123B1"/>
    <w:rsid w:val="00E12424"/>
    <w:rsid w:val="00E1246B"/>
    <w:rsid w:val="00E12555"/>
    <w:rsid w:val="00E1269B"/>
    <w:rsid w:val="00E126CA"/>
    <w:rsid w:val="00E1277E"/>
    <w:rsid w:val="00E12BF9"/>
    <w:rsid w:val="00E13148"/>
    <w:rsid w:val="00E132C1"/>
    <w:rsid w:val="00E1339A"/>
    <w:rsid w:val="00E1342F"/>
    <w:rsid w:val="00E134B0"/>
    <w:rsid w:val="00E134DF"/>
    <w:rsid w:val="00E13873"/>
    <w:rsid w:val="00E13899"/>
    <w:rsid w:val="00E138F3"/>
    <w:rsid w:val="00E13D28"/>
    <w:rsid w:val="00E13D3A"/>
    <w:rsid w:val="00E13E84"/>
    <w:rsid w:val="00E142C7"/>
    <w:rsid w:val="00E14728"/>
    <w:rsid w:val="00E14AA3"/>
    <w:rsid w:val="00E14AA5"/>
    <w:rsid w:val="00E14C21"/>
    <w:rsid w:val="00E14C67"/>
    <w:rsid w:val="00E14D1C"/>
    <w:rsid w:val="00E14E5C"/>
    <w:rsid w:val="00E14EE1"/>
    <w:rsid w:val="00E151C3"/>
    <w:rsid w:val="00E15277"/>
    <w:rsid w:val="00E153D2"/>
    <w:rsid w:val="00E15450"/>
    <w:rsid w:val="00E154F3"/>
    <w:rsid w:val="00E15EB7"/>
    <w:rsid w:val="00E16358"/>
    <w:rsid w:val="00E167BC"/>
    <w:rsid w:val="00E16BDA"/>
    <w:rsid w:val="00E170F7"/>
    <w:rsid w:val="00E171B0"/>
    <w:rsid w:val="00E1732C"/>
    <w:rsid w:val="00E1758F"/>
    <w:rsid w:val="00E177F8"/>
    <w:rsid w:val="00E17C44"/>
    <w:rsid w:val="00E17D6A"/>
    <w:rsid w:val="00E204DD"/>
    <w:rsid w:val="00E207AC"/>
    <w:rsid w:val="00E20868"/>
    <w:rsid w:val="00E209E2"/>
    <w:rsid w:val="00E20D87"/>
    <w:rsid w:val="00E20E0D"/>
    <w:rsid w:val="00E210CA"/>
    <w:rsid w:val="00E21231"/>
    <w:rsid w:val="00E2145D"/>
    <w:rsid w:val="00E21613"/>
    <w:rsid w:val="00E21CB5"/>
    <w:rsid w:val="00E21D5B"/>
    <w:rsid w:val="00E21FC2"/>
    <w:rsid w:val="00E22153"/>
    <w:rsid w:val="00E22155"/>
    <w:rsid w:val="00E221C5"/>
    <w:rsid w:val="00E22472"/>
    <w:rsid w:val="00E226A7"/>
    <w:rsid w:val="00E2271C"/>
    <w:rsid w:val="00E22825"/>
    <w:rsid w:val="00E22D1D"/>
    <w:rsid w:val="00E22F93"/>
    <w:rsid w:val="00E23308"/>
    <w:rsid w:val="00E23354"/>
    <w:rsid w:val="00E2397C"/>
    <w:rsid w:val="00E2399A"/>
    <w:rsid w:val="00E23A0B"/>
    <w:rsid w:val="00E23C45"/>
    <w:rsid w:val="00E23C60"/>
    <w:rsid w:val="00E23E51"/>
    <w:rsid w:val="00E24319"/>
    <w:rsid w:val="00E244D1"/>
    <w:rsid w:val="00E244E8"/>
    <w:rsid w:val="00E2484A"/>
    <w:rsid w:val="00E24B8C"/>
    <w:rsid w:val="00E24BD7"/>
    <w:rsid w:val="00E24E0E"/>
    <w:rsid w:val="00E24E52"/>
    <w:rsid w:val="00E24F0B"/>
    <w:rsid w:val="00E252CA"/>
    <w:rsid w:val="00E253D0"/>
    <w:rsid w:val="00E25484"/>
    <w:rsid w:val="00E257DB"/>
    <w:rsid w:val="00E2592F"/>
    <w:rsid w:val="00E25EAD"/>
    <w:rsid w:val="00E25EC6"/>
    <w:rsid w:val="00E2628B"/>
    <w:rsid w:val="00E26297"/>
    <w:rsid w:val="00E262DF"/>
    <w:rsid w:val="00E26339"/>
    <w:rsid w:val="00E264BD"/>
    <w:rsid w:val="00E264C6"/>
    <w:rsid w:val="00E265D4"/>
    <w:rsid w:val="00E26600"/>
    <w:rsid w:val="00E26AC0"/>
    <w:rsid w:val="00E26B27"/>
    <w:rsid w:val="00E26FBB"/>
    <w:rsid w:val="00E2762B"/>
    <w:rsid w:val="00E277C0"/>
    <w:rsid w:val="00E27A51"/>
    <w:rsid w:val="00E27A8F"/>
    <w:rsid w:val="00E27AA8"/>
    <w:rsid w:val="00E27B7C"/>
    <w:rsid w:val="00E27B90"/>
    <w:rsid w:val="00E27C9A"/>
    <w:rsid w:val="00E27ED4"/>
    <w:rsid w:val="00E30537"/>
    <w:rsid w:val="00E3055E"/>
    <w:rsid w:val="00E305AC"/>
    <w:rsid w:val="00E306A8"/>
    <w:rsid w:val="00E3073A"/>
    <w:rsid w:val="00E30841"/>
    <w:rsid w:val="00E308DE"/>
    <w:rsid w:val="00E30A2E"/>
    <w:rsid w:val="00E30A79"/>
    <w:rsid w:val="00E30A88"/>
    <w:rsid w:val="00E30AED"/>
    <w:rsid w:val="00E30B52"/>
    <w:rsid w:val="00E30B70"/>
    <w:rsid w:val="00E310B0"/>
    <w:rsid w:val="00E311EE"/>
    <w:rsid w:val="00E3144E"/>
    <w:rsid w:val="00E31583"/>
    <w:rsid w:val="00E3188D"/>
    <w:rsid w:val="00E31C58"/>
    <w:rsid w:val="00E31D3B"/>
    <w:rsid w:val="00E320A4"/>
    <w:rsid w:val="00E321DF"/>
    <w:rsid w:val="00E322A3"/>
    <w:rsid w:val="00E327E4"/>
    <w:rsid w:val="00E32B2E"/>
    <w:rsid w:val="00E32B49"/>
    <w:rsid w:val="00E32D5E"/>
    <w:rsid w:val="00E32E31"/>
    <w:rsid w:val="00E3304C"/>
    <w:rsid w:val="00E3341F"/>
    <w:rsid w:val="00E33A08"/>
    <w:rsid w:val="00E33BB3"/>
    <w:rsid w:val="00E33BEE"/>
    <w:rsid w:val="00E33C85"/>
    <w:rsid w:val="00E3403C"/>
    <w:rsid w:val="00E344C5"/>
    <w:rsid w:val="00E3457A"/>
    <w:rsid w:val="00E34840"/>
    <w:rsid w:val="00E349A0"/>
    <w:rsid w:val="00E34B38"/>
    <w:rsid w:val="00E34B46"/>
    <w:rsid w:val="00E34D8C"/>
    <w:rsid w:val="00E34DD9"/>
    <w:rsid w:val="00E34E74"/>
    <w:rsid w:val="00E34EC1"/>
    <w:rsid w:val="00E34F50"/>
    <w:rsid w:val="00E34FE8"/>
    <w:rsid w:val="00E34FFA"/>
    <w:rsid w:val="00E35024"/>
    <w:rsid w:val="00E35280"/>
    <w:rsid w:val="00E35320"/>
    <w:rsid w:val="00E35646"/>
    <w:rsid w:val="00E35681"/>
    <w:rsid w:val="00E35913"/>
    <w:rsid w:val="00E35A1B"/>
    <w:rsid w:val="00E35A6F"/>
    <w:rsid w:val="00E35B22"/>
    <w:rsid w:val="00E35B66"/>
    <w:rsid w:val="00E369D5"/>
    <w:rsid w:val="00E369FB"/>
    <w:rsid w:val="00E36A34"/>
    <w:rsid w:val="00E36A6A"/>
    <w:rsid w:val="00E36EF7"/>
    <w:rsid w:val="00E3738A"/>
    <w:rsid w:val="00E374D7"/>
    <w:rsid w:val="00E378C2"/>
    <w:rsid w:val="00E37AA3"/>
    <w:rsid w:val="00E37C96"/>
    <w:rsid w:val="00E37E08"/>
    <w:rsid w:val="00E37F1D"/>
    <w:rsid w:val="00E40085"/>
    <w:rsid w:val="00E401CA"/>
    <w:rsid w:val="00E402B1"/>
    <w:rsid w:val="00E40340"/>
    <w:rsid w:val="00E406EE"/>
    <w:rsid w:val="00E408F3"/>
    <w:rsid w:val="00E408FD"/>
    <w:rsid w:val="00E40B49"/>
    <w:rsid w:val="00E40BF0"/>
    <w:rsid w:val="00E40CAE"/>
    <w:rsid w:val="00E40F33"/>
    <w:rsid w:val="00E413C0"/>
    <w:rsid w:val="00E414A7"/>
    <w:rsid w:val="00E418AE"/>
    <w:rsid w:val="00E41987"/>
    <w:rsid w:val="00E41A0C"/>
    <w:rsid w:val="00E41A25"/>
    <w:rsid w:val="00E41A3E"/>
    <w:rsid w:val="00E41AF1"/>
    <w:rsid w:val="00E41F99"/>
    <w:rsid w:val="00E41FB5"/>
    <w:rsid w:val="00E42C97"/>
    <w:rsid w:val="00E43451"/>
    <w:rsid w:val="00E434CB"/>
    <w:rsid w:val="00E436FA"/>
    <w:rsid w:val="00E437E8"/>
    <w:rsid w:val="00E438B0"/>
    <w:rsid w:val="00E43A3D"/>
    <w:rsid w:val="00E43AB1"/>
    <w:rsid w:val="00E43B50"/>
    <w:rsid w:val="00E43D1F"/>
    <w:rsid w:val="00E43ED3"/>
    <w:rsid w:val="00E43FD9"/>
    <w:rsid w:val="00E440A4"/>
    <w:rsid w:val="00E447BB"/>
    <w:rsid w:val="00E4499C"/>
    <w:rsid w:val="00E44B06"/>
    <w:rsid w:val="00E44CB6"/>
    <w:rsid w:val="00E44E6F"/>
    <w:rsid w:val="00E4509F"/>
    <w:rsid w:val="00E45304"/>
    <w:rsid w:val="00E453A8"/>
    <w:rsid w:val="00E456CC"/>
    <w:rsid w:val="00E4574F"/>
    <w:rsid w:val="00E45796"/>
    <w:rsid w:val="00E458DF"/>
    <w:rsid w:val="00E45901"/>
    <w:rsid w:val="00E45BFC"/>
    <w:rsid w:val="00E45E17"/>
    <w:rsid w:val="00E46042"/>
    <w:rsid w:val="00E46078"/>
    <w:rsid w:val="00E460D2"/>
    <w:rsid w:val="00E46312"/>
    <w:rsid w:val="00E464D7"/>
    <w:rsid w:val="00E467A1"/>
    <w:rsid w:val="00E46B91"/>
    <w:rsid w:val="00E46CA7"/>
    <w:rsid w:val="00E46D97"/>
    <w:rsid w:val="00E46F82"/>
    <w:rsid w:val="00E46F83"/>
    <w:rsid w:val="00E47098"/>
    <w:rsid w:val="00E470E3"/>
    <w:rsid w:val="00E470FD"/>
    <w:rsid w:val="00E47163"/>
    <w:rsid w:val="00E47301"/>
    <w:rsid w:val="00E476ED"/>
    <w:rsid w:val="00E476EE"/>
    <w:rsid w:val="00E4770F"/>
    <w:rsid w:val="00E477AB"/>
    <w:rsid w:val="00E478E5"/>
    <w:rsid w:val="00E47CA7"/>
    <w:rsid w:val="00E50196"/>
    <w:rsid w:val="00E5025C"/>
    <w:rsid w:val="00E502D0"/>
    <w:rsid w:val="00E50715"/>
    <w:rsid w:val="00E50B99"/>
    <w:rsid w:val="00E50C0A"/>
    <w:rsid w:val="00E50DAC"/>
    <w:rsid w:val="00E50F65"/>
    <w:rsid w:val="00E51779"/>
    <w:rsid w:val="00E51AFA"/>
    <w:rsid w:val="00E51BEC"/>
    <w:rsid w:val="00E52327"/>
    <w:rsid w:val="00E52389"/>
    <w:rsid w:val="00E523C5"/>
    <w:rsid w:val="00E5264D"/>
    <w:rsid w:val="00E52654"/>
    <w:rsid w:val="00E526BA"/>
    <w:rsid w:val="00E527CE"/>
    <w:rsid w:val="00E52AF6"/>
    <w:rsid w:val="00E52B28"/>
    <w:rsid w:val="00E52B9C"/>
    <w:rsid w:val="00E52C7D"/>
    <w:rsid w:val="00E52D9C"/>
    <w:rsid w:val="00E52DC2"/>
    <w:rsid w:val="00E53205"/>
    <w:rsid w:val="00E53403"/>
    <w:rsid w:val="00E537C3"/>
    <w:rsid w:val="00E53D05"/>
    <w:rsid w:val="00E53D1D"/>
    <w:rsid w:val="00E5409F"/>
    <w:rsid w:val="00E5415E"/>
    <w:rsid w:val="00E541AB"/>
    <w:rsid w:val="00E546CD"/>
    <w:rsid w:val="00E54ACA"/>
    <w:rsid w:val="00E54E8B"/>
    <w:rsid w:val="00E5543B"/>
    <w:rsid w:val="00E5576F"/>
    <w:rsid w:val="00E558D7"/>
    <w:rsid w:val="00E55978"/>
    <w:rsid w:val="00E55A3F"/>
    <w:rsid w:val="00E55A78"/>
    <w:rsid w:val="00E55ADF"/>
    <w:rsid w:val="00E55D4A"/>
    <w:rsid w:val="00E55FC9"/>
    <w:rsid w:val="00E563ED"/>
    <w:rsid w:val="00E566D2"/>
    <w:rsid w:val="00E5682B"/>
    <w:rsid w:val="00E56955"/>
    <w:rsid w:val="00E56BA7"/>
    <w:rsid w:val="00E56BB6"/>
    <w:rsid w:val="00E56BFE"/>
    <w:rsid w:val="00E57090"/>
    <w:rsid w:val="00E5726E"/>
    <w:rsid w:val="00E573BB"/>
    <w:rsid w:val="00E5760B"/>
    <w:rsid w:val="00E576D6"/>
    <w:rsid w:val="00E5797B"/>
    <w:rsid w:val="00E57C3B"/>
    <w:rsid w:val="00E57C72"/>
    <w:rsid w:val="00E57CCC"/>
    <w:rsid w:val="00E57EFC"/>
    <w:rsid w:val="00E57F8F"/>
    <w:rsid w:val="00E60087"/>
    <w:rsid w:val="00E60179"/>
    <w:rsid w:val="00E602B8"/>
    <w:rsid w:val="00E60ADC"/>
    <w:rsid w:val="00E60D1F"/>
    <w:rsid w:val="00E60F5B"/>
    <w:rsid w:val="00E6114A"/>
    <w:rsid w:val="00E611C1"/>
    <w:rsid w:val="00E612D6"/>
    <w:rsid w:val="00E6141C"/>
    <w:rsid w:val="00E61832"/>
    <w:rsid w:val="00E6187B"/>
    <w:rsid w:val="00E61A7B"/>
    <w:rsid w:val="00E61F0E"/>
    <w:rsid w:val="00E620C3"/>
    <w:rsid w:val="00E62439"/>
    <w:rsid w:val="00E624AA"/>
    <w:rsid w:val="00E62504"/>
    <w:rsid w:val="00E6251A"/>
    <w:rsid w:val="00E625FC"/>
    <w:rsid w:val="00E626A1"/>
    <w:rsid w:val="00E627D2"/>
    <w:rsid w:val="00E628FB"/>
    <w:rsid w:val="00E62BB8"/>
    <w:rsid w:val="00E62C40"/>
    <w:rsid w:val="00E62ECF"/>
    <w:rsid w:val="00E6317B"/>
    <w:rsid w:val="00E633EF"/>
    <w:rsid w:val="00E63770"/>
    <w:rsid w:val="00E63809"/>
    <w:rsid w:val="00E63879"/>
    <w:rsid w:val="00E6388F"/>
    <w:rsid w:val="00E63B14"/>
    <w:rsid w:val="00E63C35"/>
    <w:rsid w:val="00E63E61"/>
    <w:rsid w:val="00E63E9E"/>
    <w:rsid w:val="00E63FC2"/>
    <w:rsid w:val="00E6407F"/>
    <w:rsid w:val="00E642FE"/>
    <w:rsid w:val="00E6438C"/>
    <w:rsid w:val="00E643B0"/>
    <w:rsid w:val="00E64626"/>
    <w:rsid w:val="00E64A24"/>
    <w:rsid w:val="00E64D34"/>
    <w:rsid w:val="00E64D6D"/>
    <w:rsid w:val="00E64E99"/>
    <w:rsid w:val="00E64EF1"/>
    <w:rsid w:val="00E64FE8"/>
    <w:rsid w:val="00E650D2"/>
    <w:rsid w:val="00E652D7"/>
    <w:rsid w:val="00E65405"/>
    <w:rsid w:val="00E65733"/>
    <w:rsid w:val="00E658BA"/>
    <w:rsid w:val="00E65BF7"/>
    <w:rsid w:val="00E65BFC"/>
    <w:rsid w:val="00E65C5A"/>
    <w:rsid w:val="00E65C78"/>
    <w:rsid w:val="00E65C91"/>
    <w:rsid w:val="00E65CDD"/>
    <w:rsid w:val="00E65D3E"/>
    <w:rsid w:val="00E65E07"/>
    <w:rsid w:val="00E65FEF"/>
    <w:rsid w:val="00E66202"/>
    <w:rsid w:val="00E66340"/>
    <w:rsid w:val="00E66853"/>
    <w:rsid w:val="00E669BE"/>
    <w:rsid w:val="00E66A47"/>
    <w:rsid w:val="00E66A59"/>
    <w:rsid w:val="00E66A6C"/>
    <w:rsid w:val="00E66A89"/>
    <w:rsid w:val="00E66BB9"/>
    <w:rsid w:val="00E66C6B"/>
    <w:rsid w:val="00E66C9C"/>
    <w:rsid w:val="00E66D83"/>
    <w:rsid w:val="00E66E48"/>
    <w:rsid w:val="00E67428"/>
    <w:rsid w:val="00E67606"/>
    <w:rsid w:val="00E67854"/>
    <w:rsid w:val="00E678D4"/>
    <w:rsid w:val="00E67B2B"/>
    <w:rsid w:val="00E67C36"/>
    <w:rsid w:val="00E700FE"/>
    <w:rsid w:val="00E704EA"/>
    <w:rsid w:val="00E7092A"/>
    <w:rsid w:val="00E70933"/>
    <w:rsid w:val="00E70A8A"/>
    <w:rsid w:val="00E70B83"/>
    <w:rsid w:val="00E70B90"/>
    <w:rsid w:val="00E70D17"/>
    <w:rsid w:val="00E70FC4"/>
    <w:rsid w:val="00E712B0"/>
    <w:rsid w:val="00E71352"/>
    <w:rsid w:val="00E7147B"/>
    <w:rsid w:val="00E7174A"/>
    <w:rsid w:val="00E717A4"/>
    <w:rsid w:val="00E71898"/>
    <w:rsid w:val="00E71ABA"/>
    <w:rsid w:val="00E71D62"/>
    <w:rsid w:val="00E72111"/>
    <w:rsid w:val="00E7213B"/>
    <w:rsid w:val="00E7238E"/>
    <w:rsid w:val="00E72391"/>
    <w:rsid w:val="00E72469"/>
    <w:rsid w:val="00E72718"/>
    <w:rsid w:val="00E729A1"/>
    <w:rsid w:val="00E73028"/>
    <w:rsid w:val="00E73077"/>
    <w:rsid w:val="00E73BA6"/>
    <w:rsid w:val="00E73F68"/>
    <w:rsid w:val="00E73F6C"/>
    <w:rsid w:val="00E74137"/>
    <w:rsid w:val="00E7422F"/>
    <w:rsid w:val="00E74452"/>
    <w:rsid w:val="00E74523"/>
    <w:rsid w:val="00E745B0"/>
    <w:rsid w:val="00E746FF"/>
    <w:rsid w:val="00E7490A"/>
    <w:rsid w:val="00E749A5"/>
    <w:rsid w:val="00E74AF8"/>
    <w:rsid w:val="00E74B3A"/>
    <w:rsid w:val="00E74C64"/>
    <w:rsid w:val="00E74D92"/>
    <w:rsid w:val="00E74E25"/>
    <w:rsid w:val="00E74EBD"/>
    <w:rsid w:val="00E7501C"/>
    <w:rsid w:val="00E750E7"/>
    <w:rsid w:val="00E751F7"/>
    <w:rsid w:val="00E75243"/>
    <w:rsid w:val="00E7549D"/>
    <w:rsid w:val="00E7569F"/>
    <w:rsid w:val="00E75722"/>
    <w:rsid w:val="00E75878"/>
    <w:rsid w:val="00E75890"/>
    <w:rsid w:val="00E759AE"/>
    <w:rsid w:val="00E75C34"/>
    <w:rsid w:val="00E75E59"/>
    <w:rsid w:val="00E7601E"/>
    <w:rsid w:val="00E76021"/>
    <w:rsid w:val="00E76338"/>
    <w:rsid w:val="00E766D1"/>
    <w:rsid w:val="00E76836"/>
    <w:rsid w:val="00E76892"/>
    <w:rsid w:val="00E76959"/>
    <w:rsid w:val="00E76A64"/>
    <w:rsid w:val="00E76B7A"/>
    <w:rsid w:val="00E76D23"/>
    <w:rsid w:val="00E76E38"/>
    <w:rsid w:val="00E76F05"/>
    <w:rsid w:val="00E76F1F"/>
    <w:rsid w:val="00E77359"/>
    <w:rsid w:val="00E773A8"/>
    <w:rsid w:val="00E773B7"/>
    <w:rsid w:val="00E779FA"/>
    <w:rsid w:val="00E77CE4"/>
    <w:rsid w:val="00E77DA9"/>
    <w:rsid w:val="00E77F0A"/>
    <w:rsid w:val="00E8028A"/>
    <w:rsid w:val="00E802B1"/>
    <w:rsid w:val="00E80405"/>
    <w:rsid w:val="00E8041B"/>
    <w:rsid w:val="00E80467"/>
    <w:rsid w:val="00E806E2"/>
    <w:rsid w:val="00E808C3"/>
    <w:rsid w:val="00E80A61"/>
    <w:rsid w:val="00E80C3B"/>
    <w:rsid w:val="00E80D49"/>
    <w:rsid w:val="00E80F3B"/>
    <w:rsid w:val="00E80FDE"/>
    <w:rsid w:val="00E810B8"/>
    <w:rsid w:val="00E81138"/>
    <w:rsid w:val="00E8128E"/>
    <w:rsid w:val="00E813B5"/>
    <w:rsid w:val="00E8180E"/>
    <w:rsid w:val="00E81912"/>
    <w:rsid w:val="00E81AE2"/>
    <w:rsid w:val="00E81B3E"/>
    <w:rsid w:val="00E81B6D"/>
    <w:rsid w:val="00E81BBE"/>
    <w:rsid w:val="00E82081"/>
    <w:rsid w:val="00E820C0"/>
    <w:rsid w:val="00E82295"/>
    <w:rsid w:val="00E82673"/>
    <w:rsid w:val="00E827E9"/>
    <w:rsid w:val="00E829E8"/>
    <w:rsid w:val="00E82A3F"/>
    <w:rsid w:val="00E82CB6"/>
    <w:rsid w:val="00E82D9D"/>
    <w:rsid w:val="00E82DA4"/>
    <w:rsid w:val="00E82F88"/>
    <w:rsid w:val="00E82F99"/>
    <w:rsid w:val="00E8301B"/>
    <w:rsid w:val="00E8389E"/>
    <w:rsid w:val="00E83A11"/>
    <w:rsid w:val="00E83CBC"/>
    <w:rsid w:val="00E83D22"/>
    <w:rsid w:val="00E83E0A"/>
    <w:rsid w:val="00E83FA7"/>
    <w:rsid w:val="00E84093"/>
    <w:rsid w:val="00E8428B"/>
    <w:rsid w:val="00E8434E"/>
    <w:rsid w:val="00E8440F"/>
    <w:rsid w:val="00E84448"/>
    <w:rsid w:val="00E84766"/>
    <w:rsid w:val="00E8486E"/>
    <w:rsid w:val="00E84EF1"/>
    <w:rsid w:val="00E85335"/>
    <w:rsid w:val="00E85388"/>
    <w:rsid w:val="00E85516"/>
    <w:rsid w:val="00E85853"/>
    <w:rsid w:val="00E85942"/>
    <w:rsid w:val="00E85B34"/>
    <w:rsid w:val="00E85B3C"/>
    <w:rsid w:val="00E85D12"/>
    <w:rsid w:val="00E8609B"/>
    <w:rsid w:val="00E861D3"/>
    <w:rsid w:val="00E8637E"/>
    <w:rsid w:val="00E8652A"/>
    <w:rsid w:val="00E8673B"/>
    <w:rsid w:val="00E8683A"/>
    <w:rsid w:val="00E86863"/>
    <w:rsid w:val="00E8689A"/>
    <w:rsid w:val="00E86B1D"/>
    <w:rsid w:val="00E86DBE"/>
    <w:rsid w:val="00E86DD0"/>
    <w:rsid w:val="00E86F84"/>
    <w:rsid w:val="00E872EC"/>
    <w:rsid w:val="00E87342"/>
    <w:rsid w:val="00E87358"/>
    <w:rsid w:val="00E873E0"/>
    <w:rsid w:val="00E875F5"/>
    <w:rsid w:val="00E87871"/>
    <w:rsid w:val="00E87CF1"/>
    <w:rsid w:val="00E90141"/>
    <w:rsid w:val="00E901E6"/>
    <w:rsid w:val="00E90337"/>
    <w:rsid w:val="00E90462"/>
    <w:rsid w:val="00E9062D"/>
    <w:rsid w:val="00E9097B"/>
    <w:rsid w:val="00E90A66"/>
    <w:rsid w:val="00E90D78"/>
    <w:rsid w:val="00E90FFD"/>
    <w:rsid w:val="00E91267"/>
    <w:rsid w:val="00E914D5"/>
    <w:rsid w:val="00E91B47"/>
    <w:rsid w:val="00E91E30"/>
    <w:rsid w:val="00E91E4A"/>
    <w:rsid w:val="00E91E54"/>
    <w:rsid w:val="00E92180"/>
    <w:rsid w:val="00E9237E"/>
    <w:rsid w:val="00E92380"/>
    <w:rsid w:val="00E923CA"/>
    <w:rsid w:val="00E92615"/>
    <w:rsid w:val="00E9264D"/>
    <w:rsid w:val="00E9279B"/>
    <w:rsid w:val="00E92803"/>
    <w:rsid w:val="00E92F4F"/>
    <w:rsid w:val="00E92F58"/>
    <w:rsid w:val="00E92FCD"/>
    <w:rsid w:val="00E9308E"/>
    <w:rsid w:val="00E935F8"/>
    <w:rsid w:val="00E93696"/>
    <w:rsid w:val="00E939A0"/>
    <w:rsid w:val="00E93B39"/>
    <w:rsid w:val="00E93B7F"/>
    <w:rsid w:val="00E9445E"/>
    <w:rsid w:val="00E94706"/>
    <w:rsid w:val="00E9470F"/>
    <w:rsid w:val="00E9497D"/>
    <w:rsid w:val="00E94AC9"/>
    <w:rsid w:val="00E94C15"/>
    <w:rsid w:val="00E94C2A"/>
    <w:rsid w:val="00E94CCE"/>
    <w:rsid w:val="00E94DFB"/>
    <w:rsid w:val="00E94F02"/>
    <w:rsid w:val="00E95025"/>
    <w:rsid w:val="00E95155"/>
    <w:rsid w:val="00E95361"/>
    <w:rsid w:val="00E95407"/>
    <w:rsid w:val="00E95782"/>
    <w:rsid w:val="00E957BE"/>
    <w:rsid w:val="00E964F7"/>
    <w:rsid w:val="00E96784"/>
    <w:rsid w:val="00E96804"/>
    <w:rsid w:val="00E9695C"/>
    <w:rsid w:val="00E96BC5"/>
    <w:rsid w:val="00E96D6A"/>
    <w:rsid w:val="00E97606"/>
    <w:rsid w:val="00E97B78"/>
    <w:rsid w:val="00E97CA1"/>
    <w:rsid w:val="00E97D7A"/>
    <w:rsid w:val="00E97DBB"/>
    <w:rsid w:val="00E97EC3"/>
    <w:rsid w:val="00EA0394"/>
    <w:rsid w:val="00EA0559"/>
    <w:rsid w:val="00EA06E5"/>
    <w:rsid w:val="00EA091B"/>
    <w:rsid w:val="00EA0925"/>
    <w:rsid w:val="00EA0998"/>
    <w:rsid w:val="00EA09F4"/>
    <w:rsid w:val="00EA0AB2"/>
    <w:rsid w:val="00EA0B93"/>
    <w:rsid w:val="00EA0C4C"/>
    <w:rsid w:val="00EA0CD5"/>
    <w:rsid w:val="00EA0D74"/>
    <w:rsid w:val="00EA0E00"/>
    <w:rsid w:val="00EA136E"/>
    <w:rsid w:val="00EA1655"/>
    <w:rsid w:val="00EA18F0"/>
    <w:rsid w:val="00EA190A"/>
    <w:rsid w:val="00EA1D45"/>
    <w:rsid w:val="00EA1DC9"/>
    <w:rsid w:val="00EA2038"/>
    <w:rsid w:val="00EA235B"/>
    <w:rsid w:val="00EA25B9"/>
    <w:rsid w:val="00EA26FB"/>
    <w:rsid w:val="00EA27EC"/>
    <w:rsid w:val="00EA2894"/>
    <w:rsid w:val="00EA2AA1"/>
    <w:rsid w:val="00EA2E18"/>
    <w:rsid w:val="00EA2E8C"/>
    <w:rsid w:val="00EA3022"/>
    <w:rsid w:val="00EA3214"/>
    <w:rsid w:val="00EA3232"/>
    <w:rsid w:val="00EA32BD"/>
    <w:rsid w:val="00EA32DD"/>
    <w:rsid w:val="00EA3377"/>
    <w:rsid w:val="00EA33A9"/>
    <w:rsid w:val="00EA33D2"/>
    <w:rsid w:val="00EA33F8"/>
    <w:rsid w:val="00EA3480"/>
    <w:rsid w:val="00EA353E"/>
    <w:rsid w:val="00EA38F1"/>
    <w:rsid w:val="00EA39C9"/>
    <w:rsid w:val="00EA3A5A"/>
    <w:rsid w:val="00EA3C19"/>
    <w:rsid w:val="00EA3CB3"/>
    <w:rsid w:val="00EA3CC8"/>
    <w:rsid w:val="00EA3EC4"/>
    <w:rsid w:val="00EA4057"/>
    <w:rsid w:val="00EA41F5"/>
    <w:rsid w:val="00EA424B"/>
    <w:rsid w:val="00EA42F2"/>
    <w:rsid w:val="00EA43E1"/>
    <w:rsid w:val="00EA476F"/>
    <w:rsid w:val="00EA48CD"/>
    <w:rsid w:val="00EA49D3"/>
    <w:rsid w:val="00EA4B05"/>
    <w:rsid w:val="00EA4DB5"/>
    <w:rsid w:val="00EA4FBA"/>
    <w:rsid w:val="00EA4FF3"/>
    <w:rsid w:val="00EA5148"/>
    <w:rsid w:val="00EA51E8"/>
    <w:rsid w:val="00EA54B4"/>
    <w:rsid w:val="00EA54CC"/>
    <w:rsid w:val="00EA5A4A"/>
    <w:rsid w:val="00EA5A88"/>
    <w:rsid w:val="00EA5B77"/>
    <w:rsid w:val="00EA6714"/>
    <w:rsid w:val="00EA673B"/>
    <w:rsid w:val="00EA6917"/>
    <w:rsid w:val="00EA6D29"/>
    <w:rsid w:val="00EA6DA0"/>
    <w:rsid w:val="00EA72D7"/>
    <w:rsid w:val="00EA7347"/>
    <w:rsid w:val="00EA735B"/>
    <w:rsid w:val="00EA7501"/>
    <w:rsid w:val="00EA77A8"/>
    <w:rsid w:val="00EA784A"/>
    <w:rsid w:val="00EA7A72"/>
    <w:rsid w:val="00EA7D20"/>
    <w:rsid w:val="00EB02F7"/>
    <w:rsid w:val="00EB065E"/>
    <w:rsid w:val="00EB06B7"/>
    <w:rsid w:val="00EB09D5"/>
    <w:rsid w:val="00EB0AE2"/>
    <w:rsid w:val="00EB0D4C"/>
    <w:rsid w:val="00EB0EDA"/>
    <w:rsid w:val="00EB0F54"/>
    <w:rsid w:val="00EB0FD6"/>
    <w:rsid w:val="00EB125B"/>
    <w:rsid w:val="00EB12CC"/>
    <w:rsid w:val="00EB148A"/>
    <w:rsid w:val="00EB1715"/>
    <w:rsid w:val="00EB183E"/>
    <w:rsid w:val="00EB18BE"/>
    <w:rsid w:val="00EB1F26"/>
    <w:rsid w:val="00EB1FE3"/>
    <w:rsid w:val="00EB1FF1"/>
    <w:rsid w:val="00EB2105"/>
    <w:rsid w:val="00EB21A8"/>
    <w:rsid w:val="00EB21DE"/>
    <w:rsid w:val="00EB235D"/>
    <w:rsid w:val="00EB25E5"/>
    <w:rsid w:val="00EB288D"/>
    <w:rsid w:val="00EB2AB1"/>
    <w:rsid w:val="00EB2CBB"/>
    <w:rsid w:val="00EB2D2A"/>
    <w:rsid w:val="00EB2D4E"/>
    <w:rsid w:val="00EB2E50"/>
    <w:rsid w:val="00EB319E"/>
    <w:rsid w:val="00EB3327"/>
    <w:rsid w:val="00EB338E"/>
    <w:rsid w:val="00EB3788"/>
    <w:rsid w:val="00EB37A4"/>
    <w:rsid w:val="00EB38EB"/>
    <w:rsid w:val="00EB38F3"/>
    <w:rsid w:val="00EB3956"/>
    <w:rsid w:val="00EB3968"/>
    <w:rsid w:val="00EB398A"/>
    <w:rsid w:val="00EB39E7"/>
    <w:rsid w:val="00EB3A25"/>
    <w:rsid w:val="00EB3ADA"/>
    <w:rsid w:val="00EB4000"/>
    <w:rsid w:val="00EB415E"/>
    <w:rsid w:val="00EB491D"/>
    <w:rsid w:val="00EB4B40"/>
    <w:rsid w:val="00EB4C65"/>
    <w:rsid w:val="00EB4CD8"/>
    <w:rsid w:val="00EB4DE7"/>
    <w:rsid w:val="00EB4E66"/>
    <w:rsid w:val="00EB5058"/>
    <w:rsid w:val="00EB5164"/>
    <w:rsid w:val="00EB51EB"/>
    <w:rsid w:val="00EB5311"/>
    <w:rsid w:val="00EB534B"/>
    <w:rsid w:val="00EB53EF"/>
    <w:rsid w:val="00EB618F"/>
    <w:rsid w:val="00EB6422"/>
    <w:rsid w:val="00EB65C0"/>
    <w:rsid w:val="00EB6745"/>
    <w:rsid w:val="00EB6807"/>
    <w:rsid w:val="00EB6974"/>
    <w:rsid w:val="00EB701D"/>
    <w:rsid w:val="00EB70B2"/>
    <w:rsid w:val="00EB7271"/>
    <w:rsid w:val="00EB72DD"/>
    <w:rsid w:val="00EB7703"/>
    <w:rsid w:val="00EB7968"/>
    <w:rsid w:val="00EB79B1"/>
    <w:rsid w:val="00EB7E78"/>
    <w:rsid w:val="00EC00A7"/>
    <w:rsid w:val="00EC01FD"/>
    <w:rsid w:val="00EC047F"/>
    <w:rsid w:val="00EC0A66"/>
    <w:rsid w:val="00EC0B6B"/>
    <w:rsid w:val="00EC0C68"/>
    <w:rsid w:val="00EC14F3"/>
    <w:rsid w:val="00EC161A"/>
    <w:rsid w:val="00EC16F7"/>
    <w:rsid w:val="00EC1CD4"/>
    <w:rsid w:val="00EC1D29"/>
    <w:rsid w:val="00EC1F75"/>
    <w:rsid w:val="00EC2179"/>
    <w:rsid w:val="00EC277C"/>
    <w:rsid w:val="00EC2A1D"/>
    <w:rsid w:val="00EC2A87"/>
    <w:rsid w:val="00EC2A90"/>
    <w:rsid w:val="00EC2A9F"/>
    <w:rsid w:val="00EC2B69"/>
    <w:rsid w:val="00EC2D49"/>
    <w:rsid w:val="00EC2DE5"/>
    <w:rsid w:val="00EC2EE2"/>
    <w:rsid w:val="00EC2FF0"/>
    <w:rsid w:val="00EC3014"/>
    <w:rsid w:val="00EC3235"/>
    <w:rsid w:val="00EC3371"/>
    <w:rsid w:val="00EC35BA"/>
    <w:rsid w:val="00EC3797"/>
    <w:rsid w:val="00EC37C1"/>
    <w:rsid w:val="00EC390E"/>
    <w:rsid w:val="00EC394C"/>
    <w:rsid w:val="00EC3A0E"/>
    <w:rsid w:val="00EC3A54"/>
    <w:rsid w:val="00EC3BB1"/>
    <w:rsid w:val="00EC3C70"/>
    <w:rsid w:val="00EC3D2A"/>
    <w:rsid w:val="00EC3D3E"/>
    <w:rsid w:val="00EC40C9"/>
    <w:rsid w:val="00EC4233"/>
    <w:rsid w:val="00EC4287"/>
    <w:rsid w:val="00EC42D4"/>
    <w:rsid w:val="00EC43E0"/>
    <w:rsid w:val="00EC4615"/>
    <w:rsid w:val="00EC4627"/>
    <w:rsid w:val="00EC48AF"/>
    <w:rsid w:val="00EC4CC8"/>
    <w:rsid w:val="00EC4F48"/>
    <w:rsid w:val="00EC4F50"/>
    <w:rsid w:val="00EC5183"/>
    <w:rsid w:val="00EC5435"/>
    <w:rsid w:val="00EC5591"/>
    <w:rsid w:val="00EC55BD"/>
    <w:rsid w:val="00EC56E6"/>
    <w:rsid w:val="00EC5921"/>
    <w:rsid w:val="00EC5ACE"/>
    <w:rsid w:val="00EC5B19"/>
    <w:rsid w:val="00EC5CFA"/>
    <w:rsid w:val="00EC5D07"/>
    <w:rsid w:val="00EC5FE6"/>
    <w:rsid w:val="00EC5FF8"/>
    <w:rsid w:val="00EC626A"/>
    <w:rsid w:val="00EC65A3"/>
    <w:rsid w:val="00EC672E"/>
    <w:rsid w:val="00EC68BB"/>
    <w:rsid w:val="00EC6C2B"/>
    <w:rsid w:val="00EC6D99"/>
    <w:rsid w:val="00EC6E25"/>
    <w:rsid w:val="00EC6F42"/>
    <w:rsid w:val="00EC718A"/>
    <w:rsid w:val="00EC76F8"/>
    <w:rsid w:val="00EC7813"/>
    <w:rsid w:val="00EC79B0"/>
    <w:rsid w:val="00EC7A83"/>
    <w:rsid w:val="00EC7D03"/>
    <w:rsid w:val="00EC7D66"/>
    <w:rsid w:val="00EC7E17"/>
    <w:rsid w:val="00ED02CE"/>
    <w:rsid w:val="00ED02F9"/>
    <w:rsid w:val="00ED098B"/>
    <w:rsid w:val="00ED0990"/>
    <w:rsid w:val="00ED0B18"/>
    <w:rsid w:val="00ED0B96"/>
    <w:rsid w:val="00ED0E14"/>
    <w:rsid w:val="00ED0EFD"/>
    <w:rsid w:val="00ED124A"/>
    <w:rsid w:val="00ED127C"/>
    <w:rsid w:val="00ED13AE"/>
    <w:rsid w:val="00ED1434"/>
    <w:rsid w:val="00ED147B"/>
    <w:rsid w:val="00ED1697"/>
    <w:rsid w:val="00ED1848"/>
    <w:rsid w:val="00ED192F"/>
    <w:rsid w:val="00ED198B"/>
    <w:rsid w:val="00ED1B7A"/>
    <w:rsid w:val="00ED1D58"/>
    <w:rsid w:val="00ED1D78"/>
    <w:rsid w:val="00ED1F26"/>
    <w:rsid w:val="00ED20C8"/>
    <w:rsid w:val="00ED210C"/>
    <w:rsid w:val="00ED21F2"/>
    <w:rsid w:val="00ED27B5"/>
    <w:rsid w:val="00ED28A6"/>
    <w:rsid w:val="00ED2AFE"/>
    <w:rsid w:val="00ED2B9B"/>
    <w:rsid w:val="00ED2BDC"/>
    <w:rsid w:val="00ED2CB7"/>
    <w:rsid w:val="00ED2DC3"/>
    <w:rsid w:val="00ED30B9"/>
    <w:rsid w:val="00ED31EF"/>
    <w:rsid w:val="00ED3412"/>
    <w:rsid w:val="00ED36F6"/>
    <w:rsid w:val="00ED3776"/>
    <w:rsid w:val="00ED3B4D"/>
    <w:rsid w:val="00ED3B5B"/>
    <w:rsid w:val="00ED3BCA"/>
    <w:rsid w:val="00ED3C96"/>
    <w:rsid w:val="00ED3CC1"/>
    <w:rsid w:val="00ED3EB7"/>
    <w:rsid w:val="00ED3FB0"/>
    <w:rsid w:val="00ED4290"/>
    <w:rsid w:val="00ED47DC"/>
    <w:rsid w:val="00ED5193"/>
    <w:rsid w:val="00ED51D8"/>
    <w:rsid w:val="00ED541A"/>
    <w:rsid w:val="00ED5454"/>
    <w:rsid w:val="00ED561F"/>
    <w:rsid w:val="00ED5720"/>
    <w:rsid w:val="00ED57C8"/>
    <w:rsid w:val="00ED5A24"/>
    <w:rsid w:val="00ED5C00"/>
    <w:rsid w:val="00ED5C1F"/>
    <w:rsid w:val="00ED5CD4"/>
    <w:rsid w:val="00ED5CF2"/>
    <w:rsid w:val="00ED5D94"/>
    <w:rsid w:val="00ED5ED2"/>
    <w:rsid w:val="00ED5F63"/>
    <w:rsid w:val="00ED6231"/>
    <w:rsid w:val="00ED67AB"/>
    <w:rsid w:val="00ED6846"/>
    <w:rsid w:val="00ED6A63"/>
    <w:rsid w:val="00ED6C60"/>
    <w:rsid w:val="00ED6D7B"/>
    <w:rsid w:val="00ED6EA7"/>
    <w:rsid w:val="00ED6FF0"/>
    <w:rsid w:val="00ED7285"/>
    <w:rsid w:val="00ED750F"/>
    <w:rsid w:val="00ED79D3"/>
    <w:rsid w:val="00ED7C5A"/>
    <w:rsid w:val="00ED7C97"/>
    <w:rsid w:val="00ED7D5B"/>
    <w:rsid w:val="00ED7E9F"/>
    <w:rsid w:val="00ED7EAC"/>
    <w:rsid w:val="00EE0064"/>
    <w:rsid w:val="00EE011A"/>
    <w:rsid w:val="00EE0379"/>
    <w:rsid w:val="00EE047F"/>
    <w:rsid w:val="00EE056C"/>
    <w:rsid w:val="00EE063F"/>
    <w:rsid w:val="00EE0655"/>
    <w:rsid w:val="00EE0709"/>
    <w:rsid w:val="00EE09C4"/>
    <w:rsid w:val="00EE0C45"/>
    <w:rsid w:val="00EE0D9E"/>
    <w:rsid w:val="00EE0EFE"/>
    <w:rsid w:val="00EE0FC2"/>
    <w:rsid w:val="00EE100A"/>
    <w:rsid w:val="00EE1147"/>
    <w:rsid w:val="00EE156D"/>
    <w:rsid w:val="00EE1BEB"/>
    <w:rsid w:val="00EE1C98"/>
    <w:rsid w:val="00EE1E20"/>
    <w:rsid w:val="00EE1E68"/>
    <w:rsid w:val="00EE1F93"/>
    <w:rsid w:val="00EE2046"/>
    <w:rsid w:val="00EE26CA"/>
    <w:rsid w:val="00EE27BA"/>
    <w:rsid w:val="00EE2827"/>
    <w:rsid w:val="00EE2F4A"/>
    <w:rsid w:val="00EE307B"/>
    <w:rsid w:val="00EE30A9"/>
    <w:rsid w:val="00EE311F"/>
    <w:rsid w:val="00EE332B"/>
    <w:rsid w:val="00EE33F0"/>
    <w:rsid w:val="00EE3535"/>
    <w:rsid w:val="00EE35B3"/>
    <w:rsid w:val="00EE35F9"/>
    <w:rsid w:val="00EE393B"/>
    <w:rsid w:val="00EE3C32"/>
    <w:rsid w:val="00EE3D22"/>
    <w:rsid w:val="00EE3D29"/>
    <w:rsid w:val="00EE3E2D"/>
    <w:rsid w:val="00EE3E50"/>
    <w:rsid w:val="00EE3FA9"/>
    <w:rsid w:val="00EE4011"/>
    <w:rsid w:val="00EE411B"/>
    <w:rsid w:val="00EE435B"/>
    <w:rsid w:val="00EE459E"/>
    <w:rsid w:val="00EE462B"/>
    <w:rsid w:val="00EE47A2"/>
    <w:rsid w:val="00EE47FE"/>
    <w:rsid w:val="00EE48F4"/>
    <w:rsid w:val="00EE4E7D"/>
    <w:rsid w:val="00EE5045"/>
    <w:rsid w:val="00EE5080"/>
    <w:rsid w:val="00EE534C"/>
    <w:rsid w:val="00EE54FC"/>
    <w:rsid w:val="00EE5771"/>
    <w:rsid w:val="00EE5802"/>
    <w:rsid w:val="00EE59B9"/>
    <w:rsid w:val="00EE59C7"/>
    <w:rsid w:val="00EE5DAB"/>
    <w:rsid w:val="00EE63AB"/>
    <w:rsid w:val="00EE63E5"/>
    <w:rsid w:val="00EE699C"/>
    <w:rsid w:val="00EE6AFB"/>
    <w:rsid w:val="00EE6D46"/>
    <w:rsid w:val="00EE6E1B"/>
    <w:rsid w:val="00EE7409"/>
    <w:rsid w:val="00EE742B"/>
    <w:rsid w:val="00EE76B3"/>
    <w:rsid w:val="00EE7AEA"/>
    <w:rsid w:val="00EE7E7C"/>
    <w:rsid w:val="00EF008C"/>
    <w:rsid w:val="00EF0341"/>
    <w:rsid w:val="00EF03D7"/>
    <w:rsid w:val="00EF0808"/>
    <w:rsid w:val="00EF08E7"/>
    <w:rsid w:val="00EF09BE"/>
    <w:rsid w:val="00EF0CB5"/>
    <w:rsid w:val="00EF0FF5"/>
    <w:rsid w:val="00EF114E"/>
    <w:rsid w:val="00EF1275"/>
    <w:rsid w:val="00EF1471"/>
    <w:rsid w:val="00EF16F4"/>
    <w:rsid w:val="00EF177C"/>
    <w:rsid w:val="00EF1824"/>
    <w:rsid w:val="00EF190E"/>
    <w:rsid w:val="00EF1930"/>
    <w:rsid w:val="00EF1A75"/>
    <w:rsid w:val="00EF1CC2"/>
    <w:rsid w:val="00EF1CC3"/>
    <w:rsid w:val="00EF2012"/>
    <w:rsid w:val="00EF207B"/>
    <w:rsid w:val="00EF20AF"/>
    <w:rsid w:val="00EF21EC"/>
    <w:rsid w:val="00EF2526"/>
    <w:rsid w:val="00EF2722"/>
    <w:rsid w:val="00EF28EB"/>
    <w:rsid w:val="00EF29F5"/>
    <w:rsid w:val="00EF2ABC"/>
    <w:rsid w:val="00EF303A"/>
    <w:rsid w:val="00EF30CD"/>
    <w:rsid w:val="00EF3109"/>
    <w:rsid w:val="00EF3144"/>
    <w:rsid w:val="00EF33C5"/>
    <w:rsid w:val="00EF355C"/>
    <w:rsid w:val="00EF3686"/>
    <w:rsid w:val="00EF39CF"/>
    <w:rsid w:val="00EF3A5C"/>
    <w:rsid w:val="00EF3AB7"/>
    <w:rsid w:val="00EF3BE2"/>
    <w:rsid w:val="00EF3C05"/>
    <w:rsid w:val="00EF3D2B"/>
    <w:rsid w:val="00EF4364"/>
    <w:rsid w:val="00EF452D"/>
    <w:rsid w:val="00EF494C"/>
    <w:rsid w:val="00EF4CB6"/>
    <w:rsid w:val="00EF4D90"/>
    <w:rsid w:val="00EF4F32"/>
    <w:rsid w:val="00EF4F63"/>
    <w:rsid w:val="00EF4FE9"/>
    <w:rsid w:val="00EF5019"/>
    <w:rsid w:val="00EF5764"/>
    <w:rsid w:val="00EF57B5"/>
    <w:rsid w:val="00EF58AA"/>
    <w:rsid w:val="00EF60EB"/>
    <w:rsid w:val="00EF6497"/>
    <w:rsid w:val="00EF649B"/>
    <w:rsid w:val="00EF64F3"/>
    <w:rsid w:val="00EF6624"/>
    <w:rsid w:val="00EF68EE"/>
    <w:rsid w:val="00EF6970"/>
    <w:rsid w:val="00EF6991"/>
    <w:rsid w:val="00EF6B70"/>
    <w:rsid w:val="00EF6B83"/>
    <w:rsid w:val="00EF6F99"/>
    <w:rsid w:val="00EF7347"/>
    <w:rsid w:val="00EF735C"/>
    <w:rsid w:val="00EF7396"/>
    <w:rsid w:val="00EF7520"/>
    <w:rsid w:val="00EF7902"/>
    <w:rsid w:val="00EF79F2"/>
    <w:rsid w:val="00EF7DCC"/>
    <w:rsid w:val="00EF7E34"/>
    <w:rsid w:val="00EF7EEE"/>
    <w:rsid w:val="00F000CB"/>
    <w:rsid w:val="00F00194"/>
    <w:rsid w:val="00F00260"/>
    <w:rsid w:val="00F00535"/>
    <w:rsid w:val="00F00A43"/>
    <w:rsid w:val="00F00CC3"/>
    <w:rsid w:val="00F01146"/>
    <w:rsid w:val="00F01417"/>
    <w:rsid w:val="00F018C1"/>
    <w:rsid w:val="00F0192F"/>
    <w:rsid w:val="00F0194B"/>
    <w:rsid w:val="00F01A80"/>
    <w:rsid w:val="00F01D87"/>
    <w:rsid w:val="00F01F80"/>
    <w:rsid w:val="00F01FC4"/>
    <w:rsid w:val="00F0233B"/>
    <w:rsid w:val="00F02437"/>
    <w:rsid w:val="00F0244D"/>
    <w:rsid w:val="00F024ED"/>
    <w:rsid w:val="00F02877"/>
    <w:rsid w:val="00F028D6"/>
    <w:rsid w:val="00F02BD5"/>
    <w:rsid w:val="00F02CC7"/>
    <w:rsid w:val="00F02F2C"/>
    <w:rsid w:val="00F03039"/>
    <w:rsid w:val="00F03122"/>
    <w:rsid w:val="00F0314A"/>
    <w:rsid w:val="00F03162"/>
    <w:rsid w:val="00F03231"/>
    <w:rsid w:val="00F032A8"/>
    <w:rsid w:val="00F032C2"/>
    <w:rsid w:val="00F03543"/>
    <w:rsid w:val="00F038D5"/>
    <w:rsid w:val="00F039CA"/>
    <w:rsid w:val="00F03B1C"/>
    <w:rsid w:val="00F03EC7"/>
    <w:rsid w:val="00F03FE6"/>
    <w:rsid w:val="00F03FEF"/>
    <w:rsid w:val="00F04216"/>
    <w:rsid w:val="00F04236"/>
    <w:rsid w:val="00F04302"/>
    <w:rsid w:val="00F04625"/>
    <w:rsid w:val="00F04BD7"/>
    <w:rsid w:val="00F04BEE"/>
    <w:rsid w:val="00F04D38"/>
    <w:rsid w:val="00F04EE8"/>
    <w:rsid w:val="00F051CB"/>
    <w:rsid w:val="00F052A4"/>
    <w:rsid w:val="00F052F1"/>
    <w:rsid w:val="00F05347"/>
    <w:rsid w:val="00F053D1"/>
    <w:rsid w:val="00F05423"/>
    <w:rsid w:val="00F05430"/>
    <w:rsid w:val="00F0570C"/>
    <w:rsid w:val="00F058DD"/>
    <w:rsid w:val="00F059F6"/>
    <w:rsid w:val="00F05CB0"/>
    <w:rsid w:val="00F05F69"/>
    <w:rsid w:val="00F05F7F"/>
    <w:rsid w:val="00F062CC"/>
    <w:rsid w:val="00F063C0"/>
    <w:rsid w:val="00F0644A"/>
    <w:rsid w:val="00F0661F"/>
    <w:rsid w:val="00F067C7"/>
    <w:rsid w:val="00F06868"/>
    <w:rsid w:val="00F06D8F"/>
    <w:rsid w:val="00F06FB7"/>
    <w:rsid w:val="00F0713D"/>
    <w:rsid w:val="00F07340"/>
    <w:rsid w:val="00F0762B"/>
    <w:rsid w:val="00F078D0"/>
    <w:rsid w:val="00F079B2"/>
    <w:rsid w:val="00F07AF5"/>
    <w:rsid w:val="00F07F1A"/>
    <w:rsid w:val="00F101AC"/>
    <w:rsid w:val="00F102AA"/>
    <w:rsid w:val="00F104EC"/>
    <w:rsid w:val="00F105A7"/>
    <w:rsid w:val="00F10A55"/>
    <w:rsid w:val="00F10C1A"/>
    <w:rsid w:val="00F10D43"/>
    <w:rsid w:val="00F10E67"/>
    <w:rsid w:val="00F10E89"/>
    <w:rsid w:val="00F10EA8"/>
    <w:rsid w:val="00F112AC"/>
    <w:rsid w:val="00F113DA"/>
    <w:rsid w:val="00F11582"/>
    <w:rsid w:val="00F117E6"/>
    <w:rsid w:val="00F11818"/>
    <w:rsid w:val="00F11829"/>
    <w:rsid w:val="00F119B3"/>
    <w:rsid w:val="00F119DD"/>
    <w:rsid w:val="00F11BE5"/>
    <w:rsid w:val="00F11CA9"/>
    <w:rsid w:val="00F11D6E"/>
    <w:rsid w:val="00F11E04"/>
    <w:rsid w:val="00F1201E"/>
    <w:rsid w:val="00F120F7"/>
    <w:rsid w:val="00F121FE"/>
    <w:rsid w:val="00F125E9"/>
    <w:rsid w:val="00F1282F"/>
    <w:rsid w:val="00F12A95"/>
    <w:rsid w:val="00F12E0F"/>
    <w:rsid w:val="00F12EA0"/>
    <w:rsid w:val="00F13262"/>
    <w:rsid w:val="00F13300"/>
    <w:rsid w:val="00F13318"/>
    <w:rsid w:val="00F1341C"/>
    <w:rsid w:val="00F136F8"/>
    <w:rsid w:val="00F13705"/>
    <w:rsid w:val="00F137A1"/>
    <w:rsid w:val="00F13C47"/>
    <w:rsid w:val="00F13FBE"/>
    <w:rsid w:val="00F14003"/>
    <w:rsid w:val="00F143BC"/>
    <w:rsid w:val="00F1495C"/>
    <w:rsid w:val="00F14B19"/>
    <w:rsid w:val="00F14D12"/>
    <w:rsid w:val="00F14DE9"/>
    <w:rsid w:val="00F15191"/>
    <w:rsid w:val="00F151A4"/>
    <w:rsid w:val="00F15451"/>
    <w:rsid w:val="00F157C4"/>
    <w:rsid w:val="00F15907"/>
    <w:rsid w:val="00F15D5B"/>
    <w:rsid w:val="00F161E2"/>
    <w:rsid w:val="00F16248"/>
    <w:rsid w:val="00F163EC"/>
    <w:rsid w:val="00F1643F"/>
    <w:rsid w:val="00F1645C"/>
    <w:rsid w:val="00F1657A"/>
    <w:rsid w:val="00F16688"/>
    <w:rsid w:val="00F1674C"/>
    <w:rsid w:val="00F16902"/>
    <w:rsid w:val="00F16A99"/>
    <w:rsid w:val="00F16DC2"/>
    <w:rsid w:val="00F16E08"/>
    <w:rsid w:val="00F16FDE"/>
    <w:rsid w:val="00F1711B"/>
    <w:rsid w:val="00F1729F"/>
    <w:rsid w:val="00F172BD"/>
    <w:rsid w:val="00F17336"/>
    <w:rsid w:val="00F17801"/>
    <w:rsid w:val="00F17CBA"/>
    <w:rsid w:val="00F17CED"/>
    <w:rsid w:val="00F17EA9"/>
    <w:rsid w:val="00F17FDF"/>
    <w:rsid w:val="00F20076"/>
    <w:rsid w:val="00F201CE"/>
    <w:rsid w:val="00F2069A"/>
    <w:rsid w:val="00F206F6"/>
    <w:rsid w:val="00F2070F"/>
    <w:rsid w:val="00F20B0B"/>
    <w:rsid w:val="00F21060"/>
    <w:rsid w:val="00F2119A"/>
    <w:rsid w:val="00F21C74"/>
    <w:rsid w:val="00F22110"/>
    <w:rsid w:val="00F22193"/>
    <w:rsid w:val="00F226A7"/>
    <w:rsid w:val="00F22828"/>
    <w:rsid w:val="00F22909"/>
    <w:rsid w:val="00F229C8"/>
    <w:rsid w:val="00F22A1E"/>
    <w:rsid w:val="00F22F95"/>
    <w:rsid w:val="00F22F99"/>
    <w:rsid w:val="00F2311B"/>
    <w:rsid w:val="00F2327A"/>
    <w:rsid w:val="00F235DB"/>
    <w:rsid w:val="00F23822"/>
    <w:rsid w:val="00F2383A"/>
    <w:rsid w:val="00F238C1"/>
    <w:rsid w:val="00F23930"/>
    <w:rsid w:val="00F239B2"/>
    <w:rsid w:val="00F239CD"/>
    <w:rsid w:val="00F239EA"/>
    <w:rsid w:val="00F23A78"/>
    <w:rsid w:val="00F23B84"/>
    <w:rsid w:val="00F23E69"/>
    <w:rsid w:val="00F23EEC"/>
    <w:rsid w:val="00F24183"/>
    <w:rsid w:val="00F24538"/>
    <w:rsid w:val="00F245B0"/>
    <w:rsid w:val="00F245BF"/>
    <w:rsid w:val="00F2470A"/>
    <w:rsid w:val="00F247D2"/>
    <w:rsid w:val="00F247D7"/>
    <w:rsid w:val="00F24BEA"/>
    <w:rsid w:val="00F24EFB"/>
    <w:rsid w:val="00F25016"/>
    <w:rsid w:val="00F25032"/>
    <w:rsid w:val="00F25123"/>
    <w:rsid w:val="00F2556D"/>
    <w:rsid w:val="00F256F9"/>
    <w:rsid w:val="00F257F0"/>
    <w:rsid w:val="00F258C9"/>
    <w:rsid w:val="00F2592E"/>
    <w:rsid w:val="00F25A84"/>
    <w:rsid w:val="00F25C04"/>
    <w:rsid w:val="00F25E5E"/>
    <w:rsid w:val="00F25EC4"/>
    <w:rsid w:val="00F263CC"/>
    <w:rsid w:val="00F26698"/>
    <w:rsid w:val="00F2680E"/>
    <w:rsid w:val="00F268D0"/>
    <w:rsid w:val="00F26DF6"/>
    <w:rsid w:val="00F26EB5"/>
    <w:rsid w:val="00F26FDD"/>
    <w:rsid w:val="00F27662"/>
    <w:rsid w:val="00F27790"/>
    <w:rsid w:val="00F27D13"/>
    <w:rsid w:val="00F27D3B"/>
    <w:rsid w:val="00F27E29"/>
    <w:rsid w:val="00F27E44"/>
    <w:rsid w:val="00F30150"/>
    <w:rsid w:val="00F306ED"/>
    <w:rsid w:val="00F309D4"/>
    <w:rsid w:val="00F30CBE"/>
    <w:rsid w:val="00F30DE9"/>
    <w:rsid w:val="00F30DF8"/>
    <w:rsid w:val="00F30E54"/>
    <w:rsid w:val="00F30F09"/>
    <w:rsid w:val="00F310CB"/>
    <w:rsid w:val="00F31151"/>
    <w:rsid w:val="00F311E2"/>
    <w:rsid w:val="00F31493"/>
    <w:rsid w:val="00F314C8"/>
    <w:rsid w:val="00F314FF"/>
    <w:rsid w:val="00F31890"/>
    <w:rsid w:val="00F32038"/>
    <w:rsid w:val="00F3228D"/>
    <w:rsid w:val="00F324AF"/>
    <w:rsid w:val="00F32CBC"/>
    <w:rsid w:val="00F32CCA"/>
    <w:rsid w:val="00F32ED7"/>
    <w:rsid w:val="00F32F53"/>
    <w:rsid w:val="00F32FAC"/>
    <w:rsid w:val="00F330BB"/>
    <w:rsid w:val="00F332B6"/>
    <w:rsid w:val="00F3342A"/>
    <w:rsid w:val="00F334CC"/>
    <w:rsid w:val="00F335F2"/>
    <w:rsid w:val="00F335FE"/>
    <w:rsid w:val="00F33B93"/>
    <w:rsid w:val="00F33BC8"/>
    <w:rsid w:val="00F33CB4"/>
    <w:rsid w:val="00F33CB6"/>
    <w:rsid w:val="00F33EE3"/>
    <w:rsid w:val="00F33EEF"/>
    <w:rsid w:val="00F33F17"/>
    <w:rsid w:val="00F34050"/>
    <w:rsid w:val="00F34086"/>
    <w:rsid w:val="00F341EE"/>
    <w:rsid w:val="00F342BF"/>
    <w:rsid w:val="00F3431B"/>
    <w:rsid w:val="00F344F8"/>
    <w:rsid w:val="00F3468C"/>
    <w:rsid w:val="00F3471F"/>
    <w:rsid w:val="00F3490C"/>
    <w:rsid w:val="00F34BBF"/>
    <w:rsid w:val="00F34D07"/>
    <w:rsid w:val="00F34D23"/>
    <w:rsid w:val="00F34E7D"/>
    <w:rsid w:val="00F3508E"/>
    <w:rsid w:val="00F352D3"/>
    <w:rsid w:val="00F352EA"/>
    <w:rsid w:val="00F35323"/>
    <w:rsid w:val="00F35331"/>
    <w:rsid w:val="00F353B3"/>
    <w:rsid w:val="00F355B1"/>
    <w:rsid w:val="00F35679"/>
    <w:rsid w:val="00F35E2F"/>
    <w:rsid w:val="00F35E6E"/>
    <w:rsid w:val="00F36494"/>
    <w:rsid w:val="00F364B5"/>
    <w:rsid w:val="00F36623"/>
    <w:rsid w:val="00F36930"/>
    <w:rsid w:val="00F36965"/>
    <w:rsid w:val="00F36A70"/>
    <w:rsid w:val="00F36B07"/>
    <w:rsid w:val="00F36B78"/>
    <w:rsid w:val="00F37161"/>
    <w:rsid w:val="00F372FC"/>
    <w:rsid w:val="00F37967"/>
    <w:rsid w:val="00F402B5"/>
    <w:rsid w:val="00F4047D"/>
    <w:rsid w:val="00F4125B"/>
    <w:rsid w:val="00F41311"/>
    <w:rsid w:val="00F4160C"/>
    <w:rsid w:val="00F4173D"/>
    <w:rsid w:val="00F4176B"/>
    <w:rsid w:val="00F4179C"/>
    <w:rsid w:val="00F41810"/>
    <w:rsid w:val="00F41959"/>
    <w:rsid w:val="00F41BD6"/>
    <w:rsid w:val="00F41D8B"/>
    <w:rsid w:val="00F4203C"/>
    <w:rsid w:val="00F42211"/>
    <w:rsid w:val="00F427FA"/>
    <w:rsid w:val="00F42A4E"/>
    <w:rsid w:val="00F42B93"/>
    <w:rsid w:val="00F42BF5"/>
    <w:rsid w:val="00F432AC"/>
    <w:rsid w:val="00F43549"/>
    <w:rsid w:val="00F43741"/>
    <w:rsid w:val="00F4383D"/>
    <w:rsid w:val="00F438A3"/>
    <w:rsid w:val="00F4393D"/>
    <w:rsid w:val="00F43DE8"/>
    <w:rsid w:val="00F43E66"/>
    <w:rsid w:val="00F43F24"/>
    <w:rsid w:val="00F43F5A"/>
    <w:rsid w:val="00F442D9"/>
    <w:rsid w:val="00F442F8"/>
    <w:rsid w:val="00F443C5"/>
    <w:rsid w:val="00F445CA"/>
    <w:rsid w:val="00F4469F"/>
    <w:rsid w:val="00F446F1"/>
    <w:rsid w:val="00F4474D"/>
    <w:rsid w:val="00F44949"/>
    <w:rsid w:val="00F44967"/>
    <w:rsid w:val="00F44B6F"/>
    <w:rsid w:val="00F44E1E"/>
    <w:rsid w:val="00F44F0E"/>
    <w:rsid w:val="00F44F37"/>
    <w:rsid w:val="00F45000"/>
    <w:rsid w:val="00F45083"/>
    <w:rsid w:val="00F450EF"/>
    <w:rsid w:val="00F4511A"/>
    <w:rsid w:val="00F454EC"/>
    <w:rsid w:val="00F455B3"/>
    <w:rsid w:val="00F45750"/>
    <w:rsid w:val="00F457EB"/>
    <w:rsid w:val="00F458BA"/>
    <w:rsid w:val="00F45E9B"/>
    <w:rsid w:val="00F45F43"/>
    <w:rsid w:val="00F45F71"/>
    <w:rsid w:val="00F46092"/>
    <w:rsid w:val="00F46229"/>
    <w:rsid w:val="00F466C6"/>
    <w:rsid w:val="00F46849"/>
    <w:rsid w:val="00F46A13"/>
    <w:rsid w:val="00F46CAC"/>
    <w:rsid w:val="00F46D2F"/>
    <w:rsid w:val="00F46E26"/>
    <w:rsid w:val="00F46E8B"/>
    <w:rsid w:val="00F473AD"/>
    <w:rsid w:val="00F47418"/>
    <w:rsid w:val="00F475E4"/>
    <w:rsid w:val="00F478C1"/>
    <w:rsid w:val="00F47DA3"/>
    <w:rsid w:val="00F50353"/>
    <w:rsid w:val="00F50548"/>
    <w:rsid w:val="00F505B2"/>
    <w:rsid w:val="00F50625"/>
    <w:rsid w:val="00F509B4"/>
    <w:rsid w:val="00F50A10"/>
    <w:rsid w:val="00F5111B"/>
    <w:rsid w:val="00F5127C"/>
    <w:rsid w:val="00F5144F"/>
    <w:rsid w:val="00F514F1"/>
    <w:rsid w:val="00F51610"/>
    <w:rsid w:val="00F5177A"/>
    <w:rsid w:val="00F5182B"/>
    <w:rsid w:val="00F51AE3"/>
    <w:rsid w:val="00F51CB1"/>
    <w:rsid w:val="00F52115"/>
    <w:rsid w:val="00F52285"/>
    <w:rsid w:val="00F523F8"/>
    <w:rsid w:val="00F52529"/>
    <w:rsid w:val="00F525DC"/>
    <w:rsid w:val="00F5285A"/>
    <w:rsid w:val="00F529DC"/>
    <w:rsid w:val="00F52D55"/>
    <w:rsid w:val="00F52FEB"/>
    <w:rsid w:val="00F53321"/>
    <w:rsid w:val="00F533E1"/>
    <w:rsid w:val="00F53522"/>
    <w:rsid w:val="00F537D3"/>
    <w:rsid w:val="00F53A1B"/>
    <w:rsid w:val="00F53D51"/>
    <w:rsid w:val="00F53E0A"/>
    <w:rsid w:val="00F53E79"/>
    <w:rsid w:val="00F54592"/>
    <w:rsid w:val="00F547A3"/>
    <w:rsid w:val="00F5485D"/>
    <w:rsid w:val="00F5490B"/>
    <w:rsid w:val="00F5492B"/>
    <w:rsid w:val="00F54961"/>
    <w:rsid w:val="00F54A50"/>
    <w:rsid w:val="00F55073"/>
    <w:rsid w:val="00F551AA"/>
    <w:rsid w:val="00F551D3"/>
    <w:rsid w:val="00F551DD"/>
    <w:rsid w:val="00F551FC"/>
    <w:rsid w:val="00F55563"/>
    <w:rsid w:val="00F55663"/>
    <w:rsid w:val="00F55A77"/>
    <w:rsid w:val="00F56052"/>
    <w:rsid w:val="00F561AF"/>
    <w:rsid w:val="00F56705"/>
    <w:rsid w:val="00F56F5C"/>
    <w:rsid w:val="00F570CA"/>
    <w:rsid w:val="00F5723F"/>
    <w:rsid w:val="00F57304"/>
    <w:rsid w:val="00F579A3"/>
    <w:rsid w:val="00F57AAD"/>
    <w:rsid w:val="00F57B48"/>
    <w:rsid w:val="00F57BB3"/>
    <w:rsid w:val="00F57CAF"/>
    <w:rsid w:val="00F57F7B"/>
    <w:rsid w:val="00F600FB"/>
    <w:rsid w:val="00F6034B"/>
    <w:rsid w:val="00F605EF"/>
    <w:rsid w:val="00F608FC"/>
    <w:rsid w:val="00F60C17"/>
    <w:rsid w:val="00F60C2E"/>
    <w:rsid w:val="00F60C8D"/>
    <w:rsid w:val="00F60E0B"/>
    <w:rsid w:val="00F613E6"/>
    <w:rsid w:val="00F614B1"/>
    <w:rsid w:val="00F61788"/>
    <w:rsid w:val="00F61822"/>
    <w:rsid w:val="00F61BBA"/>
    <w:rsid w:val="00F61C90"/>
    <w:rsid w:val="00F6201A"/>
    <w:rsid w:val="00F6203B"/>
    <w:rsid w:val="00F62127"/>
    <w:rsid w:val="00F62291"/>
    <w:rsid w:val="00F622DA"/>
    <w:rsid w:val="00F6291A"/>
    <w:rsid w:val="00F62A97"/>
    <w:rsid w:val="00F62C13"/>
    <w:rsid w:val="00F62DD0"/>
    <w:rsid w:val="00F6300F"/>
    <w:rsid w:val="00F63237"/>
    <w:rsid w:val="00F636E0"/>
    <w:rsid w:val="00F637DB"/>
    <w:rsid w:val="00F63862"/>
    <w:rsid w:val="00F63D61"/>
    <w:rsid w:val="00F63D98"/>
    <w:rsid w:val="00F640B0"/>
    <w:rsid w:val="00F64134"/>
    <w:rsid w:val="00F64135"/>
    <w:rsid w:val="00F647BE"/>
    <w:rsid w:val="00F64824"/>
    <w:rsid w:val="00F64B9A"/>
    <w:rsid w:val="00F64D7A"/>
    <w:rsid w:val="00F64E3F"/>
    <w:rsid w:val="00F65011"/>
    <w:rsid w:val="00F651E7"/>
    <w:rsid w:val="00F652C1"/>
    <w:rsid w:val="00F65360"/>
    <w:rsid w:val="00F655AD"/>
    <w:rsid w:val="00F65837"/>
    <w:rsid w:val="00F658CD"/>
    <w:rsid w:val="00F658D3"/>
    <w:rsid w:val="00F65D43"/>
    <w:rsid w:val="00F65E7C"/>
    <w:rsid w:val="00F65F91"/>
    <w:rsid w:val="00F65F9F"/>
    <w:rsid w:val="00F6606A"/>
    <w:rsid w:val="00F661C4"/>
    <w:rsid w:val="00F66355"/>
    <w:rsid w:val="00F663F6"/>
    <w:rsid w:val="00F66438"/>
    <w:rsid w:val="00F6680B"/>
    <w:rsid w:val="00F66C4B"/>
    <w:rsid w:val="00F66F64"/>
    <w:rsid w:val="00F6716E"/>
    <w:rsid w:val="00F67379"/>
    <w:rsid w:val="00F675F0"/>
    <w:rsid w:val="00F676FB"/>
    <w:rsid w:val="00F677B1"/>
    <w:rsid w:val="00F67955"/>
    <w:rsid w:val="00F67E1A"/>
    <w:rsid w:val="00F70221"/>
    <w:rsid w:val="00F706E4"/>
    <w:rsid w:val="00F707F5"/>
    <w:rsid w:val="00F709C8"/>
    <w:rsid w:val="00F70A04"/>
    <w:rsid w:val="00F70BAB"/>
    <w:rsid w:val="00F70DC2"/>
    <w:rsid w:val="00F70E9D"/>
    <w:rsid w:val="00F7117E"/>
    <w:rsid w:val="00F711D6"/>
    <w:rsid w:val="00F711EA"/>
    <w:rsid w:val="00F71437"/>
    <w:rsid w:val="00F714D9"/>
    <w:rsid w:val="00F717D3"/>
    <w:rsid w:val="00F718AB"/>
    <w:rsid w:val="00F718F2"/>
    <w:rsid w:val="00F71AF6"/>
    <w:rsid w:val="00F71BF1"/>
    <w:rsid w:val="00F71E90"/>
    <w:rsid w:val="00F71FBF"/>
    <w:rsid w:val="00F72000"/>
    <w:rsid w:val="00F72015"/>
    <w:rsid w:val="00F721CF"/>
    <w:rsid w:val="00F722C8"/>
    <w:rsid w:val="00F723C5"/>
    <w:rsid w:val="00F7256C"/>
    <w:rsid w:val="00F7286F"/>
    <w:rsid w:val="00F729D4"/>
    <w:rsid w:val="00F72A23"/>
    <w:rsid w:val="00F72A95"/>
    <w:rsid w:val="00F72C53"/>
    <w:rsid w:val="00F72C7C"/>
    <w:rsid w:val="00F72E85"/>
    <w:rsid w:val="00F72FA6"/>
    <w:rsid w:val="00F731B7"/>
    <w:rsid w:val="00F732FB"/>
    <w:rsid w:val="00F73321"/>
    <w:rsid w:val="00F737B5"/>
    <w:rsid w:val="00F73B22"/>
    <w:rsid w:val="00F74198"/>
    <w:rsid w:val="00F745B0"/>
    <w:rsid w:val="00F7472A"/>
    <w:rsid w:val="00F74A71"/>
    <w:rsid w:val="00F74C32"/>
    <w:rsid w:val="00F74C8C"/>
    <w:rsid w:val="00F74DFC"/>
    <w:rsid w:val="00F74EF9"/>
    <w:rsid w:val="00F752CC"/>
    <w:rsid w:val="00F75482"/>
    <w:rsid w:val="00F7570C"/>
    <w:rsid w:val="00F758B3"/>
    <w:rsid w:val="00F758CF"/>
    <w:rsid w:val="00F75943"/>
    <w:rsid w:val="00F75B29"/>
    <w:rsid w:val="00F75B3A"/>
    <w:rsid w:val="00F75CC8"/>
    <w:rsid w:val="00F76079"/>
    <w:rsid w:val="00F762BE"/>
    <w:rsid w:val="00F763D9"/>
    <w:rsid w:val="00F763F0"/>
    <w:rsid w:val="00F76510"/>
    <w:rsid w:val="00F7656A"/>
    <w:rsid w:val="00F765BE"/>
    <w:rsid w:val="00F766BB"/>
    <w:rsid w:val="00F76710"/>
    <w:rsid w:val="00F76728"/>
    <w:rsid w:val="00F76907"/>
    <w:rsid w:val="00F76B27"/>
    <w:rsid w:val="00F76C3D"/>
    <w:rsid w:val="00F76CBE"/>
    <w:rsid w:val="00F76DEB"/>
    <w:rsid w:val="00F76E65"/>
    <w:rsid w:val="00F7738E"/>
    <w:rsid w:val="00F776B0"/>
    <w:rsid w:val="00F7778B"/>
    <w:rsid w:val="00F777C6"/>
    <w:rsid w:val="00F7789A"/>
    <w:rsid w:val="00F800CE"/>
    <w:rsid w:val="00F801B8"/>
    <w:rsid w:val="00F803B3"/>
    <w:rsid w:val="00F808F4"/>
    <w:rsid w:val="00F80A87"/>
    <w:rsid w:val="00F80BF8"/>
    <w:rsid w:val="00F80CCA"/>
    <w:rsid w:val="00F80CD6"/>
    <w:rsid w:val="00F80D88"/>
    <w:rsid w:val="00F81309"/>
    <w:rsid w:val="00F815B7"/>
    <w:rsid w:val="00F815BB"/>
    <w:rsid w:val="00F81EDE"/>
    <w:rsid w:val="00F82021"/>
    <w:rsid w:val="00F82080"/>
    <w:rsid w:val="00F82490"/>
    <w:rsid w:val="00F824C2"/>
    <w:rsid w:val="00F8254B"/>
    <w:rsid w:val="00F826A1"/>
    <w:rsid w:val="00F8282A"/>
    <w:rsid w:val="00F829F9"/>
    <w:rsid w:val="00F82AA4"/>
    <w:rsid w:val="00F82BA7"/>
    <w:rsid w:val="00F82CAD"/>
    <w:rsid w:val="00F82CE7"/>
    <w:rsid w:val="00F82D82"/>
    <w:rsid w:val="00F8307C"/>
    <w:rsid w:val="00F8320B"/>
    <w:rsid w:val="00F836AD"/>
    <w:rsid w:val="00F836BB"/>
    <w:rsid w:val="00F83B35"/>
    <w:rsid w:val="00F83C4A"/>
    <w:rsid w:val="00F83E98"/>
    <w:rsid w:val="00F84097"/>
    <w:rsid w:val="00F841E9"/>
    <w:rsid w:val="00F842C7"/>
    <w:rsid w:val="00F843C0"/>
    <w:rsid w:val="00F8462F"/>
    <w:rsid w:val="00F8469A"/>
    <w:rsid w:val="00F8470F"/>
    <w:rsid w:val="00F84963"/>
    <w:rsid w:val="00F849E6"/>
    <w:rsid w:val="00F84CAC"/>
    <w:rsid w:val="00F84DCB"/>
    <w:rsid w:val="00F84E40"/>
    <w:rsid w:val="00F84E71"/>
    <w:rsid w:val="00F84E8B"/>
    <w:rsid w:val="00F8504A"/>
    <w:rsid w:val="00F8527B"/>
    <w:rsid w:val="00F853B9"/>
    <w:rsid w:val="00F8561A"/>
    <w:rsid w:val="00F8597B"/>
    <w:rsid w:val="00F859DD"/>
    <w:rsid w:val="00F85AA2"/>
    <w:rsid w:val="00F85B38"/>
    <w:rsid w:val="00F85B64"/>
    <w:rsid w:val="00F85CF6"/>
    <w:rsid w:val="00F85DE9"/>
    <w:rsid w:val="00F85E69"/>
    <w:rsid w:val="00F85EAE"/>
    <w:rsid w:val="00F861DB"/>
    <w:rsid w:val="00F86368"/>
    <w:rsid w:val="00F865C2"/>
    <w:rsid w:val="00F86AC8"/>
    <w:rsid w:val="00F86CDC"/>
    <w:rsid w:val="00F86D75"/>
    <w:rsid w:val="00F86E9F"/>
    <w:rsid w:val="00F87139"/>
    <w:rsid w:val="00F8772A"/>
    <w:rsid w:val="00F8787A"/>
    <w:rsid w:val="00F87927"/>
    <w:rsid w:val="00F87A60"/>
    <w:rsid w:val="00F87AD5"/>
    <w:rsid w:val="00F9010D"/>
    <w:rsid w:val="00F9054F"/>
    <w:rsid w:val="00F90571"/>
    <w:rsid w:val="00F9097A"/>
    <w:rsid w:val="00F90A20"/>
    <w:rsid w:val="00F90AF4"/>
    <w:rsid w:val="00F90C12"/>
    <w:rsid w:val="00F90CAC"/>
    <w:rsid w:val="00F90D7D"/>
    <w:rsid w:val="00F90E33"/>
    <w:rsid w:val="00F911D1"/>
    <w:rsid w:val="00F912E6"/>
    <w:rsid w:val="00F91446"/>
    <w:rsid w:val="00F914AB"/>
    <w:rsid w:val="00F915CD"/>
    <w:rsid w:val="00F91999"/>
    <w:rsid w:val="00F91C85"/>
    <w:rsid w:val="00F91CDD"/>
    <w:rsid w:val="00F91D88"/>
    <w:rsid w:val="00F91F12"/>
    <w:rsid w:val="00F92021"/>
    <w:rsid w:val="00F9203D"/>
    <w:rsid w:val="00F92113"/>
    <w:rsid w:val="00F9213D"/>
    <w:rsid w:val="00F92568"/>
    <w:rsid w:val="00F9269D"/>
    <w:rsid w:val="00F926D2"/>
    <w:rsid w:val="00F9278E"/>
    <w:rsid w:val="00F92913"/>
    <w:rsid w:val="00F92EF5"/>
    <w:rsid w:val="00F92F0C"/>
    <w:rsid w:val="00F931DD"/>
    <w:rsid w:val="00F935B7"/>
    <w:rsid w:val="00F9360F"/>
    <w:rsid w:val="00F937CF"/>
    <w:rsid w:val="00F9385B"/>
    <w:rsid w:val="00F93ACA"/>
    <w:rsid w:val="00F93DDB"/>
    <w:rsid w:val="00F93EA0"/>
    <w:rsid w:val="00F93F7A"/>
    <w:rsid w:val="00F94268"/>
    <w:rsid w:val="00F94379"/>
    <w:rsid w:val="00F9438E"/>
    <w:rsid w:val="00F948D3"/>
    <w:rsid w:val="00F94A58"/>
    <w:rsid w:val="00F94B8D"/>
    <w:rsid w:val="00F94C29"/>
    <w:rsid w:val="00F94F50"/>
    <w:rsid w:val="00F95061"/>
    <w:rsid w:val="00F950AA"/>
    <w:rsid w:val="00F950D5"/>
    <w:rsid w:val="00F95126"/>
    <w:rsid w:val="00F95432"/>
    <w:rsid w:val="00F95518"/>
    <w:rsid w:val="00F95724"/>
    <w:rsid w:val="00F95A0B"/>
    <w:rsid w:val="00F95BDD"/>
    <w:rsid w:val="00F95D08"/>
    <w:rsid w:val="00F95D26"/>
    <w:rsid w:val="00F95E13"/>
    <w:rsid w:val="00F95E3A"/>
    <w:rsid w:val="00F95EB6"/>
    <w:rsid w:val="00F95EE7"/>
    <w:rsid w:val="00F960D9"/>
    <w:rsid w:val="00F96102"/>
    <w:rsid w:val="00F96261"/>
    <w:rsid w:val="00F965B8"/>
    <w:rsid w:val="00F966B1"/>
    <w:rsid w:val="00F966D2"/>
    <w:rsid w:val="00F96790"/>
    <w:rsid w:val="00F968D2"/>
    <w:rsid w:val="00F96AFD"/>
    <w:rsid w:val="00F96CF8"/>
    <w:rsid w:val="00F96E32"/>
    <w:rsid w:val="00F96F30"/>
    <w:rsid w:val="00F96F91"/>
    <w:rsid w:val="00F9728F"/>
    <w:rsid w:val="00F97655"/>
    <w:rsid w:val="00F976EB"/>
    <w:rsid w:val="00F97875"/>
    <w:rsid w:val="00F978A9"/>
    <w:rsid w:val="00F97BE6"/>
    <w:rsid w:val="00F97DD8"/>
    <w:rsid w:val="00FA00A9"/>
    <w:rsid w:val="00FA04EB"/>
    <w:rsid w:val="00FA0591"/>
    <w:rsid w:val="00FA0652"/>
    <w:rsid w:val="00FA0889"/>
    <w:rsid w:val="00FA0B0A"/>
    <w:rsid w:val="00FA0BF6"/>
    <w:rsid w:val="00FA0E01"/>
    <w:rsid w:val="00FA107D"/>
    <w:rsid w:val="00FA1293"/>
    <w:rsid w:val="00FA1478"/>
    <w:rsid w:val="00FA1626"/>
    <w:rsid w:val="00FA17D9"/>
    <w:rsid w:val="00FA1F11"/>
    <w:rsid w:val="00FA2156"/>
    <w:rsid w:val="00FA21EA"/>
    <w:rsid w:val="00FA2228"/>
    <w:rsid w:val="00FA2556"/>
    <w:rsid w:val="00FA26E3"/>
    <w:rsid w:val="00FA281C"/>
    <w:rsid w:val="00FA2A0D"/>
    <w:rsid w:val="00FA2A25"/>
    <w:rsid w:val="00FA2AA1"/>
    <w:rsid w:val="00FA2BB7"/>
    <w:rsid w:val="00FA2C56"/>
    <w:rsid w:val="00FA2D1B"/>
    <w:rsid w:val="00FA2D59"/>
    <w:rsid w:val="00FA2E18"/>
    <w:rsid w:val="00FA30F9"/>
    <w:rsid w:val="00FA3718"/>
    <w:rsid w:val="00FA3810"/>
    <w:rsid w:val="00FA384A"/>
    <w:rsid w:val="00FA389F"/>
    <w:rsid w:val="00FA3A4E"/>
    <w:rsid w:val="00FA3D32"/>
    <w:rsid w:val="00FA3E43"/>
    <w:rsid w:val="00FA4228"/>
    <w:rsid w:val="00FA4264"/>
    <w:rsid w:val="00FA474F"/>
    <w:rsid w:val="00FA47D8"/>
    <w:rsid w:val="00FA4CA9"/>
    <w:rsid w:val="00FA4F10"/>
    <w:rsid w:val="00FA52D0"/>
    <w:rsid w:val="00FA57F9"/>
    <w:rsid w:val="00FA58A1"/>
    <w:rsid w:val="00FA5995"/>
    <w:rsid w:val="00FA5B4D"/>
    <w:rsid w:val="00FA5C47"/>
    <w:rsid w:val="00FA5D75"/>
    <w:rsid w:val="00FA6083"/>
    <w:rsid w:val="00FA612A"/>
    <w:rsid w:val="00FA651D"/>
    <w:rsid w:val="00FA680E"/>
    <w:rsid w:val="00FA68BE"/>
    <w:rsid w:val="00FA6BFB"/>
    <w:rsid w:val="00FA6D53"/>
    <w:rsid w:val="00FA6D7F"/>
    <w:rsid w:val="00FA6F07"/>
    <w:rsid w:val="00FA74AE"/>
    <w:rsid w:val="00FA74E4"/>
    <w:rsid w:val="00FA750C"/>
    <w:rsid w:val="00FA757F"/>
    <w:rsid w:val="00FA76F6"/>
    <w:rsid w:val="00FA7747"/>
    <w:rsid w:val="00FA79C7"/>
    <w:rsid w:val="00FA7AFD"/>
    <w:rsid w:val="00FA7C5C"/>
    <w:rsid w:val="00FA7D91"/>
    <w:rsid w:val="00FA7EC2"/>
    <w:rsid w:val="00FB0079"/>
    <w:rsid w:val="00FB00B0"/>
    <w:rsid w:val="00FB00C9"/>
    <w:rsid w:val="00FB017D"/>
    <w:rsid w:val="00FB0423"/>
    <w:rsid w:val="00FB0994"/>
    <w:rsid w:val="00FB1196"/>
    <w:rsid w:val="00FB1485"/>
    <w:rsid w:val="00FB156B"/>
    <w:rsid w:val="00FB170B"/>
    <w:rsid w:val="00FB1955"/>
    <w:rsid w:val="00FB1B52"/>
    <w:rsid w:val="00FB1D54"/>
    <w:rsid w:val="00FB21E2"/>
    <w:rsid w:val="00FB21E4"/>
    <w:rsid w:val="00FB2438"/>
    <w:rsid w:val="00FB2473"/>
    <w:rsid w:val="00FB24D9"/>
    <w:rsid w:val="00FB2512"/>
    <w:rsid w:val="00FB256A"/>
    <w:rsid w:val="00FB26DC"/>
    <w:rsid w:val="00FB288D"/>
    <w:rsid w:val="00FB2962"/>
    <w:rsid w:val="00FB29D1"/>
    <w:rsid w:val="00FB2B22"/>
    <w:rsid w:val="00FB2D1F"/>
    <w:rsid w:val="00FB2DD5"/>
    <w:rsid w:val="00FB2EA5"/>
    <w:rsid w:val="00FB3388"/>
    <w:rsid w:val="00FB33E9"/>
    <w:rsid w:val="00FB34EE"/>
    <w:rsid w:val="00FB37CF"/>
    <w:rsid w:val="00FB3831"/>
    <w:rsid w:val="00FB3919"/>
    <w:rsid w:val="00FB3921"/>
    <w:rsid w:val="00FB3BCA"/>
    <w:rsid w:val="00FB3F8A"/>
    <w:rsid w:val="00FB4350"/>
    <w:rsid w:val="00FB43E4"/>
    <w:rsid w:val="00FB4403"/>
    <w:rsid w:val="00FB45B1"/>
    <w:rsid w:val="00FB4601"/>
    <w:rsid w:val="00FB4731"/>
    <w:rsid w:val="00FB4A0E"/>
    <w:rsid w:val="00FB4A26"/>
    <w:rsid w:val="00FB4E69"/>
    <w:rsid w:val="00FB4F66"/>
    <w:rsid w:val="00FB518D"/>
    <w:rsid w:val="00FB569C"/>
    <w:rsid w:val="00FB591F"/>
    <w:rsid w:val="00FB5AC2"/>
    <w:rsid w:val="00FB5CCA"/>
    <w:rsid w:val="00FB5CF5"/>
    <w:rsid w:val="00FB5D89"/>
    <w:rsid w:val="00FB5D90"/>
    <w:rsid w:val="00FB5F79"/>
    <w:rsid w:val="00FB613E"/>
    <w:rsid w:val="00FB6753"/>
    <w:rsid w:val="00FB6A22"/>
    <w:rsid w:val="00FB6B8A"/>
    <w:rsid w:val="00FB6BB7"/>
    <w:rsid w:val="00FB6C4E"/>
    <w:rsid w:val="00FB6D9A"/>
    <w:rsid w:val="00FB6E68"/>
    <w:rsid w:val="00FB6F08"/>
    <w:rsid w:val="00FB7161"/>
    <w:rsid w:val="00FB71D7"/>
    <w:rsid w:val="00FB7219"/>
    <w:rsid w:val="00FB722F"/>
    <w:rsid w:val="00FB72D6"/>
    <w:rsid w:val="00FB75AA"/>
    <w:rsid w:val="00FB778A"/>
    <w:rsid w:val="00FB79D8"/>
    <w:rsid w:val="00FB7B0E"/>
    <w:rsid w:val="00FB7C14"/>
    <w:rsid w:val="00FB7D00"/>
    <w:rsid w:val="00FB7DA6"/>
    <w:rsid w:val="00FC0078"/>
    <w:rsid w:val="00FC00BA"/>
    <w:rsid w:val="00FC083E"/>
    <w:rsid w:val="00FC0B8E"/>
    <w:rsid w:val="00FC0EF5"/>
    <w:rsid w:val="00FC1011"/>
    <w:rsid w:val="00FC1027"/>
    <w:rsid w:val="00FC11C9"/>
    <w:rsid w:val="00FC1217"/>
    <w:rsid w:val="00FC12C8"/>
    <w:rsid w:val="00FC152F"/>
    <w:rsid w:val="00FC1749"/>
    <w:rsid w:val="00FC1B4B"/>
    <w:rsid w:val="00FC1BB3"/>
    <w:rsid w:val="00FC1C49"/>
    <w:rsid w:val="00FC1E25"/>
    <w:rsid w:val="00FC2084"/>
    <w:rsid w:val="00FC20FE"/>
    <w:rsid w:val="00FC2187"/>
    <w:rsid w:val="00FC234E"/>
    <w:rsid w:val="00FC251B"/>
    <w:rsid w:val="00FC2A17"/>
    <w:rsid w:val="00FC2A2E"/>
    <w:rsid w:val="00FC2CCC"/>
    <w:rsid w:val="00FC2D32"/>
    <w:rsid w:val="00FC2FA3"/>
    <w:rsid w:val="00FC3022"/>
    <w:rsid w:val="00FC30BF"/>
    <w:rsid w:val="00FC3156"/>
    <w:rsid w:val="00FC325B"/>
    <w:rsid w:val="00FC32D9"/>
    <w:rsid w:val="00FC3311"/>
    <w:rsid w:val="00FC34DB"/>
    <w:rsid w:val="00FC35D1"/>
    <w:rsid w:val="00FC394C"/>
    <w:rsid w:val="00FC3ACD"/>
    <w:rsid w:val="00FC3B76"/>
    <w:rsid w:val="00FC3CA0"/>
    <w:rsid w:val="00FC3CFB"/>
    <w:rsid w:val="00FC3DFA"/>
    <w:rsid w:val="00FC3F73"/>
    <w:rsid w:val="00FC4174"/>
    <w:rsid w:val="00FC4452"/>
    <w:rsid w:val="00FC4E21"/>
    <w:rsid w:val="00FC4F71"/>
    <w:rsid w:val="00FC5009"/>
    <w:rsid w:val="00FC5284"/>
    <w:rsid w:val="00FC543D"/>
    <w:rsid w:val="00FC552C"/>
    <w:rsid w:val="00FC5900"/>
    <w:rsid w:val="00FC598E"/>
    <w:rsid w:val="00FC59A4"/>
    <w:rsid w:val="00FC5A25"/>
    <w:rsid w:val="00FC5ABE"/>
    <w:rsid w:val="00FC5B10"/>
    <w:rsid w:val="00FC5D35"/>
    <w:rsid w:val="00FC6011"/>
    <w:rsid w:val="00FC6030"/>
    <w:rsid w:val="00FC605C"/>
    <w:rsid w:val="00FC60CD"/>
    <w:rsid w:val="00FC626E"/>
    <w:rsid w:val="00FC6508"/>
    <w:rsid w:val="00FC672C"/>
    <w:rsid w:val="00FC6819"/>
    <w:rsid w:val="00FC6AB7"/>
    <w:rsid w:val="00FC6C1B"/>
    <w:rsid w:val="00FC6D71"/>
    <w:rsid w:val="00FC6FC7"/>
    <w:rsid w:val="00FC7425"/>
    <w:rsid w:val="00FC74EF"/>
    <w:rsid w:val="00FC75BC"/>
    <w:rsid w:val="00FC7721"/>
    <w:rsid w:val="00FC7935"/>
    <w:rsid w:val="00FC7A44"/>
    <w:rsid w:val="00FC7ED4"/>
    <w:rsid w:val="00FC7F59"/>
    <w:rsid w:val="00FD001F"/>
    <w:rsid w:val="00FD0190"/>
    <w:rsid w:val="00FD02DA"/>
    <w:rsid w:val="00FD03C3"/>
    <w:rsid w:val="00FD03D9"/>
    <w:rsid w:val="00FD0408"/>
    <w:rsid w:val="00FD045A"/>
    <w:rsid w:val="00FD0651"/>
    <w:rsid w:val="00FD08F8"/>
    <w:rsid w:val="00FD09D7"/>
    <w:rsid w:val="00FD0A37"/>
    <w:rsid w:val="00FD0B55"/>
    <w:rsid w:val="00FD0C74"/>
    <w:rsid w:val="00FD0D0D"/>
    <w:rsid w:val="00FD0DAD"/>
    <w:rsid w:val="00FD0F51"/>
    <w:rsid w:val="00FD1598"/>
    <w:rsid w:val="00FD15C4"/>
    <w:rsid w:val="00FD15D9"/>
    <w:rsid w:val="00FD1A7B"/>
    <w:rsid w:val="00FD1DE9"/>
    <w:rsid w:val="00FD1EF7"/>
    <w:rsid w:val="00FD218E"/>
    <w:rsid w:val="00FD2340"/>
    <w:rsid w:val="00FD2344"/>
    <w:rsid w:val="00FD272E"/>
    <w:rsid w:val="00FD2F53"/>
    <w:rsid w:val="00FD2FEC"/>
    <w:rsid w:val="00FD33C0"/>
    <w:rsid w:val="00FD348E"/>
    <w:rsid w:val="00FD38CB"/>
    <w:rsid w:val="00FD3D35"/>
    <w:rsid w:val="00FD3D90"/>
    <w:rsid w:val="00FD402C"/>
    <w:rsid w:val="00FD4415"/>
    <w:rsid w:val="00FD46B1"/>
    <w:rsid w:val="00FD46E3"/>
    <w:rsid w:val="00FD4CCE"/>
    <w:rsid w:val="00FD4D3B"/>
    <w:rsid w:val="00FD519B"/>
    <w:rsid w:val="00FD5439"/>
    <w:rsid w:val="00FD598B"/>
    <w:rsid w:val="00FD5A17"/>
    <w:rsid w:val="00FD5A2D"/>
    <w:rsid w:val="00FD5AE4"/>
    <w:rsid w:val="00FD5AEA"/>
    <w:rsid w:val="00FD5B59"/>
    <w:rsid w:val="00FD5CCE"/>
    <w:rsid w:val="00FD5EA6"/>
    <w:rsid w:val="00FD5FD9"/>
    <w:rsid w:val="00FD6326"/>
    <w:rsid w:val="00FD66CA"/>
    <w:rsid w:val="00FD6DDF"/>
    <w:rsid w:val="00FD6E84"/>
    <w:rsid w:val="00FD6EB0"/>
    <w:rsid w:val="00FD6EFB"/>
    <w:rsid w:val="00FD6F11"/>
    <w:rsid w:val="00FD6FBF"/>
    <w:rsid w:val="00FD71B1"/>
    <w:rsid w:val="00FD7248"/>
    <w:rsid w:val="00FD7290"/>
    <w:rsid w:val="00FD74EC"/>
    <w:rsid w:val="00FD7B67"/>
    <w:rsid w:val="00FD7C3C"/>
    <w:rsid w:val="00FD7D3F"/>
    <w:rsid w:val="00FD7EC5"/>
    <w:rsid w:val="00FD7EE3"/>
    <w:rsid w:val="00FD7FE7"/>
    <w:rsid w:val="00FE013A"/>
    <w:rsid w:val="00FE025C"/>
    <w:rsid w:val="00FE042B"/>
    <w:rsid w:val="00FE08AA"/>
    <w:rsid w:val="00FE0902"/>
    <w:rsid w:val="00FE09C8"/>
    <w:rsid w:val="00FE0CCE"/>
    <w:rsid w:val="00FE0CE0"/>
    <w:rsid w:val="00FE0D91"/>
    <w:rsid w:val="00FE0E2C"/>
    <w:rsid w:val="00FE0F62"/>
    <w:rsid w:val="00FE150F"/>
    <w:rsid w:val="00FE1BD3"/>
    <w:rsid w:val="00FE2318"/>
    <w:rsid w:val="00FE2C63"/>
    <w:rsid w:val="00FE2F49"/>
    <w:rsid w:val="00FE3076"/>
    <w:rsid w:val="00FE365B"/>
    <w:rsid w:val="00FE380A"/>
    <w:rsid w:val="00FE3C25"/>
    <w:rsid w:val="00FE3DBD"/>
    <w:rsid w:val="00FE3ED4"/>
    <w:rsid w:val="00FE3FD4"/>
    <w:rsid w:val="00FE3FD6"/>
    <w:rsid w:val="00FE4236"/>
    <w:rsid w:val="00FE4270"/>
    <w:rsid w:val="00FE43B8"/>
    <w:rsid w:val="00FE43E7"/>
    <w:rsid w:val="00FE47F0"/>
    <w:rsid w:val="00FE4B39"/>
    <w:rsid w:val="00FE4B3B"/>
    <w:rsid w:val="00FE4C40"/>
    <w:rsid w:val="00FE4DB9"/>
    <w:rsid w:val="00FE4F3A"/>
    <w:rsid w:val="00FE5122"/>
    <w:rsid w:val="00FE53D3"/>
    <w:rsid w:val="00FE53E4"/>
    <w:rsid w:val="00FE5420"/>
    <w:rsid w:val="00FE54A4"/>
    <w:rsid w:val="00FE54BB"/>
    <w:rsid w:val="00FE568C"/>
    <w:rsid w:val="00FE59C8"/>
    <w:rsid w:val="00FE5F52"/>
    <w:rsid w:val="00FE5F9B"/>
    <w:rsid w:val="00FE63D8"/>
    <w:rsid w:val="00FE675B"/>
    <w:rsid w:val="00FE675C"/>
    <w:rsid w:val="00FE686D"/>
    <w:rsid w:val="00FE6887"/>
    <w:rsid w:val="00FE69EE"/>
    <w:rsid w:val="00FE6C05"/>
    <w:rsid w:val="00FE6F63"/>
    <w:rsid w:val="00FE7037"/>
    <w:rsid w:val="00FE7822"/>
    <w:rsid w:val="00FE7D27"/>
    <w:rsid w:val="00FE7D92"/>
    <w:rsid w:val="00FE7DA1"/>
    <w:rsid w:val="00FE7DA7"/>
    <w:rsid w:val="00FE7DDE"/>
    <w:rsid w:val="00FF0240"/>
    <w:rsid w:val="00FF0251"/>
    <w:rsid w:val="00FF0812"/>
    <w:rsid w:val="00FF09A5"/>
    <w:rsid w:val="00FF0A8E"/>
    <w:rsid w:val="00FF0B80"/>
    <w:rsid w:val="00FF0D4B"/>
    <w:rsid w:val="00FF0E4C"/>
    <w:rsid w:val="00FF0E7B"/>
    <w:rsid w:val="00FF1173"/>
    <w:rsid w:val="00FF13AA"/>
    <w:rsid w:val="00FF1415"/>
    <w:rsid w:val="00FF18E4"/>
    <w:rsid w:val="00FF1C6B"/>
    <w:rsid w:val="00FF1CBF"/>
    <w:rsid w:val="00FF1D8F"/>
    <w:rsid w:val="00FF1E1F"/>
    <w:rsid w:val="00FF1E77"/>
    <w:rsid w:val="00FF1FC8"/>
    <w:rsid w:val="00FF2498"/>
    <w:rsid w:val="00FF2984"/>
    <w:rsid w:val="00FF2BEF"/>
    <w:rsid w:val="00FF2DC1"/>
    <w:rsid w:val="00FF2E97"/>
    <w:rsid w:val="00FF3100"/>
    <w:rsid w:val="00FF32B9"/>
    <w:rsid w:val="00FF330D"/>
    <w:rsid w:val="00FF34CA"/>
    <w:rsid w:val="00FF371A"/>
    <w:rsid w:val="00FF3904"/>
    <w:rsid w:val="00FF3AA2"/>
    <w:rsid w:val="00FF3B19"/>
    <w:rsid w:val="00FF3C38"/>
    <w:rsid w:val="00FF3C72"/>
    <w:rsid w:val="00FF3CFC"/>
    <w:rsid w:val="00FF3DAE"/>
    <w:rsid w:val="00FF3EBB"/>
    <w:rsid w:val="00FF3EDE"/>
    <w:rsid w:val="00FF4055"/>
    <w:rsid w:val="00FF40BD"/>
    <w:rsid w:val="00FF4195"/>
    <w:rsid w:val="00FF42AF"/>
    <w:rsid w:val="00FF4374"/>
    <w:rsid w:val="00FF4541"/>
    <w:rsid w:val="00FF4664"/>
    <w:rsid w:val="00FF49AB"/>
    <w:rsid w:val="00FF4A76"/>
    <w:rsid w:val="00FF4D2E"/>
    <w:rsid w:val="00FF4DDB"/>
    <w:rsid w:val="00FF4F8F"/>
    <w:rsid w:val="00FF5435"/>
    <w:rsid w:val="00FF55C9"/>
    <w:rsid w:val="00FF597A"/>
    <w:rsid w:val="00FF59DD"/>
    <w:rsid w:val="00FF5A13"/>
    <w:rsid w:val="00FF5B0E"/>
    <w:rsid w:val="00FF5C79"/>
    <w:rsid w:val="00FF5EA7"/>
    <w:rsid w:val="00FF612D"/>
    <w:rsid w:val="00FF629B"/>
    <w:rsid w:val="00FF62A8"/>
    <w:rsid w:val="00FF6343"/>
    <w:rsid w:val="00FF6411"/>
    <w:rsid w:val="00FF674C"/>
    <w:rsid w:val="00FF6C4F"/>
    <w:rsid w:val="00FF6E70"/>
    <w:rsid w:val="00FF73A4"/>
    <w:rsid w:val="00FF7453"/>
    <w:rsid w:val="00FF75E5"/>
    <w:rsid w:val="00FF75E9"/>
    <w:rsid w:val="00FF7B07"/>
    <w:rsid w:val="00FF7B32"/>
    <w:rsid w:val="00FF7C40"/>
    <w:rsid w:val="00FF7D69"/>
    <w:rsid w:val="00FF7D7A"/>
    <w:rsid w:val="00FF7D98"/>
    <w:rsid w:val="00FF7DDD"/>
    <w:rsid w:val="00FF7F0E"/>
    <w:rsid w:val="6DF34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1CE080"/>
  <w15:docId w15:val="{49D99616-93DB-42E0-B8C7-0217A83AE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semiHidden="1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E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AC4F72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h2"/>
    <w:basedOn w:val="Normal"/>
    <w:next w:val="Normal"/>
    <w:link w:val="Heading2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AC4F7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AC4F7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C4F72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h2 Char1"/>
    <w:link w:val="Heading2"/>
    <w:locked/>
    <w:rsid w:val="00AC4F7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AC4F72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AC4F72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416E2E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AC4F72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AC4F72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AC4F72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51CBA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lockChar">
    <w:name w:val="block Char"/>
    <w:aliases w:val="b Char"/>
    <w:link w:val="block"/>
    <w:locked/>
    <w:rsid w:val="00AF2A47"/>
    <w:rPr>
      <w:rFonts w:cs="Angsana New"/>
      <w:sz w:val="22"/>
      <w:lang w:val="en-GB" w:eastAsia="en-US" w:bidi="ar-SA"/>
    </w:rPr>
  </w:style>
  <w:style w:type="paragraph" w:customStyle="1" w:styleId="block">
    <w:name w:val="block"/>
    <w:aliases w:val="b,b + Angsana New,Bold,Left:  0....,Normal + Angsana New,Left:  1 cm,Rig..."/>
    <w:basedOn w:val="BodyText"/>
    <w:link w:val="block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styleId="BodyText">
    <w:name w:val="Body Text"/>
    <w:aliases w:val="bt,Body,body text"/>
    <w:basedOn w:val="Normal"/>
    <w:link w:val="BodyTextChar"/>
    <w:uiPriority w:val="99"/>
    <w:rsid w:val="00AC4F72"/>
    <w:pPr>
      <w:spacing w:after="120"/>
    </w:pPr>
    <w:rPr>
      <w:sz w:val="22"/>
      <w:szCs w:val="22"/>
    </w:rPr>
  </w:style>
  <w:style w:type="character" w:customStyle="1" w:styleId="BodyTextChar">
    <w:name w:val="Body Text Char"/>
    <w:aliases w:val="bt Char,Body Char,body text Char"/>
    <w:link w:val="BodyText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Header">
    <w:name w:val="header"/>
    <w:basedOn w:val="Normal"/>
    <w:link w:val="Head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AC4F72"/>
    <w:rPr>
      <w:rFonts w:ascii="Arial" w:hAnsi="Arial" w:cs="Times New Roman"/>
      <w:sz w:val="22"/>
      <w:szCs w:val="22"/>
    </w:rPr>
  </w:style>
  <w:style w:type="character" w:customStyle="1" w:styleId="AAReference">
    <w:name w:val="AA Reference"/>
    <w:rsid w:val="00AC4F7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AC4F72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locked/>
    <w:rsid w:val="00AC4F72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AC4F72"/>
    <w:rPr>
      <w:rFonts w:cs="Times New Roman"/>
      <w:b/>
      <w:bCs/>
    </w:rPr>
  </w:style>
  <w:style w:type="paragraph" w:styleId="ListBullet">
    <w:name w:val="List Bullet"/>
    <w:basedOn w:val="Normal"/>
    <w:rsid w:val="00AC4F72"/>
    <w:pPr>
      <w:numPr>
        <w:numId w:val="8"/>
      </w:numPr>
      <w:tabs>
        <w:tab w:val="left" w:pos="284"/>
      </w:tabs>
    </w:pPr>
  </w:style>
  <w:style w:type="paragraph" w:styleId="ListBullet2">
    <w:name w:val="List Bullet 2"/>
    <w:basedOn w:val="Normal"/>
    <w:rsid w:val="00AC4F7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C4F7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C4F7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C4F7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C4F7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AC4F72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AC4F7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C4F7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AC4F7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C4F72"/>
    <w:pPr>
      <w:ind w:left="284" w:hanging="284"/>
    </w:pPr>
  </w:style>
  <w:style w:type="paragraph" w:styleId="Index2">
    <w:name w:val="index 2"/>
    <w:basedOn w:val="Normal"/>
    <w:next w:val="Normal"/>
    <w:autoRedefine/>
    <w:rsid w:val="00AC4F72"/>
    <w:pPr>
      <w:ind w:left="568" w:hanging="284"/>
    </w:pPr>
  </w:style>
  <w:style w:type="paragraph" w:styleId="Index3">
    <w:name w:val="index 3"/>
    <w:basedOn w:val="Normal"/>
    <w:next w:val="Normal"/>
    <w:autoRedefine/>
    <w:rsid w:val="00AC4F72"/>
    <w:pPr>
      <w:ind w:left="851" w:hanging="284"/>
    </w:pPr>
  </w:style>
  <w:style w:type="paragraph" w:styleId="Index4">
    <w:name w:val="index 4"/>
    <w:basedOn w:val="Normal"/>
    <w:next w:val="Normal"/>
    <w:rsid w:val="00AC4F72"/>
    <w:pPr>
      <w:ind w:left="1135" w:hanging="284"/>
    </w:pPr>
  </w:style>
  <w:style w:type="paragraph" w:styleId="Index6">
    <w:name w:val="index 6"/>
    <w:basedOn w:val="Normal"/>
    <w:next w:val="Normal"/>
    <w:rsid w:val="00AC4F72"/>
    <w:pPr>
      <w:ind w:left="1702" w:hanging="284"/>
    </w:pPr>
  </w:style>
  <w:style w:type="paragraph" w:styleId="Index5">
    <w:name w:val="index 5"/>
    <w:basedOn w:val="Normal"/>
    <w:next w:val="Normal"/>
    <w:rsid w:val="00AC4F72"/>
    <w:pPr>
      <w:ind w:left="1418" w:hanging="284"/>
    </w:pPr>
  </w:style>
  <w:style w:type="paragraph" w:styleId="Index7">
    <w:name w:val="index 7"/>
    <w:basedOn w:val="Normal"/>
    <w:next w:val="Normal"/>
    <w:rsid w:val="00AC4F72"/>
    <w:pPr>
      <w:ind w:left="1985" w:hanging="284"/>
    </w:pPr>
  </w:style>
  <w:style w:type="paragraph" w:styleId="Index8">
    <w:name w:val="index 8"/>
    <w:basedOn w:val="Normal"/>
    <w:next w:val="Normal"/>
    <w:rsid w:val="00AC4F72"/>
    <w:pPr>
      <w:ind w:left="2269" w:hanging="284"/>
    </w:pPr>
  </w:style>
  <w:style w:type="paragraph" w:styleId="Index9">
    <w:name w:val="index 9"/>
    <w:basedOn w:val="Normal"/>
    <w:next w:val="Normal"/>
    <w:rsid w:val="00AC4F72"/>
    <w:pPr>
      <w:ind w:left="2552" w:hanging="284"/>
    </w:pPr>
  </w:style>
  <w:style w:type="paragraph" w:styleId="TOC2">
    <w:name w:val="toc 2"/>
    <w:basedOn w:val="Normal"/>
    <w:next w:val="Normal"/>
    <w:semiHidden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AC4F72"/>
    <w:pPr>
      <w:ind w:left="851"/>
    </w:pPr>
  </w:style>
  <w:style w:type="paragraph" w:styleId="TOC5">
    <w:name w:val="toc 5"/>
    <w:basedOn w:val="Normal"/>
    <w:next w:val="Normal"/>
    <w:rsid w:val="00AC4F72"/>
    <w:pPr>
      <w:ind w:left="1134"/>
    </w:pPr>
  </w:style>
  <w:style w:type="paragraph" w:styleId="TOC6">
    <w:name w:val="toc 6"/>
    <w:basedOn w:val="Normal"/>
    <w:next w:val="Normal"/>
    <w:rsid w:val="00AC4F72"/>
    <w:pPr>
      <w:ind w:left="1418"/>
    </w:pPr>
  </w:style>
  <w:style w:type="paragraph" w:styleId="TOC7">
    <w:name w:val="toc 7"/>
    <w:basedOn w:val="Normal"/>
    <w:next w:val="Normal"/>
    <w:rsid w:val="00AC4F72"/>
    <w:pPr>
      <w:ind w:left="1701"/>
    </w:pPr>
  </w:style>
  <w:style w:type="paragraph" w:styleId="TOC8">
    <w:name w:val="toc 8"/>
    <w:basedOn w:val="Normal"/>
    <w:next w:val="Normal"/>
    <w:semiHidden/>
    <w:rsid w:val="00AC4F72"/>
    <w:pPr>
      <w:ind w:left="1985"/>
    </w:pPr>
  </w:style>
  <w:style w:type="paragraph" w:styleId="TOC9">
    <w:name w:val="toc 9"/>
    <w:basedOn w:val="Normal"/>
    <w:next w:val="Normal"/>
    <w:rsid w:val="00AC4F72"/>
    <w:pPr>
      <w:ind w:left="2268"/>
    </w:pPr>
  </w:style>
  <w:style w:type="paragraph" w:styleId="TableofFigures">
    <w:name w:val="table of figures"/>
    <w:basedOn w:val="Normal"/>
    <w:next w:val="Normal"/>
    <w:rsid w:val="00AC4F72"/>
    <w:pPr>
      <w:ind w:left="567" w:hanging="567"/>
    </w:pPr>
  </w:style>
  <w:style w:type="paragraph" w:styleId="ListBullet5">
    <w:name w:val="List Bullet 5"/>
    <w:basedOn w:val="Normal"/>
    <w:rsid w:val="00AC4F7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AC4F72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AC4F72"/>
    <w:rPr>
      <w:rFonts w:ascii="Arial" w:hAnsi="Arial" w:cs="Times New Roman"/>
      <w:sz w:val="22"/>
      <w:szCs w:val="22"/>
      <w:lang w:val="en-US" w:eastAsia="en-US"/>
    </w:rPr>
  </w:style>
  <w:style w:type="paragraph" w:styleId="BodyTextIndent">
    <w:name w:val="Body Text Indent"/>
    <w:aliases w:val="i"/>
    <w:basedOn w:val="Normal"/>
    <w:link w:val="BodyTextIndentChar"/>
    <w:rsid w:val="00AC4F72"/>
    <w:pPr>
      <w:spacing w:after="120"/>
      <w:ind w:left="283"/>
    </w:pPr>
    <w:rPr>
      <w:sz w:val="22"/>
      <w:szCs w:val="22"/>
    </w:rPr>
  </w:style>
  <w:style w:type="character" w:customStyle="1" w:styleId="BodyTextIndentChar">
    <w:name w:val="Body Text Indent Char"/>
    <w:aliases w:val="i Char"/>
    <w:link w:val="BodyTextIndent"/>
    <w:locked/>
    <w:rsid w:val="00AC4F72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AC4F72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AC4F72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AC4F7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C4F7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C4F7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AC4F7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C4F7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AC4F7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C4F72"/>
    <w:pPr>
      <w:framePr w:h="1054" w:wrap="around" w:y="5920"/>
    </w:pPr>
  </w:style>
  <w:style w:type="paragraph" w:customStyle="1" w:styleId="ReportHeading3">
    <w:name w:val="ReportHeading3"/>
    <w:basedOn w:val="ReportHeading2"/>
    <w:rsid w:val="00AC4F72"/>
    <w:pPr>
      <w:framePr w:h="443" w:wrap="around" w:y="8223"/>
    </w:pPr>
  </w:style>
  <w:style w:type="paragraph" w:customStyle="1" w:styleId="a">
    <w:name w:val="¢éÍ¤ÇÒ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C4F7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C4F7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C4F7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C4F7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C4F7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24B9F"/>
    <w:rPr>
      <w:rFonts w:ascii="Book Antiqua" w:hAnsi="Book Antiqua" w:cs="Times New Roman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DD7865"/>
    <w:pPr>
      <w:ind w:left="720"/>
      <w:contextualSpacing/>
    </w:pPr>
    <w:rPr>
      <w:szCs w:val="22"/>
    </w:rPr>
  </w:style>
  <w:style w:type="paragraph" w:customStyle="1" w:styleId="a1">
    <w:name w:val="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sz w:val="20"/>
      <w:szCs w:val="20"/>
    </w:rPr>
  </w:style>
  <w:style w:type="character" w:customStyle="1" w:styleId="BodyText3Char">
    <w:name w:val="Body Text 3 Char"/>
    <w:link w:val="BodyText3"/>
    <w:locked/>
    <w:rsid w:val="00AC4F72"/>
    <w:rPr>
      <w:rFonts w:ascii="Arial" w:hAnsi="Arial" w:cs="Times New Roman"/>
      <w:sz w:val="20"/>
      <w:szCs w:val="20"/>
    </w:rPr>
  </w:style>
  <w:style w:type="character" w:styleId="PageNumber">
    <w:name w:val="page number"/>
    <w:rsid w:val="00AC4F72"/>
    <w:rPr>
      <w:rFonts w:cs="Times New Roman"/>
    </w:rPr>
  </w:style>
  <w:style w:type="paragraph" w:customStyle="1" w:styleId="ASSETS">
    <w:name w:val="ASSET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sz w:val="22"/>
      <w:szCs w:val="22"/>
    </w:rPr>
  </w:style>
  <w:style w:type="character" w:customStyle="1" w:styleId="BodyTextIndent2Char">
    <w:name w:val="Body Text Indent 2 Char"/>
    <w:link w:val="BodyTextIndent2"/>
    <w:locked/>
    <w:rsid w:val="00AC4F72"/>
    <w:rPr>
      <w:rFonts w:ascii="Arial" w:hAnsi="Arial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AC4F72"/>
    <w:rPr>
      <w:rFonts w:ascii="Tahoma" w:hAnsi="Tahoma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AC4F72"/>
    <w:rPr>
      <w:rFonts w:ascii="Tahoma" w:hAnsi="Tahoma" w:cs="Times New Roman"/>
      <w:sz w:val="20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842E60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842E60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AC4F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AC4F72"/>
  </w:style>
  <w:style w:type="character" w:customStyle="1" w:styleId="SignatureChar">
    <w:name w:val="Signature Char"/>
    <w:link w:val="Signature"/>
    <w:locked/>
    <w:rsid w:val="00DA619A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5"/>
      <w:szCs w:val="25"/>
    </w:rPr>
  </w:style>
  <w:style w:type="character" w:customStyle="1" w:styleId="FootnoteTextChar">
    <w:name w:val="Footnote Text Char"/>
    <w:aliases w:val="ft Char"/>
    <w:link w:val="FootnoteText"/>
    <w:locked/>
    <w:rsid w:val="00AC4F72"/>
    <w:rPr>
      <w:rFonts w:ascii="Arial" w:hAnsi="Arial" w:cs="Times New Roman"/>
      <w:sz w:val="25"/>
      <w:szCs w:val="25"/>
    </w:rPr>
  </w:style>
  <w:style w:type="paragraph" w:customStyle="1" w:styleId="Graphic">
    <w:name w:val="Graphic"/>
    <w:basedOn w:val="Signature"/>
    <w:rsid w:val="00AC4F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4F72"/>
    <w:pPr>
      <w:spacing w:after="0"/>
    </w:pPr>
  </w:style>
  <w:style w:type="paragraph" w:customStyle="1" w:styleId="acctdividends">
    <w:name w:val="acct dividends"/>
    <w:aliases w:val="a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C4F72"/>
    <w:pPr>
      <w:spacing w:after="0"/>
    </w:pPr>
  </w:style>
  <w:style w:type="paragraph" w:customStyle="1" w:styleId="acctindent">
    <w:name w:val="acct indent"/>
    <w:aliases w:val="ai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C4F7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C4F7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C4F7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4F7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4F7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4F7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4F7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C4F7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4F72"/>
    <w:pPr>
      <w:spacing w:after="0"/>
    </w:pPr>
  </w:style>
  <w:style w:type="paragraph" w:customStyle="1" w:styleId="List1a">
    <w:name w:val="List 1a"/>
    <w:aliases w:val="1a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C4F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AC4F72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AC4F7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C4F72"/>
  </w:style>
  <w:style w:type="paragraph" w:customStyle="1" w:styleId="zreportaddinfo">
    <w:name w:val="zreport addinfo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C4F7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C4F7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C4F7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C4F7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C4F72"/>
    <w:rPr>
      <w:b/>
      <w:bCs/>
    </w:rPr>
  </w:style>
  <w:style w:type="paragraph" w:customStyle="1" w:styleId="nineptbodytext">
    <w:name w:val="nine pt body text"/>
    <w:aliases w:val="9bt"/>
    <w:basedOn w:val="nineptnormal"/>
    <w:rsid w:val="00AC4F72"/>
    <w:pPr>
      <w:spacing w:after="220"/>
    </w:pPr>
  </w:style>
  <w:style w:type="paragraph" w:customStyle="1" w:styleId="nineptnormal">
    <w:name w:val="nine pt normal"/>
    <w:aliases w:val="9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C4F72"/>
    <w:pPr>
      <w:jc w:val="center"/>
    </w:pPr>
  </w:style>
  <w:style w:type="paragraph" w:customStyle="1" w:styleId="heading">
    <w:name w:val="heading"/>
    <w:aliases w:val="h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C4F7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4F72"/>
  </w:style>
  <w:style w:type="paragraph" w:customStyle="1" w:styleId="nineptheadingcentredbold">
    <w:name w:val="nine pt heading centred bold"/>
    <w:aliases w:val="9hc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4F7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4F7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4F72"/>
    <w:rPr>
      <w:b/>
    </w:rPr>
  </w:style>
  <w:style w:type="paragraph" w:customStyle="1" w:styleId="nineptcolumntab1">
    <w:name w:val="nine pt column tab1"/>
    <w:aliases w:val="a91"/>
    <w:basedOn w:val="nineptnormal"/>
    <w:rsid w:val="00AC4F7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4F7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4F72"/>
    <w:pPr>
      <w:jc w:val="center"/>
    </w:pPr>
  </w:style>
  <w:style w:type="paragraph" w:customStyle="1" w:styleId="Normalheading">
    <w:name w:val="Normal heading"/>
    <w:aliases w:val="nh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C4F7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C4F7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C4F7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C4F7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C4F7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C4F72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C4F72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C4F7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styleId="IndexHeading">
    <w:name w:val="index heading"/>
    <w:aliases w:val="ixh,Index Heading1,index heading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C4F7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C4F7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4F7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C4F7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4F7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C4F7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4F7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4F7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4F7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4F72"/>
    <w:pPr>
      <w:spacing w:after="0"/>
    </w:pPr>
  </w:style>
  <w:style w:type="paragraph" w:customStyle="1" w:styleId="smallreturn">
    <w:name w:val="small return"/>
    <w:aliases w:val="sr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C4F72"/>
    <w:pPr>
      <w:spacing w:after="0"/>
    </w:pPr>
  </w:style>
  <w:style w:type="paragraph" w:customStyle="1" w:styleId="headingbolditalic">
    <w:name w:val="heading bold italic"/>
    <w:aliases w:val="hbi"/>
    <w:basedOn w:val="heading"/>
    <w:rsid w:val="00AC4F7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C4F7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C4F7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4F72"/>
    <w:pPr>
      <w:spacing w:after="0"/>
    </w:pPr>
  </w:style>
  <w:style w:type="paragraph" w:customStyle="1" w:styleId="blockbullet">
    <w:name w:val="block bullet"/>
    <w:aliases w:val="bb"/>
    <w:basedOn w:val="block"/>
    <w:rsid w:val="00AC4F7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C4F7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4F72"/>
    <w:pPr>
      <w:spacing w:after="0"/>
    </w:pPr>
  </w:style>
  <w:style w:type="paragraph" w:customStyle="1" w:styleId="eightptnormal">
    <w:name w:val="eight pt normal"/>
    <w:aliases w:val="8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C4F7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4F7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4F7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4F72"/>
    <w:rPr>
      <w:b/>
      <w:bCs/>
    </w:rPr>
  </w:style>
  <w:style w:type="paragraph" w:customStyle="1" w:styleId="eightptbodytext">
    <w:name w:val="eight pt body text"/>
    <w:aliases w:val="8bt"/>
    <w:basedOn w:val="eightptnormal"/>
    <w:rsid w:val="00AC4F7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4F7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4F7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4F7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4F72"/>
    <w:pPr>
      <w:spacing w:after="0"/>
    </w:pPr>
  </w:style>
  <w:style w:type="paragraph" w:customStyle="1" w:styleId="eightptblock">
    <w:name w:val="eight pt block"/>
    <w:aliases w:val="8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C4F7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4F7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4F7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C4F72"/>
    <w:pPr>
      <w:spacing w:after="0"/>
    </w:pPr>
  </w:style>
  <w:style w:type="paragraph" w:customStyle="1" w:styleId="blockindent">
    <w:name w:val="block indent"/>
    <w:aliases w:val="bi"/>
    <w:basedOn w:val="block"/>
    <w:rsid w:val="00AC4F7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4F72"/>
    <w:pPr>
      <w:jc w:val="center"/>
    </w:pPr>
  </w:style>
  <w:style w:type="paragraph" w:customStyle="1" w:styleId="nineptcol">
    <w:name w:val="nine pt %col"/>
    <w:aliases w:val="9%"/>
    <w:basedOn w:val="nineptnormal"/>
    <w:rsid w:val="00AC4F7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4F7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4F7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4F72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4F7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4F7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C4F7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4F7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4F7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4F7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4F7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4F72"/>
    <w:pPr>
      <w:spacing w:after="20"/>
    </w:pPr>
  </w:style>
  <w:style w:type="paragraph" w:customStyle="1" w:styleId="blockbulletnospaceafter">
    <w:name w:val="block bullet no space after"/>
    <w:aliases w:val="bbn,block bullet no sp"/>
    <w:rsid w:val="00AC4F72"/>
    <w:pPr>
      <w:tabs>
        <w:tab w:val="num" w:pos="907"/>
      </w:tabs>
      <w:spacing w:line="260" w:lineRule="atLeast"/>
      <w:ind w:left="907" w:hanging="340"/>
    </w:pPr>
    <w:rPr>
      <w:rFonts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AC4F7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C4F7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4F72"/>
    <w:pPr>
      <w:spacing w:after="80"/>
    </w:pPr>
  </w:style>
  <w:style w:type="paragraph" w:customStyle="1" w:styleId="nineptratecol">
    <w:name w:val="nine pt rate col"/>
    <w:aliases w:val="a9r"/>
    <w:basedOn w:val="nineptnormal"/>
    <w:rsid w:val="00AC4F7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4F7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4F7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C4F7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4F7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C4F7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4F7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4F7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4F7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4F7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4F7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4F72"/>
    <w:pPr>
      <w:ind w:left="907" w:hanging="340"/>
    </w:pPr>
  </w:style>
  <w:style w:type="paragraph" w:customStyle="1" w:styleId="List3i">
    <w:name w:val="List 3i"/>
    <w:aliases w:val="3i"/>
    <w:basedOn w:val="List2i"/>
    <w:rsid w:val="00AC4F7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4F7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4F7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4F7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4F7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4F7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4F7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4F72"/>
    <w:pPr>
      <w:spacing w:after="80"/>
    </w:pPr>
  </w:style>
  <w:style w:type="paragraph" w:customStyle="1" w:styleId="blockbullet2">
    <w:name w:val="block bullet 2"/>
    <w:aliases w:val="bb2"/>
    <w:basedOn w:val="BodyText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C4F7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4F7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locked/>
    <w:rsid w:val="00AC4F72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E25"/>
    <w:pPr>
      <w:ind w:left="540"/>
    </w:pPr>
    <w:rPr>
      <w:rFonts w:cs="Angsana New"/>
    </w:rPr>
  </w:style>
  <w:style w:type="character" w:customStyle="1" w:styleId="AccPolicyalternativeChar">
    <w:name w:val="Acc Policy alternative Char"/>
    <w:link w:val="AccPolicyalternative"/>
    <w:locked/>
    <w:rsid w:val="00B02E25"/>
    <w:rPr>
      <w:rFonts w:cs="Angsana New"/>
      <w:bCs/>
      <w:i/>
      <w:iCs/>
      <w:sz w:val="22"/>
      <w:szCs w:val="22"/>
      <w:lang w:eastAsia="en-GB" w:bidi="th-TH"/>
    </w:rPr>
  </w:style>
  <w:style w:type="paragraph" w:customStyle="1" w:styleId="CoverTitle">
    <w:name w:val="Cover Tit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C4F7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C4F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AC4F7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locked/>
    <w:rsid w:val="00AC4F72"/>
    <w:rPr>
      <w:rFonts w:ascii="Tahoma" w:hAnsi="Tahoma" w:cs="Times New Roman"/>
      <w:sz w:val="20"/>
      <w:szCs w:val="20"/>
    </w:rPr>
  </w:style>
  <w:style w:type="character" w:customStyle="1" w:styleId="AccPolicyHeadingCharChar">
    <w:name w:val="Acc Policy Heading Char Char"/>
    <w:rsid w:val="00AC4F72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rsid w:val="000F3E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1279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nsolas" w:hAnsi="Consolas"/>
      <w:sz w:val="26"/>
      <w:szCs w:val="26"/>
    </w:rPr>
  </w:style>
  <w:style w:type="character" w:customStyle="1" w:styleId="PlainTextChar">
    <w:name w:val="Plain Text Char"/>
    <w:link w:val="PlainText"/>
    <w:locked/>
    <w:rsid w:val="0012797B"/>
    <w:rPr>
      <w:rFonts w:ascii="Consolas" w:hAnsi="Consolas" w:cs="Angsana New"/>
      <w:sz w:val="26"/>
      <w:szCs w:val="26"/>
    </w:rPr>
  </w:style>
  <w:style w:type="paragraph" w:customStyle="1" w:styleId="Default">
    <w:name w:val="Default"/>
    <w:rsid w:val="005614C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Char1,body text Char1"/>
    <w:uiPriority w:val="99"/>
    <w:rsid w:val="00511895"/>
    <w:rPr>
      <w:rFonts w:ascii="Arial" w:hAnsi="Arial" w:cs="Times New Roman"/>
      <w:sz w:val="22"/>
      <w:szCs w:val="22"/>
    </w:rPr>
  </w:style>
  <w:style w:type="character" w:customStyle="1" w:styleId="Heading1Char1">
    <w:name w:val="Heading 1 Char1"/>
    <w:locked/>
    <w:rsid w:val="002435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aliases w:val="h2 Char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NormalIndent1">
    <w:name w:val="Normal Indent1"/>
    <w:basedOn w:val="Normal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styleId="List">
    <w:name w:val="List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243549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43549"/>
    <w:rPr>
      <w:rFonts w:hAnsi="Tms Rmn" w:cs="Tms Rmn"/>
      <w:i/>
      <w:iCs/>
      <w:sz w:val="24"/>
      <w:szCs w:val="28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243549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43549"/>
    <w:rPr>
      <w:rFonts w:ascii="Arial" w:hAnsi="Arial" w:cs="Angsana New"/>
      <w:sz w:val="16"/>
      <w:szCs w:val="18"/>
      <w:lang w:val="en-GB" w:bidi="ar-SA"/>
    </w:rPr>
  </w:style>
  <w:style w:type="character" w:customStyle="1" w:styleId="CharChar22">
    <w:name w:val="Char Char22"/>
    <w:locked/>
    <w:rsid w:val="0024354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24354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24354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243549"/>
    <w:rPr>
      <w:rFonts w:cs="Times New Roman"/>
      <w:sz w:val="29"/>
      <w:szCs w:val="29"/>
    </w:rPr>
  </w:style>
  <w:style w:type="character" w:customStyle="1" w:styleId="hps">
    <w:name w:val="hps"/>
    <w:rsid w:val="00243549"/>
    <w:rPr>
      <w:rFonts w:cs="Times New Roman"/>
    </w:rPr>
  </w:style>
  <w:style w:type="character" w:customStyle="1" w:styleId="gt-icon-text1">
    <w:name w:val="gt-icon-text1"/>
    <w:rsid w:val="00243549"/>
    <w:rPr>
      <w:rFonts w:cs="Times New Roman"/>
    </w:rPr>
  </w:style>
  <w:style w:type="character" w:customStyle="1" w:styleId="shorttext">
    <w:name w:val="short_text"/>
    <w:rsid w:val="00243549"/>
    <w:rPr>
      <w:rFonts w:cs="Times New Roman"/>
    </w:rPr>
  </w:style>
  <w:style w:type="character" w:customStyle="1" w:styleId="longtext">
    <w:name w:val="long_text"/>
    <w:rsid w:val="00243549"/>
    <w:rPr>
      <w:rFonts w:cs="Times New Roman"/>
    </w:rPr>
  </w:style>
  <w:style w:type="character" w:styleId="CommentReference">
    <w:name w:val="annotation reference"/>
    <w:uiPriority w:val="99"/>
    <w:locked/>
    <w:rsid w:val="0024354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locked/>
    <w:rsid w:val="00243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3549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locked/>
    <w:rsid w:val="00243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243549"/>
    <w:rPr>
      <w:rFonts w:ascii="Arial" w:hAnsi="Arial" w:cs="Angsana New"/>
      <w:b/>
      <w:bCs/>
      <w:szCs w:val="25"/>
    </w:rPr>
  </w:style>
  <w:style w:type="paragraph" w:customStyle="1" w:styleId="KNormal">
    <w:name w:val="KNormal"/>
    <w:uiPriority w:val="99"/>
    <w:rsid w:val="00243549"/>
    <w:pPr>
      <w:spacing w:before="120" w:after="120"/>
    </w:pPr>
    <w:rPr>
      <w:rFonts w:ascii="Arial" w:hAnsi="Arial"/>
      <w:lang w:bidi="ar-SA"/>
    </w:rPr>
  </w:style>
  <w:style w:type="character" w:styleId="Emphasis">
    <w:name w:val="Emphasis"/>
    <w:uiPriority w:val="20"/>
    <w:qFormat/>
    <w:rsid w:val="00243549"/>
    <w:rPr>
      <w:rFonts w:cs="Times New Roman"/>
      <w:color w:val="auto"/>
    </w:rPr>
  </w:style>
  <w:style w:type="character" w:customStyle="1" w:styleId="st1">
    <w:name w:val="st1"/>
    <w:rsid w:val="0024354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locked/>
    <w:rsid w:val="002435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3549"/>
    <w:rPr>
      <w:rFonts w:ascii="Tahoma" w:hAnsi="Tahoma" w:cs="Tahoma"/>
    </w:rPr>
  </w:style>
  <w:style w:type="character" w:customStyle="1" w:styleId="Heading8Char1">
    <w:name w:val="Heading 8 Char1"/>
    <w:rsid w:val="00243549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243549"/>
  </w:style>
  <w:style w:type="paragraph" w:customStyle="1" w:styleId="AccountingPolicy">
    <w:name w:val="Accounting Policy"/>
    <w:basedOn w:val="Normal"/>
    <w:link w:val="AccountingPolicyChar1"/>
    <w:rsid w:val="002435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54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4Char1">
    <w:name w:val="Heading 4 Char1"/>
    <w:rsid w:val="002435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24354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24354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243549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243549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243549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243549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243549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243549"/>
  </w:style>
  <w:style w:type="character" w:customStyle="1" w:styleId="alt-edited1">
    <w:name w:val="alt-edited1"/>
    <w:rsid w:val="00243549"/>
    <w:rPr>
      <w:color w:val="4D90F0"/>
    </w:rPr>
  </w:style>
  <w:style w:type="table" w:customStyle="1" w:styleId="TableGridLight1">
    <w:name w:val="Table Grid Light1"/>
    <w:basedOn w:val="TableNormal"/>
    <w:uiPriority w:val="40"/>
    <w:rsid w:val="00243549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2435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243549"/>
    <w:pPr>
      <w:spacing w:line="151" w:lineRule="atLeast"/>
    </w:pPr>
    <w:rPr>
      <w:rFonts w:ascii="Tesco" w:hAnsi="Tesco" w:cs="Angsana New"/>
      <w:color w:val="auto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D10B03"/>
    <w:rPr>
      <w:rFonts w:cs="Angsana New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567C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unhideWhenUsed/>
    <w:locked/>
    <w:rsid w:val="002073F2"/>
    <w:rPr>
      <w:vertAlign w:val="superscript"/>
    </w:rPr>
  </w:style>
  <w:style w:type="paragraph" w:customStyle="1" w:styleId="CM2">
    <w:name w:val="CM2"/>
    <w:basedOn w:val="Normal"/>
    <w:next w:val="Normal"/>
    <w:uiPriority w:val="99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a6">
    <w:name w:val="เนื้อเรื่อง"/>
    <w:basedOn w:val="Normal"/>
    <w:rsid w:val="007711E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numbernegative">
    <w:name w:val="number negative"/>
    <w:basedOn w:val="Normal"/>
    <w:rsid w:val="007707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paragraph">
    <w:name w:val="paragraph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ind w:left="360" w:hanging="360"/>
      <w:jc w:val="both"/>
    </w:pPr>
    <w:rPr>
      <w:rFonts w:ascii="TimesNewRomanPS" w:eastAsia="MS Mincho" w:hAnsi="TimesNewRomanPS"/>
      <w:sz w:val="20"/>
      <w:szCs w:val="20"/>
      <w:lang w:val="en-GB"/>
    </w:rPr>
  </w:style>
  <w:style w:type="paragraph" w:customStyle="1" w:styleId="outline">
    <w:name w:val="outline"/>
    <w:rsid w:val="00EC3371"/>
    <w:pPr>
      <w:spacing w:after="120"/>
      <w:ind w:left="720" w:hanging="360"/>
      <w:jc w:val="both"/>
    </w:pPr>
    <w:rPr>
      <w:rFonts w:ascii="TimesNewRomanPS" w:eastAsia="MS Mincho" w:hAnsi="TimesNewRomanPS" w:cs="Angsana New"/>
      <w:lang w:val="en-GB"/>
    </w:rPr>
  </w:style>
  <w:style w:type="paragraph" w:customStyle="1" w:styleId="StandardParagraph">
    <w:name w:val="Standard Paragraph"/>
    <w:basedOn w:val="paragraph"/>
    <w:rsid w:val="00EC3371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EC3371"/>
    <w:rPr>
      <w:rFonts w:cs="Cordia New"/>
      <w:b/>
      <w:bCs/>
      <w:i/>
      <w:iCs/>
    </w:rPr>
  </w:style>
  <w:style w:type="paragraph" w:customStyle="1" w:styleId="zfaxdetails">
    <w:name w:val="zfax details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numbertablehead">
    <w:name w:val="number table head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b/>
      <w:bCs/>
      <w:sz w:val="20"/>
      <w:szCs w:val="20"/>
      <w:lang w:val="en-GB"/>
    </w:rPr>
  </w:style>
  <w:style w:type="paragraph" w:customStyle="1" w:styleId="numberpositive">
    <w:name w:val="number positiv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right="62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body1">
    <w:name w:val="body1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540"/>
      <w:jc w:val="both"/>
    </w:pPr>
    <w:rPr>
      <w:rFonts w:ascii="Helvetica" w:hAnsi="Helvetica"/>
      <w:sz w:val="20"/>
      <w:szCs w:val="20"/>
      <w:lang w:val="th-TH"/>
    </w:rPr>
  </w:style>
  <w:style w:type="paragraph" w:customStyle="1" w:styleId="E0">
    <w:name w:val="??E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zDistnHeader">
    <w:name w:val="zDistnHeader"/>
    <w:basedOn w:val="Normal"/>
    <w:next w:val="Normal"/>
    <w:rsid w:val="00EC33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IndentedText">
    <w:name w:val="IndentedText"/>
    <w:basedOn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spacing w:after="260"/>
      <w:ind w:left="709"/>
      <w:jc w:val="both"/>
    </w:pPr>
    <w:rPr>
      <w:rFonts w:ascii="New York" w:eastAsia="MS Mincho" w:hAnsi="New York"/>
      <w:sz w:val="22"/>
      <w:szCs w:val="22"/>
    </w:rPr>
  </w:style>
  <w:style w:type="paragraph" w:customStyle="1" w:styleId="7I-7H-3">
    <w:name w:val="@7I-@#7H-3"/>
    <w:basedOn w:val="Normal"/>
    <w:next w:val="Normal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S Mincho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locked/>
    <w:rsid w:val="00EC3371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locked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locked/>
    <w:rsid w:val="00EC3371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C33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Revision">
    <w:name w:val="Revision"/>
    <w:hidden/>
    <w:uiPriority w:val="99"/>
    <w:semiHidden/>
    <w:rsid w:val="00C05B35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C05B35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C05B3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05B3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05B3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05B3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05B3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05B3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05B3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05B3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05B35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C05B3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05B3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924CC4"/>
    <w:rPr>
      <w:rFonts w:ascii="Arial" w:hAnsi="Arial" w:cs="Angsana New"/>
      <w:sz w:val="18"/>
      <w:szCs w:val="22"/>
    </w:rPr>
  </w:style>
  <w:style w:type="paragraph" w:customStyle="1" w:styleId="Bo-C1Content">
    <w:name w:val="Bo-C1 Content"/>
    <w:basedOn w:val="BodyText"/>
    <w:link w:val="Bo-C1ContentChar"/>
    <w:qFormat/>
    <w:rsid w:val="00604C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604CF4"/>
    <w:rPr>
      <w:rFonts w:ascii="Angsana New" w:hAnsi="Angsana New" w:cs="Angsana New"/>
      <w:sz w:val="30"/>
      <w:szCs w:val="30"/>
      <w:lang w:val="en-GB"/>
    </w:rPr>
  </w:style>
  <w:style w:type="table" w:customStyle="1" w:styleId="TableGrid2">
    <w:name w:val="Table Grid2"/>
    <w:basedOn w:val="TableNormal"/>
    <w:next w:val="TableGrid"/>
    <w:uiPriority w:val="39"/>
    <w:rsid w:val="008817C8"/>
    <w:pPr>
      <w:spacing w:line="260" w:lineRule="atLeast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9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6F085-7F08-435B-84BA-585266E5A4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FA30A6-EA7D-4369-AF2B-AC1184143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C82F2E-AA4E-4303-BEFB-5E3C98AC40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3A2415F-352A-48CB-87D2-3F04F619EE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11644</TotalTime>
  <Pages>1</Pages>
  <Words>22664</Words>
  <Characters>101085</Characters>
  <Application>Microsoft Office Word</Application>
  <DocSecurity>0</DocSecurity>
  <Lines>11231</Lines>
  <Paragraphs>5892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117857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Orathai, Nuchprasert</dc:creator>
  <cp:keywords/>
  <dc:description/>
  <cp:lastModifiedBy>Napasorn, Prasertpunya</cp:lastModifiedBy>
  <cp:revision>2195</cp:revision>
  <cp:lastPrinted>2026-03-03T21:01:00Z</cp:lastPrinted>
  <dcterms:created xsi:type="dcterms:W3CDTF">2025-02-26T23:59:00Z</dcterms:created>
  <dcterms:modified xsi:type="dcterms:W3CDTF">2026-03-03T21:09:00Z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EngagementID">
    <vt:lpwstr>6dc74f8d-33b7-41b4-a860-fd3d81d8c6cf</vt:lpwstr>
  </property>
  <property fmtid="{D5CDD505-2E9C-101B-9397-08002B2CF9AE}" pid="5" name="LibraryID">
    <vt:lpwstr>Audit Files</vt:lpwstr>
  </property>
  <property fmtid="{D5CDD505-2E9C-101B-9397-08002B2CF9AE}" pid="6" name="DocumentID">
    <vt:lpwstr>C911AF86-426B-4FB8-9056-A605EB304762</vt:lpwstr>
  </property>
  <property fmtid="{D5CDD505-2E9C-101B-9397-08002B2CF9AE}" pid="7" name="ComponentID">
    <vt:lpwstr>DD12B08B-93B5-4153-ACBC-66180BB2C697</vt:lpwstr>
  </property>
  <property fmtid="{D5CDD505-2E9C-101B-9397-08002B2CF9AE}" pid="8" name="ComponentName">
    <vt:lpwstr>TOA-PPIH Co.,Ltd.</vt:lpwstr>
  </property>
  <property fmtid="{D5CDD505-2E9C-101B-9397-08002B2CF9AE}" pid="9" name="Locale">
    <vt:lpwstr>en</vt:lpwstr>
  </property>
  <property fmtid="{D5CDD505-2E9C-101B-9397-08002B2CF9AE}" pid="10" name="FilePath">
    <vt:lpwstr>C:\ProgramData\eAudIT\DM\6dc74f8d-33b7-41b4-a860-fd3d81d8c6cf\ReadOnlyDocs\\4.7.0040PPIH FS TH.docx</vt:lpwstr>
  </property>
  <property fmtid="{D5CDD505-2E9C-101B-9397-08002B2CF9AE}" pid="11" name="SiteType">
    <vt:lpwstr>Engagement2017</vt:lpwstr>
  </property>
  <property fmtid="{D5CDD505-2E9C-101B-9397-08002B2CF9AE}" pid="12" name="ResourceDBName">
    <vt:lpwstr>eAudITAppDB2017_SEV1</vt:lpwstr>
  </property>
  <property fmtid="{D5CDD505-2E9C-101B-9397-08002B2CF9AE}" pid="13" name="Product">
    <vt:lpwstr>eAudIT2017</vt:lpwstr>
  </property>
  <property fmtid="{D5CDD505-2E9C-101B-9397-08002B2CF9AE}" pid="14" name="Version">
    <vt:lpwstr>V1</vt:lpwstr>
  </property>
  <property fmtid="{D5CDD505-2E9C-101B-9397-08002B2CF9AE}" pid="15" name="IsMembershipServiceImplemented">
    <vt:lpwstr>False</vt:lpwstr>
  </property>
  <property fmtid="{D5CDD505-2E9C-101B-9397-08002B2CF9AE}" pid="16" name="OnLine">
    <vt:lpwstr>False</vt:lpwstr>
  </property>
  <property fmtid="{D5CDD505-2E9C-101B-9397-08002B2CF9AE}" pid="17" name="SiteSource">
    <vt:lpwstr>Workgroup</vt:lpwstr>
  </property>
  <property fmtid="{D5CDD505-2E9C-101B-9397-08002B2CF9AE}" pid="18" name="RestrictedRibbons">
    <vt:lpwstr>AI-T|CT-T</vt:lpwstr>
  </property>
  <property fmtid="{D5CDD505-2E9C-101B-9397-08002B2CF9AE}" pid="19" name="_DocHome">
    <vt:i4>-2041131668</vt:i4>
  </property>
  <property fmtid="{D5CDD505-2E9C-101B-9397-08002B2CF9AE}" pid="20" name="GrammarlyDocumentId">
    <vt:lpwstr>8c6c596ca467b2634aa3db42b00eb034f9d309db63568854d4660afb80c9e1ee</vt:lpwstr>
  </property>
  <property fmtid="{D5CDD505-2E9C-101B-9397-08002B2CF9AE}" pid="21" name="ContentTypeId">
    <vt:lpwstr>0x010100FC3C573FF70E394A86433F5E112C33AA</vt:lpwstr>
  </property>
</Properties>
</file>